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7CF0" w14:textId="77777777" w:rsidR="00975C97" w:rsidRPr="0001701A" w:rsidRDefault="00975C97" w:rsidP="00975C97">
      <w:pPr>
        <w:pStyle w:val="Heading8"/>
      </w:pPr>
      <w:bookmarkStart w:id="0" w:name="_Toc27478670"/>
      <w:bookmarkStart w:id="1" w:name="_Toc36227384"/>
      <w:r w:rsidRPr="0001701A">
        <w:t>Annex A (normative): Measurement channels</w:t>
      </w:r>
      <w:bookmarkEnd w:id="0"/>
      <w:bookmarkEnd w:id="1"/>
    </w:p>
    <w:p w14:paraId="4473EE8F" w14:textId="77777777" w:rsidR="00975C97" w:rsidRPr="0001701A" w:rsidRDefault="00975C97" w:rsidP="00975C97">
      <w:pPr>
        <w:pStyle w:val="Heading1"/>
      </w:pPr>
      <w:bookmarkStart w:id="2" w:name="_Toc27478671"/>
      <w:bookmarkStart w:id="3" w:name="_Toc36227385"/>
      <w:r w:rsidRPr="0001701A">
        <w:t>A.1</w:t>
      </w:r>
      <w:r w:rsidRPr="0001701A">
        <w:tab/>
        <w:t>General</w:t>
      </w:r>
      <w:bookmarkEnd w:id="2"/>
      <w:bookmarkEnd w:id="3"/>
    </w:p>
    <w:p w14:paraId="2E93C8F4" w14:textId="77777777" w:rsidR="00975C97" w:rsidRPr="0001701A" w:rsidRDefault="00975C97" w:rsidP="00975C97">
      <w:r w:rsidRPr="0001701A">
        <w:t xml:space="preserve">The throughput values defined in the measurement channels specified in Annex A, are calculated and are valid per </w:t>
      </w:r>
      <w:proofErr w:type="spellStart"/>
      <w:r w:rsidRPr="0001701A">
        <w:t>datastream</w:t>
      </w:r>
      <w:proofErr w:type="spellEnd"/>
      <w:r w:rsidRPr="0001701A">
        <w:t xml:space="preserve"> (codeword). For multi-stream (more than one codeword) transmissions, the throughput referenced in the minimum requirements is the sum of throughputs of all </w:t>
      </w:r>
      <w:proofErr w:type="spellStart"/>
      <w:r w:rsidRPr="0001701A">
        <w:t>datastreams</w:t>
      </w:r>
      <w:proofErr w:type="spellEnd"/>
      <w:r w:rsidRPr="0001701A">
        <w:t xml:space="preserve"> (codewords).</w:t>
      </w:r>
    </w:p>
    <w:p w14:paraId="76910CC8" w14:textId="77777777" w:rsidR="00975C97" w:rsidRPr="0001701A" w:rsidRDefault="00975C97" w:rsidP="00975C97">
      <w:r w:rsidRPr="0001701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5A4542F" w14:textId="77777777" w:rsidR="00975C97" w:rsidRPr="0001701A" w:rsidRDefault="00975C97" w:rsidP="00975C97">
      <w:pPr>
        <w:pStyle w:val="Heading1"/>
      </w:pPr>
      <w:bookmarkStart w:id="4" w:name="_Toc27478672"/>
      <w:bookmarkStart w:id="5" w:name="_Toc36227386"/>
      <w:r w:rsidRPr="0001701A">
        <w:t>A.2</w:t>
      </w:r>
      <w:r w:rsidRPr="0001701A">
        <w:tab/>
        <w:t>UL reference measurement channels</w:t>
      </w:r>
      <w:bookmarkEnd w:id="4"/>
      <w:bookmarkEnd w:id="5"/>
    </w:p>
    <w:p w14:paraId="7C3E6EE7" w14:textId="77777777" w:rsidR="00975C97" w:rsidRPr="0001701A" w:rsidRDefault="00975C97" w:rsidP="00975C97">
      <w:pPr>
        <w:pStyle w:val="Heading2"/>
      </w:pPr>
      <w:bookmarkStart w:id="6" w:name="_Toc27478673"/>
      <w:bookmarkStart w:id="7" w:name="_Toc36227387"/>
      <w:r w:rsidRPr="0001701A">
        <w:t>A.2.1</w:t>
      </w:r>
      <w:r w:rsidRPr="0001701A">
        <w:tab/>
        <w:t>General</w:t>
      </w:r>
      <w:bookmarkEnd w:id="6"/>
      <w:bookmarkEnd w:id="7"/>
    </w:p>
    <w:p w14:paraId="0231A056" w14:textId="77777777" w:rsidR="00975C97" w:rsidRPr="0001701A" w:rsidRDefault="00975C97" w:rsidP="00975C97">
      <w:r w:rsidRPr="0001701A">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4E0C601" w14:textId="77777777" w:rsidR="00975C97" w:rsidRPr="0001701A" w:rsidRDefault="00975C97" w:rsidP="00975C97">
      <w:pPr>
        <w:rPr>
          <w:rFonts w:eastAsia="MS Mincho"/>
          <w:snapToGrid w:val="0"/>
        </w:rPr>
      </w:pPr>
      <w:r w:rsidRPr="0001701A">
        <w:rPr>
          <w:rFonts w:eastAsia="MS Mincho"/>
          <w:snapToGrid w:val="0"/>
        </w:rPr>
        <w:t xml:space="preserve">The measurement channels in the following clauses are applicable to both FDD and TDD. </w:t>
      </w:r>
    </w:p>
    <w:p w14:paraId="7E18E822" w14:textId="77777777" w:rsidR="00975C97" w:rsidRPr="0001701A" w:rsidRDefault="00975C97" w:rsidP="00975C97">
      <w:pPr>
        <w:rPr>
          <w:rFonts w:eastAsia="MS Mincho"/>
        </w:rPr>
      </w:pPr>
      <w:r w:rsidRPr="0001701A">
        <w:rPr>
          <w:rFonts w:eastAsia="MS Mincho"/>
          <w:snapToGrid w:val="0"/>
        </w:rPr>
        <w:t xml:space="preserve">The active uplink slots for TDD configurations are specified in table A.2.1-1. </w:t>
      </w:r>
      <w:r w:rsidRPr="0001701A">
        <w:rPr>
          <w:rFonts w:eastAsia="MS Mincho"/>
        </w:rPr>
        <w:t>TDD slot patterns defined for reference sensitivity tests will be used for TDD UL RMCs.</w:t>
      </w:r>
    </w:p>
    <w:p w14:paraId="1C8E540B" w14:textId="77777777" w:rsidR="00975C97" w:rsidRPr="0001701A" w:rsidRDefault="00975C97" w:rsidP="00975C97">
      <w:pPr>
        <w:pStyle w:val="TH"/>
        <w:rPr>
          <w:rFonts w:eastAsia="MS Mincho"/>
        </w:rPr>
      </w:pPr>
      <w:r w:rsidRPr="0001701A">
        <w:rPr>
          <w:rFonts w:eastAsia="MS Mincho"/>
        </w:rPr>
        <w:t>Table A.2.1-1: TDD active uplink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tblGrid>
      <w:tr w:rsidR="00975C97" w:rsidRPr="0001701A" w14:paraId="36A5BC83" w14:textId="77777777" w:rsidTr="00FC7002">
        <w:trPr>
          <w:jc w:val="center"/>
        </w:trPr>
        <w:tc>
          <w:tcPr>
            <w:tcW w:w="1129" w:type="dxa"/>
            <w:shd w:val="clear" w:color="auto" w:fill="auto"/>
          </w:tcPr>
          <w:p w14:paraId="1B3AEEDC" w14:textId="77777777" w:rsidR="00975C97" w:rsidRPr="0001701A" w:rsidRDefault="00975C97" w:rsidP="00FC7002">
            <w:pPr>
              <w:pStyle w:val="TAH"/>
            </w:pPr>
            <w:r w:rsidRPr="0001701A">
              <w:t>SCS</w:t>
            </w:r>
          </w:p>
        </w:tc>
        <w:tc>
          <w:tcPr>
            <w:tcW w:w="2977" w:type="dxa"/>
            <w:shd w:val="clear" w:color="auto" w:fill="auto"/>
          </w:tcPr>
          <w:p w14:paraId="3EEA1EA0" w14:textId="77777777" w:rsidR="00975C97" w:rsidRPr="0001701A" w:rsidRDefault="00975C97" w:rsidP="00FC7002">
            <w:pPr>
              <w:pStyle w:val="TAH"/>
            </w:pPr>
            <w:r w:rsidRPr="0001701A">
              <w:t>Active Uplink slots</w:t>
            </w:r>
          </w:p>
        </w:tc>
      </w:tr>
      <w:tr w:rsidR="00975C97" w:rsidRPr="0001701A" w14:paraId="2B6A7C52" w14:textId="77777777" w:rsidTr="00FC7002">
        <w:trPr>
          <w:jc w:val="center"/>
        </w:trPr>
        <w:tc>
          <w:tcPr>
            <w:tcW w:w="1129" w:type="dxa"/>
            <w:shd w:val="clear" w:color="auto" w:fill="auto"/>
          </w:tcPr>
          <w:p w14:paraId="0F3DC602" w14:textId="77777777" w:rsidR="00975C97" w:rsidRPr="0001701A" w:rsidRDefault="00975C97" w:rsidP="00FC7002">
            <w:pPr>
              <w:pStyle w:val="TAC"/>
            </w:pPr>
            <w:r w:rsidRPr="0001701A">
              <w:t>15 kHz</w:t>
            </w:r>
          </w:p>
        </w:tc>
        <w:tc>
          <w:tcPr>
            <w:tcW w:w="2977" w:type="dxa"/>
            <w:shd w:val="clear" w:color="auto" w:fill="auto"/>
          </w:tcPr>
          <w:p w14:paraId="4FE1FB17" w14:textId="77777777" w:rsidR="00975C97" w:rsidRPr="0001701A" w:rsidRDefault="00975C97" w:rsidP="00FC7002">
            <w:pPr>
              <w:pStyle w:val="TAC"/>
            </w:pPr>
            <w:r w:rsidRPr="0001701A">
              <w:t>4, 9</w:t>
            </w:r>
          </w:p>
        </w:tc>
      </w:tr>
      <w:tr w:rsidR="00975C97" w:rsidRPr="0001701A" w14:paraId="732F669E" w14:textId="77777777" w:rsidTr="00FC7002">
        <w:trPr>
          <w:jc w:val="center"/>
        </w:trPr>
        <w:tc>
          <w:tcPr>
            <w:tcW w:w="1129" w:type="dxa"/>
            <w:shd w:val="clear" w:color="auto" w:fill="auto"/>
          </w:tcPr>
          <w:p w14:paraId="2F301CE6" w14:textId="77777777" w:rsidR="00975C97" w:rsidRPr="0001701A" w:rsidRDefault="00975C97" w:rsidP="00FC7002">
            <w:pPr>
              <w:pStyle w:val="TAC"/>
            </w:pPr>
            <w:r w:rsidRPr="0001701A">
              <w:t>30 kHz</w:t>
            </w:r>
          </w:p>
        </w:tc>
        <w:tc>
          <w:tcPr>
            <w:tcW w:w="2977" w:type="dxa"/>
            <w:shd w:val="clear" w:color="auto" w:fill="auto"/>
          </w:tcPr>
          <w:p w14:paraId="63D1657D" w14:textId="77777777" w:rsidR="00975C97" w:rsidRPr="0001701A" w:rsidRDefault="00975C97" w:rsidP="00FC7002">
            <w:pPr>
              <w:pStyle w:val="TAC"/>
            </w:pPr>
            <w:r w:rsidRPr="0001701A">
              <w:t>8, 9, 18, 19</w:t>
            </w:r>
          </w:p>
        </w:tc>
      </w:tr>
      <w:tr w:rsidR="00975C97" w:rsidRPr="0001701A" w14:paraId="7C88B242" w14:textId="77777777" w:rsidTr="00FC7002">
        <w:trPr>
          <w:jc w:val="center"/>
        </w:trPr>
        <w:tc>
          <w:tcPr>
            <w:tcW w:w="1129" w:type="dxa"/>
            <w:shd w:val="clear" w:color="auto" w:fill="auto"/>
          </w:tcPr>
          <w:p w14:paraId="7C809F0D" w14:textId="77777777" w:rsidR="00975C97" w:rsidRPr="0001701A" w:rsidRDefault="00975C97" w:rsidP="00FC7002">
            <w:pPr>
              <w:pStyle w:val="TAC"/>
            </w:pPr>
            <w:r w:rsidRPr="0001701A">
              <w:t>60 kHz</w:t>
            </w:r>
          </w:p>
        </w:tc>
        <w:tc>
          <w:tcPr>
            <w:tcW w:w="2977" w:type="dxa"/>
            <w:shd w:val="clear" w:color="auto" w:fill="auto"/>
          </w:tcPr>
          <w:p w14:paraId="6D62A60A" w14:textId="77777777" w:rsidR="00975C97" w:rsidRPr="0001701A" w:rsidRDefault="00975C97" w:rsidP="00FC7002">
            <w:pPr>
              <w:pStyle w:val="TAC"/>
            </w:pPr>
            <w:r w:rsidRPr="0001701A">
              <w:t>16, 17, 18, 19, 36, 37, 38, 39</w:t>
            </w:r>
          </w:p>
        </w:tc>
      </w:tr>
    </w:tbl>
    <w:p w14:paraId="01981241" w14:textId="4A4DF6B7" w:rsidR="00B729B2" w:rsidRPr="0001701A" w:rsidRDefault="00B729B2" w:rsidP="00677DBB"/>
    <w:p w14:paraId="4E2389C7" w14:textId="77777777" w:rsidR="00677DBB" w:rsidRPr="0001701A" w:rsidRDefault="00677DBB" w:rsidP="00677DBB">
      <w:pPr>
        <w:sectPr w:rsidR="00677DBB" w:rsidRPr="0001701A" w:rsidSect="00BF7EF5">
          <w:headerReference w:type="default" r:id="rId7"/>
          <w:footerReference w:type="default" r:id="rId8"/>
          <w:pgSz w:w="11906" w:h="16838"/>
          <w:pgMar w:top="1418" w:right="1134" w:bottom="1134" w:left="1134" w:header="851" w:footer="340" w:gutter="0"/>
          <w:pgNumType w:start="1237"/>
          <w:cols w:space="708"/>
          <w:docGrid w:linePitch="360"/>
        </w:sectPr>
      </w:pPr>
    </w:p>
    <w:p w14:paraId="1FF8B4C0" w14:textId="77777777" w:rsidR="00975C97" w:rsidRPr="0001701A" w:rsidRDefault="00975C97" w:rsidP="00975C97">
      <w:pPr>
        <w:pStyle w:val="Heading2"/>
      </w:pPr>
      <w:bookmarkStart w:id="8" w:name="_Toc27478674"/>
      <w:bookmarkStart w:id="9" w:name="_Toc36227388"/>
      <w:r w:rsidRPr="0001701A">
        <w:lastRenderedPageBreak/>
        <w:t>A.2.2</w:t>
      </w:r>
      <w:r w:rsidRPr="0001701A">
        <w:tab/>
        <w:t>Reference measurement channels for FDD</w:t>
      </w:r>
      <w:bookmarkEnd w:id="8"/>
      <w:bookmarkEnd w:id="9"/>
    </w:p>
    <w:p w14:paraId="233AEDC9" w14:textId="77777777" w:rsidR="00975C97" w:rsidRPr="0001701A" w:rsidRDefault="00975C97" w:rsidP="00975C97">
      <w:pPr>
        <w:pStyle w:val="Heading3"/>
        <w:rPr>
          <w:lang w:eastAsia="zh-CN"/>
        </w:rPr>
      </w:pPr>
      <w:bookmarkStart w:id="10" w:name="_Toc27478675"/>
      <w:bookmarkStart w:id="11" w:name="_Toc36227389"/>
      <w:r w:rsidRPr="0001701A">
        <w:t>A.2.2.1</w:t>
      </w:r>
      <w:r w:rsidRPr="0001701A">
        <w:tab/>
        <w:t>DFT-s-OFDM Pi/2-BPSK</w:t>
      </w:r>
      <w:bookmarkEnd w:id="10"/>
      <w:bookmarkEnd w:id="11"/>
    </w:p>
    <w:p w14:paraId="38A23599" w14:textId="41EF087F" w:rsidR="00F77B26" w:rsidRPr="0001701A" w:rsidRDefault="00975C97" w:rsidP="00975C97">
      <w:pPr>
        <w:pStyle w:val="TH"/>
      </w:pPr>
      <w:r w:rsidRPr="0001701A">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A9E3BB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F7B4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D81A8B"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F7F2D9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D051E0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85DA51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B94610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65BA11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409F4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E2AC35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99530C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B7C4CE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0E93BA8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69FF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314C76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4F32F5D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710D114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D5C535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79F6115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003FD2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414F87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38D124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603CD5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7AEA6E3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1F1359F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467B8D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2BDE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700CB4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2653E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12263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F5A25C7" w14:textId="7946BF9B"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r w:rsidR="00956A30" w:rsidRPr="0001701A">
              <w:rPr>
                <w:rFonts w:ascii="Arial" w:eastAsia="MS Mincho" w:hAnsi="Arial"/>
                <w:sz w:val="18"/>
              </w:rPr>
              <w:t>4</w:t>
            </w:r>
          </w:p>
        </w:tc>
        <w:tc>
          <w:tcPr>
            <w:tcW w:w="1057" w:type="dxa"/>
            <w:tcBorders>
              <w:top w:val="nil"/>
              <w:left w:val="nil"/>
              <w:bottom w:val="single" w:sz="4" w:space="0" w:color="auto"/>
              <w:right w:val="single" w:sz="4" w:space="0" w:color="auto"/>
            </w:tcBorders>
            <w:shd w:val="clear" w:color="auto" w:fill="auto"/>
            <w:noWrap/>
            <w:hideMark/>
          </w:tcPr>
          <w:p w14:paraId="506819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4A879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3FAB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AF53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w:t>
            </w:r>
          </w:p>
        </w:tc>
        <w:tc>
          <w:tcPr>
            <w:tcW w:w="1127" w:type="dxa"/>
            <w:tcBorders>
              <w:top w:val="nil"/>
              <w:left w:val="nil"/>
              <w:bottom w:val="single" w:sz="4" w:space="0" w:color="auto"/>
              <w:right w:val="single" w:sz="4" w:space="0" w:color="auto"/>
            </w:tcBorders>
            <w:shd w:val="clear" w:color="auto" w:fill="auto"/>
            <w:noWrap/>
            <w:hideMark/>
          </w:tcPr>
          <w:p w14:paraId="502463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w:t>
            </w:r>
          </w:p>
        </w:tc>
      </w:tr>
      <w:tr w:rsidR="00975C97" w:rsidRPr="0001701A" w14:paraId="3DF591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46F792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87A2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0580B0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50067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8DD3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F730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37FAAA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658AE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3C57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D011D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1EE122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w:t>
            </w:r>
          </w:p>
        </w:tc>
      </w:tr>
      <w:tr w:rsidR="00975C97" w:rsidRPr="0001701A" w14:paraId="0B01246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0D4C43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7757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6698E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A8A15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E57C2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7BBB3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76DB72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BB578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BEA5D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92203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38FE33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w:t>
            </w:r>
          </w:p>
        </w:tc>
      </w:tr>
      <w:tr w:rsidR="00975C97" w:rsidRPr="0001701A" w14:paraId="6780804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5DD2F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177C7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7B2633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3A14D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28FC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55E4D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6DD0A9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90855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FD0DB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A85E1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1D33CE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r>
      <w:tr w:rsidR="00975C97" w:rsidRPr="0001701A" w14:paraId="7434855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7C704D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9121B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6AA64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F058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C6FFD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52DE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69274B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38EF0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DAF67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D124E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12697E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w:t>
            </w:r>
          </w:p>
        </w:tc>
      </w:tr>
      <w:tr w:rsidR="00975C97" w:rsidRPr="0001701A" w14:paraId="29DA383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EBC55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8FDEA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402878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BA4B5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8CB1D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32F78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1F2402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37F6E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AB7E0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B1F4A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0A7447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w:t>
            </w:r>
          </w:p>
        </w:tc>
      </w:tr>
      <w:tr w:rsidR="00975C97" w:rsidRPr="0001701A" w14:paraId="259B91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3ABBE1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A975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2619A2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07BDE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173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55BCF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5E39F5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081E8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2B69B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8B05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5A55B8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975C97" w:rsidRPr="0001701A" w14:paraId="03A76CC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C27F4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DF42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2712E6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0E6F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3E8E6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EB7B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2CFC10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D1972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43A34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0DEC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0946FE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69B51B7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905F40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46E83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EBEA8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35A59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C1B18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68C2B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4A5ABB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5E18E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91C89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6C254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083EB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975C97" w:rsidRPr="0001701A" w14:paraId="5693B2E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3ECCF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D4A4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0EB2C5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B4042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86A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5AB7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294DAE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34C3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42AC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3DA7B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1FB3FA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r>
      <w:tr w:rsidR="00975C97" w:rsidRPr="0001701A" w14:paraId="762D69A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4413D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BA5F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71E6BD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BED93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43F67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64B6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45B1B8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E07B5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8C4D6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26B64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7CF8F7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w:t>
            </w:r>
          </w:p>
        </w:tc>
      </w:tr>
      <w:tr w:rsidR="00975C97" w:rsidRPr="0001701A" w14:paraId="0C7788F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73C172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750C5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20BC52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3B675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9C7CB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0DAD4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2605A8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2E5A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74ECD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53913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29A07A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r>
      <w:tr w:rsidR="00975C97" w:rsidRPr="0001701A" w14:paraId="7B8A79C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0CE145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5CEF38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605E34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90AD2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4F301F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433DF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55174E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A1925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1CFF4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1D338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6F35BC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w:t>
            </w:r>
          </w:p>
        </w:tc>
      </w:tr>
      <w:tr w:rsidR="00975C97" w:rsidRPr="0001701A" w14:paraId="47DC97F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6F0C4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136EE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35B8A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9CD5D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679E3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D12AD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308604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06193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A601A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EA47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3DD5A3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r>
      <w:tr w:rsidR="00975C97" w:rsidRPr="0001701A" w14:paraId="2E34303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4BEB6B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373AD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17E4EA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3FDF1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01D1D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803D3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45DDC2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768CD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AA71E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49AD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7DA140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r>
      <w:tr w:rsidR="00975C97" w:rsidRPr="0001701A" w14:paraId="50C3C38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32A6CF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A443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11B525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7BCA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10581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3459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726D14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DB1B7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5C854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1511B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4F8F8A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r>
      <w:tr w:rsidR="00975C97" w:rsidRPr="0001701A" w14:paraId="421DB54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131E12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19647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2D416F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5DDA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58903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44569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45E0AA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6E9AD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DA20D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CEA89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3CB68B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r>
      <w:tr w:rsidR="00975C97" w:rsidRPr="0001701A" w14:paraId="154713E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8C11A8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2442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512959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A4E87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1BFCA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5D9FB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768DCB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8C3B7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771DA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5E4B1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617309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10560</w:t>
            </w:r>
          </w:p>
        </w:tc>
      </w:tr>
      <w:tr w:rsidR="00975C97" w:rsidRPr="0001701A" w14:paraId="2C61F2A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2D4626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CF2A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0E8C6C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2533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A47C6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9CBD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4E1BC0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9B33B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C07CF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2BBB4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1617DC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w:t>
            </w:r>
          </w:p>
        </w:tc>
      </w:tr>
      <w:tr w:rsidR="00975C97" w:rsidRPr="0001701A" w14:paraId="5712283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4A5F9C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2E6B57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66FD23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849EB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66D21E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25F4C6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3A5D40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268504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5802F7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04DB21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65A71D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r>
      <w:tr w:rsidR="00975C97" w:rsidRPr="0001701A" w14:paraId="76F4455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9E353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6CCB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6B7DC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9C1F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E5ECC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5E845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ACCF7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44900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9D60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86BA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2A174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r>
      <w:tr w:rsidR="00975C97" w:rsidRPr="0001701A" w14:paraId="1CA832E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414C88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C5E16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40A320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D1BE4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2290F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C4DAA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0A9BEF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4A53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D8457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91E37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745D2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r>
      <w:tr w:rsidR="00975C97" w:rsidRPr="0001701A" w14:paraId="20EBE79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B6155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35EB9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340305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F93D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AAF0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ED2C2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567D59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1E941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C8151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82D76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631E6A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r>
      <w:tr w:rsidR="00975C97" w:rsidRPr="0001701A" w14:paraId="7909E33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51F6EC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1EAB9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54D9E1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BBFC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7C3A9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5A7D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29AFA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E796C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335AF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D945A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F5DB5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r>
      <w:tr w:rsidR="00975C97" w:rsidRPr="0001701A" w14:paraId="64E4C7B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B5EB9D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C0BD5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7D1606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1253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72C9C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57220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66720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D4B7C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4018A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A3462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36BF53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975C97" w:rsidRPr="0001701A" w14:paraId="179A8D0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7CFAB0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E1E2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58AF75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2E1C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A0C2C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00366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0D721E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DF636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98280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E9535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7D2BE2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57A5E22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F20EAC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CDBDF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A092B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D97A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E30C6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04282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0291CC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E5ACE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CAE0A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BE838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46D796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349FF69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E2887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A9995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30FB7F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B55B5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62247F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2D3698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228758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3D6A5D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48557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7A6FF1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338948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r>
      <w:tr w:rsidR="00975C97" w:rsidRPr="0001701A" w14:paraId="4C2AE0A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C312C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1B56B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7F8B1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ABCFF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FA06A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81E5E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00C51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38F32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7A44C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160C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79FBCE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08F43CFB"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90AD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42269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573603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E26BC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3F2BEA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2D504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111486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5B72F1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63994E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B761F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4DAD35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r>
      <w:tr w:rsidR="00975C97" w:rsidRPr="0001701A" w14:paraId="16408918"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4131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EEC61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D69E0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01D8B8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723C04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038325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594028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D4D90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3A4E2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7A1EC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3A0614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4EBB3633"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D81E88"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321825D1"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636F97A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4B1A65A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7F1B1DA3" w14:textId="62BD15E9" w:rsidR="00975C97" w:rsidRDefault="00975C97" w:rsidP="00F77B26"/>
    <w:p w14:paraId="0AFE7A3E" w14:textId="5FA453E5" w:rsidR="00F77B26" w:rsidRDefault="00F77B26" w:rsidP="00F77B26"/>
    <w:p w14:paraId="3E335AF3" w14:textId="5334DF30" w:rsidR="00F77B26" w:rsidRDefault="00F77B26" w:rsidP="00F77B26"/>
    <w:p w14:paraId="2E631625" w14:textId="2A555DE3" w:rsidR="00F77B26" w:rsidRDefault="00F77B26" w:rsidP="00F77B26"/>
    <w:p w14:paraId="27FF9C24" w14:textId="1415E048" w:rsidR="00F77B26" w:rsidRDefault="00F77B26" w:rsidP="00F77B26"/>
    <w:p w14:paraId="2649DD69" w14:textId="77777777" w:rsidR="00F77B26" w:rsidRPr="0001701A" w:rsidRDefault="00F77B26" w:rsidP="00F77B26"/>
    <w:p w14:paraId="4E4CF19F" w14:textId="158EB299" w:rsidR="00975C97" w:rsidRPr="0001701A" w:rsidRDefault="00975C97" w:rsidP="00F77B26">
      <w:pPr>
        <w:pStyle w:val="TH"/>
      </w:pPr>
      <w:r w:rsidRPr="0001701A">
        <w:t>Table A.2.2.1-2: Void</w:t>
      </w:r>
    </w:p>
    <w:p w14:paraId="78DE40E4" w14:textId="0A25C8C8" w:rsidR="00975C97" w:rsidRDefault="00975C97" w:rsidP="00F77B26">
      <w:pPr>
        <w:pStyle w:val="TH"/>
      </w:pPr>
      <w:r w:rsidRPr="0001701A">
        <w:t>Table A.2.2.1-3: Void</w:t>
      </w:r>
    </w:p>
    <w:p w14:paraId="66944F8F" w14:textId="77777777" w:rsidR="00F77B26" w:rsidRPr="0001701A" w:rsidRDefault="00F77B26" w:rsidP="00F77B26"/>
    <w:p w14:paraId="016C6CC2" w14:textId="77777777" w:rsidR="00975C97" w:rsidRPr="0001701A" w:rsidRDefault="00975C97" w:rsidP="00F77B26">
      <w:pPr>
        <w:pStyle w:val="Heading3"/>
      </w:pPr>
      <w:bookmarkStart w:id="12" w:name="_Toc27478676"/>
      <w:bookmarkStart w:id="13" w:name="_Toc36227390"/>
      <w:r w:rsidRPr="0001701A">
        <w:t>A.2.2.2</w:t>
      </w:r>
      <w:r w:rsidRPr="0001701A">
        <w:tab/>
        <w:t>DFT-s-OFDM QPSK</w:t>
      </w:r>
      <w:bookmarkEnd w:id="12"/>
      <w:bookmarkEnd w:id="13"/>
    </w:p>
    <w:p w14:paraId="379500C1" w14:textId="77777777" w:rsidR="00975C97" w:rsidRPr="0001701A" w:rsidRDefault="00975C97" w:rsidP="00975C97">
      <w:pPr>
        <w:pStyle w:val="TH"/>
      </w:pPr>
      <w:r w:rsidRPr="0001701A">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75F4630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4AC16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E9A6AA"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EABAE5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B4BE64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9CDB46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38F2E0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6E6D07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FD9197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6B38E3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1641B4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877C60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1A11327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768F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54D1D35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10A4CE9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1D96AD4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8836E7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532937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05119B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253A21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3D7E6A2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35BB488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CDA9EF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0290921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CAA74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97FF5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5CF299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1E8B6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7BFFB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B2E61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D5384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FE76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80BCC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AC1E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11263A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w:t>
            </w:r>
          </w:p>
        </w:tc>
      </w:tr>
      <w:tr w:rsidR="00975C97" w:rsidRPr="0001701A" w14:paraId="1B6B0DF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F40C26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2700C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4FAA8A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9C82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B590E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27CFE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302E50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BD1D7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47DC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F31E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8DF59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w:t>
            </w:r>
          </w:p>
        </w:tc>
      </w:tr>
      <w:tr w:rsidR="00975C97" w:rsidRPr="0001701A" w14:paraId="5299A61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502D74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9099A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50878C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B2E46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95996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CF8A6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2A10C9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10BC1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B0B04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0C1E4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9692A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w:t>
            </w:r>
          </w:p>
        </w:tc>
      </w:tr>
      <w:tr w:rsidR="00975C97" w:rsidRPr="0001701A" w14:paraId="2B7DF30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B85D6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7A9A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27744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48991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C940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5A208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4423B3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96FD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94D7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024E4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259D6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r>
      <w:tr w:rsidR="00975C97" w:rsidRPr="0001701A" w14:paraId="6F1164F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9E124D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D4F29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10E561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AD1F7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FC1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B7F8F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07A8D5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12D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55356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939AF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1518AF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w:t>
            </w:r>
          </w:p>
        </w:tc>
      </w:tr>
      <w:tr w:rsidR="00975C97" w:rsidRPr="0001701A" w14:paraId="5B20BF1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95A48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78F72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52AC9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5715B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DCEA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E1BF3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215D5E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5FD0C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E05E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5A57C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189D06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w:t>
            </w:r>
          </w:p>
        </w:tc>
      </w:tr>
      <w:tr w:rsidR="00975C97" w:rsidRPr="0001701A" w14:paraId="318052A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4ED5C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56B1A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28D6A6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DBB8B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ED8EB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2D1D5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56FFD4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F7893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AD6C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B2764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314B51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975C97" w:rsidRPr="0001701A" w14:paraId="3CD1778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2F00BD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E0306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052CB6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7217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6FDA5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BB5C6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079957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0C49B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18005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7590D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4E736A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w:t>
            </w:r>
          </w:p>
        </w:tc>
      </w:tr>
      <w:tr w:rsidR="00975C97" w:rsidRPr="0001701A" w14:paraId="08A09FA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AE40EE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1B79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7B027A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26EF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CCE3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04DF1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93B28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D9D96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195A3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B1C0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223C91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13C9F1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519BCD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76E18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75A2B6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E52E1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CA874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91E2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78AD07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1110F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68D6F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AFF64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52C612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975C97" w:rsidRPr="0001701A" w14:paraId="1529981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53B98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A5C0B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5833BB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3A435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DB313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9EF13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23DEE68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93F32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7672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30E93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1304D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r>
      <w:tr w:rsidR="00975C97" w:rsidRPr="0001701A" w14:paraId="288B1BC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BCC74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34F0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9EB76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92825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443B6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C348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62CB32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6644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6623D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CE1B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4B020B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w:t>
            </w:r>
          </w:p>
        </w:tc>
      </w:tr>
      <w:tr w:rsidR="00975C97" w:rsidRPr="0001701A" w14:paraId="35DA99C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B466A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2D2B6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78A604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3F527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E82C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BED46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08B4C8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A78DF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A2021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DAF41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3778F1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r>
      <w:tr w:rsidR="00975C97" w:rsidRPr="0001701A" w14:paraId="58BAD40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E49936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7A792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42BC92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573E8B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156938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00B32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73B05E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502192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2FED1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4AE9B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699A1F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w:t>
            </w:r>
          </w:p>
        </w:tc>
      </w:tr>
      <w:tr w:rsidR="00975C97" w:rsidRPr="0001701A" w14:paraId="58421BC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64C0C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E452B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7E915C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967E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D922C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D4BC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6B515F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BDC11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49181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2CAD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460210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r>
      <w:tr w:rsidR="00975C97" w:rsidRPr="0001701A" w14:paraId="3A75B73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2FCB3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9348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4581D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36E56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0BE0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1BB2D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44C98C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26B4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EF68C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36CBC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D8821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r>
      <w:tr w:rsidR="00975C97" w:rsidRPr="0001701A" w14:paraId="2210849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102BA8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0BACF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9B417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D0235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C16B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4907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1FBA20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8CBF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C8CB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D81198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4CBDA2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r>
      <w:tr w:rsidR="00975C97" w:rsidRPr="0001701A" w14:paraId="3380725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BA3D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CE03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6F67E6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003A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3CDEB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DD8CB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70FC78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0AE83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1E578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5B72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E3287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r>
      <w:tr w:rsidR="00975C97" w:rsidRPr="0001701A" w14:paraId="00A83EB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1AF9F9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98952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1428DD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EC82D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7573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4D0D1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9F1C1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A9A73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248C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DBD15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69F896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10560</w:t>
            </w:r>
          </w:p>
        </w:tc>
      </w:tr>
      <w:tr w:rsidR="00975C97" w:rsidRPr="0001701A" w14:paraId="029BDB6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17A877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4AB8E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47F6D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78D2B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DBA40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D5514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041085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8E876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9165B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9BE19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1CD3C0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w:t>
            </w:r>
          </w:p>
        </w:tc>
      </w:tr>
      <w:tr w:rsidR="00975C97" w:rsidRPr="0001701A" w14:paraId="0B08B25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03B9E9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7A408B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921AF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520C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32B88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C4B9D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2BF0A6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4A3CA3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361DD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C797E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4BF82D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r>
      <w:tr w:rsidR="00975C97" w:rsidRPr="0001701A" w14:paraId="58C5947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7AEFB1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EE282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12C3EB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12B67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92D73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FB8FB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569BA5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3ABC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45348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A0D30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170292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r>
      <w:tr w:rsidR="00975C97" w:rsidRPr="0001701A" w14:paraId="5369CEE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DE62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65EE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581AF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B2BF1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FE731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3682B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5E6B25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8A94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28280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38AAE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A622D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r>
      <w:tr w:rsidR="00975C97" w:rsidRPr="0001701A" w14:paraId="7ACB92F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329F0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A0B8A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67D63B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0A8B7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395F7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B47EF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01C6D8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45933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D1F0A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AF1EE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4E6103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r>
      <w:tr w:rsidR="00975C97" w:rsidRPr="0001701A" w14:paraId="0EF12C5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D1780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4F57E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90001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03807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7B58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03D0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685B4C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1A20A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0785B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44EFF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15B655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r>
      <w:tr w:rsidR="00975C97" w:rsidRPr="0001701A" w14:paraId="0CAA0D4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53E4F3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27183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67BCE7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51792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45C1F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2F6E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7FB491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D2D62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13382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01D70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46047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975C97" w:rsidRPr="0001701A" w14:paraId="4FAD278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CCA32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F9AFB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67A5FD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A42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29719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9A891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02F28C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E0345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E811B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4A1733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770D2E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281CE566"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343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3C913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53EC90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57BA8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40EEB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B73DF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74B7C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E2AC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40949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35AEB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2218AF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62F5BBD9"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94E0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F5413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678E39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3557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576150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B6869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7F9CBD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3B210A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D90BB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3470B6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6308C8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r>
      <w:tr w:rsidR="00975C97" w:rsidRPr="0001701A" w14:paraId="0F985D6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453D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A8046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061F6F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7F16D0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94CE8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067B9B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4F0ECA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57E6E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E52A9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2432B8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48CA2F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4A3B342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33BE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55D51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081233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D4ED2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13F8D9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CCB98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9B0F6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54F87D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BFFC4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E1C42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1D39B7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r>
      <w:tr w:rsidR="00975C97" w:rsidRPr="0001701A" w14:paraId="2A40D19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D60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311894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471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AB1CB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51DEB5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7DE8A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5F6B22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0914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356A6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3326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6B4AA8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3C9BED26"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3B4663E"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0AC325B4"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7B8A214F"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7D2CD95E"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44E5AA57" w14:textId="7ABFC1E8" w:rsidR="00975C97" w:rsidRDefault="00975C97" w:rsidP="00975C97"/>
    <w:p w14:paraId="297EED66" w14:textId="05662F4F" w:rsidR="00F77B26" w:rsidRDefault="00F77B26" w:rsidP="00975C97"/>
    <w:p w14:paraId="3C31A797" w14:textId="57F7270B" w:rsidR="00F77B26" w:rsidRDefault="00F77B26" w:rsidP="00975C97"/>
    <w:p w14:paraId="3FA1AD02" w14:textId="387701AA" w:rsidR="00F77B26" w:rsidRDefault="00F77B26" w:rsidP="00975C97"/>
    <w:p w14:paraId="4887ABBA" w14:textId="17D3D7AA" w:rsidR="00F77B26" w:rsidRDefault="00F77B26" w:rsidP="00975C97"/>
    <w:p w14:paraId="3505471C" w14:textId="2685D969" w:rsidR="00F77B26" w:rsidRDefault="00F77B26" w:rsidP="00975C97"/>
    <w:p w14:paraId="77F25B9F" w14:textId="27B1D1BB" w:rsidR="00F77B26" w:rsidRDefault="00F77B26" w:rsidP="00975C97"/>
    <w:p w14:paraId="6BC7CD38" w14:textId="6B18D8D3" w:rsidR="00F77B26" w:rsidRDefault="00F77B26" w:rsidP="00975C97"/>
    <w:p w14:paraId="3342FDAE" w14:textId="2C0ACCC3" w:rsidR="00F77B26" w:rsidRDefault="00F77B26" w:rsidP="00975C97"/>
    <w:p w14:paraId="355E126F" w14:textId="74F5EBA3" w:rsidR="00F77B26" w:rsidRDefault="00F77B26" w:rsidP="00975C97"/>
    <w:p w14:paraId="195DB8B7" w14:textId="3B83F88E" w:rsidR="00F77B26" w:rsidRDefault="00F77B26" w:rsidP="00975C97"/>
    <w:p w14:paraId="50E342A4" w14:textId="39806C5D" w:rsidR="00F77B26" w:rsidRDefault="00F77B26" w:rsidP="00975C97"/>
    <w:p w14:paraId="0EC9FD03" w14:textId="75FC0BAB" w:rsidR="00F77B26" w:rsidRDefault="00F77B26" w:rsidP="00975C97"/>
    <w:p w14:paraId="6A85E383" w14:textId="77777777" w:rsidR="00F77B26" w:rsidRPr="0001701A" w:rsidRDefault="00F77B26" w:rsidP="00975C97"/>
    <w:p w14:paraId="39C495C9" w14:textId="77777777" w:rsidR="00975C97" w:rsidRPr="0001701A" w:rsidRDefault="00975C97" w:rsidP="00975C97">
      <w:pPr>
        <w:pStyle w:val="TH"/>
      </w:pPr>
      <w:r w:rsidRPr="0001701A">
        <w:t>Table A.2.2.2-2: Void</w:t>
      </w:r>
    </w:p>
    <w:p w14:paraId="45B3131D" w14:textId="77777777" w:rsidR="00975C97" w:rsidRPr="0001701A" w:rsidRDefault="00975C97" w:rsidP="00975C97">
      <w:pPr>
        <w:pStyle w:val="TH"/>
      </w:pPr>
      <w:r w:rsidRPr="0001701A">
        <w:t>Table A.2.2.2-3: Void</w:t>
      </w:r>
    </w:p>
    <w:p w14:paraId="01F12A3D" w14:textId="77777777" w:rsidR="00975C97" w:rsidRPr="0001701A" w:rsidRDefault="00975C97" w:rsidP="00975C97"/>
    <w:p w14:paraId="1BEE0C73" w14:textId="77777777" w:rsidR="00975C97" w:rsidRPr="0001701A" w:rsidRDefault="00975C97" w:rsidP="00975C97">
      <w:pPr>
        <w:pStyle w:val="Heading3"/>
      </w:pPr>
      <w:bookmarkStart w:id="14" w:name="_Toc27478677"/>
      <w:bookmarkStart w:id="15" w:name="_Toc36227391"/>
      <w:r w:rsidRPr="0001701A">
        <w:t>A.2.2.3</w:t>
      </w:r>
      <w:r w:rsidRPr="0001701A">
        <w:tab/>
        <w:t>DFT-s-OFDM 16QAM</w:t>
      </w:r>
      <w:bookmarkEnd w:id="14"/>
      <w:bookmarkEnd w:id="15"/>
    </w:p>
    <w:p w14:paraId="16606AA7" w14:textId="77777777" w:rsidR="00975C97" w:rsidRPr="0001701A" w:rsidRDefault="00975C97" w:rsidP="00975C97">
      <w:pPr>
        <w:pStyle w:val="TH"/>
        <w:rPr>
          <w:rFonts w:eastAsia="MS Mincho"/>
        </w:rPr>
      </w:pPr>
      <w:r w:rsidRPr="0001701A">
        <w:t xml:space="preserve">Table A.2.2.3-1: </w:t>
      </w:r>
      <w:r w:rsidRPr="0001701A">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77290F8"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E84F1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2F6864"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C4BD4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xml:space="preserve">DFT-s-OFDM Symbols </w:t>
            </w:r>
            <w:r w:rsidRPr="0001701A">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19D93A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535244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BCEE9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19DEE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C8A6CF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83EA8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xml:space="preserve">Number of code blocks </w:t>
            </w:r>
            <w:r w:rsidRPr="0001701A">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0C9BF0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lastRenderedPageBreak/>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B20B9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75B11BF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0450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3D4C33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1452964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F5C3EE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50E6936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38B12AE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FC70BD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21E655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3321940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A3925A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D65CE8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3F46F2D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68A7D3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9F280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57394A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EB14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28E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E09A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89A63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F33C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56D8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CD61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7F1AB9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w:t>
            </w:r>
          </w:p>
        </w:tc>
      </w:tr>
      <w:tr w:rsidR="00975C97" w:rsidRPr="0001701A" w14:paraId="7C21503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FDE0C7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49161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8660D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19EF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FD9D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A1A3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1AFC35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E1A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8A95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9DF5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7E30A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w:t>
            </w:r>
          </w:p>
        </w:tc>
      </w:tr>
      <w:tr w:rsidR="00975C97" w:rsidRPr="0001701A" w14:paraId="54F5DFE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50FBC6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BB94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242D7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928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7634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FFC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94B83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111A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82BCC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4A74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A6DE4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1188</w:t>
            </w:r>
          </w:p>
        </w:tc>
      </w:tr>
      <w:tr w:rsidR="00975C97" w:rsidRPr="0001701A" w14:paraId="6623EAF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9BDFB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E297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CEAF8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578F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2B5E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E4AA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C7636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2033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45C13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63B2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AD3B0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w:t>
            </w:r>
          </w:p>
        </w:tc>
      </w:tr>
      <w:tr w:rsidR="00975C97" w:rsidRPr="0001701A" w14:paraId="696CA46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FAB7E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F6D60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2160A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AB22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645D2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57AE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49BD7B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34AF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3911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641F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D1854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r>
      <w:tr w:rsidR="00975C97" w:rsidRPr="0001701A" w14:paraId="6EECED3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7EC017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0060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1D76C8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056F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9FD6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007F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9178E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B3A7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2735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3F56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19E7DB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1980</w:t>
            </w:r>
          </w:p>
        </w:tc>
      </w:tr>
      <w:tr w:rsidR="00975C97" w:rsidRPr="0001701A" w14:paraId="2118603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56045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8F16D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0F05C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267F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0053B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BDDB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3588E6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035E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C5B11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BF78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88DC0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7CF6456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F30B21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A2D03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BEA76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E1FA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45E8E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A8C53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478DB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928E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705C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A8AC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EDE9B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0E11CB1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ED2833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D0007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52421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17F6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04E30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2A069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1EEBA2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CA61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06F2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94C2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DF86A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53FFBF6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A9B62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8BEE7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6ECC2B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B272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D760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A632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4ED74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9699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891C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0DB6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42A40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3960</w:t>
            </w:r>
          </w:p>
        </w:tc>
      </w:tr>
      <w:tr w:rsidR="00975C97" w:rsidRPr="0001701A" w14:paraId="791341F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55FBA9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4865F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01F8EC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8A84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08D9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9CF3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43820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3DAB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F018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EE0A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481C19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r>
      <w:tr w:rsidR="00975C97" w:rsidRPr="0001701A" w14:paraId="33CC373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D796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3A8FB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4BA2F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C65F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55CB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6A2F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78A380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53E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B163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C7E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CBCD8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r>
      <w:tr w:rsidR="006D0D8E" w:rsidRPr="0001701A" w14:paraId="138FC9E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BEE984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53CCFA" w14:textId="77777777" w:rsidR="006D0D8E" w:rsidRPr="0001701A" w:rsidRDefault="006D0D8E" w:rsidP="006D0D8E">
            <w:pPr>
              <w:pStyle w:val="TAC"/>
              <w:rPr>
                <w:rFonts w:cs="Arial"/>
                <w:szCs w:val="18"/>
              </w:rPr>
            </w:pPr>
            <w:r w:rsidRPr="0001701A">
              <w:rPr>
                <w:rFonts w:cs="Arial"/>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08EB8B15"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436CA2"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8AB720B"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442FF1E" w14:textId="77777777" w:rsidR="006D0D8E" w:rsidRPr="0001701A" w:rsidRDefault="006D0D8E" w:rsidP="006D0D8E">
            <w:pPr>
              <w:pStyle w:val="TAC"/>
              <w:rPr>
                <w:rFonts w:cs="Arial"/>
                <w:szCs w:val="18"/>
              </w:rPr>
            </w:pPr>
            <w:r w:rsidRPr="0001701A">
              <w:rPr>
                <w:rFonts w:cs="Arial"/>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941E3AF"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C89CD9"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35F65D"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393D35" w14:textId="77777777" w:rsidR="006D0D8E" w:rsidRPr="0001701A" w:rsidRDefault="006D0D8E" w:rsidP="006D0D8E">
            <w:pPr>
              <w:pStyle w:val="TAC"/>
              <w:rPr>
                <w:rFonts w:cs="Arial"/>
                <w:szCs w:val="18"/>
              </w:rPr>
            </w:pPr>
            <w:r w:rsidRPr="0001701A">
              <w:rPr>
                <w:rFonts w:cs="Arial"/>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9EDD1A0" w14:textId="77777777" w:rsidR="006D0D8E" w:rsidRPr="0001701A" w:rsidRDefault="006D0D8E" w:rsidP="006D0D8E">
            <w:pPr>
              <w:pStyle w:val="TAC"/>
              <w:rPr>
                <w:rFonts w:cs="Arial"/>
                <w:szCs w:val="18"/>
              </w:rPr>
            </w:pPr>
            <w:r w:rsidRPr="0001701A">
              <w:rPr>
                <w:rFonts w:cs="Arial"/>
                <w:szCs w:val="18"/>
              </w:rPr>
              <w:t>5940</w:t>
            </w:r>
          </w:p>
        </w:tc>
      </w:tr>
      <w:tr w:rsidR="00975C97" w:rsidRPr="0001701A" w14:paraId="6320D37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C6E45D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D7935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E11A8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897F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DA48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19F3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069728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F440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5716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008A0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607C5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6600</w:t>
            </w:r>
          </w:p>
        </w:tc>
      </w:tr>
      <w:tr w:rsidR="00975C97" w:rsidRPr="0001701A" w14:paraId="6A32FCF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D5CE9A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07C5D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6E15E3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BD84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90C4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C748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152282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E689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30DE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D497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1D597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7920</w:t>
            </w:r>
          </w:p>
        </w:tc>
      </w:tr>
      <w:tr w:rsidR="00975C97" w:rsidRPr="0001701A" w14:paraId="535AA63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11ECE8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5E683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07476A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D627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C69E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B92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7FCFF7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86752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D41D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A80DD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CB33D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w:t>
            </w:r>
          </w:p>
        </w:tc>
      </w:tr>
      <w:tr w:rsidR="00975C97" w:rsidRPr="0001701A" w14:paraId="3D80841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7A7DAB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D7E31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D32CE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1D05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5654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FF26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02738A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9D15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5552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3BD8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2CFB3D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9900</w:t>
            </w:r>
          </w:p>
        </w:tc>
      </w:tr>
      <w:tr w:rsidR="00975C97" w:rsidRPr="0001701A" w14:paraId="5F2523F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657A95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C0934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382338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30E4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B753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41400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E68F6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BA2C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599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EDC72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A1D3F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r>
      <w:tr w:rsidR="00975C97" w:rsidRPr="0001701A" w14:paraId="0BF00F4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E09C2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9D483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8C2C9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CAA2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C63B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2E229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94F8A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8FE2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DF36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3144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44159B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10692</w:t>
            </w:r>
          </w:p>
        </w:tc>
      </w:tr>
      <w:tr w:rsidR="006D0D8E" w:rsidRPr="0001701A" w14:paraId="13BB113F"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972D9D5"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1BBA49" w14:textId="77777777" w:rsidR="006D0D8E" w:rsidRPr="0001701A" w:rsidRDefault="006D0D8E" w:rsidP="006D0D8E">
            <w:pPr>
              <w:pStyle w:val="TAC"/>
              <w:rPr>
                <w:rFonts w:cs="Arial"/>
                <w:szCs w:val="18"/>
              </w:rPr>
            </w:pPr>
            <w:r w:rsidRPr="0001701A">
              <w:rPr>
                <w:rFonts w:cs="Arial"/>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0C670AB"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DD0431"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74F6D537"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5EA447" w14:textId="77777777" w:rsidR="006D0D8E" w:rsidRPr="0001701A" w:rsidRDefault="006D0D8E" w:rsidP="006D0D8E">
            <w:pPr>
              <w:pStyle w:val="TAC"/>
              <w:rPr>
                <w:rFonts w:cs="Arial"/>
                <w:szCs w:val="18"/>
              </w:rPr>
            </w:pPr>
            <w:r w:rsidRPr="0001701A">
              <w:rPr>
                <w:rFonts w:cs="Arial"/>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15D11708"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6D3C3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6ABC733"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705B25D" w14:textId="77777777" w:rsidR="006D0D8E" w:rsidRPr="0001701A" w:rsidRDefault="006D0D8E" w:rsidP="006D0D8E">
            <w:pPr>
              <w:pStyle w:val="TAC"/>
              <w:rPr>
                <w:rFonts w:cs="Arial"/>
                <w:szCs w:val="18"/>
              </w:rPr>
            </w:pPr>
            <w:r w:rsidRPr="0001701A">
              <w:rPr>
                <w:rFonts w:cs="Arial"/>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987487" w14:textId="77777777" w:rsidR="006D0D8E" w:rsidRPr="0001701A" w:rsidRDefault="006D0D8E" w:rsidP="006D0D8E">
            <w:pPr>
              <w:pStyle w:val="TAC"/>
              <w:rPr>
                <w:rFonts w:cs="Arial"/>
                <w:szCs w:val="18"/>
              </w:rPr>
            </w:pPr>
            <w:r w:rsidRPr="0001701A">
              <w:rPr>
                <w:rFonts w:cs="Arial"/>
                <w:szCs w:val="18"/>
              </w:rPr>
              <w:t>11880</w:t>
            </w:r>
          </w:p>
        </w:tc>
      </w:tr>
      <w:tr w:rsidR="00975C97" w:rsidRPr="0001701A" w14:paraId="1CE5158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87EF0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0E931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D1B60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601F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981A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E47DE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624DE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727A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DF25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CA6F8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C9FE3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r>
      <w:tr w:rsidR="00975C97" w:rsidRPr="0001701A" w14:paraId="78B3E2C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B78C8B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3B916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E9D6C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4F80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0B8F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93F4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A06A1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7C80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6969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11413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7A49B5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w:t>
            </w:r>
          </w:p>
        </w:tc>
      </w:tr>
      <w:tr w:rsidR="00975C97" w:rsidRPr="0001701A" w14:paraId="74E0A43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80EF77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138FC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624648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B04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A8CA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7F61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34DB1A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93B2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3106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0CC41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708BA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15840</w:t>
            </w:r>
          </w:p>
        </w:tc>
      </w:tr>
      <w:tr w:rsidR="00975C97" w:rsidRPr="0001701A" w14:paraId="32E37A1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09D12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8AA0E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F06A0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604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52055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472FF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5ACCDC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21CF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34CF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105D9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586EEF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r>
      <w:tr w:rsidR="00975C97" w:rsidRPr="0001701A" w14:paraId="18DCC92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CECB3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75622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E63E0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9627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7984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DA28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775A68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5B6E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99AB2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A4908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0ED192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17820</w:t>
            </w:r>
          </w:p>
        </w:tc>
      </w:tr>
      <w:tr w:rsidR="00975C97" w:rsidRPr="0001701A" w14:paraId="2358229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1D9B2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FD549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471D8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7CD3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5BF90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6A0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64E4D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1287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D89F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B7ABF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4F1CEA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r>
      <w:tr w:rsidR="00975C97" w:rsidRPr="0001701A" w14:paraId="393318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734D4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CEC8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7F0F1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5FA7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DB266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0135E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2117D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04BF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25C9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5AC61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313429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w:t>
            </w:r>
          </w:p>
        </w:tc>
      </w:tr>
      <w:tr w:rsidR="006D0D8E" w:rsidRPr="0001701A" w14:paraId="6C2F9962" w14:textId="77777777" w:rsidTr="008D023C">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B4317" w14:textId="77777777" w:rsidR="006D0D8E" w:rsidRPr="0001701A" w:rsidRDefault="006D0D8E" w:rsidP="006D0D8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B9A4D8" w14:textId="77777777" w:rsidR="006D0D8E" w:rsidRPr="0001701A" w:rsidRDefault="006D0D8E" w:rsidP="006D0D8E">
            <w:pPr>
              <w:pStyle w:val="TAC"/>
              <w:rPr>
                <w:rFonts w:cs="Arial"/>
                <w:szCs w:val="18"/>
              </w:rPr>
            </w:pPr>
            <w:r w:rsidRPr="0001701A">
              <w:rPr>
                <w:rFonts w:cs="Arial"/>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F5C3FE"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6CB2BB"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116009"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9E2AA2" w14:textId="77777777" w:rsidR="006D0D8E" w:rsidRPr="0001701A" w:rsidRDefault="006D0D8E" w:rsidP="006D0D8E">
            <w:pPr>
              <w:pStyle w:val="TAC"/>
              <w:rPr>
                <w:rFonts w:cs="Arial"/>
                <w:szCs w:val="18"/>
              </w:rPr>
            </w:pPr>
            <w:r w:rsidRPr="0001701A">
              <w:rPr>
                <w:rFonts w:cs="Arial"/>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D68250"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51FB6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644B5"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526A6A1" w14:textId="77777777" w:rsidR="006D0D8E" w:rsidRPr="0001701A" w:rsidRDefault="006D0D8E" w:rsidP="006D0D8E">
            <w:pPr>
              <w:pStyle w:val="TAC"/>
              <w:rPr>
                <w:rFonts w:cs="Arial"/>
                <w:szCs w:val="18"/>
              </w:rPr>
            </w:pPr>
            <w:r w:rsidRPr="0001701A">
              <w:rPr>
                <w:rFonts w:cs="Arial"/>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D31DEC" w14:textId="77777777" w:rsidR="006D0D8E" w:rsidRPr="0001701A" w:rsidRDefault="006D0D8E" w:rsidP="006D0D8E">
            <w:pPr>
              <w:pStyle w:val="TAC"/>
              <w:rPr>
                <w:rFonts w:cs="Arial"/>
                <w:szCs w:val="18"/>
              </w:rPr>
            </w:pPr>
            <w:r w:rsidRPr="0001701A">
              <w:rPr>
                <w:rFonts w:cs="Arial"/>
                <w:szCs w:val="18"/>
              </w:rPr>
              <w:t>23760</w:t>
            </w:r>
          </w:p>
        </w:tc>
      </w:tr>
      <w:tr w:rsidR="00975C97" w:rsidRPr="0001701A" w14:paraId="5242B3A7"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E680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592B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DD59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C5D5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8A5A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C12B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A1D6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BB64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20862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AAEA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00A8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r>
      <w:tr w:rsidR="00975C97" w:rsidRPr="0001701A" w14:paraId="12A3A9D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2EDC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99AD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900A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BF9A2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D228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701E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4AA1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13F4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AA2F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E963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A1B4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32076</w:t>
            </w:r>
          </w:p>
        </w:tc>
      </w:tr>
      <w:tr w:rsidR="00975C97" w:rsidRPr="0001701A" w14:paraId="06F40B7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B89CF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6A78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8EB5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E2F9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9CFC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8457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3083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E9D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2971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F429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F159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35640</w:t>
            </w:r>
          </w:p>
        </w:tc>
      </w:tr>
      <w:tr w:rsidR="00975C97" w:rsidRPr="0001701A" w14:paraId="7FB381A0"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B67D573"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39749018"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47C8B119"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793EF7C0" w14:textId="77777777" w:rsidR="00975C97" w:rsidRPr="0001701A" w:rsidRDefault="00975C97" w:rsidP="00A35FA5">
            <w:pPr>
              <w:keepNext/>
              <w:keepLines/>
              <w:spacing w:after="0"/>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2480C127" w14:textId="2D76041D" w:rsidR="00975C97" w:rsidRDefault="00975C97" w:rsidP="00975C97"/>
    <w:p w14:paraId="2388991D" w14:textId="4A66B970" w:rsidR="00F77B26" w:rsidRDefault="00F77B26" w:rsidP="00975C97"/>
    <w:p w14:paraId="61E4D79A" w14:textId="23300796" w:rsidR="00F77B26" w:rsidRDefault="00F77B26" w:rsidP="00975C97"/>
    <w:p w14:paraId="049FDAC4" w14:textId="03983972" w:rsidR="00F77B26" w:rsidRDefault="00F77B26" w:rsidP="00975C97"/>
    <w:p w14:paraId="01E06C49" w14:textId="19A6E3E5" w:rsidR="00F77B26" w:rsidRDefault="00F77B26" w:rsidP="00975C97"/>
    <w:p w14:paraId="32818496" w14:textId="2DC84868" w:rsidR="00F77B26" w:rsidRDefault="00F77B26" w:rsidP="00975C97"/>
    <w:p w14:paraId="778E966B" w14:textId="342D8281" w:rsidR="00F77B26" w:rsidRDefault="00F77B26" w:rsidP="00975C97"/>
    <w:p w14:paraId="50F45D9D" w14:textId="49B82634" w:rsidR="00F77B26" w:rsidRDefault="00F77B26" w:rsidP="00975C97"/>
    <w:p w14:paraId="389E6E62" w14:textId="30FD891C" w:rsidR="00F77B26" w:rsidRDefault="00F77B26" w:rsidP="00975C97"/>
    <w:p w14:paraId="0981B30B" w14:textId="4FBE657E" w:rsidR="00F77B26" w:rsidRDefault="00F77B26" w:rsidP="00975C97"/>
    <w:p w14:paraId="56486AF7" w14:textId="333C578E" w:rsidR="00F77B26" w:rsidRDefault="00F77B26" w:rsidP="00975C97"/>
    <w:p w14:paraId="2CF7A38D" w14:textId="334A1E35" w:rsidR="00F77B26" w:rsidRDefault="00F77B26" w:rsidP="00975C97"/>
    <w:p w14:paraId="3D75A3C2" w14:textId="65180E69" w:rsidR="00F77B26" w:rsidRDefault="00F77B26" w:rsidP="00975C97"/>
    <w:p w14:paraId="66EDB02D" w14:textId="478CACFA" w:rsidR="00F77B26" w:rsidRDefault="00F77B26" w:rsidP="00975C97"/>
    <w:p w14:paraId="7AD4CB9B" w14:textId="509402E0" w:rsidR="00F77B26" w:rsidRDefault="00F77B26" w:rsidP="00975C97"/>
    <w:p w14:paraId="593F3818" w14:textId="6957E00F" w:rsidR="00F77B26" w:rsidRDefault="00F77B26" w:rsidP="00975C97"/>
    <w:p w14:paraId="6B3B9C81" w14:textId="68EFE0C5" w:rsidR="00F77B26" w:rsidRDefault="00F77B26" w:rsidP="00975C97"/>
    <w:p w14:paraId="558ED296" w14:textId="6331A958" w:rsidR="00F77B26" w:rsidRDefault="00F77B26" w:rsidP="00975C97"/>
    <w:p w14:paraId="033A818B" w14:textId="76886C89" w:rsidR="00F77B26" w:rsidRDefault="00F77B26" w:rsidP="00975C97"/>
    <w:p w14:paraId="6AB8C911" w14:textId="4E068756" w:rsidR="00F77B26" w:rsidRDefault="00F77B26" w:rsidP="00975C97"/>
    <w:p w14:paraId="6B82D93D" w14:textId="15D4E1B0" w:rsidR="00F77B26" w:rsidRDefault="00F77B26" w:rsidP="00975C97"/>
    <w:p w14:paraId="22E2DF67" w14:textId="74A12A50" w:rsidR="00F77B26" w:rsidRDefault="00F77B26" w:rsidP="00975C97"/>
    <w:p w14:paraId="65E12C3B" w14:textId="77777777" w:rsidR="00F77B26" w:rsidRPr="0001701A" w:rsidRDefault="00F77B26" w:rsidP="00975C97"/>
    <w:p w14:paraId="7A7EA98A" w14:textId="77777777" w:rsidR="00975C97" w:rsidRPr="0001701A" w:rsidRDefault="00975C97" w:rsidP="00975C97">
      <w:pPr>
        <w:pStyle w:val="TH"/>
      </w:pPr>
      <w:r w:rsidRPr="0001701A">
        <w:t>Table A.2.2.3-2: Void</w:t>
      </w:r>
    </w:p>
    <w:p w14:paraId="683B120F" w14:textId="77777777" w:rsidR="00975C97" w:rsidRPr="0001701A" w:rsidRDefault="00975C97" w:rsidP="00975C97">
      <w:pPr>
        <w:pStyle w:val="TH"/>
      </w:pPr>
      <w:r w:rsidRPr="0001701A">
        <w:t>Table A.2.2.3-3: Void</w:t>
      </w:r>
    </w:p>
    <w:p w14:paraId="3D30BE43" w14:textId="77777777" w:rsidR="00975C97" w:rsidRPr="0001701A" w:rsidRDefault="00975C97" w:rsidP="00975C97"/>
    <w:p w14:paraId="11FFF100" w14:textId="77777777" w:rsidR="00975C97" w:rsidRPr="0001701A" w:rsidRDefault="00975C97" w:rsidP="00975C97">
      <w:pPr>
        <w:pStyle w:val="Heading3"/>
      </w:pPr>
      <w:bookmarkStart w:id="16" w:name="_Toc27478678"/>
      <w:bookmarkStart w:id="17" w:name="_Toc36227392"/>
      <w:r w:rsidRPr="0001701A">
        <w:t>A.2.2.4</w:t>
      </w:r>
      <w:r w:rsidRPr="0001701A">
        <w:tab/>
        <w:t>DFT-s-OFDM 64QAM</w:t>
      </w:r>
      <w:bookmarkEnd w:id="16"/>
      <w:bookmarkEnd w:id="17"/>
    </w:p>
    <w:p w14:paraId="22CD4C9E" w14:textId="77777777" w:rsidR="00975C97" w:rsidRPr="0001701A" w:rsidRDefault="00975C97" w:rsidP="00975C97">
      <w:pPr>
        <w:pStyle w:val="TH"/>
      </w:pPr>
      <w:r w:rsidRPr="0001701A">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56CCEDC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01050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72B40F3"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1678ED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CDF523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62548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D51E0F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9302B7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7FF3B0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58794F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D6AAE6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0B0B99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2C88827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CC062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413D0F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4745722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4E39C9E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A03FE3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63D10A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0FB57E4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0B999C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B4CF4B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2548AF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062E21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0695EA4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53F139E" w14:textId="77777777" w:rsidR="006D0D8E" w:rsidRPr="0001701A" w:rsidRDefault="006D0D8E" w:rsidP="006D0D8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FE08D1C"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2492368D"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18438EB9"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bottom"/>
          </w:tcPr>
          <w:p w14:paraId="72C71E54"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bottom"/>
          </w:tcPr>
          <w:p w14:paraId="5BE37586" w14:textId="77777777" w:rsidR="006D0D8E" w:rsidRPr="0001701A" w:rsidRDefault="006D0D8E" w:rsidP="006D0D8E">
            <w:pPr>
              <w:pStyle w:val="TAC"/>
            </w:pPr>
            <w:r w:rsidRPr="0001701A">
              <w:t>408</w:t>
            </w:r>
          </w:p>
        </w:tc>
        <w:tc>
          <w:tcPr>
            <w:tcW w:w="1057" w:type="dxa"/>
            <w:tcBorders>
              <w:top w:val="nil"/>
              <w:left w:val="nil"/>
              <w:bottom w:val="single" w:sz="4" w:space="0" w:color="auto"/>
              <w:right w:val="single" w:sz="4" w:space="0" w:color="auto"/>
            </w:tcBorders>
            <w:shd w:val="clear" w:color="auto" w:fill="auto"/>
            <w:noWrap/>
            <w:vAlign w:val="bottom"/>
          </w:tcPr>
          <w:p w14:paraId="40207D02"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39687BB6"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785EC19E"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6636B5B2" w14:textId="77777777" w:rsidR="006D0D8E" w:rsidRPr="0001701A" w:rsidRDefault="006D0D8E" w:rsidP="006D0D8E">
            <w:pPr>
              <w:pStyle w:val="TAC"/>
            </w:pPr>
            <w:r w:rsidRPr="0001701A">
              <w:t>792</w:t>
            </w:r>
          </w:p>
        </w:tc>
        <w:tc>
          <w:tcPr>
            <w:tcW w:w="1127" w:type="dxa"/>
            <w:tcBorders>
              <w:top w:val="nil"/>
              <w:left w:val="nil"/>
              <w:bottom w:val="single" w:sz="4" w:space="0" w:color="auto"/>
              <w:right w:val="single" w:sz="4" w:space="0" w:color="auto"/>
            </w:tcBorders>
            <w:shd w:val="clear" w:color="auto" w:fill="auto"/>
            <w:noWrap/>
            <w:vAlign w:val="bottom"/>
          </w:tcPr>
          <w:p w14:paraId="5BE54BB3" w14:textId="77777777" w:rsidR="006D0D8E" w:rsidRPr="0001701A" w:rsidRDefault="006D0D8E" w:rsidP="006D0D8E">
            <w:pPr>
              <w:pStyle w:val="TAC"/>
            </w:pPr>
            <w:r w:rsidRPr="0001701A">
              <w:t>132</w:t>
            </w:r>
          </w:p>
        </w:tc>
      </w:tr>
      <w:tr w:rsidR="006D0D8E" w:rsidRPr="0001701A" w14:paraId="0901770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04A1809"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88F479" w14:textId="77777777" w:rsidR="006D0D8E" w:rsidRPr="0001701A" w:rsidRDefault="006D0D8E" w:rsidP="006D0D8E">
            <w:pPr>
              <w:pStyle w:val="TAC"/>
            </w:pPr>
            <w:r w:rsidRPr="0001701A">
              <w:t>5</w:t>
            </w:r>
          </w:p>
        </w:tc>
        <w:tc>
          <w:tcPr>
            <w:tcW w:w="967" w:type="dxa"/>
            <w:tcBorders>
              <w:top w:val="nil"/>
              <w:left w:val="nil"/>
              <w:bottom w:val="single" w:sz="4" w:space="0" w:color="auto"/>
              <w:right w:val="single" w:sz="4" w:space="0" w:color="auto"/>
            </w:tcBorders>
            <w:shd w:val="clear" w:color="auto" w:fill="auto"/>
            <w:noWrap/>
            <w:vAlign w:val="center"/>
          </w:tcPr>
          <w:p w14:paraId="2217B2AE"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022E8645"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DE1BC5D"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68041793" w14:textId="77777777" w:rsidR="006D0D8E" w:rsidRPr="0001701A" w:rsidRDefault="006D0D8E" w:rsidP="006D0D8E">
            <w:pPr>
              <w:pStyle w:val="TAC"/>
            </w:pPr>
            <w:r w:rsidRPr="0001701A">
              <w:t>2024</w:t>
            </w:r>
          </w:p>
        </w:tc>
        <w:tc>
          <w:tcPr>
            <w:tcW w:w="1057" w:type="dxa"/>
            <w:tcBorders>
              <w:top w:val="nil"/>
              <w:left w:val="nil"/>
              <w:bottom w:val="single" w:sz="4" w:space="0" w:color="auto"/>
              <w:right w:val="single" w:sz="4" w:space="0" w:color="auto"/>
            </w:tcBorders>
            <w:shd w:val="clear" w:color="auto" w:fill="auto"/>
            <w:noWrap/>
            <w:vAlign w:val="center"/>
          </w:tcPr>
          <w:p w14:paraId="00094071"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center"/>
          </w:tcPr>
          <w:p w14:paraId="7DF9E0F3"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center"/>
          </w:tcPr>
          <w:p w14:paraId="7637C96E"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553771E0" w14:textId="77777777" w:rsidR="006D0D8E" w:rsidRPr="0001701A" w:rsidRDefault="006D0D8E" w:rsidP="006D0D8E">
            <w:pPr>
              <w:pStyle w:val="TAC"/>
            </w:pPr>
            <w:r w:rsidRPr="0001701A">
              <w:t>3960</w:t>
            </w:r>
          </w:p>
        </w:tc>
        <w:tc>
          <w:tcPr>
            <w:tcW w:w="1127" w:type="dxa"/>
            <w:tcBorders>
              <w:top w:val="nil"/>
              <w:left w:val="nil"/>
              <w:bottom w:val="single" w:sz="4" w:space="0" w:color="auto"/>
              <w:right w:val="single" w:sz="4" w:space="0" w:color="auto"/>
            </w:tcBorders>
            <w:shd w:val="clear" w:color="auto" w:fill="auto"/>
            <w:noWrap/>
            <w:vAlign w:val="center"/>
          </w:tcPr>
          <w:p w14:paraId="4B189463" w14:textId="77777777" w:rsidR="006D0D8E" w:rsidRPr="0001701A" w:rsidRDefault="006D0D8E" w:rsidP="006D0D8E">
            <w:pPr>
              <w:pStyle w:val="TAC"/>
            </w:pPr>
            <w:r w:rsidRPr="0001701A">
              <w:t>660</w:t>
            </w:r>
          </w:p>
        </w:tc>
      </w:tr>
      <w:tr w:rsidR="006D0D8E" w:rsidRPr="0001701A" w14:paraId="29C005D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84011F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FD58EA" w14:textId="77777777" w:rsidR="006D0D8E" w:rsidRPr="0001701A" w:rsidRDefault="006D0D8E" w:rsidP="006D0D8E">
            <w:pPr>
              <w:pStyle w:val="TAC"/>
            </w:pPr>
            <w:r w:rsidRPr="0001701A">
              <w:t>9</w:t>
            </w:r>
          </w:p>
        </w:tc>
        <w:tc>
          <w:tcPr>
            <w:tcW w:w="967" w:type="dxa"/>
            <w:tcBorders>
              <w:top w:val="nil"/>
              <w:left w:val="nil"/>
              <w:bottom w:val="single" w:sz="4" w:space="0" w:color="auto"/>
              <w:right w:val="single" w:sz="4" w:space="0" w:color="auto"/>
            </w:tcBorders>
            <w:shd w:val="clear" w:color="auto" w:fill="auto"/>
            <w:noWrap/>
            <w:vAlign w:val="center"/>
          </w:tcPr>
          <w:p w14:paraId="4E48E758"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DDFE8D1"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71F38F8F"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27D767E6" w14:textId="77777777" w:rsidR="006D0D8E" w:rsidRPr="0001701A" w:rsidRDefault="006D0D8E" w:rsidP="006D0D8E">
            <w:pPr>
              <w:pStyle w:val="TAC"/>
            </w:pPr>
            <w:r w:rsidRPr="0001701A">
              <w:t>3624</w:t>
            </w:r>
          </w:p>
        </w:tc>
        <w:tc>
          <w:tcPr>
            <w:tcW w:w="1057" w:type="dxa"/>
            <w:tcBorders>
              <w:top w:val="nil"/>
              <w:left w:val="nil"/>
              <w:bottom w:val="single" w:sz="4" w:space="0" w:color="auto"/>
              <w:right w:val="single" w:sz="4" w:space="0" w:color="auto"/>
            </w:tcBorders>
            <w:shd w:val="clear" w:color="auto" w:fill="auto"/>
            <w:noWrap/>
            <w:vAlign w:val="center"/>
          </w:tcPr>
          <w:p w14:paraId="0DB99B47"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center"/>
          </w:tcPr>
          <w:p w14:paraId="2486B987"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center"/>
          </w:tcPr>
          <w:p w14:paraId="5F883580"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077957F4" w14:textId="77777777" w:rsidR="006D0D8E" w:rsidRPr="0001701A" w:rsidRDefault="006D0D8E" w:rsidP="006D0D8E">
            <w:pPr>
              <w:pStyle w:val="TAC"/>
            </w:pPr>
            <w:r w:rsidRPr="0001701A">
              <w:t>7128</w:t>
            </w:r>
          </w:p>
        </w:tc>
        <w:tc>
          <w:tcPr>
            <w:tcW w:w="1127" w:type="dxa"/>
            <w:tcBorders>
              <w:top w:val="nil"/>
              <w:left w:val="nil"/>
              <w:bottom w:val="single" w:sz="4" w:space="0" w:color="auto"/>
              <w:right w:val="single" w:sz="4" w:space="0" w:color="auto"/>
            </w:tcBorders>
            <w:shd w:val="clear" w:color="auto" w:fill="auto"/>
            <w:noWrap/>
            <w:vAlign w:val="center"/>
          </w:tcPr>
          <w:p w14:paraId="552FE70F" w14:textId="77777777" w:rsidR="006D0D8E" w:rsidRPr="0001701A" w:rsidRDefault="006D0D8E" w:rsidP="006D0D8E">
            <w:pPr>
              <w:pStyle w:val="TAC"/>
            </w:pPr>
            <w:r w:rsidRPr="0001701A">
              <w:t>1188</w:t>
            </w:r>
          </w:p>
        </w:tc>
      </w:tr>
      <w:tr w:rsidR="00975C97" w:rsidRPr="0001701A" w14:paraId="5D2C875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C010D1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F5FA4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34667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EB05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43D1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9B69D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3968</w:t>
            </w:r>
          </w:p>
        </w:tc>
        <w:tc>
          <w:tcPr>
            <w:tcW w:w="1057" w:type="dxa"/>
            <w:tcBorders>
              <w:top w:val="nil"/>
              <w:left w:val="nil"/>
              <w:bottom w:val="single" w:sz="4" w:space="0" w:color="auto"/>
              <w:right w:val="single" w:sz="4" w:space="0" w:color="auto"/>
            </w:tcBorders>
            <w:shd w:val="clear" w:color="auto" w:fill="auto"/>
            <w:noWrap/>
            <w:vAlign w:val="center"/>
            <w:hideMark/>
          </w:tcPr>
          <w:p w14:paraId="3DBFA5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3DA3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BC0A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E4BE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45760F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r>
      <w:tr w:rsidR="006D0D8E" w:rsidRPr="0001701A" w14:paraId="3FE9E72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AFCE45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CFCEDE" w14:textId="77777777" w:rsidR="006D0D8E" w:rsidRPr="0001701A" w:rsidRDefault="006D0D8E" w:rsidP="006D0D8E">
            <w:pPr>
              <w:pStyle w:val="TAC"/>
            </w:pPr>
            <w:r w:rsidRPr="0001701A">
              <w:t>12</w:t>
            </w:r>
          </w:p>
        </w:tc>
        <w:tc>
          <w:tcPr>
            <w:tcW w:w="967" w:type="dxa"/>
            <w:tcBorders>
              <w:top w:val="nil"/>
              <w:left w:val="nil"/>
              <w:bottom w:val="single" w:sz="4" w:space="0" w:color="auto"/>
              <w:right w:val="single" w:sz="4" w:space="0" w:color="auto"/>
            </w:tcBorders>
            <w:shd w:val="clear" w:color="auto" w:fill="auto"/>
            <w:noWrap/>
            <w:vAlign w:val="center"/>
          </w:tcPr>
          <w:p w14:paraId="693FF383"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56DD2C3"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713B6B70"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0F959769" w14:textId="77777777" w:rsidR="006D0D8E" w:rsidRPr="0001701A" w:rsidRDefault="006D0D8E" w:rsidP="006D0D8E">
            <w:pPr>
              <w:pStyle w:val="TAC"/>
            </w:pPr>
            <w:r w:rsidRPr="0001701A">
              <w:t>4736</w:t>
            </w:r>
          </w:p>
        </w:tc>
        <w:tc>
          <w:tcPr>
            <w:tcW w:w="1057" w:type="dxa"/>
            <w:tcBorders>
              <w:top w:val="nil"/>
              <w:left w:val="nil"/>
              <w:bottom w:val="single" w:sz="4" w:space="0" w:color="auto"/>
              <w:right w:val="single" w:sz="4" w:space="0" w:color="auto"/>
            </w:tcBorders>
            <w:shd w:val="clear" w:color="auto" w:fill="auto"/>
            <w:noWrap/>
            <w:vAlign w:val="center"/>
          </w:tcPr>
          <w:p w14:paraId="78DE4406"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01E492D2"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38E1207C"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2FA8169B" w14:textId="77777777" w:rsidR="006D0D8E" w:rsidRPr="0001701A" w:rsidRDefault="006D0D8E" w:rsidP="006D0D8E">
            <w:pPr>
              <w:pStyle w:val="TAC"/>
            </w:pPr>
            <w:r w:rsidRPr="0001701A">
              <w:t>9504</w:t>
            </w:r>
          </w:p>
        </w:tc>
        <w:tc>
          <w:tcPr>
            <w:tcW w:w="1127" w:type="dxa"/>
            <w:tcBorders>
              <w:top w:val="nil"/>
              <w:left w:val="nil"/>
              <w:bottom w:val="single" w:sz="4" w:space="0" w:color="auto"/>
              <w:right w:val="single" w:sz="4" w:space="0" w:color="auto"/>
            </w:tcBorders>
            <w:shd w:val="clear" w:color="auto" w:fill="auto"/>
            <w:noWrap/>
            <w:vAlign w:val="center"/>
          </w:tcPr>
          <w:p w14:paraId="5E7815D1" w14:textId="77777777" w:rsidR="006D0D8E" w:rsidRPr="0001701A" w:rsidRDefault="006D0D8E" w:rsidP="006D0D8E">
            <w:pPr>
              <w:pStyle w:val="TAC"/>
            </w:pPr>
            <w:r w:rsidRPr="0001701A">
              <w:t>1584</w:t>
            </w:r>
          </w:p>
        </w:tc>
      </w:tr>
      <w:tr w:rsidR="006D0D8E" w:rsidRPr="0001701A" w14:paraId="43A4999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B551F5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A0A047" w14:textId="77777777" w:rsidR="006D0D8E" w:rsidRPr="0001701A" w:rsidRDefault="006D0D8E" w:rsidP="006D0D8E">
            <w:pPr>
              <w:pStyle w:val="TAC"/>
            </w:pPr>
            <w:r w:rsidRPr="0001701A">
              <w:t>15</w:t>
            </w:r>
          </w:p>
        </w:tc>
        <w:tc>
          <w:tcPr>
            <w:tcW w:w="967" w:type="dxa"/>
            <w:tcBorders>
              <w:top w:val="nil"/>
              <w:left w:val="nil"/>
              <w:bottom w:val="single" w:sz="4" w:space="0" w:color="auto"/>
              <w:right w:val="single" w:sz="4" w:space="0" w:color="auto"/>
            </w:tcBorders>
            <w:shd w:val="clear" w:color="auto" w:fill="auto"/>
            <w:noWrap/>
            <w:vAlign w:val="center"/>
          </w:tcPr>
          <w:p w14:paraId="3C31A2CD"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73F7899"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9027587"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2E637DC2" w14:textId="77777777" w:rsidR="006D0D8E" w:rsidRPr="0001701A" w:rsidRDefault="006D0D8E" w:rsidP="006D0D8E">
            <w:pPr>
              <w:pStyle w:val="TAC"/>
            </w:pPr>
            <w:r w:rsidRPr="0001701A">
              <w:t>6016</w:t>
            </w:r>
          </w:p>
        </w:tc>
        <w:tc>
          <w:tcPr>
            <w:tcW w:w="1057" w:type="dxa"/>
            <w:tcBorders>
              <w:top w:val="nil"/>
              <w:left w:val="nil"/>
              <w:bottom w:val="single" w:sz="4" w:space="0" w:color="auto"/>
              <w:right w:val="single" w:sz="4" w:space="0" w:color="auto"/>
            </w:tcBorders>
            <w:shd w:val="clear" w:color="auto" w:fill="auto"/>
            <w:noWrap/>
            <w:vAlign w:val="center"/>
          </w:tcPr>
          <w:p w14:paraId="39DC3A6B"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50B9E486"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0680D7BA"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17E0B564" w14:textId="77777777" w:rsidR="006D0D8E" w:rsidRPr="0001701A" w:rsidRDefault="006D0D8E" w:rsidP="006D0D8E">
            <w:pPr>
              <w:pStyle w:val="TAC"/>
            </w:pPr>
            <w:r w:rsidRPr="0001701A">
              <w:t>11880</w:t>
            </w:r>
          </w:p>
        </w:tc>
        <w:tc>
          <w:tcPr>
            <w:tcW w:w="1127" w:type="dxa"/>
            <w:tcBorders>
              <w:top w:val="nil"/>
              <w:left w:val="nil"/>
              <w:bottom w:val="single" w:sz="4" w:space="0" w:color="auto"/>
              <w:right w:val="single" w:sz="4" w:space="0" w:color="auto"/>
            </w:tcBorders>
            <w:shd w:val="clear" w:color="auto" w:fill="auto"/>
            <w:noWrap/>
            <w:vAlign w:val="center"/>
          </w:tcPr>
          <w:p w14:paraId="229B875C" w14:textId="77777777" w:rsidR="006D0D8E" w:rsidRPr="0001701A" w:rsidRDefault="006D0D8E" w:rsidP="006D0D8E">
            <w:pPr>
              <w:pStyle w:val="TAC"/>
            </w:pPr>
            <w:r w:rsidRPr="0001701A">
              <w:t>1980</w:t>
            </w:r>
          </w:p>
        </w:tc>
      </w:tr>
      <w:tr w:rsidR="00975C97" w:rsidRPr="0001701A" w14:paraId="6339CAB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0510D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7008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F71B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D16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08EED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64151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62D7F0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3430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2E0D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C620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12E481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975C97" w:rsidRPr="0001701A" w14:paraId="31D9442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B239E0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0719B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1638E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67DE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2BF4A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F9D06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6131E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967A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DD22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F71F7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21F32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434DF11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18955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526DA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9F89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A89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72AE9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445AA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1F9CAE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EA96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A76C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EF79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5268F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975C97" w:rsidRPr="0001701A" w14:paraId="526877D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2765E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27D71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4189CD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A8E6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09AAD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8FE92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12040</w:t>
            </w:r>
          </w:p>
        </w:tc>
        <w:tc>
          <w:tcPr>
            <w:tcW w:w="1057" w:type="dxa"/>
            <w:tcBorders>
              <w:top w:val="nil"/>
              <w:left w:val="nil"/>
              <w:bottom w:val="single" w:sz="4" w:space="0" w:color="auto"/>
              <w:right w:val="single" w:sz="4" w:space="0" w:color="auto"/>
            </w:tcBorders>
            <w:shd w:val="clear" w:color="auto" w:fill="auto"/>
            <w:noWrap/>
            <w:vAlign w:val="center"/>
            <w:hideMark/>
          </w:tcPr>
          <w:p w14:paraId="794A80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24FA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9B55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25D6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vAlign w:val="center"/>
            <w:hideMark/>
          </w:tcPr>
          <w:p w14:paraId="0FA89B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r>
      <w:tr w:rsidR="006D0D8E" w:rsidRPr="0001701A" w14:paraId="4AFE1FE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67DBFA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12D3458" w14:textId="77777777" w:rsidR="006D0D8E" w:rsidRPr="0001701A" w:rsidRDefault="006D0D8E" w:rsidP="006D0D8E">
            <w:pPr>
              <w:pStyle w:val="TAC"/>
            </w:pPr>
            <w:r w:rsidRPr="0001701A">
              <w:t>32</w:t>
            </w:r>
          </w:p>
        </w:tc>
        <w:tc>
          <w:tcPr>
            <w:tcW w:w="967" w:type="dxa"/>
            <w:tcBorders>
              <w:top w:val="nil"/>
              <w:left w:val="nil"/>
              <w:bottom w:val="single" w:sz="4" w:space="0" w:color="auto"/>
              <w:right w:val="single" w:sz="4" w:space="0" w:color="auto"/>
            </w:tcBorders>
            <w:shd w:val="clear" w:color="auto" w:fill="auto"/>
            <w:noWrap/>
            <w:vAlign w:val="center"/>
          </w:tcPr>
          <w:p w14:paraId="2E3DD7EE"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159195A3"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0D264F55"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11BE1D70" w14:textId="77777777" w:rsidR="006D0D8E" w:rsidRPr="0001701A" w:rsidRDefault="006D0D8E" w:rsidP="006D0D8E">
            <w:pPr>
              <w:pStyle w:val="TAC"/>
            </w:pPr>
            <w:r w:rsidRPr="0001701A">
              <w:t>12808</w:t>
            </w:r>
          </w:p>
        </w:tc>
        <w:tc>
          <w:tcPr>
            <w:tcW w:w="1057" w:type="dxa"/>
            <w:tcBorders>
              <w:top w:val="nil"/>
              <w:left w:val="nil"/>
              <w:bottom w:val="single" w:sz="4" w:space="0" w:color="auto"/>
              <w:right w:val="single" w:sz="4" w:space="0" w:color="auto"/>
            </w:tcBorders>
            <w:shd w:val="clear" w:color="auto" w:fill="auto"/>
            <w:noWrap/>
            <w:vAlign w:val="center"/>
          </w:tcPr>
          <w:p w14:paraId="457C15F2"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4462D0F6"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1DF7445D"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vAlign w:val="center"/>
          </w:tcPr>
          <w:p w14:paraId="320652D7" w14:textId="77777777" w:rsidR="006D0D8E" w:rsidRPr="0001701A" w:rsidRDefault="006D0D8E" w:rsidP="006D0D8E">
            <w:pPr>
              <w:pStyle w:val="TAC"/>
            </w:pPr>
            <w:r w:rsidRPr="0001701A">
              <w:t>25344</w:t>
            </w:r>
          </w:p>
        </w:tc>
        <w:tc>
          <w:tcPr>
            <w:tcW w:w="1127" w:type="dxa"/>
            <w:tcBorders>
              <w:top w:val="nil"/>
              <w:left w:val="nil"/>
              <w:bottom w:val="single" w:sz="4" w:space="0" w:color="auto"/>
              <w:right w:val="single" w:sz="4" w:space="0" w:color="auto"/>
            </w:tcBorders>
            <w:shd w:val="clear" w:color="auto" w:fill="auto"/>
            <w:noWrap/>
            <w:vAlign w:val="center"/>
          </w:tcPr>
          <w:p w14:paraId="37A4DEA5" w14:textId="77777777" w:rsidR="006D0D8E" w:rsidRPr="0001701A" w:rsidRDefault="006D0D8E" w:rsidP="006D0D8E">
            <w:pPr>
              <w:pStyle w:val="TAC"/>
            </w:pPr>
            <w:r w:rsidRPr="0001701A">
              <w:t>4224</w:t>
            </w:r>
          </w:p>
        </w:tc>
      </w:tr>
      <w:tr w:rsidR="00975C97" w:rsidRPr="0001701A" w14:paraId="1518C6B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CC9431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01FFC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06240C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0C3C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0899D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A5BA0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14344</w:t>
            </w:r>
          </w:p>
        </w:tc>
        <w:tc>
          <w:tcPr>
            <w:tcW w:w="1057" w:type="dxa"/>
            <w:tcBorders>
              <w:top w:val="nil"/>
              <w:left w:val="nil"/>
              <w:bottom w:val="single" w:sz="4" w:space="0" w:color="auto"/>
              <w:right w:val="single" w:sz="4" w:space="0" w:color="auto"/>
            </w:tcBorders>
            <w:shd w:val="clear" w:color="auto" w:fill="auto"/>
            <w:noWrap/>
            <w:vAlign w:val="center"/>
            <w:hideMark/>
          </w:tcPr>
          <w:p w14:paraId="483C07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0690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D27D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635B0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04B0FE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r>
      <w:tr w:rsidR="006D0D8E" w:rsidRPr="0001701A" w14:paraId="2C6D4B1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526EB84"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125DC28" w14:textId="77777777" w:rsidR="006D0D8E" w:rsidRPr="0001701A" w:rsidRDefault="006D0D8E" w:rsidP="006D0D8E">
            <w:pPr>
              <w:pStyle w:val="TAC"/>
            </w:pPr>
            <w:r w:rsidRPr="0001701A">
              <w:t>45</w:t>
            </w:r>
          </w:p>
        </w:tc>
        <w:tc>
          <w:tcPr>
            <w:tcW w:w="967" w:type="dxa"/>
            <w:tcBorders>
              <w:top w:val="nil"/>
              <w:left w:val="nil"/>
              <w:bottom w:val="single" w:sz="4" w:space="0" w:color="auto"/>
              <w:right w:val="single" w:sz="4" w:space="0" w:color="auto"/>
            </w:tcBorders>
            <w:shd w:val="clear" w:color="auto" w:fill="auto"/>
            <w:noWrap/>
            <w:vAlign w:val="center"/>
          </w:tcPr>
          <w:p w14:paraId="747B9CA8"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4535C6BA"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B15A46A"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48513DFD" w14:textId="77777777" w:rsidR="006D0D8E" w:rsidRPr="0001701A" w:rsidRDefault="006D0D8E" w:rsidP="006D0D8E">
            <w:pPr>
              <w:pStyle w:val="TAC"/>
            </w:pPr>
            <w:r w:rsidRPr="0001701A">
              <w:t>17928</w:t>
            </w:r>
          </w:p>
        </w:tc>
        <w:tc>
          <w:tcPr>
            <w:tcW w:w="1057" w:type="dxa"/>
            <w:tcBorders>
              <w:top w:val="nil"/>
              <w:left w:val="nil"/>
              <w:bottom w:val="single" w:sz="4" w:space="0" w:color="auto"/>
              <w:right w:val="single" w:sz="4" w:space="0" w:color="auto"/>
            </w:tcBorders>
            <w:shd w:val="clear" w:color="auto" w:fill="auto"/>
            <w:noWrap/>
            <w:vAlign w:val="center"/>
          </w:tcPr>
          <w:p w14:paraId="6FC3F7B0"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4C02008A"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03DB93AA"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vAlign w:val="center"/>
          </w:tcPr>
          <w:p w14:paraId="19BC98F5" w14:textId="77777777" w:rsidR="006D0D8E" w:rsidRPr="0001701A" w:rsidRDefault="006D0D8E" w:rsidP="006D0D8E">
            <w:pPr>
              <w:pStyle w:val="TAC"/>
            </w:pPr>
            <w:r w:rsidRPr="0001701A">
              <w:t>35640</w:t>
            </w:r>
          </w:p>
        </w:tc>
        <w:tc>
          <w:tcPr>
            <w:tcW w:w="1127" w:type="dxa"/>
            <w:tcBorders>
              <w:top w:val="nil"/>
              <w:left w:val="nil"/>
              <w:bottom w:val="single" w:sz="4" w:space="0" w:color="auto"/>
              <w:right w:val="single" w:sz="4" w:space="0" w:color="auto"/>
            </w:tcBorders>
            <w:shd w:val="clear" w:color="auto" w:fill="auto"/>
            <w:noWrap/>
            <w:vAlign w:val="center"/>
          </w:tcPr>
          <w:p w14:paraId="7344AB52" w14:textId="77777777" w:rsidR="006D0D8E" w:rsidRPr="0001701A" w:rsidRDefault="006D0D8E" w:rsidP="006D0D8E">
            <w:pPr>
              <w:pStyle w:val="TAC"/>
            </w:pPr>
            <w:r w:rsidRPr="0001701A">
              <w:t>5940</w:t>
            </w:r>
          </w:p>
        </w:tc>
      </w:tr>
      <w:tr w:rsidR="00975C97" w:rsidRPr="0001701A" w14:paraId="0AC45EB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8CF05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3EC1A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3D3FB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513D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5BD36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56DAA9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19968</w:t>
            </w:r>
          </w:p>
        </w:tc>
        <w:tc>
          <w:tcPr>
            <w:tcW w:w="1057" w:type="dxa"/>
            <w:tcBorders>
              <w:top w:val="nil"/>
              <w:left w:val="nil"/>
              <w:bottom w:val="single" w:sz="4" w:space="0" w:color="auto"/>
              <w:right w:val="single" w:sz="4" w:space="0" w:color="auto"/>
            </w:tcBorders>
            <w:shd w:val="clear" w:color="auto" w:fill="auto"/>
            <w:noWrap/>
            <w:vAlign w:val="center"/>
            <w:hideMark/>
          </w:tcPr>
          <w:p w14:paraId="1DA0DF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DD1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6BCE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ED42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671AD0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r>
      <w:tr w:rsidR="006D0D8E" w:rsidRPr="0001701A" w14:paraId="3771237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85A686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65054B" w14:textId="77777777" w:rsidR="006D0D8E" w:rsidRPr="0001701A" w:rsidRDefault="006D0D8E" w:rsidP="006D0D8E">
            <w:pPr>
              <w:pStyle w:val="TAC"/>
            </w:pPr>
            <w:r w:rsidRPr="0001701A">
              <w:t>60</w:t>
            </w:r>
          </w:p>
        </w:tc>
        <w:tc>
          <w:tcPr>
            <w:tcW w:w="967" w:type="dxa"/>
            <w:tcBorders>
              <w:top w:val="nil"/>
              <w:left w:val="nil"/>
              <w:bottom w:val="single" w:sz="4" w:space="0" w:color="auto"/>
              <w:right w:val="single" w:sz="4" w:space="0" w:color="auto"/>
            </w:tcBorders>
            <w:shd w:val="clear" w:color="auto" w:fill="auto"/>
            <w:noWrap/>
            <w:vAlign w:val="center"/>
          </w:tcPr>
          <w:p w14:paraId="61891D6F"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643B09A8"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7EE662C"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1FD26E4B" w14:textId="77777777" w:rsidR="006D0D8E" w:rsidRPr="0001701A" w:rsidRDefault="006D0D8E" w:rsidP="006D0D8E">
            <w:pPr>
              <w:pStyle w:val="TAC"/>
            </w:pPr>
            <w:r w:rsidRPr="0001701A">
              <w:t>24072</w:t>
            </w:r>
          </w:p>
        </w:tc>
        <w:tc>
          <w:tcPr>
            <w:tcW w:w="1057" w:type="dxa"/>
            <w:tcBorders>
              <w:top w:val="nil"/>
              <w:left w:val="nil"/>
              <w:bottom w:val="single" w:sz="4" w:space="0" w:color="auto"/>
              <w:right w:val="single" w:sz="4" w:space="0" w:color="auto"/>
            </w:tcBorders>
            <w:shd w:val="clear" w:color="auto" w:fill="auto"/>
            <w:noWrap/>
            <w:vAlign w:val="center"/>
          </w:tcPr>
          <w:p w14:paraId="66DDF196"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6B89E620"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244E4347"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vAlign w:val="center"/>
          </w:tcPr>
          <w:p w14:paraId="6977B2C3" w14:textId="77777777" w:rsidR="006D0D8E" w:rsidRPr="0001701A" w:rsidRDefault="006D0D8E" w:rsidP="006D0D8E">
            <w:pPr>
              <w:pStyle w:val="TAC"/>
            </w:pPr>
            <w:r w:rsidRPr="0001701A">
              <w:t>47520</w:t>
            </w:r>
          </w:p>
        </w:tc>
        <w:tc>
          <w:tcPr>
            <w:tcW w:w="1127" w:type="dxa"/>
            <w:tcBorders>
              <w:top w:val="nil"/>
              <w:left w:val="nil"/>
              <w:bottom w:val="single" w:sz="4" w:space="0" w:color="auto"/>
              <w:right w:val="single" w:sz="4" w:space="0" w:color="auto"/>
            </w:tcBorders>
            <w:shd w:val="clear" w:color="auto" w:fill="auto"/>
            <w:noWrap/>
            <w:vAlign w:val="center"/>
          </w:tcPr>
          <w:p w14:paraId="3011D6FB" w14:textId="77777777" w:rsidR="006D0D8E" w:rsidRPr="0001701A" w:rsidRDefault="006D0D8E" w:rsidP="006D0D8E">
            <w:pPr>
              <w:pStyle w:val="TAC"/>
            </w:pPr>
            <w:r w:rsidRPr="0001701A">
              <w:t>7920</w:t>
            </w:r>
          </w:p>
        </w:tc>
      </w:tr>
      <w:tr w:rsidR="00975C97" w:rsidRPr="0001701A" w14:paraId="37ED25D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A7201C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2BACF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03B1F2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B9E8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2A4C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8D139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25608</w:t>
            </w:r>
          </w:p>
        </w:tc>
        <w:tc>
          <w:tcPr>
            <w:tcW w:w="1057" w:type="dxa"/>
            <w:tcBorders>
              <w:top w:val="nil"/>
              <w:left w:val="nil"/>
              <w:bottom w:val="single" w:sz="4" w:space="0" w:color="auto"/>
              <w:right w:val="single" w:sz="4" w:space="0" w:color="auto"/>
            </w:tcBorders>
            <w:shd w:val="clear" w:color="auto" w:fill="auto"/>
            <w:noWrap/>
            <w:vAlign w:val="center"/>
            <w:hideMark/>
          </w:tcPr>
          <w:p w14:paraId="3DA530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4EAC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49E2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B7EDC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50688</w:t>
            </w:r>
          </w:p>
        </w:tc>
        <w:tc>
          <w:tcPr>
            <w:tcW w:w="1127" w:type="dxa"/>
            <w:tcBorders>
              <w:top w:val="nil"/>
              <w:left w:val="nil"/>
              <w:bottom w:val="single" w:sz="4" w:space="0" w:color="auto"/>
              <w:right w:val="single" w:sz="4" w:space="0" w:color="auto"/>
            </w:tcBorders>
            <w:shd w:val="clear" w:color="auto" w:fill="auto"/>
            <w:noWrap/>
            <w:vAlign w:val="center"/>
            <w:hideMark/>
          </w:tcPr>
          <w:p w14:paraId="5CEAD4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r>
      <w:tr w:rsidR="00975C97" w:rsidRPr="0001701A" w14:paraId="4377C08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FD1B02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A5EA1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B6A72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C8C4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A2ADF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9D77F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30216</w:t>
            </w:r>
          </w:p>
        </w:tc>
        <w:tc>
          <w:tcPr>
            <w:tcW w:w="1057" w:type="dxa"/>
            <w:tcBorders>
              <w:top w:val="nil"/>
              <w:left w:val="nil"/>
              <w:bottom w:val="single" w:sz="4" w:space="0" w:color="auto"/>
              <w:right w:val="single" w:sz="4" w:space="0" w:color="auto"/>
            </w:tcBorders>
            <w:shd w:val="clear" w:color="auto" w:fill="auto"/>
            <w:noWrap/>
            <w:vAlign w:val="center"/>
            <w:hideMark/>
          </w:tcPr>
          <w:p w14:paraId="4B480F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74E9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96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BCB97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59400</w:t>
            </w:r>
          </w:p>
        </w:tc>
        <w:tc>
          <w:tcPr>
            <w:tcW w:w="1127" w:type="dxa"/>
            <w:tcBorders>
              <w:top w:val="nil"/>
              <w:left w:val="nil"/>
              <w:bottom w:val="single" w:sz="4" w:space="0" w:color="auto"/>
              <w:right w:val="single" w:sz="4" w:space="0" w:color="auto"/>
            </w:tcBorders>
            <w:shd w:val="clear" w:color="auto" w:fill="auto"/>
            <w:noWrap/>
            <w:vAlign w:val="center"/>
            <w:hideMark/>
          </w:tcPr>
          <w:p w14:paraId="5C805C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r>
      <w:tr w:rsidR="006D0D8E" w:rsidRPr="0001701A" w14:paraId="4ECBDED7"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862EEC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6E19DB" w14:textId="77777777" w:rsidR="006D0D8E" w:rsidRPr="0001701A" w:rsidRDefault="006D0D8E" w:rsidP="006D0D8E">
            <w:pPr>
              <w:pStyle w:val="TAC"/>
            </w:pPr>
            <w:r w:rsidRPr="0001701A">
              <w:t>80</w:t>
            </w:r>
          </w:p>
        </w:tc>
        <w:tc>
          <w:tcPr>
            <w:tcW w:w="967" w:type="dxa"/>
            <w:tcBorders>
              <w:top w:val="nil"/>
              <w:left w:val="nil"/>
              <w:bottom w:val="single" w:sz="4" w:space="0" w:color="auto"/>
              <w:right w:val="single" w:sz="4" w:space="0" w:color="auto"/>
            </w:tcBorders>
            <w:shd w:val="clear" w:color="auto" w:fill="auto"/>
            <w:noWrap/>
            <w:vAlign w:val="center"/>
          </w:tcPr>
          <w:p w14:paraId="78E2EC2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348A8F47"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2A75B0E"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295CEDC5" w14:textId="77777777" w:rsidR="006D0D8E" w:rsidRPr="0001701A" w:rsidRDefault="006D0D8E" w:rsidP="006D0D8E">
            <w:pPr>
              <w:pStyle w:val="TAC"/>
            </w:pPr>
            <w:r w:rsidRPr="0001701A">
              <w:t>31752</w:t>
            </w:r>
          </w:p>
        </w:tc>
        <w:tc>
          <w:tcPr>
            <w:tcW w:w="1057" w:type="dxa"/>
            <w:tcBorders>
              <w:top w:val="nil"/>
              <w:left w:val="nil"/>
              <w:bottom w:val="single" w:sz="4" w:space="0" w:color="auto"/>
              <w:right w:val="single" w:sz="4" w:space="0" w:color="auto"/>
            </w:tcBorders>
            <w:shd w:val="clear" w:color="auto" w:fill="auto"/>
            <w:noWrap/>
            <w:vAlign w:val="center"/>
          </w:tcPr>
          <w:p w14:paraId="6D1A758E"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2B1CC45E"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09A626B0"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vAlign w:val="center"/>
          </w:tcPr>
          <w:p w14:paraId="4626EDED" w14:textId="77777777" w:rsidR="006D0D8E" w:rsidRPr="0001701A" w:rsidRDefault="006D0D8E" w:rsidP="006D0D8E">
            <w:pPr>
              <w:pStyle w:val="TAC"/>
            </w:pPr>
            <w:r w:rsidRPr="0001701A">
              <w:t>63360</w:t>
            </w:r>
          </w:p>
        </w:tc>
        <w:tc>
          <w:tcPr>
            <w:tcW w:w="1127" w:type="dxa"/>
            <w:tcBorders>
              <w:top w:val="nil"/>
              <w:left w:val="nil"/>
              <w:bottom w:val="single" w:sz="4" w:space="0" w:color="auto"/>
              <w:right w:val="single" w:sz="4" w:space="0" w:color="auto"/>
            </w:tcBorders>
            <w:shd w:val="clear" w:color="auto" w:fill="auto"/>
            <w:noWrap/>
            <w:vAlign w:val="center"/>
          </w:tcPr>
          <w:p w14:paraId="5E827B95" w14:textId="77777777" w:rsidR="006D0D8E" w:rsidRPr="0001701A" w:rsidRDefault="006D0D8E" w:rsidP="006D0D8E">
            <w:pPr>
              <w:pStyle w:val="TAC"/>
            </w:pPr>
            <w:r w:rsidRPr="0001701A">
              <w:t>10560</w:t>
            </w:r>
          </w:p>
        </w:tc>
      </w:tr>
      <w:tr w:rsidR="006D0D8E" w:rsidRPr="0001701A" w14:paraId="5524F5B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E30C487"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F07ADC" w14:textId="77777777" w:rsidR="006D0D8E" w:rsidRPr="0001701A" w:rsidRDefault="006D0D8E" w:rsidP="006D0D8E">
            <w:pPr>
              <w:pStyle w:val="TAC"/>
            </w:pPr>
            <w:r w:rsidRPr="0001701A">
              <w:t>81</w:t>
            </w:r>
          </w:p>
        </w:tc>
        <w:tc>
          <w:tcPr>
            <w:tcW w:w="967" w:type="dxa"/>
            <w:tcBorders>
              <w:top w:val="nil"/>
              <w:left w:val="nil"/>
              <w:bottom w:val="single" w:sz="4" w:space="0" w:color="auto"/>
              <w:right w:val="single" w:sz="4" w:space="0" w:color="auto"/>
            </w:tcBorders>
            <w:shd w:val="clear" w:color="auto" w:fill="auto"/>
            <w:noWrap/>
            <w:vAlign w:val="center"/>
          </w:tcPr>
          <w:p w14:paraId="37A621A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7B664521"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1D77030B"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79BC80CE" w14:textId="77777777" w:rsidR="006D0D8E" w:rsidRPr="0001701A" w:rsidRDefault="006D0D8E" w:rsidP="006D0D8E">
            <w:pPr>
              <w:pStyle w:val="TAC"/>
            </w:pPr>
            <w:r w:rsidRPr="0001701A">
              <w:t>32264</w:t>
            </w:r>
          </w:p>
        </w:tc>
        <w:tc>
          <w:tcPr>
            <w:tcW w:w="1057" w:type="dxa"/>
            <w:tcBorders>
              <w:top w:val="nil"/>
              <w:left w:val="nil"/>
              <w:bottom w:val="single" w:sz="4" w:space="0" w:color="auto"/>
              <w:right w:val="single" w:sz="4" w:space="0" w:color="auto"/>
            </w:tcBorders>
            <w:shd w:val="clear" w:color="auto" w:fill="auto"/>
            <w:noWrap/>
            <w:vAlign w:val="center"/>
          </w:tcPr>
          <w:p w14:paraId="4FA6476F"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390F5D0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1D71422B"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vAlign w:val="center"/>
          </w:tcPr>
          <w:p w14:paraId="1D0436ED" w14:textId="77777777" w:rsidR="006D0D8E" w:rsidRPr="0001701A" w:rsidRDefault="006D0D8E" w:rsidP="006D0D8E">
            <w:pPr>
              <w:pStyle w:val="TAC"/>
            </w:pPr>
            <w:r w:rsidRPr="0001701A">
              <w:t>64152</w:t>
            </w:r>
          </w:p>
        </w:tc>
        <w:tc>
          <w:tcPr>
            <w:tcW w:w="1127" w:type="dxa"/>
            <w:tcBorders>
              <w:top w:val="nil"/>
              <w:left w:val="nil"/>
              <w:bottom w:val="single" w:sz="4" w:space="0" w:color="auto"/>
              <w:right w:val="single" w:sz="4" w:space="0" w:color="auto"/>
            </w:tcBorders>
            <w:shd w:val="clear" w:color="auto" w:fill="auto"/>
            <w:noWrap/>
            <w:vAlign w:val="center"/>
          </w:tcPr>
          <w:p w14:paraId="45BBEAA1" w14:textId="77777777" w:rsidR="006D0D8E" w:rsidRPr="0001701A" w:rsidRDefault="006D0D8E" w:rsidP="006D0D8E">
            <w:pPr>
              <w:pStyle w:val="TAC"/>
            </w:pPr>
            <w:r w:rsidRPr="0001701A">
              <w:t>10692</w:t>
            </w:r>
          </w:p>
        </w:tc>
      </w:tr>
      <w:tr w:rsidR="006D0D8E" w:rsidRPr="0001701A" w14:paraId="7CC0EF5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5F3FF9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A04872" w14:textId="77777777" w:rsidR="006D0D8E" w:rsidRPr="0001701A" w:rsidRDefault="006D0D8E" w:rsidP="006D0D8E">
            <w:pPr>
              <w:pStyle w:val="TAC"/>
            </w:pPr>
            <w:r w:rsidRPr="0001701A">
              <w:t>90</w:t>
            </w:r>
          </w:p>
        </w:tc>
        <w:tc>
          <w:tcPr>
            <w:tcW w:w="967" w:type="dxa"/>
            <w:tcBorders>
              <w:top w:val="nil"/>
              <w:left w:val="nil"/>
              <w:bottom w:val="single" w:sz="4" w:space="0" w:color="auto"/>
              <w:right w:val="single" w:sz="4" w:space="0" w:color="auto"/>
            </w:tcBorders>
            <w:shd w:val="clear" w:color="auto" w:fill="auto"/>
            <w:noWrap/>
            <w:vAlign w:val="center"/>
          </w:tcPr>
          <w:p w14:paraId="2C083766"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24212CE"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BD83F01"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41F5DEDB" w14:textId="77777777" w:rsidR="006D0D8E" w:rsidRPr="0001701A" w:rsidRDefault="006D0D8E" w:rsidP="006D0D8E">
            <w:pPr>
              <w:pStyle w:val="TAC"/>
            </w:pPr>
            <w:r w:rsidRPr="0001701A">
              <w:t>35856</w:t>
            </w:r>
          </w:p>
        </w:tc>
        <w:tc>
          <w:tcPr>
            <w:tcW w:w="1057" w:type="dxa"/>
            <w:tcBorders>
              <w:top w:val="nil"/>
              <w:left w:val="nil"/>
              <w:bottom w:val="single" w:sz="4" w:space="0" w:color="auto"/>
              <w:right w:val="single" w:sz="4" w:space="0" w:color="auto"/>
            </w:tcBorders>
            <w:shd w:val="clear" w:color="auto" w:fill="auto"/>
            <w:noWrap/>
            <w:vAlign w:val="center"/>
          </w:tcPr>
          <w:p w14:paraId="10735B11"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3479570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2E0D1FDB" w14:textId="77777777" w:rsidR="006D0D8E" w:rsidRPr="0001701A" w:rsidRDefault="006D0D8E" w:rsidP="006D0D8E">
            <w:pPr>
              <w:pStyle w:val="TAC"/>
            </w:pPr>
            <w:r w:rsidRPr="0001701A">
              <w:t>5</w:t>
            </w:r>
          </w:p>
        </w:tc>
        <w:tc>
          <w:tcPr>
            <w:tcW w:w="925" w:type="dxa"/>
            <w:tcBorders>
              <w:top w:val="nil"/>
              <w:left w:val="nil"/>
              <w:bottom w:val="single" w:sz="4" w:space="0" w:color="auto"/>
              <w:right w:val="single" w:sz="4" w:space="0" w:color="auto"/>
            </w:tcBorders>
            <w:shd w:val="clear" w:color="auto" w:fill="auto"/>
            <w:noWrap/>
            <w:vAlign w:val="center"/>
          </w:tcPr>
          <w:p w14:paraId="488BECC0" w14:textId="77777777" w:rsidR="006D0D8E" w:rsidRPr="0001701A" w:rsidRDefault="006D0D8E" w:rsidP="006D0D8E">
            <w:pPr>
              <w:pStyle w:val="TAC"/>
            </w:pPr>
            <w:r w:rsidRPr="0001701A">
              <w:t>71280</w:t>
            </w:r>
          </w:p>
        </w:tc>
        <w:tc>
          <w:tcPr>
            <w:tcW w:w="1127" w:type="dxa"/>
            <w:tcBorders>
              <w:top w:val="nil"/>
              <w:left w:val="nil"/>
              <w:bottom w:val="single" w:sz="4" w:space="0" w:color="auto"/>
              <w:right w:val="single" w:sz="4" w:space="0" w:color="auto"/>
            </w:tcBorders>
            <w:shd w:val="clear" w:color="auto" w:fill="auto"/>
            <w:noWrap/>
            <w:vAlign w:val="center"/>
          </w:tcPr>
          <w:p w14:paraId="3B065393" w14:textId="77777777" w:rsidR="006D0D8E" w:rsidRPr="0001701A" w:rsidRDefault="006D0D8E" w:rsidP="006D0D8E">
            <w:pPr>
              <w:pStyle w:val="TAC"/>
            </w:pPr>
            <w:r w:rsidRPr="0001701A">
              <w:t>11880</w:t>
            </w:r>
          </w:p>
        </w:tc>
      </w:tr>
      <w:tr w:rsidR="006D0D8E" w:rsidRPr="0001701A" w14:paraId="08907C0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E2C433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1C020D" w14:textId="77777777" w:rsidR="006D0D8E" w:rsidRPr="0001701A" w:rsidRDefault="006D0D8E" w:rsidP="006D0D8E">
            <w:pPr>
              <w:pStyle w:val="TAC"/>
            </w:pPr>
            <w:r w:rsidRPr="0001701A">
              <w:t>108</w:t>
            </w:r>
          </w:p>
        </w:tc>
        <w:tc>
          <w:tcPr>
            <w:tcW w:w="967" w:type="dxa"/>
            <w:tcBorders>
              <w:top w:val="nil"/>
              <w:left w:val="nil"/>
              <w:bottom w:val="single" w:sz="4" w:space="0" w:color="auto"/>
              <w:right w:val="single" w:sz="4" w:space="0" w:color="auto"/>
            </w:tcBorders>
            <w:shd w:val="clear" w:color="auto" w:fill="auto"/>
            <w:noWrap/>
            <w:vAlign w:val="center"/>
          </w:tcPr>
          <w:p w14:paraId="1487A1D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325864FC"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0426F403"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656BD01C" w14:textId="77777777" w:rsidR="006D0D8E" w:rsidRPr="0001701A" w:rsidRDefault="006D0D8E" w:rsidP="006D0D8E">
            <w:pPr>
              <w:pStyle w:val="TAC"/>
            </w:pPr>
            <w:r w:rsidRPr="0001701A">
              <w:t>43032</w:t>
            </w:r>
          </w:p>
        </w:tc>
        <w:tc>
          <w:tcPr>
            <w:tcW w:w="1057" w:type="dxa"/>
            <w:tcBorders>
              <w:top w:val="nil"/>
              <w:left w:val="nil"/>
              <w:bottom w:val="single" w:sz="4" w:space="0" w:color="auto"/>
              <w:right w:val="single" w:sz="4" w:space="0" w:color="auto"/>
            </w:tcBorders>
            <w:shd w:val="clear" w:color="auto" w:fill="auto"/>
            <w:noWrap/>
            <w:vAlign w:val="center"/>
          </w:tcPr>
          <w:p w14:paraId="741BA4C6"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638D41A1"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3D1BA783" w14:textId="77777777" w:rsidR="006D0D8E" w:rsidRPr="0001701A" w:rsidRDefault="006D0D8E" w:rsidP="006D0D8E">
            <w:pPr>
              <w:pStyle w:val="TAC"/>
            </w:pPr>
            <w:r w:rsidRPr="0001701A">
              <w:t>6</w:t>
            </w:r>
          </w:p>
        </w:tc>
        <w:tc>
          <w:tcPr>
            <w:tcW w:w="925" w:type="dxa"/>
            <w:tcBorders>
              <w:top w:val="nil"/>
              <w:left w:val="nil"/>
              <w:bottom w:val="single" w:sz="4" w:space="0" w:color="auto"/>
              <w:right w:val="single" w:sz="4" w:space="0" w:color="auto"/>
            </w:tcBorders>
            <w:shd w:val="clear" w:color="auto" w:fill="auto"/>
            <w:noWrap/>
            <w:vAlign w:val="center"/>
          </w:tcPr>
          <w:p w14:paraId="68F62740" w14:textId="77777777" w:rsidR="006D0D8E" w:rsidRPr="0001701A" w:rsidRDefault="006D0D8E" w:rsidP="006D0D8E">
            <w:pPr>
              <w:pStyle w:val="TAC"/>
            </w:pPr>
            <w:r w:rsidRPr="0001701A">
              <w:t>85536</w:t>
            </w:r>
          </w:p>
        </w:tc>
        <w:tc>
          <w:tcPr>
            <w:tcW w:w="1127" w:type="dxa"/>
            <w:tcBorders>
              <w:top w:val="nil"/>
              <w:left w:val="nil"/>
              <w:bottom w:val="single" w:sz="4" w:space="0" w:color="auto"/>
              <w:right w:val="single" w:sz="4" w:space="0" w:color="auto"/>
            </w:tcBorders>
            <w:shd w:val="clear" w:color="auto" w:fill="auto"/>
            <w:noWrap/>
            <w:vAlign w:val="center"/>
          </w:tcPr>
          <w:p w14:paraId="464CBA36" w14:textId="77777777" w:rsidR="006D0D8E" w:rsidRPr="0001701A" w:rsidRDefault="006D0D8E" w:rsidP="006D0D8E">
            <w:pPr>
              <w:pStyle w:val="TAC"/>
            </w:pPr>
            <w:r w:rsidRPr="0001701A">
              <w:t>14256</w:t>
            </w:r>
          </w:p>
        </w:tc>
      </w:tr>
      <w:tr w:rsidR="00975C97" w:rsidRPr="0001701A" w14:paraId="783C174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7043A0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8321F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6020E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FD57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D15DB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AA2E3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39936</w:t>
            </w:r>
          </w:p>
        </w:tc>
        <w:tc>
          <w:tcPr>
            <w:tcW w:w="1057" w:type="dxa"/>
            <w:tcBorders>
              <w:top w:val="nil"/>
              <w:left w:val="nil"/>
              <w:bottom w:val="single" w:sz="4" w:space="0" w:color="auto"/>
              <w:right w:val="single" w:sz="4" w:space="0" w:color="auto"/>
            </w:tcBorders>
            <w:shd w:val="clear" w:color="auto" w:fill="auto"/>
            <w:noWrap/>
            <w:vAlign w:val="center"/>
            <w:hideMark/>
          </w:tcPr>
          <w:p w14:paraId="25ED15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6F2B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EE01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7BD41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2970F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r>
      <w:tr w:rsidR="00975C97" w:rsidRPr="0001701A" w14:paraId="625F1E9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456833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5F5E1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4CA6F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1BCA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64532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7AC66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BDB79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C731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B40D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F753F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95040</w:t>
            </w:r>
          </w:p>
        </w:tc>
        <w:tc>
          <w:tcPr>
            <w:tcW w:w="1127" w:type="dxa"/>
            <w:tcBorders>
              <w:top w:val="nil"/>
              <w:left w:val="nil"/>
              <w:bottom w:val="single" w:sz="4" w:space="0" w:color="auto"/>
              <w:right w:val="single" w:sz="4" w:space="0" w:color="auto"/>
            </w:tcBorders>
            <w:shd w:val="clear" w:color="auto" w:fill="auto"/>
            <w:noWrap/>
            <w:vAlign w:val="center"/>
            <w:hideMark/>
          </w:tcPr>
          <w:p w14:paraId="2007B2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r>
      <w:tr w:rsidR="00975C97" w:rsidRPr="0001701A" w14:paraId="4EE3DB8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625957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AE303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120215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0B7D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4DCF5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3BC5D0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51216</w:t>
            </w:r>
          </w:p>
        </w:tc>
        <w:tc>
          <w:tcPr>
            <w:tcW w:w="1057" w:type="dxa"/>
            <w:tcBorders>
              <w:top w:val="nil"/>
              <w:left w:val="nil"/>
              <w:bottom w:val="single" w:sz="4" w:space="0" w:color="auto"/>
              <w:right w:val="single" w:sz="4" w:space="0" w:color="auto"/>
            </w:tcBorders>
            <w:shd w:val="clear" w:color="auto" w:fill="auto"/>
            <w:noWrap/>
            <w:vAlign w:val="center"/>
            <w:hideMark/>
          </w:tcPr>
          <w:p w14:paraId="2ED914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0683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F286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820BB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101376</w:t>
            </w:r>
          </w:p>
        </w:tc>
        <w:tc>
          <w:tcPr>
            <w:tcW w:w="1127" w:type="dxa"/>
            <w:tcBorders>
              <w:top w:val="nil"/>
              <w:left w:val="nil"/>
              <w:bottom w:val="single" w:sz="4" w:space="0" w:color="auto"/>
              <w:right w:val="single" w:sz="4" w:space="0" w:color="auto"/>
            </w:tcBorders>
            <w:shd w:val="clear" w:color="auto" w:fill="auto"/>
            <w:noWrap/>
            <w:vAlign w:val="center"/>
            <w:hideMark/>
          </w:tcPr>
          <w:p w14:paraId="3AC5BC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r>
      <w:tr w:rsidR="00975C97" w:rsidRPr="0001701A" w14:paraId="23D0D41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66A1AC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F92B9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AE483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A130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DA26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490F69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6F5E9E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E72D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D0B7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810AF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31ABC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975C97" w:rsidRPr="0001701A" w14:paraId="62443E8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65F15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AE969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78728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3AC0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0080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24417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093509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B525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5D51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91F5B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03189C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72D82A3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F1FF45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7EDDE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3B785C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373C0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5AA9C5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3E1AF5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64552</w:t>
            </w:r>
          </w:p>
        </w:tc>
        <w:tc>
          <w:tcPr>
            <w:tcW w:w="1057" w:type="dxa"/>
            <w:tcBorders>
              <w:top w:val="nil"/>
              <w:left w:val="nil"/>
              <w:bottom w:val="single" w:sz="4" w:space="0" w:color="auto"/>
              <w:right w:val="single" w:sz="4" w:space="0" w:color="auto"/>
            </w:tcBorders>
            <w:shd w:val="clear" w:color="auto" w:fill="auto"/>
            <w:noWrap/>
            <w:hideMark/>
          </w:tcPr>
          <w:p w14:paraId="2B3614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4B8D8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254C6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hideMark/>
          </w:tcPr>
          <w:p w14:paraId="195815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128304</w:t>
            </w:r>
          </w:p>
        </w:tc>
        <w:tc>
          <w:tcPr>
            <w:tcW w:w="1127" w:type="dxa"/>
            <w:tcBorders>
              <w:top w:val="nil"/>
              <w:left w:val="nil"/>
              <w:bottom w:val="single" w:sz="4" w:space="0" w:color="auto"/>
              <w:right w:val="single" w:sz="4" w:space="0" w:color="auto"/>
            </w:tcBorders>
            <w:shd w:val="clear" w:color="auto" w:fill="auto"/>
            <w:noWrap/>
            <w:hideMark/>
          </w:tcPr>
          <w:p w14:paraId="633E94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7887BF0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D78DD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D6A3F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400212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A82AE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tcPr>
          <w:p w14:paraId="727376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tcPr>
          <w:p w14:paraId="52A6C4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71688</w:t>
            </w:r>
          </w:p>
        </w:tc>
        <w:tc>
          <w:tcPr>
            <w:tcW w:w="1057" w:type="dxa"/>
            <w:tcBorders>
              <w:top w:val="nil"/>
              <w:left w:val="nil"/>
              <w:bottom w:val="single" w:sz="4" w:space="0" w:color="auto"/>
              <w:right w:val="single" w:sz="4" w:space="0" w:color="auto"/>
            </w:tcBorders>
            <w:shd w:val="clear" w:color="auto" w:fill="auto"/>
            <w:noWrap/>
          </w:tcPr>
          <w:p w14:paraId="62CB8C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35D250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607922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tcPr>
          <w:p w14:paraId="2231F0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tcPr>
          <w:p w14:paraId="70D6B9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r>
      <w:tr w:rsidR="00975C97" w:rsidRPr="0001701A" w14:paraId="5C6860C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B7A22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1D427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02E928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CC5F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4C8536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2D8173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5A4935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58D80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08DE9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3F42C0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7EDF6D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75BB529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B56455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7AF86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243</w:t>
            </w:r>
          </w:p>
        </w:tc>
        <w:tc>
          <w:tcPr>
            <w:tcW w:w="967" w:type="dxa"/>
            <w:tcBorders>
              <w:top w:val="nil"/>
              <w:left w:val="nil"/>
              <w:bottom w:val="single" w:sz="4" w:space="0" w:color="auto"/>
              <w:right w:val="single" w:sz="4" w:space="0" w:color="auto"/>
            </w:tcBorders>
            <w:shd w:val="clear" w:color="auto" w:fill="auto"/>
            <w:noWrap/>
            <w:hideMark/>
          </w:tcPr>
          <w:p w14:paraId="13C12F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53FFD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32ED0C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4B09B9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96264</w:t>
            </w:r>
          </w:p>
        </w:tc>
        <w:tc>
          <w:tcPr>
            <w:tcW w:w="1057" w:type="dxa"/>
            <w:tcBorders>
              <w:top w:val="nil"/>
              <w:left w:val="nil"/>
              <w:bottom w:val="single" w:sz="4" w:space="0" w:color="auto"/>
              <w:right w:val="single" w:sz="4" w:space="0" w:color="auto"/>
            </w:tcBorders>
            <w:shd w:val="clear" w:color="auto" w:fill="auto"/>
            <w:noWrap/>
            <w:hideMark/>
          </w:tcPr>
          <w:p w14:paraId="4F15B5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ED75E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73DE2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1C1D3F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192456</w:t>
            </w:r>
          </w:p>
        </w:tc>
        <w:tc>
          <w:tcPr>
            <w:tcW w:w="1127" w:type="dxa"/>
            <w:tcBorders>
              <w:top w:val="nil"/>
              <w:left w:val="nil"/>
              <w:bottom w:val="single" w:sz="4" w:space="0" w:color="auto"/>
              <w:right w:val="single" w:sz="4" w:space="0" w:color="auto"/>
            </w:tcBorders>
            <w:shd w:val="clear" w:color="auto" w:fill="auto"/>
            <w:noWrap/>
            <w:hideMark/>
          </w:tcPr>
          <w:p w14:paraId="2927C4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r>
      <w:tr w:rsidR="00975C97" w:rsidRPr="0001701A" w14:paraId="05F9D7D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5BC95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248C7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0D11EE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3F65F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1DAF90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7354ED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108552</w:t>
            </w:r>
          </w:p>
        </w:tc>
        <w:tc>
          <w:tcPr>
            <w:tcW w:w="1057" w:type="dxa"/>
            <w:tcBorders>
              <w:top w:val="nil"/>
              <w:left w:val="nil"/>
              <w:bottom w:val="single" w:sz="4" w:space="0" w:color="auto"/>
              <w:right w:val="single" w:sz="4" w:space="0" w:color="auto"/>
            </w:tcBorders>
            <w:shd w:val="clear" w:color="auto" w:fill="auto"/>
            <w:noWrap/>
            <w:hideMark/>
          </w:tcPr>
          <w:p w14:paraId="1C1B22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FFA6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5AC4E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w:t>
            </w:r>
          </w:p>
        </w:tc>
        <w:tc>
          <w:tcPr>
            <w:tcW w:w="925" w:type="dxa"/>
            <w:tcBorders>
              <w:top w:val="nil"/>
              <w:left w:val="nil"/>
              <w:bottom w:val="single" w:sz="4" w:space="0" w:color="auto"/>
              <w:right w:val="single" w:sz="4" w:space="0" w:color="auto"/>
            </w:tcBorders>
            <w:shd w:val="clear" w:color="auto" w:fill="auto"/>
            <w:noWrap/>
            <w:hideMark/>
          </w:tcPr>
          <w:p w14:paraId="3E3BBE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213840</w:t>
            </w:r>
          </w:p>
        </w:tc>
        <w:tc>
          <w:tcPr>
            <w:tcW w:w="1127" w:type="dxa"/>
            <w:tcBorders>
              <w:top w:val="nil"/>
              <w:left w:val="nil"/>
              <w:bottom w:val="single" w:sz="4" w:space="0" w:color="auto"/>
              <w:right w:val="single" w:sz="4" w:space="0" w:color="auto"/>
            </w:tcBorders>
            <w:shd w:val="clear" w:color="auto" w:fill="auto"/>
            <w:noWrap/>
            <w:hideMark/>
          </w:tcPr>
          <w:p w14:paraId="1515F2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2E2F80D0"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CDAEF62"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561E61FC"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66A1E327"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6B942A81"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6F6D7F68" w14:textId="0A6AC64D" w:rsidR="00975C97" w:rsidRDefault="00975C97" w:rsidP="00975C97"/>
    <w:p w14:paraId="3D463CE8" w14:textId="4A9B6E51" w:rsidR="00F77B26" w:rsidRDefault="00F77B26" w:rsidP="00975C97"/>
    <w:p w14:paraId="47E3F1B1" w14:textId="0EBBEC18" w:rsidR="00F77B26" w:rsidRDefault="00F77B26" w:rsidP="00975C97"/>
    <w:p w14:paraId="5A5D118F" w14:textId="3F7787AC" w:rsidR="00F77B26" w:rsidRDefault="00F77B26" w:rsidP="00975C97"/>
    <w:p w14:paraId="679C9A76" w14:textId="7DDE9DEB" w:rsidR="00F77B26" w:rsidRDefault="00F77B26" w:rsidP="00975C97"/>
    <w:p w14:paraId="605D46A4" w14:textId="756BEE99" w:rsidR="00F77B26" w:rsidRDefault="00F77B26" w:rsidP="00975C97"/>
    <w:p w14:paraId="48AD486F" w14:textId="3AC0B70C" w:rsidR="00F77B26" w:rsidRDefault="00F77B26" w:rsidP="00975C97"/>
    <w:p w14:paraId="0E3B1058" w14:textId="0AEEB04D" w:rsidR="00F77B26" w:rsidRDefault="00F77B26" w:rsidP="00975C97"/>
    <w:p w14:paraId="01EE3386" w14:textId="77777777" w:rsidR="00F77B26" w:rsidRPr="0001701A" w:rsidRDefault="00F77B26" w:rsidP="00975C97"/>
    <w:p w14:paraId="56BD9C6F" w14:textId="77777777" w:rsidR="00975C97" w:rsidRPr="0001701A" w:rsidRDefault="00975C97" w:rsidP="00975C97">
      <w:pPr>
        <w:pStyle w:val="TH"/>
      </w:pPr>
      <w:r w:rsidRPr="0001701A">
        <w:t>Table A.2.2.4-2: Void</w:t>
      </w:r>
    </w:p>
    <w:p w14:paraId="43273EA4" w14:textId="77777777" w:rsidR="00975C97" w:rsidRPr="0001701A" w:rsidRDefault="00975C97" w:rsidP="00975C97">
      <w:pPr>
        <w:pStyle w:val="TH"/>
      </w:pPr>
      <w:r w:rsidRPr="0001701A">
        <w:t>Table A.2.2.4-3: Void</w:t>
      </w:r>
    </w:p>
    <w:p w14:paraId="539AFE22" w14:textId="77777777" w:rsidR="00975C97" w:rsidRPr="0001701A" w:rsidRDefault="00975C97" w:rsidP="00975C97"/>
    <w:p w14:paraId="7C142F0C" w14:textId="77777777" w:rsidR="00975C97" w:rsidRPr="0001701A" w:rsidRDefault="00975C97" w:rsidP="00975C97">
      <w:pPr>
        <w:pStyle w:val="Heading3"/>
      </w:pPr>
      <w:bookmarkStart w:id="18" w:name="_Toc27478679"/>
      <w:bookmarkStart w:id="19" w:name="_Toc36227393"/>
      <w:r w:rsidRPr="0001701A">
        <w:t>A.2.2.5</w:t>
      </w:r>
      <w:r w:rsidRPr="0001701A">
        <w:tab/>
        <w:t>DFT-s-OFDM 256QAM</w:t>
      </w:r>
      <w:bookmarkEnd w:id="18"/>
      <w:bookmarkEnd w:id="19"/>
    </w:p>
    <w:p w14:paraId="2D5DD140" w14:textId="77777777" w:rsidR="00975C97" w:rsidRPr="0001701A" w:rsidRDefault="00975C97" w:rsidP="00975C97">
      <w:pPr>
        <w:pStyle w:val="TH"/>
      </w:pPr>
      <w:r w:rsidRPr="0001701A">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0AB64B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3161B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87D63D3"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D6B42B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EA2AC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0783A7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F687C3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731E2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958B0E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A86AB7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6CB42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447C70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7647209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4355B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543B03E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7125D6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1696557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059ABA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B1AA49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82A2CC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504669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4DFC32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74FBB3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38CEF2D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1EB177E1"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E8A018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3F6ABB91"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7CAA83D0"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348FB01C"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vAlign w:val="bottom"/>
          </w:tcPr>
          <w:p w14:paraId="0763EB3B"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vAlign w:val="bottom"/>
          </w:tcPr>
          <w:p w14:paraId="1F43EDBC" w14:textId="77777777" w:rsidR="006D0D8E" w:rsidRPr="0001701A" w:rsidRDefault="006D0D8E" w:rsidP="006D0D8E">
            <w:pPr>
              <w:pStyle w:val="TAC"/>
            </w:pPr>
            <w:r w:rsidRPr="0001701A">
              <w:t>704</w:t>
            </w:r>
          </w:p>
        </w:tc>
        <w:tc>
          <w:tcPr>
            <w:tcW w:w="1057" w:type="dxa"/>
            <w:tcBorders>
              <w:top w:val="nil"/>
              <w:left w:val="nil"/>
              <w:bottom w:val="single" w:sz="4" w:space="0" w:color="auto"/>
              <w:right w:val="single" w:sz="4" w:space="0" w:color="auto"/>
            </w:tcBorders>
            <w:shd w:val="clear" w:color="auto" w:fill="auto"/>
            <w:noWrap/>
            <w:vAlign w:val="bottom"/>
          </w:tcPr>
          <w:p w14:paraId="0C03FAB9"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0FB6523E"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607DCF7E"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558DECBD" w14:textId="77777777" w:rsidR="006D0D8E" w:rsidRPr="0001701A" w:rsidRDefault="006D0D8E" w:rsidP="006D0D8E">
            <w:pPr>
              <w:pStyle w:val="TAC"/>
            </w:pPr>
            <w:r w:rsidRPr="0001701A">
              <w:t>1056</w:t>
            </w:r>
          </w:p>
        </w:tc>
        <w:tc>
          <w:tcPr>
            <w:tcW w:w="1127" w:type="dxa"/>
            <w:tcBorders>
              <w:top w:val="nil"/>
              <w:left w:val="nil"/>
              <w:bottom w:val="single" w:sz="4" w:space="0" w:color="auto"/>
              <w:right w:val="single" w:sz="4" w:space="0" w:color="auto"/>
            </w:tcBorders>
            <w:shd w:val="clear" w:color="auto" w:fill="auto"/>
            <w:noWrap/>
            <w:vAlign w:val="bottom"/>
          </w:tcPr>
          <w:p w14:paraId="40BFF1F1" w14:textId="77777777" w:rsidR="006D0D8E" w:rsidRPr="0001701A" w:rsidRDefault="006D0D8E" w:rsidP="006D0D8E">
            <w:pPr>
              <w:pStyle w:val="TAC"/>
            </w:pPr>
            <w:r w:rsidRPr="0001701A">
              <w:t>132</w:t>
            </w:r>
          </w:p>
        </w:tc>
      </w:tr>
      <w:tr w:rsidR="006D0D8E" w:rsidRPr="0001701A" w14:paraId="3F24EFB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950B79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8A03FA6"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6B69FB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1921B7"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4A2F5035"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424DC38" w14:textId="77777777" w:rsidR="006D0D8E" w:rsidRPr="0001701A" w:rsidRDefault="006D0D8E" w:rsidP="006D0D8E">
            <w:pPr>
              <w:pStyle w:val="TAC"/>
              <w:rPr>
                <w:rFonts w:cs="Arial"/>
                <w:szCs w:val="18"/>
              </w:rPr>
            </w:pPr>
            <w:r w:rsidRPr="0001701A">
              <w:rPr>
                <w:rFonts w:cs="Arial"/>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65211773"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18D7F14"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C50F61C"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FE73D3" w14:textId="77777777" w:rsidR="006D0D8E" w:rsidRPr="0001701A" w:rsidRDefault="006D0D8E" w:rsidP="006D0D8E">
            <w:pPr>
              <w:pStyle w:val="TAC"/>
              <w:rPr>
                <w:rFonts w:cs="Arial"/>
                <w:szCs w:val="18"/>
              </w:rPr>
            </w:pPr>
            <w:r w:rsidRPr="0001701A">
              <w:rPr>
                <w:rFonts w:cs="Arial"/>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4AE55F8" w14:textId="77777777" w:rsidR="006D0D8E" w:rsidRPr="0001701A" w:rsidRDefault="006D0D8E" w:rsidP="006D0D8E">
            <w:pPr>
              <w:pStyle w:val="TAC"/>
              <w:rPr>
                <w:rFonts w:cs="Arial"/>
                <w:szCs w:val="18"/>
              </w:rPr>
            </w:pPr>
            <w:r w:rsidRPr="0001701A">
              <w:rPr>
                <w:rFonts w:cs="Arial"/>
                <w:szCs w:val="18"/>
              </w:rPr>
              <w:t>660</w:t>
            </w:r>
          </w:p>
        </w:tc>
      </w:tr>
      <w:tr w:rsidR="006D0D8E" w:rsidRPr="0001701A" w14:paraId="3654D37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70D63E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BD4FC9" w14:textId="77777777" w:rsidR="006D0D8E" w:rsidRPr="0001701A" w:rsidRDefault="006D0D8E" w:rsidP="006D0D8E">
            <w:pPr>
              <w:pStyle w:val="TAC"/>
              <w:rPr>
                <w:rFonts w:cs="Arial"/>
                <w:szCs w:val="18"/>
              </w:rPr>
            </w:pPr>
            <w:r w:rsidRPr="0001701A">
              <w:rPr>
                <w:rFonts w:cs="Arial"/>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4AA8978"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6883F4"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6D9B0CCB"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46A9D3" w14:textId="77777777" w:rsidR="006D0D8E" w:rsidRPr="0001701A" w:rsidRDefault="006D0D8E" w:rsidP="006D0D8E">
            <w:pPr>
              <w:pStyle w:val="TAC"/>
              <w:rPr>
                <w:rFonts w:cs="Arial"/>
                <w:szCs w:val="18"/>
              </w:rPr>
            </w:pPr>
            <w:r w:rsidRPr="0001701A">
              <w:rPr>
                <w:rFonts w:cs="Arial"/>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61EDFB03"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C3899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815398"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70D8D9" w14:textId="77777777" w:rsidR="006D0D8E" w:rsidRPr="0001701A" w:rsidRDefault="006D0D8E" w:rsidP="006D0D8E">
            <w:pPr>
              <w:pStyle w:val="TAC"/>
              <w:rPr>
                <w:rFonts w:cs="Arial"/>
                <w:szCs w:val="18"/>
              </w:rPr>
            </w:pPr>
            <w:r w:rsidRPr="0001701A">
              <w:rPr>
                <w:rFonts w:cs="Arial"/>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D3BB328" w14:textId="77777777" w:rsidR="006D0D8E" w:rsidRPr="0001701A" w:rsidRDefault="006D0D8E" w:rsidP="006D0D8E">
            <w:pPr>
              <w:pStyle w:val="TAC"/>
              <w:rPr>
                <w:rFonts w:cs="Arial"/>
                <w:szCs w:val="18"/>
              </w:rPr>
            </w:pPr>
            <w:r w:rsidRPr="0001701A">
              <w:rPr>
                <w:rFonts w:cs="Arial"/>
                <w:szCs w:val="18"/>
              </w:rPr>
              <w:t>1188</w:t>
            </w:r>
          </w:p>
        </w:tc>
      </w:tr>
      <w:tr w:rsidR="00975C97" w:rsidRPr="0001701A" w14:paraId="57B5830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1B9E55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A04C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7A34A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682A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D3CC9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00F9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607878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E7D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D9DB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C0C0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B982A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w:t>
            </w:r>
          </w:p>
        </w:tc>
      </w:tr>
      <w:tr w:rsidR="006D0D8E" w:rsidRPr="0001701A" w14:paraId="509A6B5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3F2263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090A0" w14:textId="77777777" w:rsidR="006D0D8E" w:rsidRPr="0001701A" w:rsidRDefault="006D0D8E" w:rsidP="006D0D8E">
            <w:pPr>
              <w:pStyle w:val="TAC"/>
              <w:rPr>
                <w:rFonts w:cs="Arial"/>
                <w:szCs w:val="18"/>
              </w:rPr>
            </w:pPr>
            <w:r w:rsidRPr="0001701A">
              <w:rPr>
                <w:rFonts w:cs="Arial"/>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FA92E0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56BB13"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22539229"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B1AE297" w14:textId="77777777" w:rsidR="006D0D8E" w:rsidRPr="0001701A" w:rsidRDefault="006D0D8E" w:rsidP="006D0D8E">
            <w:pPr>
              <w:pStyle w:val="TAC"/>
              <w:rPr>
                <w:rFonts w:cs="Arial"/>
                <w:szCs w:val="18"/>
              </w:rPr>
            </w:pPr>
            <w:r w:rsidRPr="0001701A">
              <w:rPr>
                <w:rFonts w:cs="Arial"/>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173C7CB"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1C4AA35"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C2AFEF"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57E44741" w14:textId="77777777" w:rsidR="006D0D8E" w:rsidRPr="0001701A" w:rsidRDefault="006D0D8E" w:rsidP="006D0D8E">
            <w:pPr>
              <w:pStyle w:val="TAC"/>
              <w:rPr>
                <w:rFonts w:cs="Arial"/>
                <w:szCs w:val="18"/>
              </w:rPr>
            </w:pPr>
            <w:r w:rsidRPr="0001701A">
              <w:rPr>
                <w:rFonts w:cs="Arial"/>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6B8E63E0" w14:textId="77777777" w:rsidR="006D0D8E" w:rsidRPr="0001701A" w:rsidRDefault="006D0D8E" w:rsidP="006D0D8E">
            <w:pPr>
              <w:pStyle w:val="TAC"/>
              <w:rPr>
                <w:rFonts w:cs="Arial"/>
                <w:szCs w:val="18"/>
              </w:rPr>
            </w:pPr>
            <w:r w:rsidRPr="0001701A">
              <w:rPr>
                <w:rFonts w:cs="Arial"/>
                <w:szCs w:val="18"/>
              </w:rPr>
              <w:t>1584</w:t>
            </w:r>
          </w:p>
        </w:tc>
      </w:tr>
      <w:tr w:rsidR="006D0D8E" w:rsidRPr="0001701A" w14:paraId="48809B1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F1559F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1289B98"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DE5C14E"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591D2"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1C280B62"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749618D" w14:textId="77777777" w:rsidR="006D0D8E" w:rsidRPr="0001701A" w:rsidRDefault="006D0D8E" w:rsidP="006D0D8E">
            <w:pPr>
              <w:pStyle w:val="TAC"/>
              <w:rPr>
                <w:rFonts w:cs="Arial"/>
                <w:szCs w:val="18"/>
              </w:rPr>
            </w:pPr>
            <w:r w:rsidRPr="0001701A">
              <w:rPr>
                <w:rFonts w:cs="Arial"/>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5304BD7"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DA6D59"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A19492"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57CD8971" w14:textId="77777777" w:rsidR="006D0D8E" w:rsidRPr="0001701A" w:rsidRDefault="006D0D8E" w:rsidP="006D0D8E">
            <w:pPr>
              <w:pStyle w:val="TAC"/>
              <w:rPr>
                <w:rFonts w:cs="Arial"/>
                <w:szCs w:val="18"/>
              </w:rPr>
            </w:pPr>
            <w:r w:rsidRPr="0001701A">
              <w:rPr>
                <w:rFonts w:cs="Arial"/>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031E9D2E" w14:textId="77777777" w:rsidR="006D0D8E" w:rsidRPr="0001701A" w:rsidRDefault="006D0D8E" w:rsidP="006D0D8E">
            <w:pPr>
              <w:pStyle w:val="TAC"/>
              <w:rPr>
                <w:rFonts w:cs="Arial"/>
                <w:szCs w:val="18"/>
              </w:rPr>
            </w:pPr>
            <w:r w:rsidRPr="0001701A">
              <w:rPr>
                <w:rFonts w:cs="Arial"/>
                <w:szCs w:val="18"/>
              </w:rPr>
              <w:t>1980</w:t>
            </w:r>
          </w:p>
        </w:tc>
      </w:tr>
      <w:tr w:rsidR="00975C97" w:rsidRPr="0001701A" w14:paraId="36C0E61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6F6A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24605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34AA6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E335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48D17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DA4B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3889F7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F5D0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56CA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B639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9C146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46D2FFD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147C8B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9ECBF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A8D67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CC8F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A38A8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06C8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B3713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E61E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2A07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C5D54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4373A6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4FC248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7AE584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67DDF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5FA02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3FCE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1DC66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F5BF1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253CA4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833F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2C9F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AFE9B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49629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278A351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B52D19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33EA6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581B7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5913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170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F6820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38C50D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9D1D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7F4E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6EB6F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512C32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3960</w:t>
            </w:r>
          </w:p>
        </w:tc>
      </w:tr>
      <w:tr w:rsidR="006D0D8E" w:rsidRPr="0001701A" w14:paraId="73F60C6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C402484"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C593DA" w14:textId="77777777" w:rsidR="006D0D8E" w:rsidRPr="0001701A" w:rsidRDefault="006D0D8E" w:rsidP="006D0D8E">
            <w:pPr>
              <w:pStyle w:val="TAC"/>
              <w:rPr>
                <w:rFonts w:cs="Arial"/>
                <w:szCs w:val="18"/>
              </w:rPr>
            </w:pPr>
            <w:r w:rsidRPr="0001701A">
              <w:rPr>
                <w:rFonts w:cs="Arial"/>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3DC5D90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22C7CA"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535774B6"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D254C46" w14:textId="77777777" w:rsidR="006D0D8E" w:rsidRPr="0001701A" w:rsidRDefault="006D0D8E" w:rsidP="006D0D8E">
            <w:pPr>
              <w:pStyle w:val="TAC"/>
              <w:rPr>
                <w:rFonts w:cs="Arial"/>
                <w:szCs w:val="18"/>
              </w:rPr>
            </w:pPr>
            <w:r w:rsidRPr="0001701A">
              <w:rPr>
                <w:rFonts w:cs="Arial"/>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7AEBF151"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895B31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04BDE5"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7AF5BEAC" w14:textId="77777777" w:rsidR="006D0D8E" w:rsidRPr="0001701A" w:rsidRDefault="006D0D8E" w:rsidP="006D0D8E">
            <w:pPr>
              <w:pStyle w:val="TAC"/>
              <w:rPr>
                <w:rFonts w:cs="Arial"/>
                <w:szCs w:val="18"/>
              </w:rPr>
            </w:pPr>
            <w:r w:rsidRPr="0001701A">
              <w:rPr>
                <w:rFonts w:cs="Arial"/>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40A0CD70" w14:textId="77777777" w:rsidR="006D0D8E" w:rsidRPr="0001701A" w:rsidRDefault="006D0D8E" w:rsidP="006D0D8E">
            <w:pPr>
              <w:pStyle w:val="TAC"/>
              <w:rPr>
                <w:rFonts w:cs="Arial"/>
                <w:szCs w:val="18"/>
              </w:rPr>
            </w:pPr>
            <w:r w:rsidRPr="0001701A">
              <w:rPr>
                <w:rFonts w:cs="Arial"/>
                <w:szCs w:val="18"/>
              </w:rPr>
              <w:t>4224</w:t>
            </w:r>
          </w:p>
        </w:tc>
      </w:tr>
      <w:tr w:rsidR="00975C97" w:rsidRPr="0001701A" w14:paraId="7C90ADE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C233E3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F16D1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59625A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1D7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C35DB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93156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4DB9F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6F2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1D4E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B6329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636BA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r>
      <w:tr w:rsidR="006D0D8E" w:rsidRPr="0001701A" w14:paraId="75ADE11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4C2580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B6BA02" w14:textId="77777777" w:rsidR="006D0D8E" w:rsidRPr="0001701A" w:rsidRDefault="006D0D8E" w:rsidP="006D0D8E">
            <w:pPr>
              <w:pStyle w:val="TAC"/>
              <w:rPr>
                <w:rFonts w:cs="Arial"/>
                <w:szCs w:val="18"/>
              </w:rPr>
            </w:pPr>
            <w:r w:rsidRPr="0001701A">
              <w:rPr>
                <w:rFonts w:cs="Arial"/>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30ADFE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3C8074"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18AC53"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9798E3" w14:textId="77777777" w:rsidR="006D0D8E" w:rsidRPr="0001701A" w:rsidRDefault="006D0D8E" w:rsidP="006D0D8E">
            <w:pPr>
              <w:pStyle w:val="TAC"/>
              <w:rPr>
                <w:rFonts w:cs="Arial"/>
                <w:szCs w:val="18"/>
              </w:rPr>
            </w:pPr>
            <w:r w:rsidRPr="0001701A">
              <w:rPr>
                <w:rFonts w:cs="Arial"/>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36D100CD"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B188521"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B7EF7F"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196BB0EF" w14:textId="77777777" w:rsidR="006D0D8E" w:rsidRPr="0001701A" w:rsidRDefault="006D0D8E" w:rsidP="006D0D8E">
            <w:pPr>
              <w:pStyle w:val="TAC"/>
              <w:rPr>
                <w:rFonts w:cs="Arial"/>
                <w:szCs w:val="18"/>
              </w:rPr>
            </w:pPr>
            <w:r w:rsidRPr="0001701A">
              <w:rPr>
                <w:rFonts w:cs="Arial"/>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536F737A" w14:textId="77777777" w:rsidR="006D0D8E" w:rsidRPr="0001701A" w:rsidRDefault="006D0D8E" w:rsidP="006D0D8E">
            <w:pPr>
              <w:pStyle w:val="TAC"/>
              <w:rPr>
                <w:rFonts w:cs="Arial"/>
                <w:szCs w:val="18"/>
              </w:rPr>
            </w:pPr>
            <w:r w:rsidRPr="0001701A">
              <w:rPr>
                <w:rFonts w:cs="Arial"/>
                <w:szCs w:val="18"/>
              </w:rPr>
              <w:t>5940</w:t>
            </w:r>
          </w:p>
        </w:tc>
      </w:tr>
      <w:tr w:rsidR="00975C97" w:rsidRPr="0001701A" w14:paraId="58B09F6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56B7BA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773E4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3FFAE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C3C8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F3FD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5EBE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7FAE16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B13A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0C6C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2DA651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0813A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6600</w:t>
            </w:r>
          </w:p>
        </w:tc>
      </w:tr>
      <w:tr w:rsidR="006D0D8E" w:rsidRPr="0001701A" w14:paraId="7D88F861"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202C79C"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B08343" w14:textId="77777777" w:rsidR="006D0D8E" w:rsidRPr="0001701A" w:rsidRDefault="006D0D8E" w:rsidP="006D0D8E">
            <w:pPr>
              <w:pStyle w:val="TAC"/>
              <w:rPr>
                <w:rFonts w:cs="Arial"/>
                <w:szCs w:val="18"/>
              </w:rPr>
            </w:pPr>
            <w:r w:rsidRPr="0001701A">
              <w:rPr>
                <w:rFonts w:cs="Arial"/>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1A88825"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97BAF03"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8F5C913"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82FC694" w14:textId="77777777" w:rsidR="006D0D8E" w:rsidRPr="0001701A" w:rsidRDefault="006D0D8E" w:rsidP="006D0D8E">
            <w:pPr>
              <w:pStyle w:val="TAC"/>
              <w:rPr>
                <w:rFonts w:cs="Arial"/>
                <w:szCs w:val="18"/>
              </w:rPr>
            </w:pPr>
            <w:r w:rsidRPr="0001701A">
              <w:rPr>
                <w:rFonts w:cs="Arial"/>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1BE1EC17"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2AFD68"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D484A76" w14:textId="77777777" w:rsidR="006D0D8E" w:rsidRPr="0001701A" w:rsidRDefault="006D0D8E" w:rsidP="006D0D8E">
            <w:pPr>
              <w:pStyle w:val="TAC"/>
              <w:rPr>
                <w:rFonts w:cs="Arial"/>
                <w:szCs w:val="18"/>
              </w:rPr>
            </w:pPr>
            <w:r w:rsidRPr="0001701A">
              <w:rPr>
                <w:rFonts w:cs="Arial"/>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95D55DF" w14:textId="77777777" w:rsidR="006D0D8E" w:rsidRPr="0001701A" w:rsidRDefault="006D0D8E" w:rsidP="006D0D8E">
            <w:pPr>
              <w:pStyle w:val="TAC"/>
              <w:rPr>
                <w:rFonts w:cs="Arial"/>
                <w:szCs w:val="18"/>
              </w:rPr>
            </w:pPr>
            <w:r w:rsidRPr="0001701A">
              <w:rPr>
                <w:rFonts w:cs="Arial"/>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0CB45762" w14:textId="77777777" w:rsidR="006D0D8E" w:rsidRPr="0001701A" w:rsidRDefault="006D0D8E" w:rsidP="006D0D8E">
            <w:pPr>
              <w:pStyle w:val="TAC"/>
              <w:rPr>
                <w:rFonts w:cs="Arial"/>
                <w:szCs w:val="18"/>
              </w:rPr>
            </w:pPr>
            <w:r w:rsidRPr="0001701A">
              <w:rPr>
                <w:rFonts w:cs="Arial"/>
                <w:szCs w:val="18"/>
              </w:rPr>
              <w:t>7920</w:t>
            </w:r>
          </w:p>
        </w:tc>
      </w:tr>
      <w:tr w:rsidR="00975C97" w:rsidRPr="0001701A" w14:paraId="391040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DFD3E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7D172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931D8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5B70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6F439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3F3C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EFF66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0D96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5921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978DB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C8583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w:t>
            </w:r>
          </w:p>
        </w:tc>
      </w:tr>
      <w:tr w:rsidR="00975C97" w:rsidRPr="0001701A" w14:paraId="570BD6F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F75D67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6B15F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A414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C1C8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2318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85C63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B6626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E293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33BF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74DCD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3ED39B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9900</w:t>
            </w:r>
          </w:p>
        </w:tc>
      </w:tr>
      <w:tr w:rsidR="006D0D8E" w:rsidRPr="0001701A" w14:paraId="4607DF9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BC9A18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477631" w14:textId="77777777" w:rsidR="006D0D8E" w:rsidRPr="0001701A" w:rsidRDefault="006D0D8E" w:rsidP="006D0D8E">
            <w:pPr>
              <w:pStyle w:val="TAC"/>
              <w:rPr>
                <w:rFonts w:cs="Arial"/>
                <w:szCs w:val="18"/>
              </w:rPr>
            </w:pPr>
            <w:r w:rsidRPr="0001701A">
              <w:rPr>
                <w:rFonts w:cs="Arial"/>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D8DF2B8"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9A54A2B"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51B3ED8"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146BB88" w14:textId="77777777" w:rsidR="006D0D8E" w:rsidRPr="0001701A" w:rsidRDefault="006D0D8E" w:rsidP="006D0D8E">
            <w:pPr>
              <w:pStyle w:val="TAC"/>
              <w:rPr>
                <w:rFonts w:cs="Arial"/>
                <w:szCs w:val="18"/>
              </w:rPr>
            </w:pPr>
            <w:r w:rsidRPr="0001701A">
              <w:rPr>
                <w:rFonts w:cs="Arial"/>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41955328"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8A3FE0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54F382" w14:textId="77777777" w:rsidR="006D0D8E" w:rsidRPr="0001701A" w:rsidRDefault="006D0D8E" w:rsidP="006D0D8E">
            <w:pPr>
              <w:pStyle w:val="TAC"/>
              <w:rPr>
                <w:rFonts w:cs="Arial"/>
                <w:szCs w:val="18"/>
              </w:rPr>
            </w:pPr>
            <w:r w:rsidRPr="0001701A">
              <w:rPr>
                <w:rFonts w:cs="Arial"/>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40EBF6E" w14:textId="77777777" w:rsidR="006D0D8E" w:rsidRPr="0001701A" w:rsidRDefault="006D0D8E" w:rsidP="006D0D8E">
            <w:pPr>
              <w:pStyle w:val="TAC"/>
              <w:rPr>
                <w:rFonts w:cs="Arial"/>
                <w:szCs w:val="18"/>
              </w:rPr>
            </w:pPr>
            <w:r w:rsidRPr="0001701A">
              <w:rPr>
                <w:rFonts w:cs="Arial"/>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4D2CCCF" w14:textId="77777777" w:rsidR="006D0D8E" w:rsidRPr="0001701A" w:rsidRDefault="006D0D8E" w:rsidP="006D0D8E">
            <w:pPr>
              <w:pStyle w:val="TAC"/>
              <w:rPr>
                <w:rFonts w:cs="Arial"/>
                <w:szCs w:val="18"/>
              </w:rPr>
            </w:pPr>
            <w:r w:rsidRPr="0001701A">
              <w:rPr>
                <w:rFonts w:cs="Arial"/>
                <w:szCs w:val="18"/>
              </w:rPr>
              <w:t>10560</w:t>
            </w:r>
          </w:p>
        </w:tc>
      </w:tr>
      <w:tr w:rsidR="006D0D8E" w:rsidRPr="0001701A" w14:paraId="785AB04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71A6FA4"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39A5BF" w14:textId="77777777" w:rsidR="006D0D8E" w:rsidRPr="0001701A" w:rsidRDefault="006D0D8E" w:rsidP="006D0D8E">
            <w:pPr>
              <w:pStyle w:val="TAC"/>
              <w:rPr>
                <w:rFonts w:cs="Arial"/>
                <w:szCs w:val="18"/>
              </w:rPr>
            </w:pPr>
            <w:r w:rsidRPr="0001701A">
              <w:rPr>
                <w:rFonts w:cs="Arial"/>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1A984896"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F255ECF"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7B30D82"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19F3B0" w14:textId="77777777" w:rsidR="006D0D8E" w:rsidRPr="0001701A" w:rsidRDefault="006D0D8E" w:rsidP="006D0D8E">
            <w:pPr>
              <w:pStyle w:val="TAC"/>
              <w:rPr>
                <w:rFonts w:cs="Arial"/>
                <w:szCs w:val="18"/>
              </w:rPr>
            </w:pPr>
            <w:r w:rsidRPr="0001701A">
              <w:rPr>
                <w:rFonts w:cs="Arial"/>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DA6A15E"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898BDB"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3C7424D" w14:textId="77777777" w:rsidR="006D0D8E" w:rsidRPr="0001701A" w:rsidRDefault="006D0D8E" w:rsidP="006D0D8E">
            <w:pPr>
              <w:pStyle w:val="TAC"/>
              <w:rPr>
                <w:rFonts w:cs="Arial"/>
                <w:szCs w:val="18"/>
              </w:rPr>
            </w:pPr>
            <w:r w:rsidRPr="0001701A">
              <w:rPr>
                <w:rFonts w:cs="Arial"/>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2E475379" w14:textId="77777777" w:rsidR="006D0D8E" w:rsidRPr="0001701A" w:rsidRDefault="006D0D8E" w:rsidP="006D0D8E">
            <w:pPr>
              <w:pStyle w:val="TAC"/>
              <w:rPr>
                <w:rFonts w:cs="Arial"/>
                <w:szCs w:val="18"/>
              </w:rPr>
            </w:pPr>
            <w:r w:rsidRPr="0001701A">
              <w:rPr>
                <w:rFonts w:cs="Arial"/>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015A1816" w14:textId="77777777" w:rsidR="006D0D8E" w:rsidRPr="0001701A" w:rsidRDefault="006D0D8E" w:rsidP="006D0D8E">
            <w:pPr>
              <w:pStyle w:val="TAC"/>
              <w:rPr>
                <w:rFonts w:cs="Arial"/>
                <w:szCs w:val="18"/>
              </w:rPr>
            </w:pPr>
            <w:r w:rsidRPr="0001701A">
              <w:rPr>
                <w:rFonts w:cs="Arial"/>
                <w:szCs w:val="18"/>
              </w:rPr>
              <w:t>10692</w:t>
            </w:r>
          </w:p>
        </w:tc>
      </w:tr>
      <w:tr w:rsidR="006D0D8E" w:rsidRPr="0001701A" w14:paraId="4312161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A2954A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EA28821" w14:textId="77777777" w:rsidR="006D0D8E" w:rsidRPr="0001701A" w:rsidRDefault="006D0D8E" w:rsidP="006D0D8E">
            <w:pPr>
              <w:pStyle w:val="TAC"/>
              <w:rPr>
                <w:rFonts w:cs="Arial"/>
                <w:szCs w:val="18"/>
              </w:rPr>
            </w:pPr>
            <w:r w:rsidRPr="0001701A">
              <w:rPr>
                <w:rFonts w:cs="Arial"/>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C4D299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7404F68"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933174E"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811F2F6" w14:textId="77777777" w:rsidR="006D0D8E" w:rsidRPr="0001701A" w:rsidRDefault="006D0D8E" w:rsidP="006D0D8E">
            <w:pPr>
              <w:pStyle w:val="TAC"/>
              <w:rPr>
                <w:rFonts w:cs="Arial"/>
                <w:szCs w:val="18"/>
              </w:rPr>
            </w:pPr>
            <w:r w:rsidRPr="0001701A">
              <w:rPr>
                <w:rFonts w:cs="Arial"/>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3A2A93A"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42D21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88282CA" w14:textId="77777777" w:rsidR="006D0D8E" w:rsidRPr="0001701A" w:rsidRDefault="006D0D8E" w:rsidP="006D0D8E">
            <w:pPr>
              <w:pStyle w:val="TAC"/>
              <w:rPr>
                <w:rFonts w:cs="Arial"/>
                <w:szCs w:val="18"/>
              </w:rPr>
            </w:pPr>
            <w:r w:rsidRPr="0001701A">
              <w:rPr>
                <w:rFonts w:cs="Arial"/>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1E04F56" w14:textId="77777777" w:rsidR="006D0D8E" w:rsidRPr="0001701A" w:rsidRDefault="006D0D8E" w:rsidP="006D0D8E">
            <w:pPr>
              <w:pStyle w:val="TAC"/>
              <w:rPr>
                <w:rFonts w:cs="Arial"/>
                <w:szCs w:val="18"/>
              </w:rPr>
            </w:pPr>
            <w:r w:rsidRPr="0001701A">
              <w:rPr>
                <w:rFonts w:cs="Arial"/>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504274" w14:textId="77777777" w:rsidR="006D0D8E" w:rsidRPr="0001701A" w:rsidRDefault="006D0D8E" w:rsidP="006D0D8E">
            <w:pPr>
              <w:pStyle w:val="TAC"/>
              <w:rPr>
                <w:rFonts w:cs="Arial"/>
                <w:szCs w:val="18"/>
              </w:rPr>
            </w:pPr>
            <w:r w:rsidRPr="0001701A">
              <w:rPr>
                <w:rFonts w:cs="Arial"/>
                <w:szCs w:val="18"/>
              </w:rPr>
              <w:t>11880</w:t>
            </w:r>
          </w:p>
        </w:tc>
      </w:tr>
      <w:tr w:rsidR="006D0D8E" w:rsidRPr="0001701A" w14:paraId="622A835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6835FD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FFDD5F" w14:textId="77777777" w:rsidR="006D0D8E" w:rsidRPr="0001701A" w:rsidRDefault="006D0D8E" w:rsidP="006D0D8E">
            <w:pPr>
              <w:pStyle w:val="TAC"/>
              <w:rPr>
                <w:rFonts w:cs="Arial"/>
                <w:szCs w:val="18"/>
              </w:rPr>
            </w:pPr>
            <w:r w:rsidRPr="0001701A">
              <w:rPr>
                <w:rFonts w:cs="Arial"/>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ADC566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1ECC0C3"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2ABA38C"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DAE203B" w14:textId="77777777" w:rsidR="006D0D8E" w:rsidRPr="0001701A" w:rsidRDefault="006D0D8E" w:rsidP="006D0D8E">
            <w:pPr>
              <w:pStyle w:val="TAC"/>
              <w:rPr>
                <w:rFonts w:cs="Arial"/>
                <w:szCs w:val="18"/>
              </w:rPr>
            </w:pPr>
            <w:r w:rsidRPr="0001701A">
              <w:rPr>
                <w:rFonts w:cs="Arial"/>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5C175744"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67BB1C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5F2216" w14:textId="77777777" w:rsidR="006D0D8E" w:rsidRPr="0001701A" w:rsidRDefault="006D0D8E" w:rsidP="006D0D8E">
            <w:pPr>
              <w:pStyle w:val="TAC"/>
              <w:rPr>
                <w:rFonts w:cs="Arial"/>
                <w:szCs w:val="18"/>
              </w:rPr>
            </w:pPr>
            <w:r w:rsidRPr="0001701A">
              <w:rPr>
                <w:rFonts w:cs="Arial"/>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6AB9231" w14:textId="77777777" w:rsidR="006D0D8E" w:rsidRPr="0001701A" w:rsidRDefault="006D0D8E" w:rsidP="006D0D8E">
            <w:pPr>
              <w:pStyle w:val="TAC"/>
              <w:rPr>
                <w:rFonts w:cs="Arial"/>
                <w:szCs w:val="18"/>
              </w:rPr>
            </w:pPr>
            <w:r w:rsidRPr="0001701A">
              <w:rPr>
                <w:rFonts w:cs="Arial"/>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1F14205E" w14:textId="77777777" w:rsidR="006D0D8E" w:rsidRPr="0001701A" w:rsidRDefault="006D0D8E" w:rsidP="006D0D8E">
            <w:pPr>
              <w:pStyle w:val="TAC"/>
              <w:rPr>
                <w:rFonts w:cs="Arial"/>
                <w:szCs w:val="18"/>
              </w:rPr>
            </w:pPr>
            <w:r w:rsidRPr="0001701A">
              <w:rPr>
                <w:rFonts w:cs="Arial"/>
                <w:szCs w:val="18"/>
              </w:rPr>
              <w:t>14256</w:t>
            </w:r>
          </w:p>
        </w:tc>
      </w:tr>
      <w:tr w:rsidR="00975C97" w:rsidRPr="0001701A" w14:paraId="407681B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CEC12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7820D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733BC1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7E2F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1ED0D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2929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4C3191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4B003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8626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287BE4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3FB08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r>
      <w:tr w:rsidR="00975C97" w:rsidRPr="0001701A" w14:paraId="0029DE2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5B269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CE54C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3BF0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40C5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D726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DFB5F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6F9722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0219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A2AA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0E6468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D0EE9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15840</w:t>
            </w:r>
          </w:p>
        </w:tc>
      </w:tr>
      <w:tr w:rsidR="00975C97" w:rsidRPr="0001701A" w14:paraId="29C2BE2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13CB75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15171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C8B53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8EC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F415E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D5E8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0E4BDB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423F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7DFD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B62EB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0CFB8F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r>
      <w:tr w:rsidR="00975C97" w:rsidRPr="0001701A" w14:paraId="33BE45B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05B8C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98DB5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1C69A3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AC85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490C0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2363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8BD21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CDA4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836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4D7E41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7FA68E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17820</w:t>
            </w:r>
          </w:p>
        </w:tc>
      </w:tr>
      <w:tr w:rsidR="00975C97" w:rsidRPr="0001701A" w14:paraId="3BFD4BB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58671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C2CF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9923A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D27C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AF48D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D2C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BD175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8BD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6C35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774247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44AD00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r>
      <w:tr w:rsidR="00975C97" w:rsidRPr="0001701A" w14:paraId="485758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F4FA78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DDA57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C5EC6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027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3DA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1822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DFA9A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12D1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F124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C0447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B4746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w:t>
            </w:r>
          </w:p>
        </w:tc>
      </w:tr>
      <w:tr w:rsidR="00975C97" w:rsidRPr="0001701A" w14:paraId="376DFA9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9E9646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69BCE24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0E42E15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6CABA7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6133F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E143DF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998EF8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2A425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F3F1E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388B95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4F3B77C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23760</w:t>
            </w:r>
          </w:p>
        </w:tc>
      </w:tr>
      <w:tr w:rsidR="00975C97" w:rsidRPr="0001701A" w14:paraId="4CF8E8D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330D4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E9247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CD73F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9DBF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6CCAF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580DC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6B9FDD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F018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F0C1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2E410A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03499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r>
      <w:tr w:rsidR="00975C97" w:rsidRPr="0001701A" w14:paraId="41D56C6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09CCF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708C4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656C4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ABF4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4D27A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BBFF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C40E7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06D3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E590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AF317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AE798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32076</w:t>
            </w:r>
          </w:p>
        </w:tc>
      </w:tr>
      <w:tr w:rsidR="00975C97" w:rsidRPr="0001701A" w14:paraId="454872D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3ACE1A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A5947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1E0CEA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BAF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FB7F5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F540A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62D2A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B658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60CF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8013F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72FBE9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35640</w:t>
            </w:r>
          </w:p>
        </w:tc>
      </w:tr>
      <w:tr w:rsidR="00975C97" w:rsidRPr="0001701A" w14:paraId="1DB1040A"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769B58A"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7D661B0A"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5.1.3.1-2 defined in TS 38.214 [10].</w:t>
            </w:r>
          </w:p>
          <w:p w14:paraId="51283968"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0F2F1E7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2AF4C5AE" w14:textId="6F4CCD9E" w:rsidR="00975C97" w:rsidRDefault="00975C97" w:rsidP="00975C97"/>
    <w:p w14:paraId="70790A9D" w14:textId="6E9913F5" w:rsidR="00F77B26" w:rsidRDefault="00F77B26" w:rsidP="00975C97"/>
    <w:p w14:paraId="019F7FA4" w14:textId="5EF05DC4" w:rsidR="00F77B26" w:rsidRDefault="00F77B26" w:rsidP="00975C97"/>
    <w:p w14:paraId="464A01F8" w14:textId="203A5D43" w:rsidR="00F77B26" w:rsidRDefault="00F77B26" w:rsidP="00975C97"/>
    <w:p w14:paraId="7A18A8D4" w14:textId="1F11D6E3" w:rsidR="00F77B26" w:rsidRDefault="00F77B26" w:rsidP="00975C97"/>
    <w:p w14:paraId="0A6D7E56" w14:textId="259461BD" w:rsidR="00F77B26" w:rsidRDefault="00F77B26" w:rsidP="00975C97"/>
    <w:p w14:paraId="487667DA" w14:textId="017AE805" w:rsidR="00F77B26" w:rsidRDefault="00F77B26" w:rsidP="00975C97"/>
    <w:p w14:paraId="6323C8C7" w14:textId="6EDA66A3" w:rsidR="00F77B26" w:rsidRDefault="00F77B26" w:rsidP="00975C97"/>
    <w:p w14:paraId="4BA0798B" w14:textId="6663ACED" w:rsidR="00F77B26" w:rsidRDefault="00F77B26" w:rsidP="00975C97"/>
    <w:p w14:paraId="18EDDB5D" w14:textId="78053B66" w:rsidR="00F77B26" w:rsidRDefault="00F77B26" w:rsidP="00975C97"/>
    <w:p w14:paraId="7BC4B63B" w14:textId="448FF124" w:rsidR="00F77B26" w:rsidRDefault="00F77B26" w:rsidP="00975C97"/>
    <w:p w14:paraId="6122C7B8" w14:textId="0E54CF4A" w:rsidR="00F77B26" w:rsidRDefault="00F77B26" w:rsidP="00975C97"/>
    <w:p w14:paraId="66A0FD82" w14:textId="492A43D6" w:rsidR="00F77B26" w:rsidRDefault="00F77B26" w:rsidP="00975C97"/>
    <w:p w14:paraId="757939E3" w14:textId="46AEAECD" w:rsidR="00F77B26" w:rsidRDefault="00F77B26" w:rsidP="00975C97"/>
    <w:p w14:paraId="3674D9B2" w14:textId="3BD058BB" w:rsidR="00F77B26" w:rsidRDefault="00F77B26" w:rsidP="00975C97"/>
    <w:p w14:paraId="42E8DA52" w14:textId="7A0C5434" w:rsidR="00F77B26" w:rsidRDefault="00F77B26" w:rsidP="00975C97"/>
    <w:p w14:paraId="4607359E" w14:textId="77777777" w:rsidR="00F77B26" w:rsidRPr="0001701A" w:rsidRDefault="00F77B26" w:rsidP="00975C97"/>
    <w:p w14:paraId="0B507A15" w14:textId="77777777" w:rsidR="00975C97" w:rsidRPr="0001701A" w:rsidRDefault="00975C97" w:rsidP="00975C97">
      <w:pPr>
        <w:pStyle w:val="TH"/>
      </w:pPr>
      <w:r w:rsidRPr="0001701A">
        <w:t>Table A.2.2.5-2: Void</w:t>
      </w:r>
    </w:p>
    <w:p w14:paraId="29683140" w14:textId="77777777" w:rsidR="00975C97" w:rsidRPr="0001701A" w:rsidRDefault="00975C97" w:rsidP="00975C97">
      <w:pPr>
        <w:pStyle w:val="TH"/>
      </w:pPr>
      <w:r w:rsidRPr="0001701A">
        <w:t>Table A.2.2.5-3: Void</w:t>
      </w:r>
    </w:p>
    <w:p w14:paraId="1D3631E1" w14:textId="77777777" w:rsidR="00975C97" w:rsidRPr="0001701A" w:rsidRDefault="00975C97" w:rsidP="00975C97"/>
    <w:p w14:paraId="43243F1C" w14:textId="77777777" w:rsidR="00975C97" w:rsidRPr="0001701A" w:rsidRDefault="00975C97" w:rsidP="00975C97">
      <w:pPr>
        <w:pStyle w:val="Heading3"/>
      </w:pPr>
      <w:bookmarkStart w:id="20" w:name="_Toc27478680"/>
      <w:bookmarkStart w:id="21" w:name="_Toc36227394"/>
      <w:r w:rsidRPr="0001701A">
        <w:lastRenderedPageBreak/>
        <w:t>A.2.2.6</w:t>
      </w:r>
      <w:r w:rsidRPr="0001701A">
        <w:tab/>
        <w:t>CP-OFDM QPSK</w:t>
      </w:r>
      <w:bookmarkEnd w:id="20"/>
      <w:bookmarkEnd w:id="21"/>
    </w:p>
    <w:p w14:paraId="6095DBC1" w14:textId="77777777" w:rsidR="00975C97" w:rsidRPr="0001701A" w:rsidRDefault="00975C97" w:rsidP="00975C97">
      <w:pPr>
        <w:pStyle w:val="TH"/>
      </w:pPr>
      <w:r w:rsidRPr="0001701A">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6F97751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1C58F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A8F1F55"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B1BA8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04E6F5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C1143D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D63E7D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CC21C6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DC8EB5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FF96AD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E843B6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1E6D57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391C0CB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4DFA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3EB50F4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4317785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7671B81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03B0338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19B6A95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0F8AADB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6373A2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FBE702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7E1C31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B0710C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3B4A28D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21BC6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D466E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20BDF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8E02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741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7871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BAD87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3EFB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47AE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0D60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3F02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w:t>
            </w:r>
          </w:p>
        </w:tc>
      </w:tr>
      <w:tr w:rsidR="006D0D8E" w:rsidRPr="0001701A" w14:paraId="0A451EF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644A2C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24A5F2"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2FF1B0B"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FBD3E93" w14:textId="77777777" w:rsidR="006D0D8E" w:rsidRPr="0001701A" w:rsidRDefault="006D0D8E" w:rsidP="006D0D8E">
            <w:pPr>
              <w:pStyle w:val="TAC"/>
              <w:rPr>
                <w:rFonts w:cs="Arial"/>
                <w:szCs w:val="18"/>
              </w:rPr>
            </w:pPr>
            <w:r w:rsidRPr="0001701A">
              <w:rPr>
                <w:rFonts w:cs="Arial"/>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A167579" w14:textId="77777777" w:rsidR="006D0D8E" w:rsidRPr="0001701A" w:rsidRDefault="006D0D8E" w:rsidP="006D0D8E">
            <w:pPr>
              <w:pStyle w:val="TAC"/>
              <w:rPr>
                <w:rFonts w:cs="Arial"/>
                <w:szCs w:val="18"/>
              </w:rPr>
            </w:pPr>
            <w:r w:rsidRPr="0001701A">
              <w:rPr>
                <w:rFonts w:cs="Arial"/>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AA5AE9F" w14:textId="77777777" w:rsidR="006D0D8E" w:rsidRPr="0001701A" w:rsidRDefault="006D0D8E" w:rsidP="006D0D8E">
            <w:pPr>
              <w:pStyle w:val="TAC"/>
              <w:rPr>
                <w:rFonts w:cs="Arial"/>
                <w:szCs w:val="18"/>
              </w:rPr>
            </w:pPr>
            <w:r w:rsidRPr="0001701A">
              <w:rPr>
                <w:rFonts w:cs="Arial"/>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5128F9C7"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C033657"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48626D"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DF4B9A0" w14:textId="77777777" w:rsidR="006D0D8E" w:rsidRPr="0001701A" w:rsidRDefault="006D0D8E" w:rsidP="006D0D8E">
            <w:pPr>
              <w:pStyle w:val="TAC"/>
              <w:rPr>
                <w:rFonts w:cs="Arial"/>
                <w:szCs w:val="18"/>
              </w:rPr>
            </w:pPr>
            <w:r w:rsidRPr="0001701A">
              <w:rPr>
                <w:rFonts w:cs="Arial"/>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30821AA6" w14:textId="77777777" w:rsidR="006D0D8E" w:rsidRPr="0001701A" w:rsidRDefault="006D0D8E" w:rsidP="006D0D8E">
            <w:pPr>
              <w:pStyle w:val="TAC"/>
              <w:rPr>
                <w:rFonts w:cs="Arial"/>
                <w:szCs w:val="18"/>
              </w:rPr>
            </w:pPr>
            <w:r w:rsidRPr="0001701A">
              <w:rPr>
                <w:rFonts w:cs="Arial"/>
                <w:szCs w:val="18"/>
              </w:rPr>
              <w:t>660</w:t>
            </w:r>
          </w:p>
        </w:tc>
      </w:tr>
      <w:tr w:rsidR="00975C97" w:rsidRPr="0001701A" w14:paraId="5CC0493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70C7F9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58891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35181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EFD1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3D64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55481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45FBE3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4742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CC9D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C8D6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06EA11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w:t>
            </w:r>
          </w:p>
        </w:tc>
      </w:tr>
      <w:tr w:rsidR="00975C97" w:rsidRPr="0001701A" w14:paraId="66D006B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7C568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B4A70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1BB69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CFE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177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8C848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069745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4E05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3C19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B126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4313B9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1188</w:t>
            </w:r>
          </w:p>
        </w:tc>
      </w:tr>
      <w:tr w:rsidR="006D0D8E" w:rsidRPr="0001701A" w14:paraId="3928455A"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2E222A1"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38572C2B"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10</w:t>
            </w:r>
          </w:p>
        </w:tc>
        <w:tc>
          <w:tcPr>
            <w:tcW w:w="967" w:type="dxa"/>
            <w:tcBorders>
              <w:top w:val="nil"/>
              <w:left w:val="nil"/>
              <w:bottom w:val="single" w:sz="4" w:space="0" w:color="auto"/>
              <w:right w:val="single" w:sz="4" w:space="0" w:color="auto"/>
            </w:tcBorders>
            <w:shd w:val="clear" w:color="auto" w:fill="auto"/>
            <w:noWrap/>
            <w:vAlign w:val="center"/>
          </w:tcPr>
          <w:p w14:paraId="0346318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36E6286F"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
          <w:p w14:paraId="36AA0CD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
          <w:p w14:paraId="34BC18EF"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504</w:t>
            </w:r>
          </w:p>
        </w:tc>
        <w:tc>
          <w:tcPr>
            <w:tcW w:w="1057" w:type="dxa"/>
            <w:tcBorders>
              <w:top w:val="nil"/>
              <w:left w:val="nil"/>
              <w:bottom w:val="single" w:sz="4" w:space="0" w:color="auto"/>
              <w:right w:val="single" w:sz="4" w:space="0" w:color="auto"/>
            </w:tcBorders>
            <w:shd w:val="clear" w:color="auto" w:fill="auto"/>
            <w:noWrap/>
            <w:vAlign w:val="center"/>
          </w:tcPr>
          <w:p w14:paraId="2F154777"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
          <w:p w14:paraId="5E637460"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
          <w:p w14:paraId="2874600B"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
          <w:p w14:paraId="13953F52"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2640</w:t>
            </w:r>
          </w:p>
        </w:tc>
        <w:tc>
          <w:tcPr>
            <w:tcW w:w="1127" w:type="dxa"/>
            <w:tcBorders>
              <w:top w:val="nil"/>
              <w:left w:val="nil"/>
              <w:bottom w:val="single" w:sz="4" w:space="0" w:color="auto"/>
              <w:right w:val="single" w:sz="4" w:space="0" w:color="auto"/>
            </w:tcBorders>
            <w:shd w:val="clear" w:color="auto" w:fill="auto"/>
            <w:noWrap/>
            <w:vAlign w:val="center"/>
          </w:tcPr>
          <w:p w14:paraId="5FAADE8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1320</w:t>
            </w:r>
          </w:p>
        </w:tc>
      </w:tr>
      <w:tr w:rsidR="00975C97" w:rsidRPr="0001701A" w14:paraId="0525829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59FA4D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88331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C1D6E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34C9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93F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79C00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76D377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AE2D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1926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E1DC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60DFCF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1452</w:t>
            </w:r>
          </w:p>
        </w:tc>
      </w:tr>
      <w:tr w:rsidR="00975C97" w:rsidRPr="0001701A" w14:paraId="2C5C5F4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B0F5CE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6AF9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E020E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FDA5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0C075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6AA7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0A978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7FAE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43DD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95F9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79C25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r>
      <w:tr w:rsidR="00975C97" w:rsidRPr="0001701A" w14:paraId="1ED3FF5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BF7C0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3053D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3B1283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F47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84ED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2A4EA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6BC826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809E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959044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06D2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BB7A2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1716</w:t>
            </w:r>
          </w:p>
        </w:tc>
      </w:tr>
      <w:tr w:rsidR="006D0D8E" w:rsidRPr="0001701A" w14:paraId="26199FD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B90641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5D9A02"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AEA00AA"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84D9A" w14:textId="77777777" w:rsidR="006D0D8E" w:rsidRPr="0001701A" w:rsidRDefault="006D0D8E" w:rsidP="006D0D8E">
            <w:pPr>
              <w:pStyle w:val="TAC"/>
              <w:rPr>
                <w:rFonts w:cs="Arial"/>
                <w:szCs w:val="18"/>
              </w:rPr>
            </w:pPr>
            <w:r w:rsidRPr="0001701A">
              <w:rPr>
                <w:rFonts w:cs="Arial"/>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35F099" w14:textId="77777777" w:rsidR="006D0D8E" w:rsidRPr="0001701A" w:rsidRDefault="006D0D8E" w:rsidP="006D0D8E">
            <w:pPr>
              <w:pStyle w:val="TAC"/>
              <w:rPr>
                <w:rFonts w:cs="Arial"/>
                <w:szCs w:val="18"/>
              </w:rPr>
            </w:pPr>
            <w:r w:rsidRPr="0001701A">
              <w:rPr>
                <w:rFonts w:cs="Arial"/>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F5C0DBF" w14:textId="77777777" w:rsidR="006D0D8E" w:rsidRPr="0001701A" w:rsidRDefault="006D0D8E" w:rsidP="006D0D8E">
            <w:pPr>
              <w:pStyle w:val="TAC"/>
              <w:rPr>
                <w:rFonts w:cs="Arial"/>
                <w:szCs w:val="18"/>
              </w:rPr>
            </w:pPr>
            <w:r w:rsidRPr="0001701A">
              <w:rPr>
                <w:rFonts w:cs="Arial"/>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3988555E"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E3FD017"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11ECD23"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5B075D6" w14:textId="77777777" w:rsidR="006D0D8E" w:rsidRPr="0001701A" w:rsidRDefault="006D0D8E" w:rsidP="006D0D8E">
            <w:pPr>
              <w:pStyle w:val="TAC"/>
              <w:rPr>
                <w:rFonts w:cs="Arial"/>
                <w:szCs w:val="18"/>
              </w:rPr>
            </w:pPr>
            <w:r w:rsidRPr="0001701A">
              <w:rPr>
                <w:rFonts w:cs="Arial"/>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DA5361B" w14:textId="77777777" w:rsidR="006D0D8E" w:rsidRPr="0001701A" w:rsidRDefault="006D0D8E" w:rsidP="006D0D8E">
            <w:pPr>
              <w:pStyle w:val="TAC"/>
              <w:rPr>
                <w:rFonts w:cs="Arial"/>
                <w:szCs w:val="18"/>
              </w:rPr>
            </w:pPr>
            <w:r w:rsidRPr="0001701A">
              <w:rPr>
                <w:rFonts w:cs="Arial"/>
                <w:szCs w:val="18"/>
              </w:rPr>
              <w:t>1980</w:t>
            </w:r>
          </w:p>
        </w:tc>
      </w:tr>
      <w:tr w:rsidR="00975C97" w:rsidRPr="0001701A" w14:paraId="4678621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5F88D2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B4B8F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CD37B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2452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895B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81DC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74F1B7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A76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471EC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82A5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6C0993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w:t>
            </w:r>
          </w:p>
        </w:tc>
      </w:tr>
      <w:tr w:rsidR="00975C97" w:rsidRPr="0001701A" w14:paraId="66525F0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56CF0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507F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3FFF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3A77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F6BA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62FB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026943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B4F0F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2267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E446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56171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0BCD7C3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11441F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133AA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61912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E11B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E366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6EB79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2B230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90CB3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5575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483BA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3C866B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2508</w:t>
            </w:r>
          </w:p>
        </w:tc>
      </w:tr>
      <w:tr w:rsidR="00975C97" w:rsidRPr="0001701A" w14:paraId="0DAA689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52367D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A540B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254B4B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9B76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B29EE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A3A5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B0FB4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7F01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76B5F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4362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D1EB2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2089DF2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D7B736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406E4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031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A3C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6E36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1B0C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50C3E3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0744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90D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EF48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0ABA1A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132E816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442893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982A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53B3954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735E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F293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C1E5E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041BFB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8229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7E10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5571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7DD63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w:t>
            </w:r>
          </w:p>
        </w:tc>
      </w:tr>
      <w:tr w:rsidR="00975C97" w:rsidRPr="0001701A" w14:paraId="46C7B9D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A28354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908F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BEC6F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7698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BB50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F8E2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6B217A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75FF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FE951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F483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33650D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4092</w:t>
            </w:r>
          </w:p>
        </w:tc>
      </w:tr>
      <w:tr w:rsidR="00975C97" w:rsidRPr="0001701A" w14:paraId="28FDC4C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305DD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58CF5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BC319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A6E7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07C5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2599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5A774C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C784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2EBD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317A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5B3F5D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4356</w:t>
            </w:r>
          </w:p>
        </w:tc>
      </w:tr>
      <w:tr w:rsidR="00975C97" w:rsidRPr="0001701A" w14:paraId="3CDD34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A73018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90F50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B8A1C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7FE6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1C22F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198BC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B8704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B55C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9EC2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A9E6E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AFCBC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r>
      <w:tr w:rsidR="00975C97" w:rsidRPr="0001701A" w14:paraId="2E456E1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D2275B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E0BDB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F0C9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793F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7BFB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7000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3DA0D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33D8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8A7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609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E8278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5148</w:t>
            </w:r>
          </w:p>
        </w:tc>
      </w:tr>
      <w:tr w:rsidR="00975C97" w:rsidRPr="0001701A" w14:paraId="79B72AD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89DEF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DFFBE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773A01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45DB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E150A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4CDD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7DD2E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5116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0E07B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E3AA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F1668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w:t>
            </w:r>
          </w:p>
        </w:tc>
      </w:tr>
      <w:tr w:rsidR="006D0D8E" w:rsidRPr="0001701A" w14:paraId="0F4BBA6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0BC380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BD8BE7" w14:textId="77777777" w:rsidR="006D0D8E" w:rsidRPr="0001701A" w:rsidRDefault="006D0D8E" w:rsidP="006D0D8E">
            <w:pPr>
              <w:pStyle w:val="TAC"/>
              <w:rPr>
                <w:rFonts w:cs="Arial"/>
                <w:szCs w:val="18"/>
              </w:rPr>
            </w:pPr>
            <w:r w:rsidRPr="0001701A">
              <w:rPr>
                <w:rFonts w:cs="Arial"/>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5ACFB55"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329A42" w14:textId="77777777" w:rsidR="006D0D8E" w:rsidRPr="0001701A" w:rsidRDefault="006D0D8E" w:rsidP="006D0D8E">
            <w:pPr>
              <w:pStyle w:val="TAC"/>
              <w:rPr>
                <w:rFonts w:cs="Arial"/>
                <w:szCs w:val="18"/>
              </w:rPr>
            </w:pPr>
            <w:r w:rsidRPr="0001701A">
              <w:rPr>
                <w:rFonts w:cs="Arial"/>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854C087" w14:textId="77777777" w:rsidR="006D0D8E" w:rsidRPr="0001701A" w:rsidRDefault="006D0D8E" w:rsidP="006D0D8E">
            <w:pPr>
              <w:pStyle w:val="TAC"/>
              <w:rPr>
                <w:rFonts w:cs="Arial"/>
                <w:szCs w:val="18"/>
              </w:rPr>
            </w:pPr>
            <w:r w:rsidRPr="0001701A">
              <w:rPr>
                <w:rFonts w:cs="Arial"/>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66AB9C2" w14:textId="77777777" w:rsidR="006D0D8E" w:rsidRPr="0001701A" w:rsidRDefault="006D0D8E" w:rsidP="006D0D8E">
            <w:pPr>
              <w:pStyle w:val="TAC"/>
              <w:rPr>
                <w:rFonts w:cs="Arial"/>
                <w:szCs w:val="18"/>
              </w:rPr>
            </w:pPr>
            <w:r w:rsidRPr="0001701A">
              <w:rPr>
                <w:rFonts w:cs="Arial"/>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7652297"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ECCFE6"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0F08A9C"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7027DA2" w14:textId="77777777" w:rsidR="006D0D8E" w:rsidRPr="0001701A" w:rsidRDefault="006D0D8E" w:rsidP="006D0D8E">
            <w:pPr>
              <w:pStyle w:val="TAC"/>
              <w:rPr>
                <w:rFonts w:cs="Arial"/>
                <w:szCs w:val="18"/>
              </w:rPr>
            </w:pPr>
            <w:r w:rsidRPr="0001701A">
              <w:rPr>
                <w:rFonts w:cs="Arial"/>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059A661B" w14:textId="77777777" w:rsidR="006D0D8E" w:rsidRPr="0001701A" w:rsidRDefault="006D0D8E" w:rsidP="006D0D8E">
            <w:pPr>
              <w:pStyle w:val="TAC"/>
              <w:rPr>
                <w:rFonts w:cs="Arial"/>
                <w:szCs w:val="18"/>
              </w:rPr>
            </w:pPr>
            <w:r w:rsidRPr="0001701A">
              <w:rPr>
                <w:rFonts w:cs="Arial"/>
                <w:szCs w:val="18"/>
              </w:rPr>
              <w:t>6204</w:t>
            </w:r>
          </w:p>
        </w:tc>
      </w:tr>
      <w:tr w:rsidR="00975C97" w:rsidRPr="0001701A" w14:paraId="4CFA3B5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6310F6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3279D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1CF70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23B1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5330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801E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720E40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C3BB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FFFF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E65B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550EF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6732</w:t>
            </w:r>
          </w:p>
        </w:tc>
      </w:tr>
      <w:tr w:rsidR="00975C97" w:rsidRPr="0001701A" w14:paraId="1BF5844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6C3399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A845C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2CB1E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64E4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AA20D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DEA5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97FD2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B3B3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000C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DED8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02A90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r>
      <w:tr w:rsidR="00975C97" w:rsidRPr="0001701A" w14:paraId="0A0C365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4E1014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6FA8D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45174F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098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0F600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7723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D9EA9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CF43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501F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03C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4D6DD8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6996</w:t>
            </w:r>
          </w:p>
        </w:tc>
      </w:tr>
      <w:tr w:rsidR="00975C97" w:rsidRPr="0001701A" w14:paraId="1DCC38E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8E176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323A1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8F008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6B8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6344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397B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13D41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6049C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038E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818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5508A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7128</w:t>
            </w:r>
          </w:p>
        </w:tc>
      </w:tr>
      <w:tr w:rsidR="00975C97" w:rsidRPr="0001701A" w14:paraId="14B647B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EAFA58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6E50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A00D0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58C0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3D2DE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BA879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95207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AECC4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83530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88B7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6F1C8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8052</w:t>
            </w:r>
          </w:p>
        </w:tc>
      </w:tr>
      <w:tr w:rsidR="00975C97" w:rsidRPr="0001701A" w14:paraId="52C596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EA685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EB092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66E9EB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F55D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152C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D47A4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1076CC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9602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DF36E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D61D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6744BA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8580</w:t>
            </w:r>
          </w:p>
        </w:tc>
      </w:tr>
      <w:tr w:rsidR="00975C97" w:rsidRPr="0001701A" w14:paraId="1CFF271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129E2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EE69D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03F12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BCCE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58E7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C267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1F9A4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1E8B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DCA6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F79C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83324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8844</w:t>
            </w:r>
          </w:p>
        </w:tc>
      </w:tr>
      <w:tr w:rsidR="00975C97" w:rsidRPr="0001701A" w14:paraId="1A27D76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38C64C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C0390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FD4B0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112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BB173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1AFA6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A92DF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FA665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9506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937E2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500991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8976</w:t>
            </w:r>
          </w:p>
        </w:tc>
      </w:tr>
      <w:tr w:rsidR="00975C97" w:rsidRPr="0001701A" w14:paraId="79743B2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57E32B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56BD9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57230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E26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1C4F3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A71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40767C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9F28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0DDE6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DC3E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4B4A38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r>
      <w:tr w:rsidR="00975C97" w:rsidRPr="0001701A" w14:paraId="5C265DE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DD18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2B44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F9D3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2ABD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A77F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C4C6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EF53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190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22D17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8ED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DA92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10428</w:t>
            </w:r>
          </w:p>
        </w:tc>
      </w:tr>
      <w:tr w:rsidR="00975C97" w:rsidRPr="0001701A" w14:paraId="356648B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E32E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248D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5A4A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D6E8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8F32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98C9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57DEB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B05A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A89BA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BAFB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3BE8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r>
      <w:tr w:rsidR="00975C97" w:rsidRPr="0001701A" w14:paraId="56F0AAD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178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7E75B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57789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E9D6F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E98EA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911DE2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8551D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A0A73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43C2FE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0707B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C0AE7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10692</w:t>
            </w:r>
          </w:p>
        </w:tc>
      </w:tr>
      <w:tr w:rsidR="00975C97" w:rsidRPr="0001701A" w14:paraId="688E05C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6139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BAE89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78D2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3236D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6E210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3F6FF3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5A98E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C848A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297FC9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C2297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BD706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12276</w:t>
            </w:r>
          </w:p>
        </w:tc>
      </w:tr>
      <w:tr w:rsidR="00975C97" w:rsidRPr="0001701A" w14:paraId="31A4447C"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0353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85CF2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69CF8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4B7A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AE631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1C493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309C7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F050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48ABC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F3960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CFCAD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12540</w:t>
            </w:r>
          </w:p>
        </w:tc>
      </w:tr>
      <w:tr w:rsidR="00975C97" w:rsidRPr="0001701A" w14:paraId="34E0F779"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E4285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ED06B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26BA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BF20D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5B88F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A2095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CABB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6366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5CC46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E8743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BF74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13992</w:t>
            </w:r>
          </w:p>
        </w:tc>
      </w:tr>
      <w:tr w:rsidR="00975C97" w:rsidRPr="0001701A" w14:paraId="715E8EF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29A0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5BB37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FFD90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35DFC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7716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5270D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44B7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2F950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756B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A0BFE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EE131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14124</w:t>
            </w:r>
          </w:p>
        </w:tc>
      </w:tr>
      <w:tr w:rsidR="00975C97" w:rsidRPr="0001701A" w14:paraId="0C1C0F6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EF25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C2F8F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D54ED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3EF37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0ECFC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46044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1FAC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802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BE8BE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70A4E5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6C8AF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14256</w:t>
            </w:r>
          </w:p>
        </w:tc>
      </w:tr>
      <w:tr w:rsidR="00975C97" w:rsidRPr="0001701A" w14:paraId="52F1D27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6DA6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76476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9F643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D535D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7ECC4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97067F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852095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3DEDF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DE9A2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CDD02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B7EC5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14388</w:t>
            </w:r>
          </w:p>
        </w:tc>
      </w:tr>
      <w:tr w:rsidR="00975C97" w:rsidRPr="0001701A" w14:paraId="0BF8F04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230BE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58D328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D83E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D1973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A239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8593E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8911E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80180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72B0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AA548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9A69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15972</w:t>
            </w:r>
          </w:p>
        </w:tc>
      </w:tr>
      <w:tr w:rsidR="00975C97" w:rsidRPr="0001701A" w14:paraId="7DE0168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5E20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5DF0E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EFA22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2BF8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F6787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78730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E2A34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9F71E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E175D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2D1E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EAB2F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16236</w:t>
            </w:r>
          </w:p>
        </w:tc>
      </w:tr>
      <w:tr w:rsidR="00975C97" w:rsidRPr="0001701A" w14:paraId="7659EB0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C20D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159B9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FE0F5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9FA4F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889D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1113C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31675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55E2C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E9971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55A93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4A743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17556</w:t>
            </w:r>
          </w:p>
        </w:tc>
      </w:tr>
      <w:tr w:rsidR="00975C97" w:rsidRPr="0001701A" w14:paraId="4020C9E4"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94A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CFA32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B1F0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716FC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DAE37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5422F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E516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1661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7ACC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CC77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D0DA93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17820</w:t>
            </w:r>
          </w:p>
        </w:tc>
      </w:tr>
      <w:tr w:rsidR="00975C97" w:rsidRPr="0001701A" w14:paraId="0E5FC3A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E0AD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23B4B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3D901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1707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7E561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B914B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5C3C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8E63B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94806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0DF0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D8707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18084</w:t>
            </w:r>
          </w:p>
        </w:tc>
      </w:tr>
      <w:tr w:rsidR="00975C97" w:rsidRPr="0001701A" w14:paraId="7A2A90AA"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099A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73954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2971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DA2B9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C6ED1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83404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4606C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7E434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8C05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2845A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0566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21120</w:t>
            </w:r>
          </w:p>
        </w:tc>
      </w:tr>
      <w:tr w:rsidR="00975C97" w:rsidRPr="0001701A" w14:paraId="17F5031A"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CC3D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4F0FEB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68B1D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7C16A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7E7E7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5C6FEC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957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0F050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4169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281487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4C6569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21384</w:t>
            </w:r>
          </w:p>
        </w:tc>
      </w:tr>
      <w:tr w:rsidR="00975C97" w:rsidRPr="0001701A" w14:paraId="7C222E24"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4B5E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43B80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F9006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921B6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332FE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C10B1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2E2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48E38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4CA7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D1184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8A0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24948</w:t>
            </w:r>
          </w:p>
        </w:tc>
      </w:tr>
      <w:tr w:rsidR="00975C97" w:rsidRPr="0001701A" w14:paraId="51A90CD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128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7BF4D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6D9B7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F16A7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8E08F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FB766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A129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A784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8CEF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DB17F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34979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28512</w:t>
            </w:r>
          </w:p>
        </w:tc>
      </w:tr>
      <w:tr w:rsidR="00975C97" w:rsidRPr="0001701A" w14:paraId="39D4221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DA34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4D2C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ADA7A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04FC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64C22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7880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D8031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FAB3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BBF69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EF01B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2209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28644</w:t>
            </w:r>
          </w:p>
        </w:tc>
      </w:tr>
      <w:tr w:rsidR="00975C97" w:rsidRPr="0001701A" w14:paraId="268F093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B9C2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11491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2D22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8D0A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DAB43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40788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C7EA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739B9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23EDD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68BEC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6BB86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32340</w:t>
            </w:r>
          </w:p>
        </w:tc>
      </w:tr>
      <w:tr w:rsidR="00975C97" w:rsidRPr="0001701A" w14:paraId="7267F30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2224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9013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F65A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2BA1F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F25D7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F7C60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54F7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7750C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63422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EEAEA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F5BF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35640</w:t>
            </w:r>
          </w:p>
        </w:tc>
      </w:tr>
      <w:tr w:rsidR="00975C97" w:rsidRPr="0001701A" w14:paraId="4055A23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2A39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AAA81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FFDBE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A389A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E3AA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024FC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BBBAC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F8EED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F038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C1CF3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388BB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36036</w:t>
            </w:r>
          </w:p>
        </w:tc>
      </w:tr>
      <w:tr w:rsidR="00975C97" w:rsidRPr="0001701A" w14:paraId="5615521B"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03CAF36"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231A69EF"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5.1.3.1-1 defined in TS 38.214 [10].</w:t>
            </w:r>
          </w:p>
          <w:p w14:paraId="475EBBF5"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185D8072"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0AFBB499" w14:textId="2A3B3BFA" w:rsidR="00975C97" w:rsidRDefault="00975C97" w:rsidP="00975C97"/>
    <w:p w14:paraId="3D78A450" w14:textId="58446E46" w:rsidR="00F77B26" w:rsidRDefault="00F77B26" w:rsidP="00975C97"/>
    <w:p w14:paraId="54474BC5" w14:textId="4E32A453" w:rsidR="00F77B26" w:rsidRDefault="00F77B26" w:rsidP="00975C97"/>
    <w:p w14:paraId="07D6E33D" w14:textId="59D861E4" w:rsidR="00F77B26" w:rsidRDefault="00F77B26" w:rsidP="00975C97"/>
    <w:p w14:paraId="5D3053A6" w14:textId="2205EFC2" w:rsidR="00F77B26" w:rsidRDefault="00F77B26" w:rsidP="00975C97"/>
    <w:p w14:paraId="58CBA0E5" w14:textId="16E84C9B" w:rsidR="00F77B26" w:rsidRDefault="00F77B26" w:rsidP="00975C97"/>
    <w:p w14:paraId="68CFA0DC" w14:textId="005B0DDD" w:rsidR="00F77B26" w:rsidRDefault="00F77B26" w:rsidP="00975C97"/>
    <w:p w14:paraId="402F8704" w14:textId="7A5B72FA" w:rsidR="00F77B26" w:rsidRDefault="00F77B26" w:rsidP="00975C97"/>
    <w:p w14:paraId="2156D6D6" w14:textId="1B7C8684" w:rsidR="00F77B26" w:rsidRDefault="00F77B26" w:rsidP="00975C97"/>
    <w:p w14:paraId="13414754" w14:textId="4A5A1F08" w:rsidR="00F77B26" w:rsidRDefault="00F77B26" w:rsidP="00975C97"/>
    <w:p w14:paraId="7E65549D" w14:textId="106BFBA8" w:rsidR="00F77B26" w:rsidRDefault="00F77B26" w:rsidP="00975C97"/>
    <w:p w14:paraId="19A20FCF" w14:textId="79453F61" w:rsidR="00F77B26" w:rsidRDefault="00F77B26" w:rsidP="00975C97"/>
    <w:p w14:paraId="709D5B81" w14:textId="5FCC5A06" w:rsidR="00F77B26" w:rsidRDefault="00F77B26" w:rsidP="00975C97"/>
    <w:p w14:paraId="3DA68341" w14:textId="38061DBE" w:rsidR="00F77B26" w:rsidRDefault="00F77B26" w:rsidP="00975C97"/>
    <w:p w14:paraId="5DAFE6A7" w14:textId="40306C56" w:rsidR="00F77B26" w:rsidRDefault="00F77B26" w:rsidP="00975C97"/>
    <w:p w14:paraId="21BB91FE" w14:textId="77777777" w:rsidR="00F77B26" w:rsidRPr="0001701A" w:rsidRDefault="00F77B26" w:rsidP="00975C97"/>
    <w:p w14:paraId="754BFC70" w14:textId="77777777" w:rsidR="00975C97" w:rsidRPr="0001701A" w:rsidRDefault="00975C97" w:rsidP="00975C97">
      <w:pPr>
        <w:pStyle w:val="TH"/>
      </w:pPr>
      <w:r w:rsidRPr="0001701A">
        <w:t>Table A.2.2.6-2: Void</w:t>
      </w:r>
    </w:p>
    <w:p w14:paraId="7F2050FD" w14:textId="77777777" w:rsidR="00975C97" w:rsidRPr="0001701A" w:rsidRDefault="00975C97" w:rsidP="00975C97">
      <w:pPr>
        <w:pStyle w:val="TH"/>
      </w:pPr>
      <w:r w:rsidRPr="0001701A">
        <w:t>Table A.2.2.6-3: Void</w:t>
      </w:r>
    </w:p>
    <w:p w14:paraId="15D0074E" w14:textId="77777777" w:rsidR="00975C97" w:rsidRPr="0001701A" w:rsidRDefault="00975C97" w:rsidP="00975C97"/>
    <w:p w14:paraId="68B4E585" w14:textId="77777777" w:rsidR="00975C97" w:rsidRPr="0001701A" w:rsidRDefault="00975C97" w:rsidP="00975C97">
      <w:pPr>
        <w:pStyle w:val="Heading3"/>
      </w:pPr>
      <w:bookmarkStart w:id="22" w:name="_Toc27478681"/>
      <w:bookmarkStart w:id="23" w:name="_Toc36227395"/>
      <w:r w:rsidRPr="0001701A">
        <w:lastRenderedPageBreak/>
        <w:t>A.2.2.7</w:t>
      </w:r>
      <w:r w:rsidRPr="0001701A">
        <w:tab/>
        <w:t>CP-OFDM 16QAM</w:t>
      </w:r>
      <w:bookmarkEnd w:id="22"/>
      <w:bookmarkEnd w:id="23"/>
    </w:p>
    <w:p w14:paraId="7ED60344" w14:textId="77777777" w:rsidR="00975C97" w:rsidRPr="0001701A" w:rsidRDefault="00975C97" w:rsidP="00975C97">
      <w:pPr>
        <w:pStyle w:val="TH"/>
      </w:pPr>
      <w:r w:rsidRPr="0001701A">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0CE3C57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4853B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8C18C98"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43B84B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5EACE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D1D018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CCF599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AC409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36685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24DFE7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527F6C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933A23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24845B3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1C499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D40F9E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0BF118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6D0FDAA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4433F1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72D703E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DBEA75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62775D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2DFEDB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3AFDCC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2CB485F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6424DB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AC9BA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CDB6E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924ED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B079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53E0E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8BB90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EA5A3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3803D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CDCD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4A32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47B95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w:t>
            </w:r>
          </w:p>
        </w:tc>
      </w:tr>
      <w:tr w:rsidR="006D0D8E" w:rsidRPr="0001701A" w14:paraId="7F78DC8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564DA5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17FA71"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7EF908D"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C894058"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87668FB"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1A62626" w14:textId="77777777" w:rsidR="006D0D8E" w:rsidRPr="0001701A" w:rsidRDefault="006D0D8E" w:rsidP="006D0D8E">
            <w:pPr>
              <w:pStyle w:val="TAC"/>
              <w:rPr>
                <w:rFonts w:cs="Arial"/>
                <w:szCs w:val="18"/>
              </w:rPr>
            </w:pPr>
            <w:r w:rsidRPr="0001701A">
              <w:rPr>
                <w:rFonts w:cs="Arial"/>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4E1245CA"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E0C22E3"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2A32367"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91DE16" w14:textId="77777777" w:rsidR="006D0D8E" w:rsidRPr="0001701A" w:rsidRDefault="006D0D8E" w:rsidP="006D0D8E">
            <w:pPr>
              <w:pStyle w:val="TAC"/>
              <w:rPr>
                <w:rFonts w:cs="Arial"/>
                <w:szCs w:val="18"/>
              </w:rPr>
            </w:pPr>
            <w:r w:rsidRPr="0001701A">
              <w:rPr>
                <w:rFonts w:cs="Arial"/>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6201F09F" w14:textId="77777777" w:rsidR="006D0D8E" w:rsidRPr="0001701A" w:rsidRDefault="006D0D8E" w:rsidP="006D0D8E">
            <w:pPr>
              <w:pStyle w:val="TAC"/>
              <w:rPr>
                <w:rFonts w:cs="Arial"/>
                <w:szCs w:val="18"/>
              </w:rPr>
            </w:pPr>
            <w:r w:rsidRPr="0001701A">
              <w:rPr>
                <w:rFonts w:cs="Arial"/>
                <w:szCs w:val="18"/>
              </w:rPr>
              <w:t>660</w:t>
            </w:r>
          </w:p>
        </w:tc>
      </w:tr>
      <w:tr w:rsidR="00975C97" w:rsidRPr="0001701A" w14:paraId="5674BCD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4FED33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EFA03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87498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16A8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5A2A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19F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51A9F4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1E73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4530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63D8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986E1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w:t>
            </w:r>
          </w:p>
        </w:tc>
      </w:tr>
      <w:tr w:rsidR="00975C97" w:rsidRPr="0001701A" w14:paraId="64AFDCA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77C528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776CC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382B6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90FD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5FD3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3AE0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4DD4ED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AFA5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96FBF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0187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8B361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1188</w:t>
            </w:r>
          </w:p>
        </w:tc>
      </w:tr>
      <w:tr w:rsidR="006D0D8E" w:rsidRPr="0001701A" w14:paraId="1401C78F"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7270C0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0591F5" w14:textId="77777777" w:rsidR="006D0D8E" w:rsidRPr="0001701A" w:rsidRDefault="006D0D8E" w:rsidP="006D0D8E">
            <w:pPr>
              <w:pStyle w:val="TAC"/>
              <w:rPr>
                <w:rFonts w:cs="Arial"/>
                <w:szCs w:val="18"/>
              </w:rPr>
            </w:pPr>
            <w:r w:rsidRPr="0001701A">
              <w:rPr>
                <w:rFonts w:cs="Arial"/>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0BD31E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314DB4"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F7ECEDB"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ED26095" w14:textId="77777777" w:rsidR="006D0D8E" w:rsidRPr="0001701A" w:rsidRDefault="006D0D8E" w:rsidP="006D0D8E">
            <w:pPr>
              <w:pStyle w:val="TAC"/>
              <w:rPr>
                <w:rFonts w:cs="Arial"/>
                <w:szCs w:val="18"/>
              </w:rPr>
            </w:pPr>
            <w:r w:rsidRPr="0001701A">
              <w:rPr>
                <w:rFonts w:cs="Arial"/>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37CFF05F"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F4547DA"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FE239C7"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4CF815B" w14:textId="77777777" w:rsidR="006D0D8E" w:rsidRPr="0001701A" w:rsidRDefault="006D0D8E" w:rsidP="006D0D8E">
            <w:pPr>
              <w:pStyle w:val="TAC"/>
              <w:rPr>
                <w:rFonts w:cs="Arial"/>
                <w:szCs w:val="18"/>
              </w:rPr>
            </w:pPr>
            <w:r w:rsidRPr="0001701A">
              <w:rPr>
                <w:rFonts w:cs="Arial"/>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27A22F6A" w14:textId="77777777" w:rsidR="006D0D8E" w:rsidRPr="0001701A" w:rsidRDefault="006D0D8E" w:rsidP="006D0D8E">
            <w:pPr>
              <w:pStyle w:val="TAC"/>
              <w:rPr>
                <w:rFonts w:cs="Arial"/>
                <w:szCs w:val="18"/>
              </w:rPr>
            </w:pPr>
            <w:r w:rsidRPr="0001701A">
              <w:rPr>
                <w:rFonts w:cs="Arial"/>
                <w:szCs w:val="18"/>
              </w:rPr>
              <w:t>1320</w:t>
            </w:r>
          </w:p>
        </w:tc>
      </w:tr>
      <w:tr w:rsidR="00975C97" w:rsidRPr="0001701A" w14:paraId="79BB2EB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9B140F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0155F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F0DE3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CBA5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98EEE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56E5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FC110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CB4C4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E8E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7DE4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2ABB97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1452</w:t>
            </w:r>
          </w:p>
        </w:tc>
      </w:tr>
      <w:tr w:rsidR="00975C97" w:rsidRPr="0001701A" w14:paraId="12576B8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CFD33B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8B60E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B4624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FBAD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46FD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73CB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95111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093A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23B0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47A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6F3D00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r>
      <w:tr w:rsidR="00975C97" w:rsidRPr="0001701A" w14:paraId="57EACAC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EC46E3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C4DD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6B71F6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05A5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A27D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C574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670565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DDE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DF6E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94A9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3D4695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1716</w:t>
            </w:r>
          </w:p>
        </w:tc>
      </w:tr>
      <w:tr w:rsidR="006D0D8E" w:rsidRPr="0001701A" w14:paraId="5BC5840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8359B7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9B44FB"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1EB235F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CD03F9"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1E26A0"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0BC8052" w14:textId="77777777" w:rsidR="006D0D8E" w:rsidRPr="0001701A" w:rsidRDefault="006D0D8E" w:rsidP="006D0D8E">
            <w:pPr>
              <w:pStyle w:val="TAC"/>
              <w:rPr>
                <w:rFonts w:cs="Arial"/>
                <w:szCs w:val="18"/>
              </w:rPr>
            </w:pPr>
            <w:r w:rsidRPr="0001701A">
              <w:rPr>
                <w:rFonts w:cs="Arial"/>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1A93AC79"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E4C59E7"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221B262"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C52DAC" w14:textId="77777777" w:rsidR="006D0D8E" w:rsidRPr="0001701A" w:rsidRDefault="006D0D8E" w:rsidP="006D0D8E">
            <w:pPr>
              <w:pStyle w:val="TAC"/>
              <w:rPr>
                <w:rFonts w:cs="Arial"/>
                <w:szCs w:val="18"/>
              </w:rPr>
            </w:pPr>
            <w:r w:rsidRPr="0001701A">
              <w:rPr>
                <w:rFonts w:cs="Arial"/>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2475F1AF" w14:textId="77777777" w:rsidR="006D0D8E" w:rsidRPr="0001701A" w:rsidRDefault="006D0D8E" w:rsidP="006D0D8E">
            <w:pPr>
              <w:pStyle w:val="TAC"/>
              <w:rPr>
                <w:rFonts w:cs="Arial"/>
                <w:szCs w:val="18"/>
              </w:rPr>
            </w:pPr>
            <w:r w:rsidRPr="0001701A">
              <w:rPr>
                <w:rFonts w:cs="Arial"/>
                <w:szCs w:val="18"/>
              </w:rPr>
              <w:t>1980</w:t>
            </w:r>
          </w:p>
        </w:tc>
      </w:tr>
      <w:tr w:rsidR="00975C97" w:rsidRPr="0001701A" w14:paraId="1AEDBCA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570FAD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A541B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7A30D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4109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0EA4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BD3CC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474E52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2B01C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4A62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B4E0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5719FC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w:t>
            </w:r>
          </w:p>
        </w:tc>
      </w:tr>
      <w:tr w:rsidR="00975C97" w:rsidRPr="0001701A" w14:paraId="10EF7F6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D69F62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51520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68F31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702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9F58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111A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D4101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D71A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2643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AF930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4D094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0B9F962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EF76AA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C494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47C96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B954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F093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6429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78877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5E1D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971A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CFEB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607BE2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2508</w:t>
            </w:r>
          </w:p>
        </w:tc>
      </w:tr>
      <w:tr w:rsidR="00975C97" w:rsidRPr="0001701A" w14:paraId="0E0DB06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4F776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7A3CD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FE85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61C8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E4640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384F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3462C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1530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F4DA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6E76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1B87F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46158AB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E36247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E2174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486A2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1456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4266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70D2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44564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2E93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B2E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18CB2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DA38A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07484E5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377D93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D5C0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0E4958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D476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DD48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3B9C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5D0001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33FD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8751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47A5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297DE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w:t>
            </w:r>
          </w:p>
        </w:tc>
      </w:tr>
      <w:tr w:rsidR="00975C97" w:rsidRPr="0001701A" w14:paraId="7E6758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F1AE4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1B8AC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4B4B2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3082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FE4F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3A4E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38ED39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BE24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C932C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31BB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100081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4092</w:t>
            </w:r>
          </w:p>
        </w:tc>
      </w:tr>
      <w:tr w:rsidR="00975C97" w:rsidRPr="0001701A" w14:paraId="0FDA40D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DB96F8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DF92F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B9442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D23C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672E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6ADD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1CC94C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8368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4038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C087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825DE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4356</w:t>
            </w:r>
          </w:p>
        </w:tc>
      </w:tr>
      <w:tr w:rsidR="00975C97" w:rsidRPr="0001701A" w14:paraId="174B80A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2F76CF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91B7A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1E28DA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6333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AF1B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D0AB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3056B0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4DE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D4E8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D5D7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5B7CD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r>
      <w:tr w:rsidR="00975C97" w:rsidRPr="0001701A" w14:paraId="74F686C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693484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B49B6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5F1B2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507C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CAAA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043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2D430C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5458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C50C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8AE9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42CC7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5148</w:t>
            </w:r>
          </w:p>
        </w:tc>
      </w:tr>
      <w:tr w:rsidR="00975C97" w:rsidRPr="0001701A" w14:paraId="634D361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09C7AD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E219D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AA3A9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A15C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559A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2034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41888C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869E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8040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2B1F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D6ABF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w:t>
            </w:r>
          </w:p>
        </w:tc>
      </w:tr>
      <w:tr w:rsidR="00975C97" w:rsidRPr="0001701A" w14:paraId="1FD9168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4223FD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0F9041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C1F85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537B3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7DA9E22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95542A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56EB479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26C2A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07379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4EDA14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503A4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6204</w:t>
            </w:r>
          </w:p>
        </w:tc>
      </w:tr>
      <w:tr w:rsidR="00975C97" w:rsidRPr="0001701A" w14:paraId="1877E62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64122B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BDE78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0B886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1610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7655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BDC5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543ED1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EF8D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105E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406CD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4003E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6732</w:t>
            </w:r>
          </w:p>
        </w:tc>
      </w:tr>
      <w:tr w:rsidR="00975C97" w:rsidRPr="0001701A" w14:paraId="55C0AE9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AC5E99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59E59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6E557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4806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2E32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4F20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A9085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70A8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DFF16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E024D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9643E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r>
      <w:tr w:rsidR="00975C97" w:rsidRPr="0001701A" w14:paraId="419F8BE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F7C5D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B6E2F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D32BC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6A9D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1A17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31500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7CF24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C008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0D1A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CF7C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1F651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6996</w:t>
            </w:r>
          </w:p>
        </w:tc>
      </w:tr>
      <w:tr w:rsidR="00975C97" w:rsidRPr="0001701A" w14:paraId="5C10F77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C7290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37E0B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58711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C3D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E051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AA3C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DEC68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7E88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FF6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BDD4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09855B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7128</w:t>
            </w:r>
          </w:p>
        </w:tc>
      </w:tr>
      <w:tr w:rsidR="00975C97" w:rsidRPr="0001701A" w14:paraId="336B0EE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F2FAD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8D8C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E4E43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8AA5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0382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AA4E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6A22E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B76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56EB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D87F5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03F39A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8052</w:t>
            </w:r>
          </w:p>
        </w:tc>
      </w:tr>
      <w:tr w:rsidR="00975C97" w:rsidRPr="0001701A" w14:paraId="0FAE576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D28077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B24B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9F8D2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B559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4137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EF83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4496CB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FF7E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0A6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6DDA0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3F67E4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8580</w:t>
            </w:r>
          </w:p>
        </w:tc>
      </w:tr>
      <w:tr w:rsidR="00975C97" w:rsidRPr="0001701A" w14:paraId="50126D4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5D01A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1157D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706B08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2795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A94AB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771C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89168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727D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36FD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9D9A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0D42A0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8844</w:t>
            </w:r>
          </w:p>
        </w:tc>
      </w:tr>
      <w:tr w:rsidR="00975C97" w:rsidRPr="0001701A" w14:paraId="3A34292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DF77FF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AF5A0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4C227E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55B9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C7CF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7A57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017937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48C0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10C8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AD7A1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D636C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8976</w:t>
            </w:r>
          </w:p>
        </w:tc>
      </w:tr>
      <w:tr w:rsidR="00975C97" w:rsidRPr="0001701A" w14:paraId="6BE30A4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E1A8FA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C051F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BA8A9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8865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B5B1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5BE1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03F6DF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F820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10D1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23BCC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3B1D3E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r>
      <w:tr w:rsidR="00975C97" w:rsidRPr="0001701A" w14:paraId="5C8C0477"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E72E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59EB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BF49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6D5C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80C3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E389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2D35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65D6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EB8D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A0C2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58D9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10428</w:t>
            </w:r>
          </w:p>
        </w:tc>
      </w:tr>
      <w:tr w:rsidR="00975C97" w:rsidRPr="0001701A" w14:paraId="04B1CE0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4384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FB6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4D6F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AABB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E160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3226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F6F2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6EA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4CCF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B9F6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4095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r>
      <w:tr w:rsidR="00975C97" w:rsidRPr="0001701A" w14:paraId="6A399C4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951A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FF857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AECB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C258C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D48B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EF290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0611B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E366D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ECFE2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DF09E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C8C377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10692</w:t>
            </w:r>
          </w:p>
        </w:tc>
      </w:tr>
      <w:tr w:rsidR="00975C97" w:rsidRPr="0001701A" w14:paraId="24DCBED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E841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8EA7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BD7D7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84456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6874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3961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4D37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41D97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419F7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8ECF1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ABE77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12276</w:t>
            </w:r>
          </w:p>
        </w:tc>
      </w:tr>
      <w:tr w:rsidR="00975C97" w:rsidRPr="0001701A" w14:paraId="0A73A51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11D1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15A19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E429F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29DC7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FB99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4AD54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E4F9C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4E4F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54B07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038E2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71CA8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12540</w:t>
            </w:r>
          </w:p>
        </w:tc>
      </w:tr>
      <w:tr w:rsidR="00975C97" w:rsidRPr="0001701A" w14:paraId="6EF75FA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21DF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D94F4D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826B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545DE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A23D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1E639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E0717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6F11D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0B795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23B90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27E13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13992</w:t>
            </w:r>
          </w:p>
        </w:tc>
      </w:tr>
      <w:tr w:rsidR="00975C97" w:rsidRPr="0001701A" w14:paraId="5952C43C"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C983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08C2E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2A365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729AD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AA122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872DE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F98E2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D02D3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635AF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A49FB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9063D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14124</w:t>
            </w:r>
          </w:p>
        </w:tc>
      </w:tr>
      <w:tr w:rsidR="00975C97" w:rsidRPr="0001701A" w14:paraId="37CFE13C"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F142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F5EF2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E42E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D484E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B4BD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8993A5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5F0CA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4D9E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D843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92B0D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6AF4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14256</w:t>
            </w:r>
          </w:p>
        </w:tc>
      </w:tr>
      <w:tr w:rsidR="00975C97" w:rsidRPr="0001701A" w14:paraId="08D2859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0807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4DC5A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A5534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A78343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78EE8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62F61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87129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1F77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DF4F5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9F2D46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CA740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14388</w:t>
            </w:r>
          </w:p>
        </w:tc>
      </w:tr>
      <w:tr w:rsidR="00975C97" w:rsidRPr="0001701A" w14:paraId="1D2C1696"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ACEA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B7121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3D0CD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23495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C133F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F489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502CE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D807E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B38B7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FA6C0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0F6F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15972</w:t>
            </w:r>
          </w:p>
        </w:tc>
      </w:tr>
      <w:tr w:rsidR="00975C97" w:rsidRPr="0001701A" w14:paraId="0900AEC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B49A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F4E78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63F74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12E7B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51224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9D48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F510A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8BD9C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2F5F7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6D677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270BE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16236</w:t>
            </w:r>
          </w:p>
        </w:tc>
      </w:tr>
      <w:tr w:rsidR="00975C97" w:rsidRPr="0001701A" w14:paraId="7BCEAFBB"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EE16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5A6B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D7752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578F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EE468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14050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10C3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1A21E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926F4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C30B8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9CDCC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17556</w:t>
            </w:r>
          </w:p>
        </w:tc>
      </w:tr>
      <w:tr w:rsidR="00975C97" w:rsidRPr="0001701A" w14:paraId="182DC848"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8997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6324F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8D27C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3C3C2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DBD6B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6C8252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747509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EBACD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53655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647AC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C6DD8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17820</w:t>
            </w:r>
          </w:p>
        </w:tc>
      </w:tr>
      <w:tr w:rsidR="00975C97" w:rsidRPr="0001701A" w14:paraId="2DAFA15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9413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3F759E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41EAD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DAD27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FC8ADB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BC3B5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3C480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A2FCF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CF8F2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B4D6C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3A0DF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18084</w:t>
            </w:r>
          </w:p>
        </w:tc>
      </w:tr>
      <w:tr w:rsidR="00975C97" w:rsidRPr="0001701A" w14:paraId="6778D6EA"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C700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F186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2153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E5D32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E23AA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F147C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5B63B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DA68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BA0EF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DCDA9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BBC4C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21120</w:t>
            </w:r>
          </w:p>
        </w:tc>
      </w:tr>
      <w:tr w:rsidR="00975C97" w:rsidRPr="0001701A" w14:paraId="0322320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9B9E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BEC10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FFA35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297E1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D646F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6E389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7CF8A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5C00A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92B6C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7BBB0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C2CC3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21384</w:t>
            </w:r>
          </w:p>
        </w:tc>
      </w:tr>
      <w:tr w:rsidR="00975C97" w:rsidRPr="0001701A" w14:paraId="34AE394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6FA2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17BDC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D865B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C20E7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B0E8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D0B23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5229C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2186AA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C0D34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7604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F8E646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24948</w:t>
            </w:r>
          </w:p>
        </w:tc>
      </w:tr>
      <w:tr w:rsidR="00975C97" w:rsidRPr="0001701A" w14:paraId="6CD1EC4B"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92B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59F5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2DEF6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45F9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7B5DE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CEB5A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1B5A6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67E4A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BACBB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25A2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016A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28512</w:t>
            </w:r>
          </w:p>
        </w:tc>
      </w:tr>
      <w:tr w:rsidR="00975C97" w:rsidRPr="0001701A" w14:paraId="5A8B067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2DB1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7C56F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21893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98E4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8322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D12E1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E25BB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3E60F4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E57B7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BEB8E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78D7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28644</w:t>
            </w:r>
          </w:p>
        </w:tc>
      </w:tr>
      <w:tr w:rsidR="00975C97" w:rsidRPr="0001701A" w14:paraId="276D478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4D7B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53FC9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F064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70933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C21C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37F09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156D8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18A9F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B3C55B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B165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01B2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32340</w:t>
            </w:r>
          </w:p>
        </w:tc>
      </w:tr>
      <w:tr w:rsidR="00975C97" w:rsidRPr="0001701A" w14:paraId="6C94867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D188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81AAE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8680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3F37F7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6D5B6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579B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E4945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1BE4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1A48B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634C4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71E61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35640</w:t>
            </w:r>
          </w:p>
        </w:tc>
      </w:tr>
      <w:tr w:rsidR="00975C97" w:rsidRPr="0001701A" w14:paraId="0884E4C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8B24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DCC0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B7BF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5F423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7D0F0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8B561F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7C415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E241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050CF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9CFC94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69AFA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36036</w:t>
            </w:r>
          </w:p>
        </w:tc>
      </w:tr>
      <w:tr w:rsidR="00975C97" w:rsidRPr="0001701A" w14:paraId="136BF0CA"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D4A505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56F9A2A0"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5.1.3.1-1 defined in TS 38.214 [10].</w:t>
            </w:r>
          </w:p>
          <w:p w14:paraId="41E0BFCC"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662ACF9F"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2F0129AF" w14:textId="1DA0C970" w:rsidR="00975C97" w:rsidRDefault="00975C97" w:rsidP="00975C97"/>
    <w:p w14:paraId="3C5C9BC3" w14:textId="47D06C05" w:rsidR="00F77B26" w:rsidRDefault="00F77B26" w:rsidP="00975C97"/>
    <w:p w14:paraId="21CCD00A" w14:textId="4955C967" w:rsidR="00F77B26" w:rsidRDefault="00F77B26" w:rsidP="00975C97"/>
    <w:p w14:paraId="7B1C4FFA" w14:textId="083528AD" w:rsidR="00F77B26" w:rsidRDefault="00F77B26" w:rsidP="00975C97"/>
    <w:p w14:paraId="7A663C40" w14:textId="3F22676D" w:rsidR="00F77B26" w:rsidRDefault="00F77B26" w:rsidP="00975C97"/>
    <w:p w14:paraId="25E683F6" w14:textId="17613329" w:rsidR="00F77B26" w:rsidRDefault="00F77B26" w:rsidP="00975C97"/>
    <w:p w14:paraId="06F4679E" w14:textId="6937C2F5" w:rsidR="00F77B26" w:rsidRDefault="00F77B26" w:rsidP="00975C97"/>
    <w:p w14:paraId="1B3F1170" w14:textId="5D8CC6C2" w:rsidR="00F77B26" w:rsidRDefault="00F77B26" w:rsidP="00975C97"/>
    <w:p w14:paraId="7CB1EED8" w14:textId="5124C3A9" w:rsidR="00F77B26" w:rsidRDefault="00F77B26" w:rsidP="00975C97"/>
    <w:p w14:paraId="0A731984" w14:textId="7CA69EBD" w:rsidR="00F77B26" w:rsidRDefault="00F77B26" w:rsidP="00975C97"/>
    <w:p w14:paraId="1F24A4EF" w14:textId="5BD82A6E" w:rsidR="00F77B26" w:rsidRDefault="00F77B26" w:rsidP="00975C97"/>
    <w:p w14:paraId="0EE0B45A" w14:textId="5D7393DF" w:rsidR="00F77B26" w:rsidRDefault="00F77B26" w:rsidP="00975C97"/>
    <w:p w14:paraId="35FCAE2D" w14:textId="39B2B7DC" w:rsidR="00F77B26" w:rsidRDefault="00F77B26" w:rsidP="00975C97"/>
    <w:p w14:paraId="18443FA7" w14:textId="0D4A9D26" w:rsidR="00F77B26" w:rsidRDefault="00F77B26" w:rsidP="00975C97"/>
    <w:p w14:paraId="027B661E" w14:textId="77777777" w:rsidR="00F77B26" w:rsidRPr="0001701A" w:rsidRDefault="00F77B26" w:rsidP="00975C97"/>
    <w:p w14:paraId="5AA8F02B" w14:textId="77777777" w:rsidR="00975C97" w:rsidRPr="0001701A" w:rsidRDefault="00975C97" w:rsidP="00975C97">
      <w:pPr>
        <w:pStyle w:val="TH"/>
      </w:pPr>
      <w:r w:rsidRPr="0001701A">
        <w:t>Table A.2.2.7-2: Void</w:t>
      </w:r>
    </w:p>
    <w:p w14:paraId="1E129A68" w14:textId="77777777" w:rsidR="00975C97" w:rsidRPr="0001701A" w:rsidRDefault="00975C97" w:rsidP="00975C97">
      <w:pPr>
        <w:pStyle w:val="TH"/>
      </w:pPr>
      <w:r w:rsidRPr="0001701A">
        <w:t>Table A.2.2.7-3: Void</w:t>
      </w:r>
    </w:p>
    <w:p w14:paraId="4ABA5A21" w14:textId="77777777" w:rsidR="00975C97" w:rsidRPr="0001701A" w:rsidRDefault="00975C97" w:rsidP="00975C97"/>
    <w:p w14:paraId="6A206F5D" w14:textId="77777777" w:rsidR="00975C97" w:rsidRPr="0001701A" w:rsidRDefault="00975C97" w:rsidP="00975C97">
      <w:pPr>
        <w:pStyle w:val="Heading3"/>
      </w:pPr>
      <w:bookmarkStart w:id="24" w:name="_Toc27478682"/>
      <w:bookmarkStart w:id="25" w:name="_Toc36227396"/>
      <w:r w:rsidRPr="0001701A">
        <w:lastRenderedPageBreak/>
        <w:t>A.2.2.8</w:t>
      </w:r>
      <w:r w:rsidRPr="0001701A">
        <w:tab/>
        <w:t>CP-OFDM 64QAM</w:t>
      </w:r>
      <w:bookmarkEnd w:id="24"/>
      <w:bookmarkEnd w:id="25"/>
    </w:p>
    <w:p w14:paraId="795D38A5" w14:textId="77777777" w:rsidR="00975C97" w:rsidRPr="0001701A" w:rsidRDefault="00975C97" w:rsidP="00975C97">
      <w:pPr>
        <w:pStyle w:val="TH"/>
      </w:pPr>
      <w:r w:rsidRPr="0001701A">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21CE839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53076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450D99B"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CB8F68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ED7B17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3C073E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2A616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E8284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A5D0C0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EA3F84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379C14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0F8548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5055D4C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9A666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05792F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1AAE499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49748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C09317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BC9AA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986818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82468C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7D50F8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3C1C1C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B34B6C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3E22461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5E7B12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04834AE2"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3BDC784C"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13FFDE4B"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bottom"/>
          </w:tcPr>
          <w:p w14:paraId="59FF9F30" w14:textId="77777777" w:rsidR="006D0D8E" w:rsidRPr="0001701A" w:rsidRDefault="006D0D8E" w:rsidP="006D0D8E">
            <w:pPr>
              <w:pStyle w:val="TAC"/>
            </w:pPr>
            <w:r w:rsidRPr="0001701A">
              <w:t>19</w:t>
            </w:r>
          </w:p>
        </w:tc>
        <w:tc>
          <w:tcPr>
            <w:tcW w:w="926" w:type="dxa"/>
            <w:tcBorders>
              <w:top w:val="nil"/>
              <w:left w:val="nil"/>
              <w:bottom w:val="single" w:sz="4" w:space="0" w:color="auto"/>
              <w:right w:val="single" w:sz="4" w:space="0" w:color="auto"/>
            </w:tcBorders>
            <w:shd w:val="clear" w:color="auto" w:fill="auto"/>
            <w:noWrap/>
            <w:vAlign w:val="bottom"/>
          </w:tcPr>
          <w:p w14:paraId="3E8ADA44" w14:textId="77777777" w:rsidR="006D0D8E" w:rsidRPr="0001701A" w:rsidRDefault="006D0D8E" w:rsidP="006D0D8E">
            <w:pPr>
              <w:pStyle w:val="TAC"/>
            </w:pPr>
            <w:r w:rsidRPr="0001701A">
              <w:t>408</w:t>
            </w:r>
          </w:p>
        </w:tc>
        <w:tc>
          <w:tcPr>
            <w:tcW w:w="1057" w:type="dxa"/>
            <w:tcBorders>
              <w:top w:val="nil"/>
              <w:left w:val="nil"/>
              <w:bottom w:val="single" w:sz="4" w:space="0" w:color="auto"/>
              <w:right w:val="single" w:sz="4" w:space="0" w:color="auto"/>
            </w:tcBorders>
            <w:shd w:val="clear" w:color="auto" w:fill="auto"/>
            <w:noWrap/>
            <w:vAlign w:val="bottom"/>
          </w:tcPr>
          <w:p w14:paraId="6FE436C5"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21161C21"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6841DB81"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418EC293" w14:textId="77777777" w:rsidR="006D0D8E" w:rsidRPr="0001701A" w:rsidRDefault="006D0D8E" w:rsidP="006D0D8E">
            <w:pPr>
              <w:pStyle w:val="TAC"/>
            </w:pPr>
            <w:r w:rsidRPr="0001701A">
              <w:t>792</w:t>
            </w:r>
          </w:p>
        </w:tc>
        <w:tc>
          <w:tcPr>
            <w:tcW w:w="1127" w:type="dxa"/>
            <w:tcBorders>
              <w:top w:val="nil"/>
              <w:left w:val="nil"/>
              <w:bottom w:val="single" w:sz="4" w:space="0" w:color="auto"/>
              <w:right w:val="single" w:sz="4" w:space="0" w:color="auto"/>
            </w:tcBorders>
            <w:shd w:val="clear" w:color="auto" w:fill="auto"/>
            <w:noWrap/>
            <w:vAlign w:val="bottom"/>
          </w:tcPr>
          <w:p w14:paraId="1CCB4BA9" w14:textId="77777777" w:rsidR="006D0D8E" w:rsidRPr="0001701A" w:rsidRDefault="006D0D8E" w:rsidP="006D0D8E">
            <w:pPr>
              <w:pStyle w:val="TAC"/>
            </w:pPr>
            <w:r w:rsidRPr="0001701A">
              <w:t>132</w:t>
            </w:r>
          </w:p>
        </w:tc>
      </w:tr>
      <w:tr w:rsidR="006D0D8E" w:rsidRPr="0001701A" w14:paraId="51E8412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3E7ED4C"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8749A3"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820C19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AE98DD"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042B312D"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0A4B7D" w14:textId="77777777" w:rsidR="006D0D8E" w:rsidRPr="0001701A" w:rsidRDefault="006D0D8E" w:rsidP="006D0D8E">
            <w:pPr>
              <w:pStyle w:val="TAC"/>
              <w:rPr>
                <w:rFonts w:cs="Arial"/>
                <w:szCs w:val="18"/>
              </w:rPr>
            </w:pPr>
            <w:r w:rsidRPr="0001701A">
              <w:rPr>
                <w:rFonts w:cs="Arial"/>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0DFEC079"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12A8F11"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BF3FFD"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6AB52" w14:textId="77777777" w:rsidR="006D0D8E" w:rsidRPr="0001701A" w:rsidRDefault="006D0D8E" w:rsidP="006D0D8E">
            <w:pPr>
              <w:pStyle w:val="TAC"/>
              <w:rPr>
                <w:rFonts w:cs="Arial"/>
                <w:szCs w:val="18"/>
              </w:rPr>
            </w:pPr>
            <w:r w:rsidRPr="0001701A">
              <w:t>3960</w:t>
            </w:r>
          </w:p>
        </w:tc>
        <w:tc>
          <w:tcPr>
            <w:tcW w:w="1127" w:type="dxa"/>
            <w:tcBorders>
              <w:top w:val="nil"/>
              <w:left w:val="nil"/>
              <w:bottom w:val="single" w:sz="4" w:space="0" w:color="auto"/>
              <w:right w:val="single" w:sz="4" w:space="0" w:color="auto"/>
            </w:tcBorders>
            <w:shd w:val="clear" w:color="auto" w:fill="auto"/>
            <w:noWrap/>
            <w:vAlign w:val="center"/>
          </w:tcPr>
          <w:p w14:paraId="66E748FF" w14:textId="77777777" w:rsidR="006D0D8E" w:rsidRPr="0001701A" w:rsidRDefault="006D0D8E" w:rsidP="006D0D8E">
            <w:pPr>
              <w:pStyle w:val="TAC"/>
              <w:rPr>
                <w:rFonts w:cs="Arial"/>
                <w:szCs w:val="18"/>
              </w:rPr>
            </w:pPr>
            <w:r w:rsidRPr="0001701A">
              <w:t>660</w:t>
            </w:r>
          </w:p>
        </w:tc>
      </w:tr>
      <w:tr w:rsidR="006D0D8E" w:rsidRPr="0001701A" w14:paraId="66AB5E3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618E2FD"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C8F1FC" w14:textId="77777777" w:rsidR="006D0D8E" w:rsidRPr="0001701A" w:rsidRDefault="006D0D8E" w:rsidP="006D0D8E">
            <w:pPr>
              <w:pStyle w:val="TAC"/>
              <w:rPr>
                <w:rFonts w:cs="Arial"/>
                <w:szCs w:val="18"/>
              </w:rPr>
            </w:pPr>
            <w:r w:rsidRPr="0001701A">
              <w:rPr>
                <w:rFonts w:cs="Arial"/>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1EF7FD82"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C5171B"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66142718"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E2CBE14" w14:textId="77777777" w:rsidR="006D0D8E" w:rsidRPr="0001701A" w:rsidRDefault="006D0D8E" w:rsidP="006D0D8E">
            <w:pPr>
              <w:pStyle w:val="TAC"/>
              <w:rPr>
                <w:rFonts w:cs="Arial"/>
                <w:szCs w:val="18"/>
              </w:rPr>
            </w:pPr>
            <w:r w:rsidRPr="0001701A">
              <w:rPr>
                <w:rFonts w:cs="Arial"/>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0584D07F"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33F59B3"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60FF65"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4329796" w14:textId="77777777" w:rsidR="006D0D8E" w:rsidRPr="0001701A" w:rsidRDefault="006D0D8E" w:rsidP="006D0D8E">
            <w:pPr>
              <w:pStyle w:val="TAC"/>
              <w:rPr>
                <w:rFonts w:cs="Arial"/>
                <w:szCs w:val="18"/>
              </w:rPr>
            </w:pPr>
            <w:r w:rsidRPr="0001701A">
              <w:t>7128</w:t>
            </w:r>
          </w:p>
        </w:tc>
        <w:tc>
          <w:tcPr>
            <w:tcW w:w="1127" w:type="dxa"/>
            <w:tcBorders>
              <w:top w:val="nil"/>
              <w:left w:val="nil"/>
              <w:bottom w:val="single" w:sz="4" w:space="0" w:color="auto"/>
              <w:right w:val="single" w:sz="4" w:space="0" w:color="auto"/>
            </w:tcBorders>
            <w:shd w:val="clear" w:color="auto" w:fill="auto"/>
            <w:noWrap/>
            <w:vAlign w:val="center"/>
          </w:tcPr>
          <w:p w14:paraId="03EE43CA" w14:textId="77777777" w:rsidR="006D0D8E" w:rsidRPr="0001701A" w:rsidRDefault="006D0D8E" w:rsidP="006D0D8E">
            <w:pPr>
              <w:pStyle w:val="TAC"/>
              <w:rPr>
                <w:rFonts w:cs="Arial"/>
                <w:szCs w:val="18"/>
              </w:rPr>
            </w:pPr>
            <w:r w:rsidRPr="0001701A">
              <w:t>1188</w:t>
            </w:r>
          </w:p>
        </w:tc>
      </w:tr>
      <w:tr w:rsidR="006D0D8E" w:rsidRPr="0001701A" w14:paraId="3F1977D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74B63C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23F179F" w14:textId="77777777" w:rsidR="006D0D8E" w:rsidRPr="0001701A" w:rsidRDefault="006D0D8E" w:rsidP="006D0D8E">
            <w:pPr>
              <w:pStyle w:val="TAC"/>
              <w:rPr>
                <w:rFonts w:cs="Arial"/>
                <w:szCs w:val="18"/>
              </w:rPr>
            </w:pPr>
            <w:r w:rsidRPr="0001701A">
              <w:rPr>
                <w:rFonts w:cs="Arial"/>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979D1D4"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738C28"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28D4B8B8"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3BF2AB0" w14:textId="77777777" w:rsidR="006D0D8E" w:rsidRPr="0001701A" w:rsidRDefault="006D0D8E" w:rsidP="006D0D8E">
            <w:pPr>
              <w:pStyle w:val="TAC"/>
              <w:rPr>
                <w:rFonts w:cs="Arial"/>
                <w:szCs w:val="18"/>
              </w:rPr>
            </w:pPr>
            <w:r w:rsidRPr="0001701A">
              <w:rPr>
                <w:rFonts w:cs="Arial"/>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57D54C1F"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D62538"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E5E94A9"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D79DD86" w14:textId="77777777" w:rsidR="006D0D8E" w:rsidRPr="0001701A" w:rsidRDefault="006D0D8E" w:rsidP="006D0D8E">
            <w:pPr>
              <w:pStyle w:val="TAC"/>
              <w:rPr>
                <w:rFonts w:cs="Arial"/>
                <w:szCs w:val="18"/>
              </w:rPr>
            </w:pPr>
            <w:r w:rsidRPr="0001701A">
              <w:t>7920</w:t>
            </w:r>
          </w:p>
        </w:tc>
        <w:tc>
          <w:tcPr>
            <w:tcW w:w="1127" w:type="dxa"/>
            <w:tcBorders>
              <w:top w:val="nil"/>
              <w:left w:val="nil"/>
              <w:bottom w:val="single" w:sz="4" w:space="0" w:color="auto"/>
              <w:right w:val="single" w:sz="4" w:space="0" w:color="auto"/>
            </w:tcBorders>
            <w:shd w:val="clear" w:color="auto" w:fill="auto"/>
            <w:noWrap/>
            <w:vAlign w:val="center"/>
          </w:tcPr>
          <w:p w14:paraId="47345E7B" w14:textId="77777777" w:rsidR="006D0D8E" w:rsidRPr="0001701A" w:rsidRDefault="006D0D8E" w:rsidP="006D0D8E">
            <w:pPr>
              <w:pStyle w:val="TAC"/>
              <w:rPr>
                <w:rFonts w:cs="Arial"/>
                <w:szCs w:val="18"/>
              </w:rPr>
            </w:pPr>
            <w:r w:rsidRPr="0001701A">
              <w:t>1320</w:t>
            </w:r>
          </w:p>
        </w:tc>
      </w:tr>
      <w:tr w:rsidR="00975C97" w:rsidRPr="0001701A" w14:paraId="294AC3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7D19FC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FEA7C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1B4BF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3324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1436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7BCB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53529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81B8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8337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3B5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673F3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1452</w:t>
            </w:r>
          </w:p>
        </w:tc>
      </w:tr>
      <w:tr w:rsidR="006D0D8E" w:rsidRPr="0001701A" w14:paraId="1F81CFB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FE755B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D0103F" w14:textId="77777777" w:rsidR="006D0D8E" w:rsidRPr="0001701A" w:rsidRDefault="006D0D8E" w:rsidP="006D0D8E">
            <w:pPr>
              <w:pStyle w:val="TAC"/>
              <w:rPr>
                <w:rFonts w:cs="Arial"/>
                <w:szCs w:val="18"/>
              </w:rPr>
            </w:pPr>
            <w:r w:rsidRPr="0001701A">
              <w:rPr>
                <w:rFonts w:cs="Arial"/>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010BEE5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46FCE"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2801FBA5"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F1FA4A8" w14:textId="77777777" w:rsidR="006D0D8E" w:rsidRPr="0001701A" w:rsidRDefault="006D0D8E" w:rsidP="006D0D8E">
            <w:pPr>
              <w:pStyle w:val="TAC"/>
              <w:rPr>
                <w:rFonts w:cs="Arial"/>
                <w:szCs w:val="18"/>
              </w:rPr>
            </w:pPr>
            <w:r w:rsidRPr="0001701A">
              <w:rPr>
                <w:rFonts w:cs="Arial"/>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2BFCB85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37DBDC"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FA57FF"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50E99A5" w14:textId="77777777" w:rsidR="006D0D8E" w:rsidRPr="0001701A" w:rsidRDefault="006D0D8E" w:rsidP="006D0D8E">
            <w:pPr>
              <w:pStyle w:val="TAC"/>
              <w:rPr>
                <w:rFonts w:cs="Arial"/>
                <w:szCs w:val="18"/>
              </w:rPr>
            </w:pPr>
            <w:r w:rsidRPr="0001701A">
              <w:t>9504</w:t>
            </w:r>
          </w:p>
        </w:tc>
        <w:tc>
          <w:tcPr>
            <w:tcW w:w="1127" w:type="dxa"/>
            <w:tcBorders>
              <w:top w:val="nil"/>
              <w:left w:val="nil"/>
              <w:bottom w:val="single" w:sz="4" w:space="0" w:color="auto"/>
              <w:right w:val="single" w:sz="4" w:space="0" w:color="auto"/>
            </w:tcBorders>
            <w:shd w:val="clear" w:color="auto" w:fill="auto"/>
            <w:noWrap/>
            <w:vAlign w:val="center"/>
          </w:tcPr>
          <w:p w14:paraId="0C2917C6" w14:textId="77777777" w:rsidR="006D0D8E" w:rsidRPr="0001701A" w:rsidRDefault="006D0D8E" w:rsidP="006D0D8E">
            <w:pPr>
              <w:pStyle w:val="TAC"/>
              <w:rPr>
                <w:rFonts w:cs="Arial"/>
                <w:szCs w:val="18"/>
              </w:rPr>
            </w:pPr>
            <w:r w:rsidRPr="0001701A">
              <w:t>1584</w:t>
            </w:r>
          </w:p>
        </w:tc>
      </w:tr>
      <w:tr w:rsidR="006D0D8E" w:rsidRPr="0001701A" w14:paraId="3CB85731"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20954B9"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04297A" w14:textId="77777777" w:rsidR="006D0D8E" w:rsidRPr="0001701A" w:rsidRDefault="006D0D8E" w:rsidP="006D0D8E">
            <w:pPr>
              <w:pStyle w:val="TAC"/>
              <w:rPr>
                <w:rFonts w:cs="Arial"/>
                <w:szCs w:val="18"/>
              </w:rPr>
            </w:pPr>
            <w:r w:rsidRPr="0001701A">
              <w:rPr>
                <w:rFonts w:cs="Arial"/>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79B8193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AC4267"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97C20CA"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A02C823" w14:textId="77777777" w:rsidR="006D0D8E" w:rsidRPr="0001701A" w:rsidRDefault="006D0D8E" w:rsidP="006D0D8E">
            <w:pPr>
              <w:pStyle w:val="TAC"/>
              <w:rPr>
                <w:rFonts w:cs="Arial"/>
                <w:szCs w:val="18"/>
              </w:rPr>
            </w:pPr>
            <w:r w:rsidRPr="0001701A">
              <w:rPr>
                <w:rFonts w:cs="Arial"/>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07C4CFFE"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6BFE9E"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13C7D7"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E67825" w14:textId="77777777" w:rsidR="006D0D8E" w:rsidRPr="0001701A" w:rsidRDefault="006D0D8E" w:rsidP="006D0D8E">
            <w:pPr>
              <w:pStyle w:val="TAC"/>
              <w:rPr>
                <w:rFonts w:cs="Arial"/>
                <w:szCs w:val="18"/>
              </w:rPr>
            </w:pPr>
            <w:r w:rsidRPr="0001701A">
              <w:t>10296</w:t>
            </w:r>
          </w:p>
        </w:tc>
        <w:tc>
          <w:tcPr>
            <w:tcW w:w="1127" w:type="dxa"/>
            <w:tcBorders>
              <w:top w:val="nil"/>
              <w:left w:val="nil"/>
              <w:bottom w:val="single" w:sz="4" w:space="0" w:color="auto"/>
              <w:right w:val="single" w:sz="4" w:space="0" w:color="auto"/>
            </w:tcBorders>
            <w:shd w:val="clear" w:color="auto" w:fill="auto"/>
            <w:noWrap/>
            <w:vAlign w:val="center"/>
          </w:tcPr>
          <w:p w14:paraId="1F9BF2A5" w14:textId="77777777" w:rsidR="006D0D8E" w:rsidRPr="0001701A" w:rsidRDefault="006D0D8E" w:rsidP="006D0D8E">
            <w:pPr>
              <w:pStyle w:val="TAC"/>
              <w:rPr>
                <w:rFonts w:cs="Arial"/>
                <w:szCs w:val="18"/>
              </w:rPr>
            </w:pPr>
            <w:r w:rsidRPr="0001701A">
              <w:t>1716</w:t>
            </w:r>
          </w:p>
        </w:tc>
      </w:tr>
      <w:tr w:rsidR="006D0D8E" w:rsidRPr="0001701A" w14:paraId="7AD6768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6F5D5E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1CF137"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115E9816"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4FD33F2"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0BEAE58"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E33414F" w14:textId="77777777" w:rsidR="006D0D8E" w:rsidRPr="0001701A" w:rsidRDefault="006D0D8E" w:rsidP="006D0D8E">
            <w:pPr>
              <w:pStyle w:val="TAC"/>
              <w:rPr>
                <w:rFonts w:cs="Arial"/>
                <w:szCs w:val="18"/>
              </w:rPr>
            </w:pPr>
            <w:r w:rsidRPr="0001701A">
              <w:rPr>
                <w:rFonts w:cs="Arial"/>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F5D3749"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1EBF3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9A76B4"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4C88313" w14:textId="77777777" w:rsidR="006D0D8E" w:rsidRPr="0001701A" w:rsidRDefault="006D0D8E" w:rsidP="006D0D8E">
            <w:pPr>
              <w:pStyle w:val="TAC"/>
              <w:rPr>
                <w:rFonts w:cs="Arial"/>
                <w:szCs w:val="18"/>
              </w:rPr>
            </w:pPr>
            <w:r w:rsidRPr="0001701A">
              <w:t>11880</w:t>
            </w:r>
          </w:p>
        </w:tc>
        <w:tc>
          <w:tcPr>
            <w:tcW w:w="1127" w:type="dxa"/>
            <w:tcBorders>
              <w:top w:val="nil"/>
              <w:left w:val="nil"/>
              <w:bottom w:val="single" w:sz="4" w:space="0" w:color="auto"/>
              <w:right w:val="single" w:sz="4" w:space="0" w:color="auto"/>
            </w:tcBorders>
            <w:shd w:val="clear" w:color="auto" w:fill="auto"/>
            <w:noWrap/>
            <w:vAlign w:val="center"/>
          </w:tcPr>
          <w:p w14:paraId="0B5945C6" w14:textId="77777777" w:rsidR="006D0D8E" w:rsidRPr="0001701A" w:rsidRDefault="006D0D8E" w:rsidP="006D0D8E">
            <w:pPr>
              <w:pStyle w:val="TAC"/>
              <w:rPr>
                <w:rFonts w:cs="Arial"/>
                <w:szCs w:val="18"/>
              </w:rPr>
            </w:pPr>
            <w:r w:rsidRPr="0001701A">
              <w:t>1980</w:t>
            </w:r>
          </w:p>
        </w:tc>
      </w:tr>
      <w:tr w:rsidR="00975C97" w:rsidRPr="0001701A" w14:paraId="04CBA54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4295B8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AA39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A63C8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FCDA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F594D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004F8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49B3AC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CFBE5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917E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A61D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DB7F2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6D0D8E" w:rsidRPr="0001701A" w14:paraId="1BDD29C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13E99B7"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99BDF38" w14:textId="77777777" w:rsidR="006D0D8E" w:rsidRPr="0001701A" w:rsidRDefault="006D0D8E" w:rsidP="006D0D8E">
            <w:pPr>
              <w:pStyle w:val="TAC"/>
              <w:rPr>
                <w:rFonts w:cs="Arial"/>
                <w:szCs w:val="18"/>
              </w:rPr>
            </w:pPr>
            <w:r w:rsidRPr="0001701A">
              <w:rPr>
                <w:rFonts w:cs="Arial"/>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0BCF23BD"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9ACC93"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61A6DEBE"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BC19D4" w14:textId="77777777" w:rsidR="006D0D8E" w:rsidRPr="0001701A" w:rsidRDefault="006D0D8E" w:rsidP="006D0D8E">
            <w:pPr>
              <w:pStyle w:val="TAC"/>
              <w:rPr>
                <w:rFonts w:cs="Arial"/>
                <w:szCs w:val="18"/>
              </w:rPr>
            </w:pPr>
            <w:r w:rsidRPr="0001701A">
              <w:rPr>
                <w:rFonts w:cs="Arial"/>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2037CF0E"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80F1B4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969923" w14:textId="77777777" w:rsidR="006D0D8E" w:rsidRPr="0001701A" w:rsidRDefault="006D0D8E" w:rsidP="006D0D8E">
            <w:pPr>
              <w:pStyle w:val="TAC"/>
              <w:rPr>
                <w:rFonts w:cs="Arial"/>
                <w:szCs w:val="18"/>
              </w:rPr>
            </w:pPr>
          </w:p>
        </w:tc>
        <w:tc>
          <w:tcPr>
            <w:tcW w:w="925" w:type="dxa"/>
            <w:tcBorders>
              <w:top w:val="nil"/>
              <w:left w:val="nil"/>
              <w:bottom w:val="single" w:sz="4" w:space="0" w:color="auto"/>
              <w:right w:val="single" w:sz="4" w:space="0" w:color="auto"/>
            </w:tcBorders>
            <w:shd w:val="clear" w:color="auto" w:fill="auto"/>
            <w:noWrap/>
            <w:vAlign w:val="center"/>
          </w:tcPr>
          <w:p w14:paraId="2A7D907C" w14:textId="77777777" w:rsidR="006D0D8E" w:rsidRPr="0001701A" w:rsidRDefault="006D0D8E" w:rsidP="006D0D8E">
            <w:pPr>
              <w:pStyle w:val="TAC"/>
              <w:rPr>
                <w:rFonts w:cs="Arial"/>
                <w:szCs w:val="18"/>
              </w:rPr>
            </w:pPr>
            <w:r w:rsidRPr="0001701A">
              <w:t>15048</w:t>
            </w:r>
          </w:p>
        </w:tc>
        <w:tc>
          <w:tcPr>
            <w:tcW w:w="1127" w:type="dxa"/>
            <w:tcBorders>
              <w:top w:val="nil"/>
              <w:left w:val="nil"/>
              <w:bottom w:val="single" w:sz="4" w:space="0" w:color="auto"/>
              <w:right w:val="single" w:sz="4" w:space="0" w:color="auto"/>
            </w:tcBorders>
            <w:shd w:val="clear" w:color="auto" w:fill="auto"/>
            <w:noWrap/>
            <w:vAlign w:val="center"/>
          </w:tcPr>
          <w:p w14:paraId="2E1CA470" w14:textId="77777777" w:rsidR="006D0D8E" w:rsidRPr="0001701A" w:rsidRDefault="006D0D8E" w:rsidP="006D0D8E">
            <w:pPr>
              <w:pStyle w:val="TAC"/>
              <w:rPr>
                <w:rFonts w:cs="Arial"/>
                <w:szCs w:val="18"/>
              </w:rPr>
            </w:pPr>
            <w:r w:rsidRPr="0001701A">
              <w:t>2508</w:t>
            </w:r>
          </w:p>
        </w:tc>
      </w:tr>
      <w:tr w:rsidR="00975C97" w:rsidRPr="0001701A" w14:paraId="2C36C88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90158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99748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BBD34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8373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985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C7899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99AFE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1F19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613BA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DEDD8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8980C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17C57C5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CB7F0F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7A3C1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0522E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C838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3D22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6A4E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40422F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2CEF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EAC7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DE8C0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65375B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6D0D8E" w:rsidRPr="0001701A" w14:paraId="0EC0091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872ECF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FA0B9C" w14:textId="77777777" w:rsidR="006D0D8E" w:rsidRPr="0001701A" w:rsidRDefault="006D0D8E" w:rsidP="006D0D8E">
            <w:pPr>
              <w:pStyle w:val="TAC"/>
              <w:rPr>
                <w:rFonts w:cs="Arial"/>
                <w:szCs w:val="18"/>
              </w:rPr>
            </w:pPr>
            <w:r w:rsidRPr="0001701A">
              <w:rPr>
                <w:rFonts w:cs="Arial"/>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529C42E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BE7818"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59122010"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64DC82" w14:textId="77777777" w:rsidR="006D0D8E" w:rsidRPr="0001701A" w:rsidRDefault="006D0D8E" w:rsidP="006D0D8E">
            <w:pPr>
              <w:pStyle w:val="TAC"/>
              <w:rPr>
                <w:rFonts w:cs="Arial"/>
                <w:szCs w:val="18"/>
              </w:rPr>
            </w:pPr>
            <w:r w:rsidRPr="0001701A">
              <w:rPr>
                <w:rFonts w:cs="Arial"/>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36C20C5"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632129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9FFE959"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9A7C18A" w14:textId="77777777" w:rsidR="006D0D8E" w:rsidRPr="0001701A" w:rsidRDefault="006D0D8E" w:rsidP="006D0D8E">
            <w:pPr>
              <w:pStyle w:val="TAC"/>
              <w:rPr>
                <w:rFonts w:cs="Arial"/>
                <w:szCs w:val="18"/>
              </w:rPr>
            </w:pPr>
            <w:r w:rsidRPr="0001701A">
              <w:t>20592</w:t>
            </w:r>
          </w:p>
        </w:tc>
        <w:tc>
          <w:tcPr>
            <w:tcW w:w="1127" w:type="dxa"/>
            <w:tcBorders>
              <w:top w:val="nil"/>
              <w:left w:val="nil"/>
              <w:bottom w:val="single" w:sz="4" w:space="0" w:color="auto"/>
              <w:right w:val="single" w:sz="4" w:space="0" w:color="auto"/>
            </w:tcBorders>
            <w:shd w:val="clear" w:color="auto" w:fill="auto"/>
            <w:noWrap/>
            <w:vAlign w:val="center"/>
          </w:tcPr>
          <w:p w14:paraId="73B8AC89" w14:textId="77777777" w:rsidR="006D0D8E" w:rsidRPr="0001701A" w:rsidRDefault="006D0D8E" w:rsidP="006D0D8E">
            <w:pPr>
              <w:pStyle w:val="TAC"/>
              <w:rPr>
                <w:rFonts w:cs="Arial"/>
                <w:szCs w:val="18"/>
              </w:rPr>
            </w:pPr>
            <w:r w:rsidRPr="0001701A">
              <w:t>3432</w:t>
            </w:r>
          </w:p>
        </w:tc>
      </w:tr>
      <w:tr w:rsidR="00975C97" w:rsidRPr="0001701A" w14:paraId="2E32E8D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E3F72F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32B30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1AFFAA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4F98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8848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4603D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B3549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5E06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2B8C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1CA3D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6AD37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4092</w:t>
            </w:r>
          </w:p>
        </w:tc>
      </w:tr>
      <w:tr w:rsidR="006D0D8E" w:rsidRPr="0001701A" w14:paraId="095F07D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94A061C"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17D91EA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33</w:t>
            </w:r>
          </w:p>
        </w:tc>
        <w:tc>
          <w:tcPr>
            <w:tcW w:w="967" w:type="dxa"/>
            <w:tcBorders>
              <w:top w:val="nil"/>
              <w:left w:val="nil"/>
              <w:bottom w:val="single" w:sz="4" w:space="0" w:color="auto"/>
              <w:right w:val="single" w:sz="4" w:space="0" w:color="auto"/>
            </w:tcBorders>
            <w:shd w:val="clear" w:color="auto" w:fill="auto"/>
            <w:noWrap/>
            <w:vAlign w:val="center"/>
          </w:tcPr>
          <w:p w14:paraId="7F7A25F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0C0F5624"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
          <w:p w14:paraId="43685BA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
          <w:p w14:paraId="1590CE77"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13064</w:t>
            </w:r>
          </w:p>
        </w:tc>
        <w:tc>
          <w:tcPr>
            <w:tcW w:w="1057" w:type="dxa"/>
            <w:tcBorders>
              <w:top w:val="nil"/>
              <w:left w:val="nil"/>
              <w:bottom w:val="single" w:sz="4" w:space="0" w:color="auto"/>
              <w:right w:val="single" w:sz="4" w:space="0" w:color="auto"/>
            </w:tcBorders>
            <w:shd w:val="clear" w:color="auto" w:fill="auto"/>
            <w:noWrap/>
            <w:vAlign w:val="center"/>
          </w:tcPr>
          <w:p w14:paraId="6F4D78EE"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
          <w:p w14:paraId="0A252A2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
          <w:p w14:paraId="4ECF4FB8"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
          <w:p w14:paraId="0232241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26136</w:t>
            </w:r>
          </w:p>
        </w:tc>
        <w:tc>
          <w:tcPr>
            <w:tcW w:w="1127" w:type="dxa"/>
            <w:tcBorders>
              <w:top w:val="nil"/>
              <w:left w:val="nil"/>
              <w:bottom w:val="single" w:sz="4" w:space="0" w:color="auto"/>
              <w:right w:val="single" w:sz="4" w:space="0" w:color="auto"/>
            </w:tcBorders>
            <w:shd w:val="clear" w:color="auto" w:fill="auto"/>
            <w:noWrap/>
            <w:vAlign w:val="center"/>
          </w:tcPr>
          <w:p w14:paraId="589FE69D"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4356</w:t>
            </w:r>
          </w:p>
        </w:tc>
      </w:tr>
      <w:tr w:rsidR="00975C97" w:rsidRPr="0001701A" w14:paraId="1AF8056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1B876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5273C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D38E9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6618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BE2E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FCE6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921E6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48183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9E25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0071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1108D5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r>
      <w:tr w:rsidR="006D0D8E" w:rsidRPr="0001701A" w14:paraId="0829FFC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D14EAF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861D0E" w14:textId="77777777" w:rsidR="006D0D8E" w:rsidRPr="0001701A" w:rsidRDefault="006D0D8E" w:rsidP="006D0D8E">
            <w:pPr>
              <w:pStyle w:val="TAC"/>
              <w:rPr>
                <w:rFonts w:cs="Arial"/>
                <w:szCs w:val="18"/>
              </w:rPr>
            </w:pPr>
            <w:r w:rsidRPr="0001701A">
              <w:rPr>
                <w:rFonts w:cs="Arial"/>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215857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AD1458"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0F25B12"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9C98FB" w14:textId="77777777" w:rsidR="006D0D8E" w:rsidRPr="0001701A" w:rsidRDefault="006D0D8E" w:rsidP="006D0D8E">
            <w:pPr>
              <w:pStyle w:val="TAC"/>
              <w:rPr>
                <w:rFonts w:cs="Arial"/>
                <w:szCs w:val="18"/>
              </w:rPr>
            </w:pPr>
            <w:r w:rsidRPr="0001701A">
              <w:rPr>
                <w:rFonts w:cs="Arial"/>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EA5AE0D"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12EC89"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090601"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F384416" w14:textId="77777777" w:rsidR="006D0D8E" w:rsidRPr="0001701A" w:rsidRDefault="006D0D8E" w:rsidP="006D0D8E">
            <w:pPr>
              <w:pStyle w:val="TAC"/>
              <w:rPr>
                <w:rFonts w:cs="Arial"/>
                <w:szCs w:val="18"/>
              </w:rPr>
            </w:pPr>
            <w:r w:rsidRPr="0001701A">
              <w:t>30888</w:t>
            </w:r>
          </w:p>
        </w:tc>
        <w:tc>
          <w:tcPr>
            <w:tcW w:w="1127" w:type="dxa"/>
            <w:tcBorders>
              <w:top w:val="nil"/>
              <w:left w:val="nil"/>
              <w:bottom w:val="single" w:sz="4" w:space="0" w:color="auto"/>
              <w:right w:val="single" w:sz="4" w:space="0" w:color="auto"/>
            </w:tcBorders>
            <w:shd w:val="clear" w:color="auto" w:fill="auto"/>
            <w:noWrap/>
            <w:vAlign w:val="center"/>
          </w:tcPr>
          <w:p w14:paraId="7C98ACCC" w14:textId="77777777" w:rsidR="006D0D8E" w:rsidRPr="0001701A" w:rsidRDefault="006D0D8E" w:rsidP="006D0D8E">
            <w:pPr>
              <w:pStyle w:val="TAC"/>
              <w:rPr>
                <w:rFonts w:cs="Arial"/>
                <w:szCs w:val="18"/>
              </w:rPr>
            </w:pPr>
            <w:r w:rsidRPr="0001701A">
              <w:t>5148</w:t>
            </w:r>
          </w:p>
        </w:tc>
      </w:tr>
      <w:tr w:rsidR="006D0D8E" w:rsidRPr="0001701A" w14:paraId="5064467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E463DE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7C17AC4" w14:textId="77777777" w:rsidR="006D0D8E" w:rsidRPr="0001701A" w:rsidRDefault="006D0D8E" w:rsidP="006D0D8E">
            <w:pPr>
              <w:pStyle w:val="TAC"/>
              <w:rPr>
                <w:rFonts w:cs="Arial"/>
                <w:szCs w:val="18"/>
              </w:rPr>
            </w:pPr>
            <w:r w:rsidRPr="0001701A">
              <w:rPr>
                <w:rFonts w:cs="Arial"/>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48FA5B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D548B4"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252F876"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127CE4" w14:textId="77777777" w:rsidR="006D0D8E" w:rsidRPr="0001701A" w:rsidRDefault="006D0D8E" w:rsidP="006D0D8E">
            <w:pPr>
              <w:pStyle w:val="TAC"/>
              <w:rPr>
                <w:rFonts w:cs="Arial"/>
                <w:szCs w:val="18"/>
              </w:rPr>
            </w:pPr>
            <w:r w:rsidRPr="0001701A">
              <w:rPr>
                <w:rFonts w:cs="Arial"/>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44E0F40"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ABBB4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3B7E84"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79712F85" w14:textId="77777777" w:rsidR="006D0D8E" w:rsidRPr="0001701A" w:rsidRDefault="006D0D8E" w:rsidP="006D0D8E">
            <w:pPr>
              <w:pStyle w:val="TAC"/>
              <w:rPr>
                <w:rFonts w:cs="Arial"/>
                <w:szCs w:val="18"/>
              </w:rPr>
            </w:pPr>
            <w:r w:rsidRPr="0001701A">
              <w:t>37224</w:t>
            </w:r>
          </w:p>
        </w:tc>
        <w:tc>
          <w:tcPr>
            <w:tcW w:w="1127" w:type="dxa"/>
            <w:tcBorders>
              <w:top w:val="nil"/>
              <w:left w:val="nil"/>
              <w:bottom w:val="single" w:sz="4" w:space="0" w:color="auto"/>
              <w:right w:val="single" w:sz="4" w:space="0" w:color="auto"/>
            </w:tcBorders>
            <w:shd w:val="clear" w:color="auto" w:fill="auto"/>
            <w:noWrap/>
            <w:vAlign w:val="center"/>
          </w:tcPr>
          <w:p w14:paraId="0638E98C" w14:textId="77777777" w:rsidR="006D0D8E" w:rsidRPr="0001701A" w:rsidRDefault="006D0D8E" w:rsidP="006D0D8E">
            <w:pPr>
              <w:pStyle w:val="TAC"/>
              <w:rPr>
                <w:rFonts w:cs="Arial"/>
                <w:szCs w:val="18"/>
              </w:rPr>
            </w:pPr>
            <w:r w:rsidRPr="0001701A">
              <w:t>6204</w:t>
            </w:r>
          </w:p>
        </w:tc>
      </w:tr>
      <w:tr w:rsidR="00975C97" w:rsidRPr="0001701A" w14:paraId="4C0EA17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7F36B8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70D5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3B14B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B0B6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D446C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F342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0342D0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457A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6BA7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01C9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359263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6732</w:t>
            </w:r>
          </w:p>
        </w:tc>
      </w:tr>
      <w:tr w:rsidR="00975C97" w:rsidRPr="0001701A" w14:paraId="10C8B2D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854BC8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5D060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61D89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CAA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053DB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06B1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E1B9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A5DE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5BCA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B61E6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5CFD2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r>
      <w:tr w:rsidR="006D0D8E" w:rsidRPr="0001701A" w14:paraId="27BD753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BF800AD"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3ED5F8" w14:textId="77777777" w:rsidR="006D0D8E" w:rsidRPr="0001701A" w:rsidRDefault="006D0D8E" w:rsidP="006D0D8E">
            <w:pPr>
              <w:pStyle w:val="TAC"/>
              <w:rPr>
                <w:rFonts w:cs="Arial"/>
                <w:szCs w:val="18"/>
              </w:rPr>
            </w:pPr>
            <w:r w:rsidRPr="0001701A">
              <w:rPr>
                <w:rFonts w:cs="Arial"/>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29A3854E"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13DBEB5"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8C9D02A"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143ADC2" w14:textId="77777777" w:rsidR="006D0D8E" w:rsidRPr="0001701A" w:rsidRDefault="006D0D8E" w:rsidP="006D0D8E">
            <w:pPr>
              <w:pStyle w:val="TAC"/>
              <w:rPr>
                <w:rFonts w:cs="Arial"/>
                <w:szCs w:val="18"/>
              </w:rPr>
            </w:pPr>
            <w:r w:rsidRPr="0001701A">
              <w:rPr>
                <w:rFonts w:cs="Arial"/>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0C6DA9E5"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B756E"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74E27D"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D21B3F9" w14:textId="77777777" w:rsidR="006D0D8E" w:rsidRPr="0001701A" w:rsidRDefault="006D0D8E" w:rsidP="006D0D8E">
            <w:pPr>
              <w:pStyle w:val="TAC"/>
              <w:rPr>
                <w:rFonts w:cs="Arial"/>
                <w:szCs w:val="18"/>
              </w:rPr>
            </w:pPr>
            <w:r w:rsidRPr="0001701A">
              <w:t>41976</w:t>
            </w:r>
          </w:p>
        </w:tc>
        <w:tc>
          <w:tcPr>
            <w:tcW w:w="1127" w:type="dxa"/>
            <w:tcBorders>
              <w:top w:val="nil"/>
              <w:left w:val="nil"/>
              <w:bottom w:val="single" w:sz="4" w:space="0" w:color="auto"/>
              <w:right w:val="single" w:sz="4" w:space="0" w:color="auto"/>
            </w:tcBorders>
            <w:shd w:val="clear" w:color="auto" w:fill="auto"/>
            <w:noWrap/>
            <w:vAlign w:val="center"/>
          </w:tcPr>
          <w:p w14:paraId="610213C6" w14:textId="77777777" w:rsidR="006D0D8E" w:rsidRPr="0001701A" w:rsidRDefault="006D0D8E" w:rsidP="006D0D8E">
            <w:pPr>
              <w:pStyle w:val="TAC"/>
              <w:rPr>
                <w:rFonts w:cs="Arial"/>
                <w:szCs w:val="18"/>
              </w:rPr>
            </w:pPr>
            <w:r w:rsidRPr="0001701A">
              <w:t>6996</w:t>
            </w:r>
          </w:p>
        </w:tc>
      </w:tr>
      <w:tr w:rsidR="006D0D8E" w:rsidRPr="0001701A" w14:paraId="0FAB1E6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A4764A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FEC2233" w14:textId="77777777" w:rsidR="006D0D8E" w:rsidRPr="0001701A" w:rsidRDefault="006D0D8E" w:rsidP="006D0D8E">
            <w:pPr>
              <w:pStyle w:val="TAC"/>
              <w:rPr>
                <w:rFonts w:cs="Arial"/>
                <w:szCs w:val="18"/>
              </w:rPr>
            </w:pPr>
            <w:r w:rsidRPr="0001701A">
              <w:rPr>
                <w:rFonts w:cs="Arial"/>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0E8AA5C"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DC6F3A"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BA3DBD0"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3488F0" w14:textId="77777777" w:rsidR="006D0D8E" w:rsidRPr="0001701A" w:rsidRDefault="006D0D8E" w:rsidP="006D0D8E">
            <w:pPr>
              <w:pStyle w:val="TAC"/>
              <w:rPr>
                <w:rFonts w:cs="Arial"/>
                <w:szCs w:val="18"/>
              </w:rPr>
            </w:pPr>
            <w:r w:rsidRPr="0001701A">
              <w:rPr>
                <w:rFonts w:cs="Arial"/>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27638E1"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70D37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6DAA96"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363055" w14:textId="77777777" w:rsidR="006D0D8E" w:rsidRPr="0001701A" w:rsidRDefault="006D0D8E" w:rsidP="006D0D8E">
            <w:pPr>
              <w:pStyle w:val="TAC"/>
              <w:rPr>
                <w:rFonts w:cs="Arial"/>
                <w:szCs w:val="18"/>
              </w:rPr>
            </w:pPr>
            <w:r w:rsidRPr="0001701A">
              <w:t>48312</w:t>
            </w:r>
          </w:p>
        </w:tc>
        <w:tc>
          <w:tcPr>
            <w:tcW w:w="1127" w:type="dxa"/>
            <w:tcBorders>
              <w:top w:val="nil"/>
              <w:left w:val="nil"/>
              <w:bottom w:val="single" w:sz="4" w:space="0" w:color="auto"/>
              <w:right w:val="single" w:sz="4" w:space="0" w:color="auto"/>
            </w:tcBorders>
            <w:shd w:val="clear" w:color="auto" w:fill="auto"/>
            <w:noWrap/>
            <w:vAlign w:val="center"/>
          </w:tcPr>
          <w:p w14:paraId="12E8FFD4" w14:textId="77777777" w:rsidR="006D0D8E" w:rsidRPr="0001701A" w:rsidRDefault="006D0D8E" w:rsidP="006D0D8E">
            <w:pPr>
              <w:pStyle w:val="TAC"/>
              <w:rPr>
                <w:rFonts w:cs="Arial"/>
                <w:szCs w:val="18"/>
              </w:rPr>
            </w:pPr>
            <w:r w:rsidRPr="0001701A">
              <w:t>8052</w:t>
            </w:r>
          </w:p>
        </w:tc>
      </w:tr>
      <w:tr w:rsidR="00975C97" w:rsidRPr="0001701A" w14:paraId="05AD512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E816C4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6246E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E9F16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22CF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A853E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4AAEA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3BF0C9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7C20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F063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C22EF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33FE7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8580</w:t>
            </w:r>
          </w:p>
        </w:tc>
      </w:tr>
      <w:tr w:rsidR="006D0D8E" w:rsidRPr="0001701A" w14:paraId="5AD23DA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DEE7D7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14FDAB5" w14:textId="77777777" w:rsidR="006D0D8E" w:rsidRPr="0001701A" w:rsidRDefault="006D0D8E" w:rsidP="006D0D8E">
            <w:pPr>
              <w:pStyle w:val="TAC"/>
              <w:rPr>
                <w:rFonts w:cs="Arial"/>
                <w:szCs w:val="18"/>
              </w:rPr>
            </w:pPr>
            <w:r w:rsidRPr="0001701A">
              <w:rPr>
                <w:rFonts w:cs="Arial"/>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F86062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5F88F"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13D396E"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4D0DC44" w14:textId="77777777" w:rsidR="006D0D8E" w:rsidRPr="0001701A" w:rsidRDefault="006D0D8E" w:rsidP="006D0D8E">
            <w:pPr>
              <w:pStyle w:val="TAC"/>
              <w:rPr>
                <w:rFonts w:cs="Arial"/>
                <w:szCs w:val="18"/>
              </w:rPr>
            </w:pPr>
            <w:r w:rsidRPr="0001701A">
              <w:rPr>
                <w:rFonts w:cs="Arial"/>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0B9F1C76"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21382CD"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18DEB8E"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C9294CE" w14:textId="77777777" w:rsidR="006D0D8E" w:rsidRPr="0001701A" w:rsidRDefault="006D0D8E" w:rsidP="006D0D8E">
            <w:pPr>
              <w:pStyle w:val="TAC"/>
              <w:rPr>
                <w:rFonts w:cs="Arial"/>
                <w:szCs w:val="18"/>
              </w:rPr>
            </w:pPr>
            <w:r w:rsidRPr="0001701A">
              <w:t>53064</w:t>
            </w:r>
          </w:p>
        </w:tc>
        <w:tc>
          <w:tcPr>
            <w:tcW w:w="1127" w:type="dxa"/>
            <w:tcBorders>
              <w:top w:val="nil"/>
              <w:left w:val="nil"/>
              <w:bottom w:val="single" w:sz="4" w:space="0" w:color="auto"/>
              <w:right w:val="single" w:sz="4" w:space="0" w:color="auto"/>
            </w:tcBorders>
            <w:shd w:val="clear" w:color="auto" w:fill="auto"/>
            <w:noWrap/>
            <w:vAlign w:val="center"/>
          </w:tcPr>
          <w:p w14:paraId="4E63842B" w14:textId="77777777" w:rsidR="006D0D8E" w:rsidRPr="0001701A" w:rsidRDefault="006D0D8E" w:rsidP="006D0D8E">
            <w:pPr>
              <w:pStyle w:val="TAC"/>
              <w:rPr>
                <w:rFonts w:cs="Arial"/>
                <w:szCs w:val="18"/>
              </w:rPr>
            </w:pPr>
            <w:r w:rsidRPr="0001701A">
              <w:t>8844</w:t>
            </w:r>
          </w:p>
        </w:tc>
      </w:tr>
      <w:tr w:rsidR="00975C97" w:rsidRPr="0001701A" w14:paraId="0DC43EC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50E6A2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50A59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1BD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BC1D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BA70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78A3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D290A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8F91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D04B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1F525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149AB2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r>
      <w:tr w:rsidR="00975C97" w:rsidRPr="0001701A" w14:paraId="5620CDC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CA851A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05117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61FEC3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126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896C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F2552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45E5BE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60A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0A1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20FE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25E17A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10428</w:t>
            </w:r>
          </w:p>
        </w:tc>
      </w:tr>
      <w:tr w:rsidR="006D0D8E" w:rsidRPr="0001701A" w14:paraId="3AAD40D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28A626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1ECFAAE" w14:textId="77777777" w:rsidR="006D0D8E" w:rsidRPr="0001701A" w:rsidRDefault="006D0D8E" w:rsidP="006D0D8E">
            <w:pPr>
              <w:pStyle w:val="TAC"/>
              <w:rPr>
                <w:rFonts w:cs="Arial"/>
                <w:szCs w:val="18"/>
              </w:rPr>
            </w:pPr>
            <w:r w:rsidRPr="0001701A">
              <w:rPr>
                <w:rFonts w:cs="Arial"/>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6B59BE13"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CDDC913"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77C695"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09EC29" w14:textId="77777777" w:rsidR="006D0D8E" w:rsidRPr="0001701A" w:rsidRDefault="006D0D8E" w:rsidP="006D0D8E">
            <w:pPr>
              <w:pStyle w:val="TAC"/>
              <w:rPr>
                <w:rFonts w:cs="Arial"/>
                <w:szCs w:val="18"/>
              </w:rPr>
            </w:pPr>
            <w:r w:rsidRPr="0001701A">
              <w:rPr>
                <w:rFonts w:cs="Arial"/>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18B5DD47"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3F6B45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A71A613"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4FD2EBF" w14:textId="77777777" w:rsidR="006D0D8E" w:rsidRPr="0001701A" w:rsidRDefault="006D0D8E" w:rsidP="006D0D8E">
            <w:pPr>
              <w:pStyle w:val="TAC"/>
              <w:rPr>
                <w:rFonts w:cs="Arial"/>
                <w:szCs w:val="18"/>
              </w:rPr>
            </w:pPr>
            <w:r w:rsidRPr="0001701A">
              <w:t>63360</w:t>
            </w:r>
          </w:p>
        </w:tc>
        <w:tc>
          <w:tcPr>
            <w:tcW w:w="1127" w:type="dxa"/>
            <w:tcBorders>
              <w:top w:val="nil"/>
              <w:left w:val="nil"/>
              <w:bottom w:val="single" w:sz="4" w:space="0" w:color="auto"/>
              <w:right w:val="single" w:sz="4" w:space="0" w:color="auto"/>
            </w:tcBorders>
            <w:shd w:val="clear" w:color="auto" w:fill="auto"/>
            <w:noWrap/>
            <w:vAlign w:val="center"/>
          </w:tcPr>
          <w:p w14:paraId="2FF73B5E" w14:textId="77777777" w:rsidR="006D0D8E" w:rsidRPr="0001701A" w:rsidRDefault="006D0D8E" w:rsidP="006D0D8E">
            <w:pPr>
              <w:pStyle w:val="TAC"/>
              <w:rPr>
                <w:rFonts w:cs="Arial"/>
                <w:szCs w:val="18"/>
              </w:rPr>
            </w:pPr>
            <w:r w:rsidRPr="0001701A">
              <w:t>10560</w:t>
            </w:r>
          </w:p>
        </w:tc>
      </w:tr>
      <w:tr w:rsidR="006D0D8E" w:rsidRPr="0001701A" w14:paraId="63A7146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39E559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5A27A" w14:textId="77777777" w:rsidR="006D0D8E" w:rsidRPr="0001701A" w:rsidRDefault="006D0D8E" w:rsidP="006D0D8E">
            <w:pPr>
              <w:pStyle w:val="TAC"/>
              <w:rPr>
                <w:rFonts w:cs="Arial"/>
                <w:szCs w:val="18"/>
              </w:rPr>
            </w:pPr>
            <w:r w:rsidRPr="0001701A">
              <w:rPr>
                <w:rFonts w:cs="Arial"/>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676CD0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A473E9"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DFFA0D7"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2CA20DC" w14:textId="77777777" w:rsidR="006D0D8E" w:rsidRPr="0001701A" w:rsidRDefault="006D0D8E" w:rsidP="006D0D8E">
            <w:pPr>
              <w:pStyle w:val="TAC"/>
              <w:rPr>
                <w:rFonts w:cs="Arial"/>
                <w:szCs w:val="18"/>
              </w:rPr>
            </w:pPr>
            <w:r w:rsidRPr="0001701A">
              <w:rPr>
                <w:rFonts w:cs="Arial"/>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4F5B801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4D1EF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DA996D7"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C76EC" w14:textId="77777777" w:rsidR="006D0D8E" w:rsidRPr="0001701A" w:rsidRDefault="006D0D8E" w:rsidP="006D0D8E">
            <w:pPr>
              <w:pStyle w:val="TAC"/>
              <w:rPr>
                <w:rFonts w:cs="Arial"/>
                <w:szCs w:val="18"/>
              </w:rPr>
            </w:pPr>
            <w:r w:rsidRPr="0001701A">
              <w:t>64152</w:t>
            </w:r>
          </w:p>
        </w:tc>
        <w:tc>
          <w:tcPr>
            <w:tcW w:w="1127" w:type="dxa"/>
            <w:tcBorders>
              <w:top w:val="nil"/>
              <w:left w:val="nil"/>
              <w:bottom w:val="single" w:sz="4" w:space="0" w:color="auto"/>
              <w:right w:val="single" w:sz="4" w:space="0" w:color="auto"/>
            </w:tcBorders>
            <w:shd w:val="clear" w:color="auto" w:fill="auto"/>
            <w:noWrap/>
            <w:vAlign w:val="center"/>
          </w:tcPr>
          <w:p w14:paraId="0F3AF3C9" w14:textId="77777777" w:rsidR="006D0D8E" w:rsidRPr="0001701A" w:rsidRDefault="006D0D8E" w:rsidP="006D0D8E">
            <w:pPr>
              <w:pStyle w:val="TAC"/>
              <w:rPr>
                <w:rFonts w:cs="Arial"/>
                <w:szCs w:val="18"/>
              </w:rPr>
            </w:pPr>
            <w:r w:rsidRPr="0001701A">
              <w:t>10692</w:t>
            </w:r>
          </w:p>
        </w:tc>
      </w:tr>
      <w:tr w:rsidR="006D0D8E" w:rsidRPr="0001701A" w14:paraId="56487B7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BC6779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E73406" w14:textId="77777777" w:rsidR="006D0D8E" w:rsidRPr="0001701A" w:rsidRDefault="006D0D8E" w:rsidP="006D0D8E">
            <w:pPr>
              <w:pStyle w:val="TAC"/>
              <w:rPr>
                <w:rFonts w:cs="Arial"/>
                <w:szCs w:val="18"/>
              </w:rPr>
            </w:pPr>
            <w:r w:rsidRPr="0001701A">
              <w:rPr>
                <w:rFonts w:cs="Arial"/>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BC3A54A"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A9034A"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DF00E04"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D568B03" w14:textId="77777777" w:rsidR="006D0D8E" w:rsidRPr="0001701A" w:rsidRDefault="006D0D8E" w:rsidP="006D0D8E">
            <w:pPr>
              <w:pStyle w:val="TAC"/>
              <w:rPr>
                <w:rFonts w:cs="Arial"/>
                <w:szCs w:val="18"/>
              </w:rPr>
            </w:pPr>
            <w:r w:rsidRPr="0001701A">
              <w:rPr>
                <w:rFonts w:cs="Arial"/>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2C1FF0F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06B3B5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CF969A" w14:textId="77777777" w:rsidR="006D0D8E" w:rsidRPr="0001701A" w:rsidRDefault="006D0D8E" w:rsidP="006D0D8E">
            <w:pPr>
              <w:pStyle w:val="TAC"/>
              <w:rPr>
                <w:rFonts w:cs="Arial"/>
                <w:szCs w:val="18"/>
              </w:rPr>
            </w:pPr>
            <w:r w:rsidRPr="0001701A">
              <w:rPr>
                <w:rFonts w:cs="Arial"/>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12D1554F" w14:textId="77777777" w:rsidR="006D0D8E" w:rsidRPr="0001701A" w:rsidRDefault="006D0D8E" w:rsidP="006D0D8E">
            <w:pPr>
              <w:pStyle w:val="TAC"/>
              <w:rPr>
                <w:rFonts w:cs="Arial"/>
                <w:szCs w:val="18"/>
              </w:rPr>
            </w:pPr>
            <w:r w:rsidRPr="0001701A">
              <w:t>73656</w:t>
            </w:r>
          </w:p>
        </w:tc>
        <w:tc>
          <w:tcPr>
            <w:tcW w:w="1127" w:type="dxa"/>
            <w:tcBorders>
              <w:top w:val="nil"/>
              <w:left w:val="nil"/>
              <w:bottom w:val="single" w:sz="4" w:space="0" w:color="auto"/>
              <w:right w:val="single" w:sz="4" w:space="0" w:color="auto"/>
            </w:tcBorders>
            <w:shd w:val="clear" w:color="auto" w:fill="auto"/>
            <w:noWrap/>
            <w:vAlign w:val="center"/>
          </w:tcPr>
          <w:p w14:paraId="03C2767E" w14:textId="77777777" w:rsidR="006D0D8E" w:rsidRPr="0001701A" w:rsidRDefault="006D0D8E" w:rsidP="006D0D8E">
            <w:pPr>
              <w:pStyle w:val="TAC"/>
              <w:rPr>
                <w:rFonts w:cs="Arial"/>
                <w:szCs w:val="18"/>
              </w:rPr>
            </w:pPr>
            <w:r w:rsidRPr="0001701A">
              <w:t>12276</w:t>
            </w:r>
          </w:p>
        </w:tc>
      </w:tr>
      <w:tr w:rsidR="006D0D8E" w:rsidRPr="0001701A" w14:paraId="6A43864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5B661B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ECA19" w14:textId="77777777" w:rsidR="006D0D8E" w:rsidRPr="0001701A" w:rsidRDefault="006D0D8E" w:rsidP="006D0D8E">
            <w:pPr>
              <w:pStyle w:val="TAC"/>
              <w:rPr>
                <w:rFonts w:cs="Arial"/>
                <w:szCs w:val="18"/>
              </w:rPr>
            </w:pPr>
            <w:r w:rsidRPr="0001701A">
              <w:rPr>
                <w:rFonts w:cs="Arial"/>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082BF228"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B08A"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8266F7"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9B4DA7D" w14:textId="77777777" w:rsidR="006D0D8E" w:rsidRPr="0001701A" w:rsidRDefault="006D0D8E" w:rsidP="006D0D8E">
            <w:pPr>
              <w:pStyle w:val="TAC"/>
              <w:rPr>
                <w:rFonts w:cs="Arial"/>
                <w:szCs w:val="18"/>
              </w:rPr>
            </w:pPr>
            <w:r w:rsidRPr="0001701A">
              <w:rPr>
                <w:rFonts w:cs="Arial"/>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6A2EAF3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03FD70"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01E7738" w14:textId="77777777" w:rsidR="006D0D8E" w:rsidRPr="0001701A" w:rsidRDefault="006D0D8E" w:rsidP="006D0D8E">
            <w:pPr>
              <w:pStyle w:val="TAC"/>
              <w:rPr>
                <w:rFonts w:cs="Arial"/>
                <w:szCs w:val="18"/>
              </w:rPr>
            </w:pPr>
            <w:r w:rsidRPr="0001701A">
              <w:rPr>
                <w:rFonts w:cs="Arial"/>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D08EC4" w14:textId="77777777" w:rsidR="006D0D8E" w:rsidRPr="0001701A" w:rsidRDefault="006D0D8E" w:rsidP="006D0D8E">
            <w:pPr>
              <w:pStyle w:val="TAC"/>
              <w:rPr>
                <w:rFonts w:cs="Arial"/>
                <w:szCs w:val="18"/>
              </w:rPr>
            </w:pPr>
            <w:r w:rsidRPr="0001701A">
              <w:t>75240</w:t>
            </w:r>
          </w:p>
        </w:tc>
        <w:tc>
          <w:tcPr>
            <w:tcW w:w="1127" w:type="dxa"/>
            <w:tcBorders>
              <w:top w:val="nil"/>
              <w:left w:val="nil"/>
              <w:bottom w:val="single" w:sz="4" w:space="0" w:color="auto"/>
              <w:right w:val="single" w:sz="4" w:space="0" w:color="auto"/>
            </w:tcBorders>
            <w:shd w:val="clear" w:color="auto" w:fill="auto"/>
            <w:noWrap/>
            <w:vAlign w:val="center"/>
          </w:tcPr>
          <w:p w14:paraId="5B01AC80" w14:textId="77777777" w:rsidR="006D0D8E" w:rsidRPr="0001701A" w:rsidRDefault="006D0D8E" w:rsidP="006D0D8E">
            <w:pPr>
              <w:pStyle w:val="TAC"/>
              <w:rPr>
                <w:rFonts w:cs="Arial"/>
                <w:szCs w:val="18"/>
              </w:rPr>
            </w:pPr>
            <w:r w:rsidRPr="0001701A">
              <w:t>12540</w:t>
            </w:r>
          </w:p>
        </w:tc>
      </w:tr>
      <w:tr w:rsidR="00975C97" w:rsidRPr="0001701A" w14:paraId="01E35A0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DFFF78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FC765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2F8D1A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3B42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375FB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2E54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0C6242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8E19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87D8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48A13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027CC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13992</w:t>
            </w:r>
          </w:p>
        </w:tc>
      </w:tr>
      <w:tr w:rsidR="00975C97" w:rsidRPr="0001701A" w14:paraId="34E31F2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01378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BBB00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00ECE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08CB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37B57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E0C5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330F08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B4C8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8227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82B7C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775938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14124</w:t>
            </w:r>
          </w:p>
        </w:tc>
      </w:tr>
      <w:tr w:rsidR="006D0D8E" w:rsidRPr="0001701A" w14:paraId="7F15BC5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A71A4AA"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34C6E5A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108</w:t>
            </w:r>
          </w:p>
        </w:tc>
        <w:tc>
          <w:tcPr>
            <w:tcW w:w="967" w:type="dxa"/>
            <w:tcBorders>
              <w:top w:val="nil"/>
              <w:left w:val="nil"/>
              <w:bottom w:val="single" w:sz="4" w:space="0" w:color="auto"/>
              <w:right w:val="single" w:sz="4" w:space="0" w:color="auto"/>
            </w:tcBorders>
            <w:shd w:val="clear" w:color="auto" w:fill="auto"/>
            <w:noWrap/>
            <w:vAlign w:val="center"/>
          </w:tcPr>
          <w:p w14:paraId="4D64ED9E"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33FC97D9"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
          <w:p w14:paraId="7C5A2450"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
          <w:p w14:paraId="29301204"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43032</w:t>
            </w:r>
          </w:p>
        </w:tc>
        <w:tc>
          <w:tcPr>
            <w:tcW w:w="1057" w:type="dxa"/>
            <w:tcBorders>
              <w:top w:val="nil"/>
              <w:left w:val="nil"/>
              <w:bottom w:val="single" w:sz="4" w:space="0" w:color="auto"/>
              <w:right w:val="single" w:sz="4" w:space="0" w:color="auto"/>
            </w:tcBorders>
            <w:shd w:val="clear" w:color="auto" w:fill="auto"/>
            <w:noWrap/>
            <w:vAlign w:val="center"/>
          </w:tcPr>
          <w:p w14:paraId="342FEE28"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
          <w:p w14:paraId="2DD0520B"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
          <w:p w14:paraId="2BE83DD9"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
          <w:p w14:paraId="07997D1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85536</w:t>
            </w:r>
          </w:p>
        </w:tc>
        <w:tc>
          <w:tcPr>
            <w:tcW w:w="1127" w:type="dxa"/>
            <w:tcBorders>
              <w:top w:val="nil"/>
              <w:left w:val="nil"/>
              <w:bottom w:val="single" w:sz="4" w:space="0" w:color="auto"/>
              <w:right w:val="single" w:sz="4" w:space="0" w:color="auto"/>
            </w:tcBorders>
            <w:shd w:val="clear" w:color="auto" w:fill="auto"/>
            <w:noWrap/>
            <w:vAlign w:val="center"/>
          </w:tcPr>
          <w:p w14:paraId="26615565"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14256</w:t>
            </w:r>
          </w:p>
        </w:tc>
      </w:tr>
      <w:tr w:rsidR="006D0D8E" w:rsidRPr="0001701A" w14:paraId="2F2D404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FE7155E"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5F2BA72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109</w:t>
            </w:r>
          </w:p>
        </w:tc>
        <w:tc>
          <w:tcPr>
            <w:tcW w:w="967" w:type="dxa"/>
            <w:tcBorders>
              <w:top w:val="nil"/>
              <w:left w:val="nil"/>
              <w:bottom w:val="single" w:sz="4" w:space="0" w:color="auto"/>
              <w:right w:val="single" w:sz="4" w:space="0" w:color="auto"/>
            </w:tcBorders>
            <w:shd w:val="clear" w:color="auto" w:fill="auto"/>
            <w:noWrap/>
            <w:vAlign w:val="center"/>
          </w:tcPr>
          <w:p w14:paraId="28B8E561"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58447C0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
          <w:p w14:paraId="5656DE7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
          <w:p w14:paraId="5DA0CDA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44040</w:t>
            </w:r>
          </w:p>
        </w:tc>
        <w:tc>
          <w:tcPr>
            <w:tcW w:w="1057" w:type="dxa"/>
            <w:tcBorders>
              <w:top w:val="nil"/>
              <w:left w:val="nil"/>
              <w:bottom w:val="single" w:sz="4" w:space="0" w:color="auto"/>
              <w:right w:val="single" w:sz="4" w:space="0" w:color="auto"/>
            </w:tcBorders>
            <w:shd w:val="clear" w:color="auto" w:fill="auto"/>
            <w:noWrap/>
            <w:vAlign w:val="center"/>
          </w:tcPr>
          <w:p w14:paraId="7CFF2EE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
          <w:p w14:paraId="64B73194"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
          <w:p w14:paraId="62F5D6B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
          <w:p w14:paraId="0C3A8C5D"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86328</w:t>
            </w:r>
          </w:p>
        </w:tc>
        <w:tc>
          <w:tcPr>
            <w:tcW w:w="1127" w:type="dxa"/>
            <w:tcBorders>
              <w:top w:val="nil"/>
              <w:left w:val="nil"/>
              <w:bottom w:val="single" w:sz="4" w:space="0" w:color="auto"/>
              <w:right w:val="single" w:sz="4" w:space="0" w:color="auto"/>
            </w:tcBorders>
            <w:shd w:val="clear" w:color="auto" w:fill="auto"/>
            <w:noWrap/>
            <w:vAlign w:val="center"/>
          </w:tcPr>
          <w:p w14:paraId="3D277E8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14388</w:t>
            </w:r>
          </w:p>
        </w:tc>
      </w:tr>
      <w:tr w:rsidR="00975C97" w:rsidRPr="0001701A" w14:paraId="7B87B94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82EE95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AB9B3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112ADE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A6B5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A7AE5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7CD7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00DF7D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E44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EF56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75C338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D575C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15972</w:t>
            </w:r>
          </w:p>
        </w:tc>
      </w:tr>
      <w:tr w:rsidR="006D0D8E" w:rsidRPr="0001701A" w14:paraId="3854AF9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D298E3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4226D4" w14:textId="77777777" w:rsidR="006D0D8E" w:rsidRPr="0001701A" w:rsidRDefault="006D0D8E" w:rsidP="006D0D8E">
            <w:pPr>
              <w:pStyle w:val="TAC"/>
              <w:rPr>
                <w:rFonts w:cs="Arial"/>
                <w:szCs w:val="18"/>
              </w:rPr>
            </w:pPr>
            <w:r w:rsidRPr="0001701A">
              <w:rPr>
                <w:rFonts w:cs="Arial"/>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AD8723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A3D5FE"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4555BE6"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9B34C3D" w14:textId="77777777" w:rsidR="006D0D8E" w:rsidRPr="0001701A" w:rsidRDefault="006D0D8E" w:rsidP="006D0D8E">
            <w:pPr>
              <w:pStyle w:val="TAC"/>
              <w:rPr>
                <w:rFonts w:cs="Arial"/>
                <w:szCs w:val="18"/>
              </w:rPr>
            </w:pPr>
            <w:r w:rsidRPr="0001701A">
              <w:rPr>
                <w:rFonts w:cs="Arial"/>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5E809726"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633889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0BBF08" w14:textId="77777777" w:rsidR="006D0D8E" w:rsidRPr="0001701A" w:rsidRDefault="006D0D8E" w:rsidP="006D0D8E">
            <w:pPr>
              <w:pStyle w:val="TAC"/>
              <w:rPr>
                <w:rFonts w:cs="Arial"/>
                <w:szCs w:val="18"/>
              </w:rPr>
            </w:pPr>
            <w:r w:rsidRPr="0001701A">
              <w:rPr>
                <w:rFonts w:cs="Arial"/>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7AC55E6" w14:textId="77777777" w:rsidR="006D0D8E" w:rsidRPr="0001701A" w:rsidRDefault="006D0D8E" w:rsidP="006D0D8E">
            <w:pPr>
              <w:pStyle w:val="TAC"/>
              <w:rPr>
                <w:rFonts w:cs="Arial"/>
                <w:szCs w:val="18"/>
              </w:rPr>
            </w:pPr>
            <w:r w:rsidRPr="0001701A">
              <w:t>97416</w:t>
            </w:r>
          </w:p>
        </w:tc>
        <w:tc>
          <w:tcPr>
            <w:tcW w:w="1127" w:type="dxa"/>
            <w:tcBorders>
              <w:top w:val="nil"/>
              <w:left w:val="nil"/>
              <w:bottom w:val="single" w:sz="4" w:space="0" w:color="auto"/>
              <w:right w:val="single" w:sz="4" w:space="0" w:color="auto"/>
            </w:tcBorders>
            <w:shd w:val="clear" w:color="auto" w:fill="auto"/>
            <w:noWrap/>
            <w:vAlign w:val="center"/>
          </w:tcPr>
          <w:p w14:paraId="496810AE" w14:textId="77777777" w:rsidR="006D0D8E" w:rsidRPr="0001701A" w:rsidRDefault="006D0D8E" w:rsidP="006D0D8E">
            <w:pPr>
              <w:pStyle w:val="TAC"/>
              <w:rPr>
                <w:rFonts w:cs="Arial"/>
                <w:szCs w:val="18"/>
              </w:rPr>
            </w:pPr>
            <w:r w:rsidRPr="0001701A">
              <w:t>16236</w:t>
            </w:r>
          </w:p>
        </w:tc>
      </w:tr>
      <w:tr w:rsidR="00975C97" w:rsidRPr="0001701A" w14:paraId="7E66AF2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DC1AB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6F96E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1A1FF2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9B72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80DE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EE452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82BB0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2311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161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00C01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7B1E3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17556</w:t>
            </w:r>
          </w:p>
        </w:tc>
      </w:tr>
      <w:tr w:rsidR="00975C97" w:rsidRPr="0001701A" w14:paraId="0DB9E65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45BA82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B4F4A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7BE8B7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C38F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6A74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509D7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A1EE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424C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7B38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3A5C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6E09EC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17820</w:t>
            </w:r>
          </w:p>
        </w:tc>
      </w:tr>
      <w:tr w:rsidR="006D0D8E" w:rsidRPr="0001701A" w14:paraId="0F512F0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5B4FC3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3BBC72" w14:textId="77777777" w:rsidR="006D0D8E" w:rsidRPr="0001701A" w:rsidRDefault="006D0D8E" w:rsidP="006D0D8E">
            <w:pPr>
              <w:pStyle w:val="TAC"/>
              <w:rPr>
                <w:rFonts w:cs="Arial"/>
                <w:szCs w:val="18"/>
              </w:rPr>
            </w:pPr>
            <w:r w:rsidRPr="0001701A">
              <w:rPr>
                <w:rFonts w:cs="Arial"/>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0DB91053"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B3E864"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3E70C90"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D9A7AF" w14:textId="77777777" w:rsidR="006D0D8E" w:rsidRPr="0001701A" w:rsidRDefault="006D0D8E" w:rsidP="006D0D8E">
            <w:pPr>
              <w:pStyle w:val="TAC"/>
              <w:rPr>
                <w:rFonts w:cs="Arial"/>
                <w:szCs w:val="18"/>
              </w:rPr>
            </w:pPr>
            <w:r w:rsidRPr="0001701A">
              <w:rPr>
                <w:rFonts w:cs="Arial"/>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602C755"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A5CAC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618918" w14:textId="77777777" w:rsidR="006D0D8E" w:rsidRPr="0001701A" w:rsidRDefault="006D0D8E" w:rsidP="006D0D8E">
            <w:pPr>
              <w:pStyle w:val="TAC"/>
              <w:rPr>
                <w:rFonts w:cs="Arial"/>
                <w:szCs w:val="18"/>
              </w:rPr>
            </w:pPr>
            <w:r w:rsidRPr="0001701A">
              <w:rPr>
                <w:rFonts w:cs="Arial"/>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2AD50BCD" w14:textId="77777777" w:rsidR="006D0D8E" w:rsidRPr="0001701A" w:rsidRDefault="006D0D8E" w:rsidP="006D0D8E">
            <w:pPr>
              <w:pStyle w:val="TAC"/>
              <w:rPr>
                <w:rFonts w:cs="Arial"/>
                <w:szCs w:val="18"/>
              </w:rPr>
            </w:pPr>
            <w:r w:rsidRPr="0001701A">
              <w:t>108504</w:t>
            </w:r>
          </w:p>
        </w:tc>
        <w:tc>
          <w:tcPr>
            <w:tcW w:w="1127" w:type="dxa"/>
            <w:tcBorders>
              <w:top w:val="nil"/>
              <w:left w:val="nil"/>
              <w:bottom w:val="single" w:sz="4" w:space="0" w:color="auto"/>
              <w:right w:val="single" w:sz="4" w:space="0" w:color="auto"/>
            </w:tcBorders>
            <w:shd w:val="clear" w:color="auto" w:fill="auto"/>
            <w:noWrap/>
            <w:vAlign w:val="center"/>
          </w:tcPr>
          <w:p w14:paraId="4A328626" w14:textId="77777777" w:rsidR="006D0D8E" w:rsidRPr="0001701A" w:rsidRDefault="006D0D8E" w:rsidP="006D0D8E">
            <w:pPr>
              <w:pStyle w:val="TAC"/>
              <w:rPr>
                <w:rFonts w:cs="Arial"/>
                <w:szCs w:val="18"/>
              </w:rPr>
            </w:pPr>
            <w:r w:rsidRPr="0001701A">
              <w:t>18084</w:t>
            </w:r>
          </w:p>
        </w:tc>
      </w:tr>
      <w:tr w:rsidR="00975C97" w:rsidRPr="0001701A" w14:paraId="14A7A61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C55D6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19D50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4B26F4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7257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DA07F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143E0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3FD83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A531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5769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7741E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CB41C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r>
      <w:tr w:rsidR="00975C97" w:rsidRPr="0001701A" w14:paraId="7959C48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E9B3EC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4C45F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C94E5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3BD6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B1C5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7E433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8A5A9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61B1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D54C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DF134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29889F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w:t>
            </w:r>
          </w:p>
        </w:tc>
      </w:tr>
      <w:tr w:rsidR="00975C97" w:rsidRPr="0001701A" w14:paraId="7E93315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3D599B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4776C6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6485B01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C1169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58C1CC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B38150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18B32C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4283E4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EA34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1E3BB9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A0741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24948</w:t>
            </w:r>
          </w:p>
        </w:tc>
      </w:tr>
      <w:tr w:rsidR="00975C97" w:rsidRPr="0001701A" w14:paraId="1E25291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FD9726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07E8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3E6627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01BA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D62B9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85FB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7211EA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5E53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B4FF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AC7B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F0497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r>
      <w:tr w:rsidR="00975C97" w:rsidRPr="0001701A" w14:paraId="3D7F5E3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A5579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C1E94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2FE4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6374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855E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9689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2B2F6F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DC33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AF1A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789F2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522701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28644</w:t>
            </w:r>
          </w:p>
        </w:tc>
      </w:tr>
      <w:tr w:rsidR="00975C97" w:rsidRPr="0001701A" w14:paraId="55ACD94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A4D4EA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2CF0F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3C9CCD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8E79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2D6E3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8DB2B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5B0FC4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FB02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8BA7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696C1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309B6C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32340</w:t>
            </w:r>
          </w:p>
        </w:tc>
      </w:tr>
      <w:tr w:rsidR="00975C97" w:rsidRPr="0001701A" w14:paraId="2DCB0CC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317E44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69CC1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66A5BF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A1EE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237BC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F4473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020D6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C9E1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648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28400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6D1A87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35640</w:t>
            </w:r>
          </w:p>
        </w:tc>
      </w:tr>
      <w:tr w:rsidR="00975C97" w:rsidRPr="0001701A" w14:paraId="1DEE5EB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1B5617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669F1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29681C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2331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279B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19134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A9A1C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3311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2833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84A1C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4E2288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36036</w:t>
            </w:r>
          </w:p>
        </w:tc>
      </w:tr>
      <w:tr w:rsidR="00975C97" w:rsidRPr="0001701A" w14:paraId="471D2E22"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CB3DE7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7B6AEC45"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5.1.3.1-1 defined in TS 38.214 [10].</w:t>
            </w:r>
          </w:p>
          <w:p w14:paraId="4FF7203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569C595D"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457FB707" w14:textId="3E2F1919" w:rsidR="00975C97" w:rsidRDefault="00975C97" w:rsidP="00975C97">
      <w:pPr>
        <w:spacing w:after="0"/>
        <w:rPr>
          <w:rFonts w:ascii="Arial" w:hAnsi="Arial"/>
          <w:b/>
          <w:lang w:eastAsia="x-none"/>
        </w:rPr>
      </w:pPr>
    </w:p>
    <w:p w14:paraId="2FE2B7F6" w14:textId="27B83714" w:rsidR="00F77B26" w:rsidRDefault="00F77B26" w:rsidP="00975C97">
      <w:pPr>
        <w:spacing w:after="0"/>
        <w:rPr>
          <w:rFonts w:ascii="Arial" w:hAnsi="Arial"/>
          <w:b/>
          <w:lang w:eastAsia="x-none"/>
        </w:rPr>
      </w:pPr>
    </w:p>
    <w:p w14:paraId="6125C485" w14:textId="00F0FC62" w:rsidR="00F77B26" w:rsidRDefault="00F77B26" w:rsidP="00975C97">
      <w:pPr>
        <w:spacing w:after="0"/>
        <w:rPr>
          <w:rFonts w:ascii="Arial" w:hAnsi="Arial"/>
          <w:b/>
          <w:lang w:eastAsia="x-none"/>
        </w:rPr>
      </w:pPr>
    </w:p>
    <w:p w14:paraId="380EFBD1" w14:textId="31DF4DF4" w:rsidR="00F77B26" w:rsidRDefault="00F77B26" w:rsidP="00975C97">
      <w:pPr>
        <w:spacing w:after="0"/>
        <w:rPr>
          <w:rFonts w:ascii="Arial" w:hAnsi="Arial"/>
          <w:b/>
          <w:lang w:eastAsia="x-none"/>
        </w:rPr>
      </w:pPr>
    </w:p>
    <w:p w14:paraId="5EBE6474" w14:textId="492095AD" w:rsidR="00F77B26" w:rsidRDefault="00F77B26" w:rsidP="00975C97">
      <w:pPr>
        <w:spacing w:after="0"/>
        <w:rPr>
          <w:rFonts w:ascii="Arial" w:hAnsi="Arial"/>
          <w:b/>
          <w:lang w:eastAsia="x-none"/>
        </w:rPr>
      </w:pPr>
    </w:p>
    <w:p w14:paraId="021AD808" w14:textId="5ADE57A3" w:rsidR="00F77B26" w:rsidRDefault="00F77B26" w:rsidP="00975C97">
      <w:pPr>
        <w:spacing w:after="0"/>
        <w:rPr>
          <w:rFonts w:ascii="Arial" w:hAnsi="Arial"/>
          <w:b/>
          <w:lang w:eastAsia="x-none"/>
        </w:rPr>
      </w:pPr>
    </w:p>
    <w:p w14:paraId="1ED4F2EB" w14:textId="6A77DEA9" w:rsidR="00F77B26" w:rsidRDefault="00F77B26" w:rsidP="00975C97">
      <w:pPr>
        <w:spacing w:after="0"/>
        <w:rPr>
          <w:rFonts w:ascii="Arial" w:hAnsi="Arial"/>
          <w:b/>
          <w:lang w:eastAsia="x-none"/>
        </w:rPr>
      </w:pPr>
    </w:p>
    <w:p w14:paraId="13A5E991" w14:textId="5EFE0FEE" w:rsidR="00F77B26" w:rsidRDefault="00F77B26" w:rsidP="00975C97">
      <w:pPr>
        <w:spacing w:after="0"/>
        <w:rPr>
          <w:rFonts w:ascii="Arial" w:hAnsi="Arial"/>
          <w:b/>
          <w:lang w:eastAsia="x-none"/>
        </w:rPr>
      </w:pPr>
    </w:p>
    <w:p w14:paraId="53B5F666" w14:textId="06BA9833" w:rsidR="00F77B26" w:rsidRDefault="00F77B26" w:rsidP="00975C97">
      <w:pPr>
        <w:spacing w:after="0"/>
        <w:rPr>
          <w:rFonts w:ascii="Arial" w:hAnsi="Arial"/>
          <w:b/>
          <w:lang w:eastAsia="x-none"/>
        </w:rPr>
      </w:pPr>
    </w:p>
    <w:p w14:paraId="3F6D9AA5" w14:textId="6AD275AB" w:rsidR="00F77B26" w:rsidRDefault="00F77B26" w:rsidP="00975C97">
      <w:pPr>
        <w:spacing w:after="0"/>
        <w:rPr>
          <w:rFonts w:ascii="Arial" w:hAnsi="Arial"/>
          <w:b/>
          <w:lang w:eastAsia="x-none"/>
        </w:rPr>
      </w:pPr>
    </w:p>
    <w:p w14:paraId="26F91723" w14:textId="3CF9507D" w:rsidR="00F77B26" w:rsidRDefault="00F77B26" w:rsidP="00975C97">
      <w:pPr>
        <w:spacing w:after="0"/>
        <w:rPr>
          <w:rFonts w:ascii="Arial" w:hAnsi="Arial"/>
          <w:b/>
          <w:lang w:eastAsia="x-none"/>
        </w:rPr>
      </w:pPr>
    </w:p>
    <w:p w14:paraId="43919CC8" w14:textId="44388889" w:rsidR="00F77B26" w:rsidRDefault="00F77B26" w:rsidP="00975C97">
      <w:pPr>
        <w:spacing w:after="0"/>
        <w:rPr>
          <w:rFonts w:ascii="Arial" w:hAnsi="Arial"/>
          <w:b/>
          <w:lang w:eastAsia="x-none"/>
        </w:rPr>
      </w:pPr>
    </w:p>
    <w:p w14:paraId="47DACE7B" w14:textId="30300EF0" w:rsidR="00F77B26" w:rsidRDefault="00F77B26" w:rsidP="00975C97">
      <w:pPr>
        <w:spacing w:after="0"/>
        <w:rPr>
          <w:rFonts w:ascii="Arial" w:hAnsi="Arial"/>
          <w:b/>
          <w:lang w:eastAsia="x-none"/>
        </w:rPr>
      </w:pPr>
    </w:p>
    <w:p w14:paraId="3EB9E740" w14:textId="7CE968D3" w:rsidR="00F77B26" w:rsidRDefault="00F77B26" w:rsidP="00975C97">
      <w:pPr>
        <w:spacing w:after="0"/>
        <w:rPr>
          <w:rFonts w:ascii="Arial" w:hAnsi="Arial"/>
          <w:b/>
          <w:lang w:eastAsia="x-none"/>
        </w:rPr>
      </w:pPr>
    </w:p>
    <w:p w14:paraId="21675A0B" w14:textId="14F62759" w:rsidR="00F77B26" w:rsidRDefault="00F77B26" w:rsidP="00975C97">
      <w:pPr>
        <w:spacing w:after="0"/>
        <w:rPr>
          <w:rFonts w:ascii="Arial" w:hAnsi="Arial"/>
          <w:b/>
          <w:lang w:eastAsia="x-none"/>
        </w:rPr>
      </w:pPr>
    </w:p>
    <w:p w14:paraId="42504285" w14:textId="1C14C335" w:rsidR="00F77B26" w:rsidRDefault="00F77B26" w:rsidP="00975C97">
      <w:pPr>
        <w:spacing w:after="0"/>
        <w:rPr>
          <w:rFonts w:ascii="Arial" w:hAnsi="Arial"/>
          <w:b/>
          <w:lang w:eastAsia="x-none"/>
        </w:rPr>
      </w:pPr>
    </w:p>
    <w:p w14:paraId="63918864" w14:textId="612A50BF" w:rsidR="00F77B26" w:rsidRDefault="00F77B26" w:rsidP="00975C97">
      <w:pPr>
        <w:spacing w:after="0"/>
        <w:rPr>
          <w:rFonts w:ascii="Arial" w:hAnsi="Arial"/>
          <w:b/>
          <w:lang w:eastAsia="x-none"/>
        </w:rPr>
      </w:pPr>
    </w:p>
    <w:p w14:paraId="2F68A939" w14:textId="5D30B085" w:rsidR="00F77B26" w:rsidRDefault="00F77B26" w:rsidP="00975C97">
      <w:pPr>
        <w:spacing w:after="0"/>
        <w:rPr>
          <w:rFonts w:ascii="Arial" w:hAnsi="Arial"/>
          <w:b/>
          <w:lang w:eastAsia="x-none"/>
        </w:rPr>
      </w:pPr>
    </w:p>
    <w:p w14:paraId="2FF0BCBA" w14:textId="41850050" w:rsidR="00F77B26" w:rsidRDefault="00F77B26" w:rsidP="00975C97">
      <w:pPr>
        <w:spacing w:after="0"/>
        <w:rPr>
          <w:rFonts w:ascii="Arial" w:hAnsi="Arial"/>
          <w:b/>
          <w:lang w:eastAsia="x-none"/>
        </w:rPr>
      </w:pPr>
    </w:p>
    <w:p w14:paraId="2669E79D" w14:textId="47E730C0" w:rsidR="00F77B26" w:rsidRDefault="00F77B26" w:rsidP="00975C97">
      <w:pPr>
        <w:spacing w:after="0"/>
        <w:rPr>
          <w:rFonts w:ascii="Arial" w:hAnsi="Arial"/>
          <w:b/>
          <w:lang w:eastAsia="x-none"/>
        </w:rPr>
      </w:pPr>
    </w:p>
    <w:p w14:paraId="0B4610DE" w14:textId="1A01C355" w:rsidR="00F77B26" w:rsidRDefault="00F77B26" w:rsidP="00975C97">
      <w:pPr>
        <w:spacing w:after="0"/>
        <w:rPr>
          <w:rFonts w:ascii="Arial" w:hAnsi="Arial"/>
          <w:b/>
          <w:lang w:eastAsia="x-none"/>
        </w:rPr>
      </w:pPr>
    </w:p>
    <w:p w14:paraId="50AF4D93" w14:textId="703FD4FE" w:rsidR="00F77B26" w:rsidRDefault="00F77B26" w:rsidP="00975C97">
      <w:pPr>
        <w:spacing w:after="0"/>
        <w:rPr>
          <w:rFonts w:ascii="Arial" w:hAnsi="Arial"/>
          <w:b/>
          <w:lang w:eastAsia="x-none"/>
        </w:rPr>
      </w:pPr>
    </w:p>
    <w:p w14:paraId="5BDB173F" w14:textId="77777777" w:rsidR="00F77B26" w:rsidRPr="0001701A" w:rsidRDefault="00F77B26" w:rsidP="00975C97">
      <w:pPr>
        <w:spacing w:after="0"/>
        <w:rPr>
          <w:rFonts w:ascii="Arial" w:hAnsi="Arial"/>
          <w:b/>
          <w:lang w:eastAsia="x-none"/>
        </w:rPr>
      </w:pPr>
    </w:p>
    <w:p w14:paraId="4F9D57DE" w14:textId="77777777" w:rsidR="00975C97" w:rsidRPr="0001701A" w:rsidRDefault="00975C97" w:rsidP="00975C97">
      <w:pPr>
        <w:pStyle w:val="TH"/>
      </w:pPr>
      <w:r w:rsidRPr="0001701A">
        <w:t>Table A.2.2.8-2: Void</w:t>
      </w:r>
    </w:p>
    <w:p w14:paraId="6240AEB2" w14:textId="77777777" w:rsidR="00975C97" w:rsidRPr="0001701A" w:rsidRDefault="00975C97" w:rsidP="00975C97">
      <w:pPr>
        <w:pStyle w:val="TH"/>
      </w:pPr>
      <w:r w:rsidRPr="0001701A">
        <w:t>Table A.2.2.8-3: Void</w:t>
      </w:r>
    </w:p>
    <w:p w14:paraId="667AD4B4" w14:textId="77777777" w:rsidR="00975C97" w:rsidRPr="0001701A" w:rsidRDefault="00975C97" w:rsidP="00975C97"/>
    <w:p w14:paraId="113EE8C4" w14:textId="77777777" w:rsidR="00975C97" w:rsidRPr="0001701A" w:rsidRDefault="00975C97" w:rsidP="00975C97">
      <w:pPr>
        <w:pStyle w:val="Heading3"/>
      </w:pPr>
      <w:bookmarkStart w:id="26" w:name="_Toc27478683"/>
      <w:bookmarkStart w:id="27" w:name="_Toc36227397"/>
      <w:r w:rsidRPr="0001701A">
        <w:t>A.2.2.9</w:t>
      </w:r>
      <w:r w:rsidRPr="0001701A">
        <w:tab/>
        <w:t>CP-OFDM 256QAM</w:t>
      </w:r>
      <w:bookmarkEnd w:id="26"/>
      <w:bookmarkEnd w:id="27"/>
    </w:p>
    <w:p w14:paraId="357465D8" w14:textId="77777777" w:rsidR="00975C97" w:rsidRPr="0001701A" w:rsidRDefault="00975C97" w:rsidP="00975C97">
      <w:pPr>
        <w:pStyle w:val="TH"/>
      </w:pPr>
      <w:r w:rsidRPr="0001701A">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67B3A74"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73E39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1EFD732"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91F9F3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D2BB2C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077810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39D842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CE3456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EB331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B14316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0B7344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F5D39B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20979EB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7E575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9E9B7B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638CA4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50E5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5BF45AE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85113D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972B52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09BC2A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28655D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1697A0D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2018D5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58CF269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BB4F19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17A40605"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0A87A61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10FB83A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vAlign w:val="bottom"/>
          </w:tcPr>
          <w:p w14:paraId="1BF608C4"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vAlign w:val="bottom"/>
          </w:tcPr>
          <w:p w14:paraId="48BB070B" w14:textId="77777777" w:rsidR="006D0D8E" w:rsidRPr="0001701A" w:rsidRDefault="006D0D8E" w:rsidP="006D0D8E">
            <w:pPr>
              <w:pStyle w:val="TAC"/>
            </w:pPr>
            <w:r w:rsidRPr="0001701A">
              <w:t>704</w:t>
            </w:r>
          </w:p>
        </w:tc>
        <w:tc>
          <w:tcPr>
            <w:tcW w:w="1057" w:type="dxa"/>
            <w:tcBorders>
              <w:top w:val="nil"/>
              <w:left w:val="nil"/>
              <w:bottom w:val="single" w:sz="4" w:space="0" w:color="auto"/>
              <w:right w:val="single" w:sz="4" w:space="0" w:color="auto"/>
            </w:tcBorders>
            <w:shd w:val="clear" w:color="auto" w:fill="auto"/>
            <w:noWrap/>
            <w:vAlign w:val="bottom"/>
          </w:tcPr>
          <w:p w14:paraId="4A0A018B"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7CEA1572"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3B45C275"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7E41C8B5" w14:textId="77777777" w:rsidR="006D0D8E" w:rsidRPr="0001701A" w:rsidRDefault="006D0D8E" w:rsidP="006D0D8E">
            <w:pPr>
              <w:pStyle w:val="TAC"/>
            </w:pPr>
            <w:r w:rsidRPr="0001701A">
              <w:t>1056</w:t>
            </w:r>
          </w:p>
        </w:tc>
        <w:tc>
          <w:tcPr>
            <w:tcW w:w="1127" w:type="dxa"/>
            <w:tcBorders>
              <w:top w:val="nil"/>
              <w:left w:val="nil"/>
              <w:bottom w:val="single" w:sz="4" w:space="0" w:color="auto"/>
              <w:right w:val="single" w:sz="4" w:space="0" w:color="auto"/>
            </w:tcBorders>
            <w:shd w:val="clear" w:color="auto" w:fill="auto"/>
            <w:noWrap/>
            <w:vAlign w:val="bottom"/>
          </w:tcPr>
          <w:p w14:paraId="3CBDCF86" w14:textId="77777777" w:rsidR="006D0D8E" w:rsidRPr="0001701A" w:rsidRDefault="006D0D8E" w:rsidP="006D0D8E">
            <w:pPr>
              <w:pStyle w:val="TAC"/>
            </w:pPr>
            <w:r w:rsidRPr="0001701A">
              <w:t>132</w:t>
            </w:r>
          </w:p>
        </w:tc>
      </w:tr>
      <w:tr w:rsidR="006D0D8E" w:rsidRPr="0001701A" w14:paraId="53F4CA2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E09343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2242FDD" w14:textId="77777777" w:rsidR="006D0D8E" w:rsidRPr="0001701A" w:rsidRDefault="006D0D8E" w:rsidP="006D0D8E">
            <w:pPr>
              <w:pStyle w:val="TAC"/>
            </w:pPr>
            <w:r w:rsidRPr="0001701A">
              <w:t>5</w:t>
            </w:r>
          </w:p>
        </w:tc>
        <w:tc>
          <w:tcPr>
            <w:tcW w:w="967" w:type="dxa"/>
            <w:tcBorders>
              <w:top w:val="nil"/>
              <w:left w:val="nil"/>
              <w:bottom w:val="single" w:sz="4" w:space="0" w:color="auto"/>
              <w:right w:val="single" w:sz="4" w:space="0" w:color="auto"/>
            </w:tcBorders>
            <w:shd w:val="clear" w:color="auto" w:fill="auto"/>
            <w:noWrap/>
          </w:tcPr>
          <w:p w14:paraId="214D18FD"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25C46460"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7A4B6EC5"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AE568BD" w14:textId="77777777" w:rsidR="006D0D8E" w:rsidRPr="0001701A" w:rsidRDefault="006D0D8E" w:rsidP="006D0D8E">
            <w:pPr>
              <w:pStyle w:val="TAC"/>
            </w:pPr>
            <w:r w:rsidRPr="0001701A">
              <w:t>3496</w:t>
            </w:r>
          </w:p>
        </w:tc>
        <w:tc>
          <w:tcPr>
            <w:tcW w:w="1057" w:type="dxa"/>
            <w:tcBorders>
              <w:top w:val="nil"/>
              <w:left w:val="nil"/>
              <w:bottom w:val="single" w:sz="4" w:space="0" w:color="auto"/>
              <w:right w:val="single" w:sz="4" w:space="0" w:color="auto"/>
            </w:tcBorders>
            <w:shd w:val="clear" w:color="auto" w:fill="auto"/>
            <w:noWrap/>
          </w:tcPr>
          <w:p w14:paraId="0DEFE72A"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tcPr>
          <w:p w14:paraId="4783FB31"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tcPr>
          <w:p w14:paraId="2D4864D6"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tcPr>
          <w:p w14:paraId="4D513E02" w14:textId="77777777" w:rsidR="006D0D8E" w:rsidRPr="0001701A" w:rsidRDefault="006D0D8E" w:rsidP="006D0D8E">
            <w:pPr>
              <w:pStyle w:val="TAC"/>
            </w:pPr>
            <w:r w:rsidRPr="0001701A">
              <w:t>5280</w:t>
            </w:r>
          </w:p>
        </w:tc>
        <w:tc>
          <w:tcPr>
            <w:tcW w:w="1127" w:type="dxa"/>
            <w:tcBorders>
              <w:top w:val="nil"/>
              <w:left w:val="nil"/>
              <w:bottom w:val="single" w:sz="4" w:space="0" w:color="auto"/>
              <w:right w:val="single" w:sz="4" w:space="0" w:color="auto"/>
            </w:tcBorders>
            <w:shd w:val="clear" w:color="auto" w:fill="auto"/>
            <w:noWrap/>
          </w:tcPr>
          <w:p w14:paraId="40C4AB84" w14:textId="77777777" w:rsidR="006D0D8E" w:rsidRPr="0001701A" w:rsidRDefault="006D0D8E" w:rsidP="006D0D8E">
            <w:pPr>
              <w:pStyle w:val="TAC"/>
            </w:pPr>
            <w:r w:rsidRPr="0001701A">
              <w:t>660</w:t>
            </w:r>
          </w:p>
        </w:tc>
      </w:tr>
      <w:tr w:rsidR="006D0D8E" w:rsidRPr="0001701A" w14:paraId="6A7F050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0FC4D4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1A2C7F99" w14:textId="77777777" w:rsidR="006D0D8E" w:rsidRPr="0001701A" w:rsidRDefault="006D0D8E" w:rsidP="006D0D8E">
            <w:pPr>
              <w:pStyle w:val="TAC"/>
            </w:pPr>
            <w:r w:rsidRPr="0001701A">
              <w:t>9</w:t>
            </w:r>
          </w:p>
        </w:tc>
        <w:tc>
          <w:tcPr>
            <w:tcW w:w="967" w:type="dxa"/>
            <w:tcBorders>
              <w:top w:val="nil"/>
              <w:left w:val="nil"/>
              <w:bottom w:val="single" w:sz="4" w:space="0" w:color="auto"/>
              <w:right w:val="single" w:sz="4" w:space="0" w:color="auto"/>
            </w:tcBorders>
            <w:shd w:val="clear" w:color="auto" w:fill="auto"/>
            <w:noWrap/>
          </w:tcPr>
          <w:p w14:paraId="3827C110"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8264A4B"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1FFD0407"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48903FC8" w14:textId="77777777" w:rsidR="006D0D8E" w:rsidRPr="0001701A" w:rsidRDefault="006D0D8E" w:rsidP="006D0D8E">
            <w:pPr>
              <w:pStyle w:val="TAC"/>
            </w:pPr>
            <w:r w:rsidRPr="0001701A">
              <w:t>6272</w:t>
            </w:r>
          </w:p>
        </w:tc>
        <w:tc>
          <w:tcPr>
            <w:tcW w:w="1057" w:type="dxa"/>
            <w:tcBorders>
              <w:top w:val="nil"/>
              <w:left w:val="nil"/>
              <w:bottom w:val="single" w:sz="4" w:space="0" w:color="auto"/>
              <w:right w:val="single" w:sz="4" w:space="0" w:color="auto"/>
            </w:tcBorders>
            <w:shd w:val="clear" w:color="auto" w:fill="auto"/>
            <w:noWrap/>
          </w:tcPr>
          <w:p w14:paraId="60EBC12F"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F5F06A2"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B8E5789"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tcPr>
          <w:p w14:paraId="6EC0DEB6" w14:textId="77777777" w:rsidR="006D0D8E" w:rsidRPr="0001701A" w:rsidRDefault="006D0D8E" w:rsidP="006D0D8E">
            <w:pPr>
              <w:pStyle w:val="TAC"/>
            </w:pPr>
            <w:r w:rsidRPr="0001701A">
              <w:t>9504</w:t>
            </w:r>
          </w:p>
        </w:tc>
        <w:tc>
          <w:tcPr>
            <w:tcW w:w="1127" w:type="dxa"/>
            <w:tcBorders>
              <w:top w:val="nil"/>
              <w:left w:val="nil"/>
              <w:bottom w:val="single" w:sz="4" w:space="0" w:color="auto"/>
              <w:right w:val="single" w:sz="4" w:space="0" w:color="auto"/>
            </w:tcBorders>
            <w:shd w:val="clear" w:color="auto" w:fill="auto"/>
            <w:noWrap/>
          </w:tcPr>
          <w:p w14:paraId="782CD1F1" w14:textId="77777777" w:rsidR="006D0D8E" w:rsidRPr="0001701A" w:rsidRDefault="006D0D8E" w:rsidP="006D0D8E">
            <w:pPr>
              <w:pStyle w:val="TAC"/>
            </w:pPr>
            <w:r w:rsidRPr="0001701A">
              <w:t>1188</w:t>
            </w:r>
          </w:p>
        </w:tc>
      </w:tr>
      <w:tr w:rsidR="006D0D8E" w:rsidRPr="0001701A" w14:paraId="5458DAE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5F1E9B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4C9EEB97" w14:textId="77777777" w:rsidR="006D0D8E" w:rsidRPr="0001701A" w:rsidRDefault="006D0D8E" w:rsidP="006D0D8E">
            <w:pPr>
              <w:pStyle w:val="TAC"/>
            </w:pPr>
            <w:r w:rsidRPr="0001701A">
              <w:t>10</w:t>
            </w:r>
          </w:p>
        </w:tc>
        <w:tc>
          <w:tcPr>
            <w:tcW w:w="967" w:type="dxa"/>
            <w:tcBorders>
              <w:top w:val="nil"/>
              <w:left w:val="nil"/>
              <w:bottom w:val="single" w:sz="4" w:space="0" w:color="auto"/>
              <w:right w:val="single" w:sz="4" w:space="0" w:color="auto"/>
            </w:tcBorders>
            <w:shd w:val="clear" w:color="auto" w:fill="auto"/>
            <w:noWrap/>
          </w:tcPr>
          <w:p w14:paraId="07C0D3DB"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B8C1D6D"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1951A02A"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6B7A1C42" w14:textId="77777777" w:rsidR="006D0D8E" w:rsidRPr="0001701A" w:rsidRDefault="006D0D8E" w:rsidP="006D0D8E">
            <w:pPr>
              <w:pStyle w:val="TAC"/>
            </w:pPr>
            <w:r w:rsidRPr="0001701A">
              <w:t>7040</w:t>
            </w:r>
          </w:p>
        </w:tc>
        <w:tc>
          <w:tcPr>
            <w:tcW w:w="1057" w:type="dxa"/>
            <w:tcBorders>
              <w:top w:val="nil"/>
              <w:left w:val="nil"/>
              <w:bottom w:val="single" w:sz="4" w:space="0" w:color="auto"/>
              <w:right w:val="single" w:sz="4" w:space="0" w:color="auto"/>
            </w:tcBorders>
            <w:shd w:val="clear" w:color="auto" w:fill="auto"/>
            <w:noWrap/>
          </w:tcPr>
          <w:p w14:paraId="469B083D"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497D42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FB33E74"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tcPr>
          <w:p w14:paraId="6A6FB0E5" w14:textId="77777777" w:rsidR="006D0D8E" w:rsidRPr="0001701A" w:rsidRDefault="006D0D8E" w:rsidP="006D0D8E">
            <w:pPr>
              <w:pStyle w:val="TAC"/>
            </w:pPr>
            <w:r w:rsidRPr="0001701A">
              <w:t>10560</w:t>
            </w:r>
          </w:p>
        </w:tc>
        <w:tc>
          <w:tcPr>
            <w:tcW w:w="1127" w:type="dxa"/>
            <w:tcBorders>
              <w:top w:val="nil"/>
              <w:left w:val="nil"/>
              <w:bottom w:val="single" w:sz="4" w:space="0" w:color="auto"/>
              <w:right w:val="single" w:sz="4" w:space="0" w:color="auto"/>
            </w:tcBorders>
            <w:shd w:val="clear" w:color="auto" w:fill="auto"/>
            <w:noWrap/>
          </w:tcPr>
          <w:p w14:paraId="59E22957" w14:textId="77777777" w:rsidR="006D0D8E" w:rsidRPr="0001701A" w:rsidRDefault="006D0D8E" w:rsidP="006D0D8E">
            <w:pPr>
              <w:pStyle w:val="TAC"/>
            </w:pPr>
            <w:r w:rsidRPr="0001701A">
              <w:t>1320</w:t>
            </w:r>
          </w:p>
        </w:tc>
      </w:tr>
      <w:tr w:rsidR="00975C97" w:rsidRPr="0001701A" w14:paraId="6583E3E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3B0AC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BC6F7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967" w:type="dxa"/>
            <w:tcBorders>
              <w:top w:val="nil"/>
              <w:left w:val="nil"/>
              <w:bottom w:val="single" w:sz="4" w:space="0" w:color="auto"/>
              <w:right w:val="single" w:sz="4" w:space="0" w:color="auto"/>
            </w:tcBorders>
            <w:shd w:val="clear" w:color="auto" w:fill="auto"/>
            <w:noWrap/>
            <w:hideMark/>
          </w:tcPr>
          <w:p w14:paraId="7B1F25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4F498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689DF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5252FC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7680</w:t>
            </w:r>
          </w:p>
        </w:tc>
        <w:tc>
          <w:tcPr>
            <w:tcW w:w="1057" w:type="dxa"/>
            <w:tcBorders>
              <w:top w:val="nil"/>
              <w:left w:val="nil"/>
              <w:bottom w:val="single" w:sz="4" w:space="0" w:color="auto"/>
              <w:right w:val="single" w:sz="4" w:space="0" w:color="auto"/>
            </w:tcBorders>
            <w:shd w:val="clear" w:color="auto" w:fill="auto"/>
            <w:noWrap/>
            <w:hideMark/>
          </w:tcPr>
          <w:p w14:paraId="54A2C6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3B1E4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9A61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FA2CD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11616</w:t>
            </w:r>
          </w:p>
        </w:tc>
        <w:tc>
          <w:tcPr>
            <w:tcW w:w="1127" w:type="dxa"/>
            <w:tcBorders>
              <w:top w:val="nil"/>
              <w:left w:val="nil"/>
              <w:bottom w:val="single" w:sz="4" w:space="0" w:color="auto"/>
              <w:right w:val="single" w:sz="4" w:space="0" w:color="auto"/>
            </w:tcBorders>
            <w:shd w:val="clear" w:color="auto" w:fill="auto"/>
            <w:noWrap/>
            <w:hideMark/>
          </w:tcPr>
          <w:p w14:paraId="53AE6C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1452</w:t>
            </w:r>
          </w:p>
        </w:tc>
      </w:tr>
      <w:tr w:rsidR="006D0D8E" w:rsidRPr="0001701A" w14:paraId="2382D6A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7346B8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110F1A0E" w14:textId="77777777" w:rsidR="006D0D8E" w:rsidRPr="0001701A" w:rsidRDefault="006D0D8E" w:rsidP="006D0D8E">
            <w:pPr>
              <w:pStyle w:val="TAC"/>
            </w:pPr>
            <w:r w:rsidRPr="0001701A">
              <w:t>12</w:t>
            </w:r>
          </w:p>
        </w:tc>
        <w:tc>
          <w:tcPr>
            <w:tcW w:w="967" w:type="dxa"/>
            <w:tcBorders>
              <w:top w:val="nil"/>
              <w:left w:val="nil"/>
              <w:bottom w:val="single" w:sz="4" w:space="0" w:color="auto"/>
              <w:right w:val="single" w:sz="4" w:space="0" w:color="auto"/>
            </w:tcBorders>
            <w:shd w:val="clear" w:color="auto" w:fill="auto"/>
            <w:noWrap/>
          </w:tcPr>
          <w:p w14:paraId="0B673B0B"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1250D211"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1978B13"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6DBF3AE1" w14:textId="77777777" w:rsidR="006D0D8E" w:rsidRPr="0001701A" w:rsidRDefault="006D0D8E" w:rsidP="006D0D8E">
            <w:pPr>
              <w:pStyle w:val="TAC"/>
            </w:pPr>
            <w:r w:rsidRPr="0001701A">
              <w:t>8456</w:t>
            </w:r>
          </w:p>
        </w:tc>
        <w:tc>
          <w:tcPr>
            <w:tcW w:w="1057" w:type="dxa"/>
            <w:tcBorders>
              <w:top w:val="nil"/>
              <w:left w:val="nil"/>
              <w:bottom w:val="single" w:sz="4" w:space="0" w:color="auto"/>
              <w:right w:val="single" w:sz="4" w:space="0" w:color="auto"/>
            </w:tcBorders>
            <w:shd w:val="clear" w:color="auto" w:fill="auto"/>
            <w:noWrap/>
          </w:tcPr>
          <w:p w14:paraId="5C42C7EB"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8FC57B8"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53BDDD0C"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35D5FFD5" w14:textId="77777777" w:rsidR="006D0D8E" w:rsidRPr="0001701A" w:rsidRDefault="006D0D8E" w:rsidP="006D0D8E">
            <w:pPr>
              <w:pStyle w:val="TAC"/>
            </w:pPr>
            <w:r w:rsidRPr="0001701A">
              <w:t>12672</w:t>
            </w:r>
          </w:p>
        </w:tc>
        <w:tc>
          <w:tcPr>
            <w:tcW w:w="1127" w:type="dxa"/>
            <w:tcBorders>
              <w:top w:val="nil"/>
              <w:left w:val="nil"/>
              <w:bottom w:val="single" w:sz="4" w:space="0" w:color="auto"/>
              <w:right w:val="single" w:sz="4" w:space="0" w:color="auto"/>
            </w:tcBorders>
            <w:shd w:val="clear" w:color="auto" w:fill="auto"/>
            <w:noWrap/>
          </w:tcPr>
          <w:p w14:paraId="6DC46C7D" w14:textId="77777777" w:rsidR="006D0D8E" w:rsidRPr="0001701A" w:rsidRDefault="006D0D8E" w:rsidP="006D0D8E">
            <w:pPr>
              <w:pStyle w:val="TAC"/>
            </w:pPr>
            <w:r w:rsidRPr="0001701A">
              <w:t>1584</w:t>
            </w:r>
          </w:p>
        </w:tc>
      </w:tr>
      <w:tr w:rsidR="006D0D8E" w:rsidRPr="0001701A" w14:paraId="4EBE13A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D714CA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2E97C020" w14:textId="77777777" w:rsidR="006D0D8E" w:rsidRPr="0001701A" w:rsidRDefault="006D0D8E" w:rsidP="006D0D8E">
            <w:pPr>
              <w:pStyle w:val="TAC"/>
            </w:pPr>
            <w:r w:rsidRPr="0001701A">
              <w:t>13</w:t>
            </w:r>
          </w:p>
        </w:tc>
        <w:tc>
          <w:tcPr>
            <w:tcW w:w="967" w:type="dxa"/>
            <w:tcBorders>
              <w:top w:val="nil"/>
              <w:left w:val="nil"/>
              <w:bottom w:val="single" w:sz="4" w:space="0" w:color="auto"/>
              <w:right w:val="single" w:sz="4" w:space="0" w:color="auto"/>
            </w:tcBorders>
            <w:shd w:val="clear" w:color="auto" w:fill="auto"/>
            <w:noWrap/>
          </w:tcPr>
          <w:p w14:paraId="0EB24A7E"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8E0867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89329AC"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0B265EF" w14:textId="77777777" w:rsidR="006D0D8E" w:rsidRPr="0001701A" w:rsidRDefault="006D0D8E" w:rsidP="006D0D8E">
            <w:pPr>
              <w:pStyle w:val="TAC"/>
            </w:pPr>
            <w:r w:rsidRPr="0001701A">
              <w:t>9224</w:t>
            </w:r>
          </w:p>
        </w:tc>
        <w:tc>
          <w:tcPr>
            <w:tcW w:w="1057" w:type="dxa"/>
            <w:tcBorders>
              <w:top w:val="nil"/>
              <w:left w:val="nil"/>
              <w:bottom w:val="single" w:sz="4" w:space="0" w:color="auto"/>
              <w:right w:val="single" w:sz="4" w:space="0" w:color="auto"/>
            </w:tcBorders>
            <w:shd w:val="clear" w:color="auto" w:fill="auto"/>
            <w:noWrap/>
          </w:tcPr>
          <w:p w14:paraId="26FD2903"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591B31DA"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3546944"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58570CD9" w14:textId="77777777" w:rsidR="006D0D8E" w:rsidRPr="0001701A" w:rsidRDefault="006D0D8E" w:rsidP="006D0D8E">
            <w:pPr>
              <w:pStyle w:val="TAC"/>
            </w:pPr>
            <w:r w:rsidRPr="0001701A">
              <w:t>13728</w:t>
            </w:r>
          </w:p>
        </w:tc>
        <w:tc>
          <w:tcPr>
            <w:tcW w:w="1127" w:type="dxa"/>
            <w:tcBorders>
              <w:top w:val="nil"/>
              <w:left w:val="nil"/>
              <w:bottom w:val="single" w:sz="4" w:space="0" w:color="auto"/>
              <w:right w:val="single" w:sz="4" w:space="0" w:color="auto"/>
            </w:tcBorders>
            <w:shd w:val="clear" w:color="auto" w:fill="auto"/>
            <w:noWrap/>
          </w:tcPr>
          <w:p w14:paraId="1E94D50D" w14:textId="77777777" w:rsidR="006D0D8E" w:rsidRPr="0001701A" w:rsidRDefault="006D0D8E" w:rsidP="006D0D8E">
            <w:pPr>
              <w:pStyle w:val="TAC"/>
            </w:pPr>
            <w:r w:rsidRPr="0001701A">
              <w:t>1716</w:t>
            </w:r>
          </w:p>
        </w:tc>
      </w:tr>
      <w:tr w:rsidR="006D0D8E" w:rsidRPr="0001701A" w14:paraId="390A534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D042BB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540E84C4" w14:textId="77777777" w:rsidR="006D0D8E" w:rsidRPr="0001701A" w:rsidRDefault="006D0D8E" w:rsidP="006D0D8E">
            <w:pPr>
              <w:pStyle w:val="TAC"/>
            </w:pPr>
            <w:r w:rsidRPr="0001701A">
              <w:t>15</w:t>
            </w:r>
          </w:p>
        </w:tc>
        <w:tc>
          <w:tcPr>
            <w:tcW w:w="967" w:type="dxa"/>
            <w:tcBorders>
              <w:top w:val="nil"/>
              <w:left w:val="nil"/>
              <w:bottom w:val="single" w:sz="4" w:space="0" w:color="auto"/>
              <w:right w:val="single" w:sz="4" w:space="0" w:color="auto"/>
            </w:tcBorders>
            <w:shd w:val="clear" w:color="auto" w:fill="auto"/>
            <w:noWrap/>
          </w:tcPr>
          <w:p w14:paraId="4C083954"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728C3B7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8D1DF95"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67B1624" w14:textId="77777777" w:rsidR="006D0D8E" w:rsidRPr="0001701A" w:rsidRDefault="006D0D8E" w:rsidP="006D0D8E">
            <w:pPr>
              <w:pStyle w:val="TAC"/>
            </w:pPr>
            <w:r w:rsidRPr="0001701A">
              <w:t>10504</w:t>
            </w:r>
          </w:p>
        </w:tc>
        <w:tc>
          <w:tcPr>
            <w:tcW w:w="1057" w:type="dxa"/>
            <w:tcBorders>
              <w:top w:val="nil"/>
              <w:left w:val="nil"/>
              <w:bottom w:val="single" w:sz="4" w:space="0" w:color="auto"/>
              <w:right w:val="single" w:sz="4" w:space="0" w:color="auto"/>
            </w:tcBorders>
            <w:shd w:val="clear" w:color="auto" w:fill="auto"/>
            <w:noWrap/>
          </w:tcPr>
          <w:p w14:paraId="6B0D5A10"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7A4502B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4486C7EE"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01B0C304" w14:textId="77777777" w:rsidR="006D0D8E" w:rsidRPr="0001701A" w:rsidRDefault="006D0D8E" w:rsidP="006D0D8E">
            <w:pPr>
              <w:pStyle w:val="TAC"/>
            </w:pPr>
            <w:r w:rsidRPr="0001701A">
              <w:t>15840</w:t>
            </w:r>
          </w:p>
        </w:tc>
        <w:tc>
          <w:tcPr>
            <w:tcW w:w="1127" w:type="dxa"/>
            <w:tcBorders>
              <w:top w:val="nil"/>
              <w:left w:val="nil"/>
              <w:bottom w:val="single" w:sz="4" w:space="0" w:color="auto"/>
              <w:right w:val="single" w:sz="4" w:space="0" w:color="auto"/>
            </w:tcBorders>
            <w:shd w:val="clear" w:color="auto" w:fill="auto"/>
            <w:noWrap/>
          </w:tcPr>
          <w:p w14:paraId="753623DA" w14:textId="77777777" w:rsidR="006D0D8E" w:rsidRPr="0001701A" w:rsidRDefault="006D0D8E" w:rsidP="006D0D8E">
            <w:pPr>
              <w:pStyle w:val="TAC"/>
            </w:pPr>
            <w:r w:rsidRPr="0001701A">
              <w:t>1980</w:t>
            </w:r>
          </w:p>
        </w:tc>
      </w:tr>
      <w:tr w:rsidR="00975C97" w:rsidRPr="0001701A" w14:paraId="10E5C8D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FC9EFA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0FAB2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C9ECF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8AB2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B00B5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5458E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12552</w:t>
            </w:r>
          </w:p>
        </w:tc>
        <w:tc>
          <w:tcPr>
            <w:tcW w:w="1057" w:type="dxa"/>
            <w:tcBorders>
              <w:top w:val="nil"/>
              <w:left w:val="nil"/>
              <w:bottom w:val="single" w:sz="4" w:space="0" w:color="auto"/>
              <w:right w:val="single" w:sz="4" w:space="0" w:color="auto"/>
            </w:tcBorders>
            <w:shd w:val="clear" w:color="auto" w:fill="auto"/>
            <w:noWrap/>
            <w:hideMark/>
          </w:tcPr>
          <w:p w14:paraId="286C2B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C77E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83A88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89BBA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hideMark/>
          </w:tcPr>
          <w:p w14:paraId="095B5C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6D0D8E" w:rsidRPr="0001701A" w14:paraId="609E23A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222E32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F724DAD" w14:textId="77777777" w:rsidR="006D0D8E" w:rsidRPr="0001701A" w:rsidRDefault="006D0D8E" w:rsidP="006D0D8E">
            <w:pPr>
              <w:pStyle w:val="TAC"/>
            </w:pPr>
            <w:r w:rsidRPr="0001701A">
              <w:t>19</w:t>
            </w:r>
          </w:p>
        </w:tc>
        <w:tc>
          <w:tcPr>
            <w:tcW w:w="967" w:type="dxa"/>
            <w:tcBorders>
              <w:top w:val="nil"/>
              <w:left w:val="nil"/>
              <w:bottom w:val="single" w:sz="4" w:space="0" w:color="auto"/>
              <w:right w:val="single" w:sz="4" w:space="0" w:color="auto"/>
            </w:tcBorders>
            <w:shd w:val="clear" w:color="auto" w:fill="auto"/>
            <w:noWrap/>
          </w:tcPr>
          <w:p w14:paraId="0F1ACA41"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11CDE261"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227250A6"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68CA6A1" w14:textId="77777777" w:rsidR="006D0D8E" w:rsidRPr="0001701A" w:rsidRDefault="006D0D8E" w:rsidP="006D0D8E">
            <w:pPr>
              <w:pStyle w:val="TAC"/>
            </w:pPr>
            <w:r w:rsidRPr="0001701A">
              <w:t>13320</w:t>
            </w:r>
          </w:p>
        </w:tc>
        <w:tc>
          <w:tcPr>
            <w:tcW w:w="1057" w:type="dxa"/>
            <w:tcBorders>
              <w:top w:val="nil"/>
              <w:left w:val="nil"/>
              <w:bottom w:val="single" w:sz="4" w:space="0" w:color="auto"/>
              <w:right w:val="single" w:sz="4" w:space="0" w:color="auto"/>
            </w:tcBorders>
            <w:shd w:val="clear" w:color="auto" w:fill="auto"/>
            <w:noWrap/>
          </w:tcPr>
          <w:p w14:paraId="2CE13C6A"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57D784C0"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20C9637"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37EB7500" w14:textId="77777777" w:rsidR="006D0D8E" w:rsidRPr="0001701A" w:rsidRDefault="006D0D8E" w:rsidP="006D0D8E">
            <w:pPr>
              <w:pStyle w:val="TAC"/>
            </w:pPr>
            <w:r w:rsidRPr="0001701A">
              <w:t>20064</w:t>
            </w:r>
          </w:p>
        </w:tc>
        <w:tc>
          <w:tcPr>
            <w:tcW w:w="1127" w:type="dxa"/>
            <w:tcBorders>
              <w:top w:val="nil"/>
              <w:left w:val="nil"/>
              <w:bottom w:val="single" w:sz="4" w:space="0" w:color="auto"/>
              <w:right w:val="single" w:sz="4" w:space="0" w:color="auto"/>
            </w:tcBorders>
            <w:shd w:val="clear" w:color="auto" w:fill="auto"/>
            <w:noWrap/>
          </w:tcPr>
          <w:p w14:paraId="5EF4639B" w14:textId="77777777" w:rsidR="006D0D8E" w:rsidRPr="0001701A" w:rsidRDefault="006D0D8E" w:rsidP="006D0D8E">
            <w:pPr>
              <w:pStyle w:val="TAC"/>
            </w:pPr>
            <w:r w:rsidRPr="0001701A">
              <w:t>2508</w:t>
            </w:r>
          </w:p>
        </w:tc>
      </w:tr>
      <w:tr w:rsidR="00975C97" w:rsidRPr="0001701A" w14:paraId="3C437C1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A55B8B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9C26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728033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B3A65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4A4A59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15B78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c>
          <w:tcPr>
            <w:tcW w:w="1057" w:type="dxa"/>
            <w:tcBorders>
              <w:top w:val="nil"/>
              <w:left w:val="nil"/>
              <w:bottom w:val="single" w:sz="4" w:space="0" w:color="auto"/>
              <w:right w:val="single" w:sz="4" w:space="0" w:color="auto"/>
            </w:tcBorders>
            <w:shd w:val="clear" w:color="auto" w:fill="auto"/>
            <w:noWrap/>
            <w:hideMark/>
          </w:tcPr>
          <w:p w14:paraId="4D1B68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F857F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F771D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07A206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25344</w:t>
            </w:r>
          </w:p>
        </w:tc>
        <w:tc>
          <w:tcPr>
            <w:tcW w:w="1127" w:type="dxa"/>
            <w:tcBorders>
              <w:top w:val="nil"/>
              <w:left w:val="nil"/>
              <w:bottom w:val="single" w:sz="4" w:space="0" w:color="auto"/>
              <w:right w:val="single" w:sz="4" w:space="0" w:color="auto"/>
            </w:tcBorders>
            <w:shd w:val="clear" w:color="auto" w:fill="auto"/>
            <w:noWrap/>
            <w:hideMark/>
          </w:tcPr>
          <w:p w14:paraId="6DE66F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4B6CB14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3FB81E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2B339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0B9B6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800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B2E5A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C46DA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17424</w:t>
            </w:r>
          </w:p>
        </w:tc>
        <w:tc>
          <w:tcPr>
            <w:tcW w:w="1057" w:type="dxa"/>
            <w:tcBorders>
              <w:top w:val="nil"/>
              <w:left w:val="nil"/>
              <w:bottom w:val="single" w:sz="4" w:space="0" w:color="auto"/>
              <w:right w:val="single" w:sz="4" w:space="0" w:color="auto"/>
            </w:tcBorders>
            <w:shd w:val="clear" w:color="auto" w:fill="auto"/>
            <w:noWrap/>
            <w:hideMark/>
          </w:tcPr>
          <w:p w14:paraId="35478B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4BAF7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3B326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6AC8B5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30E48F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6D0D8E" w:rsidRPr="0001701A" w14:paraId="5BFA10B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4250AE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2C1F3514" w14:textId="77777777" w:rsidR="006D0D8E" w:rsidRPr="0001701A" w:rsidRDefault="006D0D8E" w:rsidP="006D0D8E">
            <w:pPr>
              <w:pStyle w:val="TAC"/>
            </w:pPr>
            <w:r w:rsidRPr="0001701A">
              <w:t>26</w:t>
            </w:r>
          </w:p>
        </w:tc>
        <w:tc>
          <w:tcPr>
            <w:tcW w:w="967" w:type="dxa"/>
            <w:tcBorders>
              <w:top w:val="nil"/>
              <w:left w:val="nil"/>
              <w:bottom w:val="single" w:sz="4" w:space="0" w:color="auto"/>
              <w:right w:val="single" w:sz="4" w:space="0" w:color="auto"/>
            </w:tcBorders>
            <w:shd w:val="clear" w:color="auto" w:fill="auto"/>
            <w:noWrap/>
          </w:tcPr>
          <w:p w14:paraId="444403D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05495E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807218C"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549EC9E8" w14:textId="77777777" w:rsidR="006D0D8E" w:rsidRPr="0001701A" w:rsidRDefault="006D0D8E" w:rsidP="006D0D8E">
            <w:pPr>
              <w:pStyle w:val="TAC"/>
            </w:pPr>
            <w:r w:rsidRPr="0001701A">
              <w:t>18432</w:t>
            </w:r>
          </w:p>
        </w:tc>
        <w:tc>
          <w:tcPr>
            <w:tcW w:w="1057" w:type="dxa"/>
            <w:tcBorders>
              <w:top w:val="nil"/>
              <w:left w:val="nil"/>
              <w:bottom w:val="single" w:sz="4" w:space="0" w:color="auto"/>
              <w:right w:val="single" w:sz="4" w:space="0" w:color="auto"/>
            </w:tcBorders>
            <w:shd w:val="clear" w:color="auto" w:fill="auto"/>
            <w:noWrap/>
          </w:tcPr>
          <w:p w14:paraId="6AB4AD88"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30723BF5"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29730204"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tcPr>
          <w:p w14:paraId="3C212F64" w14:textId="77777777" w:rsidR="006D0D8E" w:rsidRPr="0001701A" w:rsidRDefault="006D0D8E" w:rsidP="006D0D8E">
            <w:pPr>
              <w:pStyle w:val="TAC"/>
            </w:pPr>
            <w:r w:rsidRPr="0001701A">
              <w:t>27456</w:t>
            </w:r>
          </w:p>
        </w:tc>
        <w:tc>
          <w:tcPr>
            <w:tcW w:w="1127" w:type="dxa"/>
            <w:tcBorders>
              <w:top w:val="nil"/>
              <w:left w:val="nil"/>
              <w:bottom w:val="single" w:sz="4" w:space="0" w:color="auto"/>
              <w:right w:val="single" w:sz="4" w:space="0" w:color="auto"/>
            </w:tcBorders>
            <w:shd w:val="clear" w:color="auto" w:fill="auto"/>
            <w:noWrap/>
          </w:tcPr>
          <w:p w14:paraId="6023E44C" w14:textId="77777777" w:rsidR="006D0D8E" w:rsidRPr="0001701A" w:rsidRDefault="006D0D8E" w:rsidP="006D0D8E">
            <w:pPr>
              <w:pStyle w:val="TAC"/>
            </w:pPr>
            <w:r w:rsidRPr="0001701A">
              <w:t>3432</w:t>
            </w:r>
          </w:p>
        </w:tc>
      </w:tr>
      <w:tr w:rsidR="00975C97" w:rsidRPr="0001701A" w14:paraId="752FBEE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3D94DB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287B2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w:t>
            </w:r>
          </w:p>
        </w:tc>
        <w:tc>
          <w:tcPr>
            <w:tcW w:w="967" w:type="dxa"/>
            <w:tcBorders>
              <w:top w:val="nil"/>
              <w:left w:val="nil"/>
              <w:bottom w:val="single" w:sz="4" w:space="0" w:color="auto"/>
              <w:right w:val="single" w:sz="4" w:space="0" w:color="auto"/>
            </w:tcBorders>
            <w:shd w:val="clear" w:color="auto" w:fill="auto"/>
            <w:noWrap/>
            <w:hideMark/>
          </w:tcPr>
          <w:p w14:paraId="0AC8B8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547E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18F7E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901D7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22032</w:t>
            </w:r>
          </w:p>
        </w:tc>
        <w:tc>
          <w:tcPr>
            <w:tcW w:w="1057" w:type="dxa"/>
            <w:tcBorders>
              <w:top w:val="nil"/>
              <w:left w:val="nil"/>
              <w:bottom w:val="single" w:sz="4" w:space="0" w:color="auto"/>
              <w:right w:val="single" w:sz="4" w:space="0" w:color="auto"/>
            </w:tcBorders>
            <w:shd w:val="clear" w:color="auto" w:fill="auto"/>
            <w:noWrap/>
            <w:hideMark/>
          </w:tcPr>
          <w:p w14:paraId="06C630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C42C3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86183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3FF7F9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32736</w:t>
            </w:r>
          </w:p>
        </w:tc>
        <w:tc>
          <w:tcPr>
            <w:tcW w:w="1127" w:type="dxa"/>
            <w:tcBorders>
              <w:top w:val="nil"/>
              <w:left w:val="nil"/>
              <w:bottom w:val="single" w:sz="4" w:space="0" w:color="auto"/>
              <w:right w:val="single" w:sz="4" w:space="0" w:color="auto"/>
            </w:tcBorders>
            <w:shd w:val="clear" w:color="auto" w:fill="auto"/>
            <w:noWrap/>
            <w:hideMark/>
          </w:tcPr>
          <w:p w14:paraId="272298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4092</w:t>
            </w:r>
          </w:p>
        </w:tc>
      </w:tr>
      <w:tr w:rsidR="006D0D8E" w:rsidRPr="0001701A" w14:paraId="7AB9D98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EE2FDE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532D517" w14:textId="77777777" w:rsidR="006D0D8E" w:rsidRPr="0001701A" w:rsidRDefault="006D0D8E" w:rsidP="006D0D8E">
            <w:pPr>
              <w:pStyle w:val="TAC"/>
            </w:pPr>
            <w:r w:rsidRPr="0001701A">
              <w:t>33</w:t>
            </w:r>
          </w:p>
        </w:tc>
        <w:tc>
          <w:tcPr>
            <w:tcW w:w="967" w:type="dxa"/>
            <w:tcBorders>
              <w:top w:val="nil"/>
              <w:left w:val="nil"/>
              <w:bottom w:val="single" w:sz="4" w:space="0" w:color="auto"/>
              <w:right w:val="single" w:sz="4" w:space="0" w:color="auto"/>
            </w:tcBorders>
            <w:shd w:val="clear" w:color="auto" w:fill="auto"/>
            <w:noWrap/>
          </w:tcPr>
          <w:p w14:paraId="6A25B549"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43A89ADE"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364A1F53"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54A08379" w14:textId="77777777" w:rsidR="006D0D8E" w:rsidRPr="0001701A" w:rsidRDefault="006D0D8E" w:rsidP="006D0D8E">
            <w:pPr>
              <w:pStyle w:val="TAC"/>
            </w:pPr>
            <w:r w:rsidRPr="0001701A">
              <w:t>23040</w:t>
            </w:r>
          </w:p>
        </w:tc>
        <w:tc>
          <w:tcPr>
            <w:tcW w:w="1057" w:type="dxa"/>
            <w:tcBorders>
              <w:top w:val="nil"/>
              <w:left w:val="nil"/>
              <w:bottom w:val="single" w:sz="4" w:space="0" w:color="auto"/>
              <w:right w:val="single" w:sz="4" w:space="0" w:color="auto"/>
            </w:tcBorders>
            <w:shd w:val="clear" w:color="auto" w:fill="auto"/>
            <w:noWrap/>
          </w:tcPr>
          <w:p w14:paraId="2CE0AE5F"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28E3E31"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5F4A2CF"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tcPr>
          <w:p w14:paraId="7516C433" w14:textId="77777777" w:rsidR="006D0D8E" w:rsidRPr="0001701A" w:rsidRDefault="006D0D8E" w:rsidP="006D0D8E">
            <w:pPr>
              <w:pStyle w:val="TAC"/>
            </w:pPr>
            <w:r w:rsidRPr="0001701A">
              <w:t>34848</w:t>
            </w:r>
          </w:p>
        </w:tc>
        <w:tc>
          <w:tcPr>
            <w:tcW w:w="1127" w:type="dxa"/>
            <w:tcBorders>
              <w:top w:val="nil"/>
              <w:left w:val="nil"/>
              <w:bottom w:val="single" w:sz="4" w:space="0" w:color="auto"/>
              <w:right w:val="single" w:sz="4" w:space="0" w:color="auto"/>
            </w:tcBorders>
            <w:shd w:val="clear" w:color="auto" w:fill="auto"/>
            <w:noWrap/>
          </w:tcPr>
          <w:p w14:paraId="0571D30A" w14:textId="77777777" w:rsidR="006D0D8E" w:rsidRPr="0001701A" w:rsidRDefault="006D0D8E" w:rsidP="006D0D8E">
            <w:pPr>
              <w:pStyle w:val="TAC"/>
            </w:pPr>
            <w:r w:rsidRPr="0001701A">
              <w:t>4356</w:t>
            </w:r>
          </w:p>
        </w:tc>
      </w:tr>
      <w:tr w:rsidR="00975C97" w:rsidRPr="0001701A" w14:paraId="17FA7A6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3BA924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789C3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38</w:t>
            </w:r>
          </w:p>
        </w:tc>
        <w:tc>
          <w:tcPr>
            <w:tcW w:w="967" w:type="dxa"/>
            <w:tcBorders>
              <w:top w:val="nil"/>
              <w:left w:val="nil"/>
              <w:bottom w:val="single" w:sz="4" w:space="0" w:color="auto"/>
              <w:right w:val="single" w:sz="4" w:space="0" w:color="auto"/>
            </w:tcBorders>
            <w:shd w:val="clear" w:color="auto" w:fill="auto"/>
            <w:noWrap/>
            <w:hideMark/>
          </w:tcPr>
          <w:p w14:paraId="2B2275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0F93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448ADF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EA66A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26632</w:t>
            </w:r>
          </w:p>
        </w:tc>
        <w:tc>
          <w:tcPr>
            <w:tcW w:w="1057" w:type="dxa"/>
            <w:tcBorders>
              <w:top w:val="nil"/>
              <w:left w:val="nil"/>
              <w:bottom w:val="single" w:sz="4" w:space="0" w:color="auto"/>
              <w:right w:val="single" w:sz="4" w:space="0" w:color="auto"/>
            </w:tcBorders>
            <w:shd w:val="clear" w:color="auto" w:fill="auto"/>
            <w:noWrap/>
            <w:hideMark/>
          </w:tcPr>
          <w:p w14:paraId="7156CA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AC53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2F93C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hideMark/>
          </w:tcPr>
          <w:p w14:paraId="3EA362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40128</w:t>
            </w:r>
          </w:p>
        </w:tc>
        <w:tc>
          <w:tcPr>
            <w:tcW w:w="1127" w:type="dxa"/>
            <w:tcBorders>
              <w:top w:val="nil"/>
              <w:left w:val="nil"/>
              <w:bottom w:val="single" w:sz="4" w:space="0" w:color="auto"/>
              <w:right w:val="single" w:sz="4" w:space="0" w:color="auto"/>
            </w:tcBorders>
            <w:shd w:val="clear" w:color="auto" w:fill="auto"/>
            <w:noWrap/>
            <w:hideMark/>
          </w:tcPr>
          <w:p w14:paraId="1CF5AC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5016</w:t>
            </w:r>
          </w:p>
        </w:tc>
      </w:tr>
      <w:tr w:rsidR="006D0D8E" w:rsidRPr="0001701A" w14:paraId="2CB7FFE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F9D336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CCA27B2" w14:textId="77777777" w:rsidR="006D0D8E" w:rsidRPr="0001701A" w:rsidRDefault="006D0D8E" w:rsidP="006D0D8E">
            <w:pPr>
              <w:pStyle w:val="TAC"/>
            </w:pPr>
            <w:r w:rsidRPr="0001701A">
              <w:t>39</w:t>
            </w:r>
          </w:p>
        </w:tc>
        <w:tc>
          <w:tcPr>
            <w:tcW w:w="967" w:type="dxa"/>
            <w:tcBorders>
              <w:top w:val="nil"/>
              <w:left w:val="nil"/>
              <w:bottom w:val="single" w:sz="4" w:space="0" w:color="auto"/>
              <w:right w:val="single" w:sz="4" w:space="0" w:color="auto"/>
            </w:tcBorders>
            <w:shd w:val="clear" w:color="auto" w:fill="auto"/>
            <w:noWrap/>
          </w:tcPr>
          <w:p w14:paraId="2261CEB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1D44812D"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681C5963"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229E1417" w14:textId="77777777" w:rsidR="006D0D8E" w:rsidRPr="0001701A" w:rsidRDefault="006D0D8E" w:rsidP="006D0D8E">
            <w:pPr>
              <w:pStyle w:val="TAC"/>
            </w:pPr>
            <w:r w:rsidRPr="0001701A">
              <w:t>27656</w:t>
            </w:r>
          </w:p>
        </w:tc>
        <w:tc>
          <w:tcPr>
            <w:tcW w:w="1057" w:type="dxa"/>
            <w:tcBorders>
              <w:top w:val="nil"/>
              <w:left w:val="nil"/>
              <w:bottom w:val="single" w:sz="4" w:space="0" w:color="auto"/>
              <w:right w:val="single" w:sz="4" w:space="0" w:color="auto"/>
            </w:tcBorders>
            <w:shd w:val="clear" w:color="auto" w:fill="auto"/>
            <w:noWrap/>
          </w:tcPr>
          <w:p w14:paraId="25758A21"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2940CA50"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359E2CFD"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tcPr>
          <w:p w14:paraId="1030BC28" w14:textId="77777777" w:rsidR="006D0D8E" w:rsidRPr="0001701A" w:rsidRDefault="006D0D8E" w:rsidP="006D0D8E">
            <w:pPr>
              <w:pStyle w:val="TAC"/>
            </w:pPr>
            <w:r w:rsidRPr="0001701A">
              <w:t>41184</w:t>
            </w:r>
          </w:p>
        </w:tc>
        <w:tc>
          <w:tcPr>
            <w:tcW w:w="1127" w:type="dxa"/>
            <w:tcBorders>
              <w:top w:val="nil"/>
              <w:left w:val="nil"/>
              <w:bottom w:val="single" w:sz="4" w:space="0" w:color="auto"/>
              <w:right w:val="single" w:sz="4" w:space="0" w:color="auto"/>
            </w:tcBorders>
            <w:shd w:val="clear" w:color="auto" w:fill="auto"/>
            <w:noWrap/>
          </w:tcPr>
          <w:p w14:paraId="38AF00A1" w14:textId="77777777" w:rsidR="006D0D8E" w:rsidRPr="0001701A" w:rsidRDefault="006D0D8E" w:rsidP="006D0D8E">
            <w:pPr>
              <w:pStyle w:val="TAC"/>
            </w:pPr>
            <w:r w:rsidRPr="0001701A">
              <w:t>5148</w:t>
            </w:r>
          </w:p>
        </w:tc>
      </w:tr>
      <w:tr w:rsidR="006D0D8E" w:rsidRPr="0001701A" w14:paraId="2F664DF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9DFF09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0F1EB8BD" w14:textId="77777777" w:rsidR="006D0D8E" w:rsidRPr="0001701A" w:rsidRDefault="006D0D8E" w:rsidP="006D0D8E">
            <w:pPr>
              <w:pStyle w:val="TAC"/>
            </w:pPr>
            <w:r w:rsidRPr="0001701A">
              <w:t>47</w:t>
            </w:r>
          </w:p>
        </w:tc>
        <w:tc>
          <w:tcPr>
            <w:tcW w:w="967" w:type="dxa"/>
            <w:tcBorders>
              <w:top w:val="nil"/>
              <w:left w:val="nil"/>
              <w:bottom w:val="single" w:sz="4" w:space="0" w:color="auto"/>
              <w:right w:val="single" w:sz="4" w:space="0" w:color="auto"/>
            </w:tcBorders>
            <w:shd w:val="clear" w:color="auto" w:fill="auto"/>
            <w:noWrap/>
          </w:tcPr>
          <w:p w14:paraId="28A1EE3F"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73DBA94"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62BBBD9"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6D245E2" w14:textId="77777777" w:rsidR="006D0D8E" w:rsidRPr="0001701A" w:rsidRDefault="006D0D8E" w:rsidP="006D0D8E">
            <w:pPr>
              <w:pStyle w:val="TAC"/>
            </w:pPr>
            <w:r w:rsidRPr="0001701A">
              <w:t>32776</w:t>
            </w:r>
          </w:p>
        </w:tc>
        <w:tc>
          <w:tcPr>
            <w:tcW w:w="1057" w:type="dxa"/>
            <w:tcBorders>
              <w:top w:val="nil"/>
              <w:left w:val="nil"/>
              <w:bottom w:val="single" w:sz="4" w:space="0" w:color="auto"/>
              <w:right w:val="single" w:sz="4" w:space="0" w:color="auto"/>
            </w:tcBorders>
            <w:shd w:val="clear" w:color="auto" w:fill="auto"/>
            <w:noWrap/>
          </w:tcPr>
          <w:p w14:paraId="1BCF9E9C"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704804C"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52BA8ADF"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tcPr>
          <w:p w14:paraId="596E6DBE" w14:textId="77777777" w:rsidR="006D0D8E" w:rsidRPr="0001701A" w:rsidRDefault="006D0D8E" w:rsidP="006D0D8E">
            <w:pPr>
              <w:pStyle w:val="TAC"/>
            </w:pPr>
            <w:r w:rsidRPr="0001701A">
              <w:t>49632</w:t>
            </w:r>
          </w:p>
        </w:tc>
        <w:tc>
          <w:tcPr>
            <w:tcW w:w="1127" w:type="dxa"/>
            <w:tcBorders>
              <w:top w:val="nil"/>
              <w:left w:val="nil"/>
              <w:bottom w:val="single" w:sz="4" w:space="0" w:color="auto"/>
              <w:right w:val="single" w:sz="4" w:space="0" w:color="auto"/>
            </w:tcBorders>
            <w:shd w:val="clear" w:color="auto" w:fill="auto"/>
            <w:noWrap/>
          </w:tcPr>
          <w:p w14:paraId="7C74FEF7" w14:textId="77777777" w:rsidR="006D0D8E" w:rsidRPr="0001701A" w:rsidRDefault="006D0D8E" w:rsidP="006D0D8E">
            <w:pPr>
              <w:pStyle w:val="TAC"/>
            </w:pPr>
            <w:r w:rsidRPr="0001701A">
              <w:t>6204</w:t>
            </w:r>
          </w:p>
        </w:tc>
      </w:tr>
      <w:tr w:rsidR="00975C97" w:rsidRPr="0001701A" w14:paraId="3B0E521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F37352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FF3B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51</w:t>
            </w:r>
          </w:p>
        </w:tc>
        <w:tc>
          <w:tcPr>
            <w:tcW w:w="967" w:type="dxa"/>
            <w:tcBorders>
              <w:top w:val="nil"/>
              <w:left w:val="nil"/>
              <w:bottom w:val="single" w:sz="4" w:space="0" w:color="auto"/>
              <w:right w:val="single" w:sz="4" w:space="0" w:color="auto"/>
            </w:tcBorders>
            <w:shd w:val="clear" w:color="auto" w:fill="auto"/>
            <w:noWrap/>
            <w:hideMark/>
          </w:tcPr>
          <w:p w14:paraId="7187C9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13B54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5C209D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A4CBA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35856</w:t>
            </w:r>
          </w:p>
        </w:tc>
        <w:tc>
          <w:tcPr>
            <w:tcW w:w="1057" w:type="dxa"/>
            <w:tcBorders>
              <w:top w:val="nil"/>
              <w:left w:val="nil"/>
              <w:bottom w:val="single" w:sz="4" w:space="0" w:color="auto"/>
              <w:right w:val="single" w:sz="4" w:space="0" w:color="auto"/>
            </w:tcBorders>
            <w:shd w:val="clear" w:color="auto" w:fill="auto"/>
            <w:noWrap/>
            <w:hideMark/>
          </w:tcPr>
          <w:p w14:paraId="1CA26E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E6A24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906D5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464061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53856</w:t>
            </w:r>
          </w:p>
        </w:tc>
        <w:tc>
          <w:tcPr>
            <w:tcW w:w="1127" w:type="dxa"/>
            <w:tcBorders>
              <w:top w:val="nil"/>
              <w:left w:val="nil"/>
              <w:bottom w:val="single" w:sz="4" w:space="0" w:color="auto"/>
              <w:right w:val="single" w:sz="4" w:space="0" w:color="auto"/>
            </w:tcBorders>
            <w:shd w:val="clear" w:color="auto" w:fill="auto"/>
            <w:noWrap/>
            <w:hideMark/>
          </w:tcPr>
          <w:p w14:paraId="2EDEF9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6732</w:t>
            </w:r>
          </w:p>
        </w:tc>
      </w:tr>
      <w:tr w:rsidR="00975C97" w:rsidRPr="0001701A" w14:paraId="59D8BF3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701DC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B32A0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52</w:t>
            </w:r>
          </w:p>
        </w:tc>
        <w:tc>
          <w:tcPr>
            <w:tcW w:w="967" w:type="dxa"/>
            <w:tcBorders>
              <w:top w:val="nil"/>
              <w:left w:val="nil"/>
              <w:bottom w:val="single" w:sz="4" w:space="0" w:color="auto"/>
              <w:right w:val="single" w:sz="4" w:space="0" w:color="auto"/>
            </w:tcBorders>
            <w:shd w:val="clear" w:color="auto" w:fill="auto"/>
            <w:noWrap/>
            <w:hideMark/>
          </w:tcPr>
          <w:p w14:paraId="604EAB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065F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07F43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D4E72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36896</w:t>
            </w:r>
          </w:p>
        </w:tc>
        <w:tc>
          <w:tcPr>
            <w:tcW w:w="1057" w:type="dxa"/>
            <w:tcBorders>
              <w:top w:val="nil"/>
              <w:left w:val="nil"/>
              <w:bottom w:val="single" w:sz="4" w:space="0" w:color="auto"/>
              <w:right w:val="single" w:sz="4" w:space="0" w:color="auto"/>
            </w:tcBorders>
            <w:shd w:val="clear" w:color="auto" w:fill="auto"/>
            <w:noWrap/>
            <w:hideMark/>
          </w:tcPr>
          <w:p w14:paraId="559043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A6C55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91819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3C8E07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54912</w:t>
            </w:r>
          </w:p>
        </w:tc>
        <w:tc>
          <w:tcPr>
            <w:tcW w:w="1127" w:type="dxa"/>
            <w:tcBorders>
              <w:top w:val="nil"/>
              <w:left w:val="nil"/>
              <w:bottom w:val="single" w:sz="4" w:space="0" w:color="auto"/>
              <w:right w:val="single" w:sz="4" w:space="0" w:color="auto"/>
            </w:tcBorders>
            <w:shd w:val="clear" w:color="auto" w:fill="auto"/>
            <w:noWrap/>
            <w:hideMark/>
          </w:tcPr>
          <w:p w14:paraId="2FBF52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6864</w:t>
            </w:r>
          </w:p>
        </w:tc>
      </w:tr>
      <w:tr w:rsidR="006D0D8E" w:rsidRPr="0001701A" w14:paraId="68F521C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8DE3F6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713257AF" w14:textId="77777777" w:rsidR="006D0D8E" w:rsidRPr="0001701A" w:rsidRDefault="006D0D8E" w:rsidP="006D0D8E">
            <w:pPr>
              <w:pStyle w:val="TAC"/>
            </w:pPr>
            <w:r w:rsidRPr="0001701A">
              <w:t>53</w:t>
            </w:r>
          </w:p>
        </w:tc>
        <w:tc>
          <w:tcPr>
            <w:tcW w:w="967" w:type="dxa"/>
            <w:tcBorders>
              <w:top w:val="nil"/>
              <w:left w:val="nil"/>
              <w:bottom w:val="single" w:sz="4" w:space="0" w:color="auto"/>
              <w:right w:val="single" w:sz="4" w:space="0" w:color="auto"/>
            </w:tcBorders>
            <w:shd w:val="clear" w:color="auto" w:fill="auto"/>
            <w:noWrap/>
          </w:tcPr>
          <w:p w14:paraId="335AC08C"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3B998AF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C74B984"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4FDAEA1" w14:textId="77777777" w:rsidR="006D0D8E" w:rsidRPr="0001701A" w:rsidRDefault="006D0D8E" w:rsidP="006D0D8E">
            <w:pPr>
              <w:pStyle w:val="TAC"/>
            </w:pPr>
            <w:r w:rsidRPr="0001701A">
              <w:t>36896</w:t>
            </w:r>
          </w:p>
        </w:tc>
        <w:tc>
          <w:tcPr>
            <w:tcW w:w="1057" w:type="dxa"/>
            <w:tcBorders>
              <w:top w:val="nil"/>
              <w:left w:val="nil"/>
              <w:bottom w:val="single" w:sz="4" w:space="0" w:color="auto"/>
              <w:right w:val="single" w:sz="4" w:space="0" w:color="auto"/>
            </w:tcBorders>
            <w:shd w:val="clear" w:color="auto" w:fill="auto"/>
            <w:noWrap/>
          </w:tcPr>
          <w:p w14:paraId="432140BD"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6DBD5C03"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147FD8A0" w14:textId="77777777" w:rsidR="006D0D8E" w:rsidRPr="0001701A" w:rsidRDefault="006D0D8E" w:rsidP="006D0D8E">
            <w:pPr>
              <w:pStyle w:val="TAC"/>
            </w:pPr>
            <w:r w:rsidRPr="0001701A">
              <w:t>5</w:t>
            </w:r>
          </w:p>
        </w:tc>
        <w:tc>
          <w:tcPr>
            <w:tcW w:w="925" w:type="dxa"/>
            <w:tcBorders>
              <w:top w:val="nil"/>
              <w:left w:val="nil"/>
              <w:bottom w:val="single" w:sz="4" w:space="0" w:color="auto"/>
              <w:right w:val="single" w:sz="4" w:space="0" w:color="auto"/>
            </w:tcBorders>
            <w:shd w:val="clear" w:color="auto" w:fill="auto"/>
            <w:noWrap/>
          </w:tcPr>
          <w:p w14:paraId="07A63D95" w14:textId="77777777" w:rsidR="006D0D8E" w:rsidRPr="0001701A" w:rsidRDefault="006D0D8E" w:rsidP="006D0D8E">
            <w:pPr>
              <w:pStyle w:val="TAC"/>
            </w:pPr>
            <w:r w:rsidRPr="0001701A">
              <w:t>55968</w:t>
            </w:r>
          </w:p>
        </w:tc>
        <w:tc>
          <w:tcPr>
            <w:tcW w:w="1127" w:type="dxa"/>
            <w:tcBorders>
              <w:top w:val="nil"/>
              <w:left w:val="nil"/>
              <w:bottom w:val="single" w:sz="4" w:space="0" w:color="auto"/>
              <w:right w:val="single" w:sz="4" w:space="0" w:color="auto"/>
            </w:tcBorders>
            <w:shd w:val="clear" w:color="auto" w:fill="auto"/>
            <w:noWrap/>
          </w:tcPr>
          <w:p w14:paraId="0F952D3C" w14:textId="77777777" w:rsidR="006D0D8E" w:rsidRPr="0001701A" w:rsidRDefault="006D0D8E" w:rsidP="006D0D8E">
            <w:pPr>
              <w:pStyle w:val="TAC"/>
            </w:pPr>
            <w:r w:rsidRPr="0001701A">
              <w:t>6996</w:t>
            </w:r>
          </w:p>
        </w:tc>
      </w:tr>
      <w:tr w:rsidR="006D0D8E" w:rsidRPr="0001701A" w14:paraId="0E2A9DA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F1E887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71672D80" w14:textId="77777777" w:rsidR="006D0D8E" w:rsidRPr="0001701A" w:rsidRDefault="006D0D8E" w:rsidP="006D0D8E">
            <w:pPr>
              <w:pStyle w:val="TAC"/>
            </w:pPr>
            <w:r w:rsidRPr="0001701A">
              <w:t>61</w:t>
            </w:r>
          </w:p>
        </w:tc>
        <w:tc>
          <w:tcPr>
            <w:tcW w:w="967" w:type="dxa"/>
            <w:tcBorders>
              <w:top w:val="nil"/>
              <w:left w:val="nil"/>
              <w:bottom w:val="single" w:sz="4" w:space="0" w:color="auto"/>
              <w:right w:val="single" w:sz="4" w:space="0" w:color="auto"/>
            </w:tcBorders>
            <w:shd w:val="clear" w:color="auto" w:fill="auto"/>
            <w:noWrap/>
          </w:tcPr>
          <w:p w14:paraId="1E497EA3"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48C05DD"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AC9B02D"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6786D5C" w14:textId="77777777" w:rsidR="006D0D8E" w:rsidRPr="0001701A" w:rsidRDefault="006D0D8E" w:rsidP="006D0D8E">
            <w:pPr>
              <w:pStyle w:val="TAC"/>
            </w:pPr>
            <w:r w:rsidRPr="0001701A">
              <w:t>43032</w:t>
            </w:r>
          </w:p>
        </w:tc>
        <w:tc>
          <w:tcPr>
            <w:tcW w:w="1057" w:type="dxa"/>
            <w:tcBorders>
              <w:top w:val="nil"/>
              <w:left w:val="nil"/>
              <w:bottom w:val="single" w:sz="4" w:space="0" w:color="auto"/>
              <w:right w:val="single" w:sz="4" w:space="0" w:color="auto"/>
            </w:tcBorders>
            <w:shd w:val="clear" w:color="auto" w:fill="auto"/>
            <w:noWrap/>
          </w:tcPr>
          <w:p w14:paraId="05085969"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2C5AD5B5"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33C53BF3" w14:textId="77777777" w:rsidR="006D0D8E" w:rsidRPr="0001701A" w:rsidRDefault="006D0D8E" w:rsidP="006D0D8E">
            <w:pPr>
              <w:pStyle w:val="TAC"/>
            </w:pPr>
            <w:r w:rsidRPr="0001701A">
              <w:t>6</w:t>
            </w:r>
          </w:p>
        </w:tc>
        <w:tc>
          <w:tcPr>
            <w:tcW w:w="925" w:type="dxa"/>
            <w:tcBorders>
              <w:top w:val="nil"/>
              <w:left w:val="nil"/>
              <w:bottom w:val="single" w:sz="4" w:space="0" w:color="auto"/>
              <w:right w:val="single" w:sz="4" w:space="0" w:color="auto"/>
            </w:tcBorders>
            <w:shd w:val="clear" w:color="auto" w:fill="auto"/>
            <w:noWrap/>
          </w:tcPr>
          <w:p w14:paraId="30999FC9" w14:textId="77777777" w:rsidR="006D0D8E" w:rsidRPr="0001701A" w:rsidRDefault="006D0D8E" w:rsidP="006D0D8E">
            <w:pPr>
              <w:pStyle w:val="TAC"/>
            </w:pPr>
            <w:r w:rsidRPr="0001701A">
              <w:t>64416</w:t>
            </w:r>
          </w:p>
        </w:tc>
        <w:tc>
          <w:tcPr>
            <w:tcW w:w="1127" w:type="dxa"/>
            <w:tcBorders>
              <w:top w:val="nil"/>
              <w:left w:val="nil"/>
              <w:bottom w:val="single" w:sz="4" w:space="0" w:color="auto"/>
              <w:right w:val="single" w:sz="4" w:space="0" w:color="auto"/>
            </w:tcBorders>
            <w:shd w:val="clear" w:color="auto" w:fill="auto"/>
            <w:noWrap/>
          </w:tcPr>
          <w:p w14:paraId="1093B8F1" w14:textId="77777777" w:rsidR="006D0D8E" w:rsidRPr="0001701A" w:rsidRDefault="006D0D8E" w:rsidP="006D0D8E">
            <w:pPr>
              <w:pStyle w:val="TAC"/>
            </w:pPr>
            <w:r w:rsidRPr="0001701A">
              <w:t>8052</w:t>
            </w:r>
          </w:p>
        </w:tc>
      </w:tr>
      <w:tr w:rsidR="00975C97" w:rsidRPr="0001701A" w14:paraId="61287AF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B2C900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79E17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65</w:t>
            </w:r>
          </w:p>
        </w:tc>
        <w:tc>
          <w:tcPr>
            <w:tcW w:w="967" w:type="dxa"/>
            <w:tcBorders>
              <w:top w:val="nil"/>
              <w:left w:val="nil"/>
              <w:bottom w:val="single" w:sz="4" w:space="0" w:color="auto"/>
              <w:right w:val="single" w:sz="4" w:space="0" w:color="auto"/>
            </w:tcBorders>
            <w:shd w:val="clear" w:color="auto" w:fill="auto"/>
            <w:noWrap/>
            <w:hideMark/>
          </w:tcPr>
          <w:p w14:paraId="76F314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753A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A6391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8D028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46104</w:t>
            </w:r>
          </w:p>
        </w:tc>
        <w:tc>
          <w:tcPr>
            <w:tcW w:w="1057" w:type="dxa"/>
            <w:tcBorders>
              <w:top w:val="nil"/>
              <w:left w:val="nil"/>
              <w:bottom w:val="single" w:sz="4" w:space="0" w:color="auto"/>
              <w:right w:val="single" w:sz="4" w:space="0" w:color="auto"/>
            </w:tcBorders>
            <w:shd w:val="clear" w:color="auto" w:fill="auto"/>
            <w:noWrap/>
            <w:hideMark/>
          </w:tcPr>
          <w:p w14:paraId="04A0E9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377A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76DFB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hideMark/>
          </w:tcPr>
          <w:p w14:paraId="0153B4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68640</w:t>
            </w:r>
          </w:p>
        </w:tc>
        <w:tc>
          <w:tcPr>
            <w:tcW w:w="1127" w:type="dxa"/>
            <w:tcBorders>
              <w:top w:val="nil"/>
              <w:left w:val="nil"/>
              <w:bottom w:val="single" w:sz="4" w:space="0" w:color="auto"/>
              <w:right w:val="single" w:sz="4" w:space="0" w:color="auto"/>
            </w:tcBorders>
            <w:shd w:val="clear" w:color="auto" w:fill="auto"/>
            <w:noWrap/>
            <w:hideMark/>
          </w:tcPr>
          <w:p w14:paraId="03474B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8580</w:t>
            </w:r>
          </w:p>
        </w:tc>
      </w:tr>
      <w:tr w:rsidR="006D0D8E" w:rsidRPr="0001701A" w14:paraId="5FE68B2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892845D"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27ECDA53" w14:textId="77777777" w:rsidR="006D0D8E" w:rsidRPr="0001701A" w:rsidRDefault="006D0D8E" w:rsidP="006D0D8E">
            <w:pPr>
              <w:pStyle w:val="TAC"/>
            </w:pPr>
            <w:r w:rsidRPr="0001701A">
              <w:t>67</w:t>
            </w:r>
          </w:p>
        </w:tc>
        <w:tc>
          <w:tcPr>
            <w:tcW w:w="967" w:type="dxa"/>
            <w:tcBorders>
              <w:top w:val="nil"/>
              <w:left w:val="nil"/>
              <w:bottom w:val="single" w:sz="4" w:space="0" w:color="auto"/>
              <w:right w:val="single" w:sz="4" w:space="0" w:color="auto"/>
            </w:tcBorders>
            <w:shd w:val="clear" w:color="auto" w:fill="auto"/>
            <w:noWrap/>
          </w:tcPr>
          <w:p w14:paraId="4480636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C72BB5E"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288AC12B"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6E21550D" w14:textId="77777777" w:rsidR="006D0D8E" w:rsidRPr="0001701A" w:rsidRDefault="006D0D8E" w:rsidP="006D0D8E">
            <w:pPr>
              <w:pStyle w:val="TAC"/>
            </w:pPr>
            <w:r w:rsidRPr="0001701A">
              <w:t>47112</w:t>
            </w:r>
          </w:p>
        </w:tc>
        <w:tc>
          <w:tcPr>
            <w:tcW w:w="1057" w:type="dxa"/>
            <w:tcBorders>
              <w:top w:val="nil"/>
              <w:left w:val="nil"/>
              <w:bottom w:val="single" w:sz="4" w:space="0" w:color="auto"/>
              <w:right w:val="single" w:sz="4" w:space="0" w:color="auto"/>
            </w:tcBorders>
            <w:shd w:val="clear" w:color="auto" w:fill="auto"/>
            <w:noWrap/>
          </w:tcPr>
          <w:p w14:paraId="0FC8CA0A"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24FB8DE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1803142" w14:textId="77777777" w:rsidR="006D0D8E" w:rsidRPr="0001701A" w:rsidRDefault="006D0D8E" w:rsidP="006D0D8E">
            <w:pPr>
              <w:pStyle w:val="TAC"/>
            </w:pPr>
            <w:r w:rsidRPr="0001701A">
              <w:t>6</w:t>
            </w:r>
          </w:p>
        </w:tc>
        <w:tc>
          <w:tcPr>
            <w:tcW w:w="925" w:type="dxa"/>
            <w:tcBorders>
              <w:top w:val="nil"/>
              <w:left w:val="nil"/>
              <w:bottom w:val="single" w:sz="4" w:space="0" w:color="auto"/>
              <w:right w:val="single" w:sz="4" w:space="0" w:color="auto"/>
            </w:tcBorders>
            <w:shd w:val="clear" w:color="auto" w:fill="auto"/>
            <w:noWrap/>
          </w:tcPr>
          <w:p w14:paraId="0DEE965C" w14:textId="77777777" w:rsidR="006D0D8E" w:rsidRPr="0001701A" w:rsidRDefault="006D0D8E" w:rsidP="006D0D8E">
            <w:pPr>
              <w:pStyle w:val="TAC"/>
            </w:pPr>
            <w:r w:rsidRPr="0001701A">
              <w:t>70752</w:t>
            </w:r>
          </w:p>
        </w:tc>
        <w:tc>
          <w:tcPr>
            <w:tcW w:w="1127" w:type="dxa"/>
            <w:tcBorders>
              <w:top w:val="nil"/>
              <w:left w:val="nil"/>
              <w:bottom w:val="single" w:sz="4" w:space="0" w:color="auto"/>
              <w:right w:val="single" w:sz="4" w:space="0" w:color="auto"/>
            </w:tcBorders>
            <w:shd w:val="clear" w:color="auto" w:fill="auto"/>
            <w:noWrap/>
          </w:tcPr>
          <w:p w14:paraId="150AF1AF" w14:textId="77777777" w:rsidR="006D0D8E" w:rsidRPr="0001701A" w:rsidRDefault="006D0D8E" w:rsidP="006D0D8E">
            <w:pPr>
              <w:pStyle w:val="TAC"/>
            </w:pPr>
            <w:r w:rsidRPr="0001701A">
              <w:t>8844</w:t>
            </w:r>
          </w:p>
        </w:tc>
      </w:tr>
      <w:tr w:rsidR="00975C97" w:rsidRPr="0001701A" w14:paraId="5A5921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0238A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544EF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78</w:t>
            </w:r>
          </w:p>
        </w:tc>
        <w:tc>
          <w:tcPr>
            <w:tcW w:w="967" w:type="dxa"/>
            <w:tcBorders>
              <w:top w:val="nil"/>
              <w:left w:val="nil"/>
              <w:bottom w:val="single" w:sz="4" w:space="0" w:color="auto"/>
              <w:right w:val="single" w:sz="4" w:space="0" w:color="auto"/>
            </w:tcBorders>
            <w:shd w:val="clear" w:color="auto" w:fill="auto"/>
            <w:noWrap/>
            <w:hideMark/>
          </w:tcPr>
          <w:p w14:paraId="1092E9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F2282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9F914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3841D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7E7465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264A5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A2266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14CF89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82368</w:t>
            </w:r>
          </w:p>
        </w:tc>
        <w:tc>
          <w:tcPr>
            <w:tcW w:w="1127" w:type="dxa"/>
            <w:tcBorders>
              <w:top w:val="nil"/>
              <w:left w:val="nil"/>
              <w:bottom w:val="single" w:sz="4" w:space="0" w:color="auto"/>
              <w:right w:val="single" w:sz="4" w:space="0" w:color="auto"/>
            </w:tcBorders>
            <w:shd w:val="clear" w:color="auto" w:fill="auto"/>
            <w:noWrap/>
            <w:hideMark/>
          </w:tcPr>
          <w:p w14:paraId="78DD3C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10296</w:t>
            </w:r>
          </w:p>
        </w:tc>
      </w:tr>
      <w:tr w:rsidR="00975C97" w:rsidRPr="0001701A" w14:paraId="28B4F23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860248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B660B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w:t>
            </w:r>
          </w:p>
        </w:tc>
        <w:tc>
          <w:tcPr>
            <w:tcW w:w="967" w:type="dxa"/>
            <w:tcBorders>
              <w:top w:val="nil"/>
              <w:left w:val="nil"/>
              <w:bottom w:val="single" w:sz="4" w:space="0" w:color="auto"/>
              <w:right w:val="single" w:sz="4" w:space="0" w:color="auto"/>
            </w:tcBorders>
            <w:shd w:val="clear" w:color="auto" w:fill="auto"/>
            <w:noWrap/>
            <w:hideMark/>
          </w:tcPr>
          <w:p w14:paraId="64D18A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5BEF1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93B78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983FD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77950F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93A9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7DECF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79BE64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83424</w:t>
            </w:r>
          </w:p>
        </w:tc>
        <w:tc>
          <w:tcPr>
            <w:tcW w:w="1127" w:type="dxa"/>
            <w:tcBorders>
              <w:top w:val="nil"/>
              <w:left w:val="nil"/>
              <w:bottom w:val="single" w:sz="4" w:space="0" w:color="auto"/>
              <w:right w:val="single" w:sz="4" w:space="0" w:color="auto"/>
            </w:tcBorders>
            <w:shd w:val="clear" w:color="auto" w:fill="auto"/>
            <w:noWrap/>
            <w:hideMark/>
          </w:tcPr>
          <w:p w14:paraId="180F94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10428</w:t>
            </w:r>
          </w:p>
        </w:tc>
      </w:tr>
      <w:tr w:rsidR="006D0D8E" w:rsidRPr="0001701A" w14:paraId="65225B6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DC26C2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6BCEBB6" w14:textId="77777777" w:rsidR="006D0D8E" w:rsidRPr="0001701A" w:rsidRDefault="006D0D8E" w:rsidP="006D0D8E">
            <w:pPr>
              <w:pStyle w:val="TAC"/>
            </w:pPr>
            <w:r w:rsidRPr="0001701A">
              <w:t>80</w:t>
            </w:r>
          </w:p>
        </w:tc>
        <w:tc>
          <w:tcPr>
            <w:tcW w:w="967" w:type="dxa"/>
            <w:tcBorders>
              <w:top w:val="nil"/>
              <w:left w:val="nil"/>
              <w:bottom w:val="single" w:sz="4" w:space="0" w:color="auto"/>
              <w:right w:val="single" w:sz="4" w:space="0" w:color="auto"/>
            </w:tcBorders>
            <w:shd w:val="clear" w:color="auto" w:fill="auto"/>
            <w:noWrap/>
          </w:tcPr>
          <w:p w14:paraId="78AB9E7F"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AEC783A"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CCD4049"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927E3B2" w14:textId="77777777" w:rsidR="006D0D8E" w:rsidRPr="0001701A" w:rsidRDefault="006D0D8E" w:rsidP="006D0D8E">
            <w:pPr>
              <w:pStyle w:val="TAC"/>
            </w:pPr>
            <w:r w:rsidRPr="0001701A">
              <w:t>56368</w:t>
            </w:r>
          </w:p>
        </w:tc>
        <w:tc>
          <w:tcPr>
            <w:tcW w:w="1057" w:type="dxa"/>
            <w:tcBorders>
              <w:top w:val="nil"/>
              <w:left w:val="nil"/>
              <w:bottom w:val="single" w:sz="4" w:space="0" w:color="auto"/>
              <w:right w:val="single" w:sz="4" w:space="0" w:color="auto"/>
            </w:tcBorders>
            <w:shd w:val="clear" w:color="auto" w:fill="auto"/>
            <w:noWrap/>
          </w:tcPr>
          <w:p w14:paraId="4A56FFD3"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6A12B88"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700FA6C4" w14:textId="77777777" w:rsidR="006D0D8E" w:rsidRPr="0001701A" w:rsidRDefault="006D0D8E" w:rsidP="006D0D8E">
            <w:pPr>
              <w:pStyle w:val="TAC"/>
            </w:pPr>
            <w:r w:rsidRPr="0001701A">
              <w:t>7</w:t>
            </w:r>
          </w:p>
        </w:tc>
        <w:tc>
          <w:tcPr>
            <w:tcW w:w="925" w:type="dxa"/>
            <w:tcBorders>
              <w:top w:val="nil"/>
              <w:left w:val="nil"/>
              <w:bottom w:val="single" w:sz="4" w:space="0" w:color="auto"/>
              <w:right w:val="single" w:sz="4" w:space="0" w:color="auto"/>
            </w:tcBorders>
            <w:shd w:val="clear" w:color="auto" w:fill="auto"/>
            <w:noWrap/>
          </w:tcPr>
          <w:p w14:paraId="237DAD68" w14:textId="77777777" w:rsidR="006D0D8E" w:rsidRPr="0001701A" w:rsidRDefault="006D0D8E" w:rsidP="006D0D8E">
            <w:pPr>
              <w:pStyle w:val="TAC"/>
            </w:pPr>
            <w:r w:rsidRPr="0001701A">
              <w:t>84480</w:t>
            </w:r>
          </w:p>
        </w:tc>
        <w:tc>
          <w:tcPr>
            <w:tcW w:w="1127" w:type="dxa"/>
            <w:tcBorders>
              <w:top w:val="nil"/>
              <w:left w:val="nil"/>
              <w:bottom w:val="single" w:sz="4" w:space="0" w:color="auto"/>
              <w:right w:val="single" w:sz="4" w:space="0" w:color="auto"/>
            </w:tcBorders>
            <w:shd w:val="clear" w:color="auto" w:fill="auto"/>
            <w:noWrap/>
          </w:tcPr>
          <w:p w14:paraId="27724088" w14:textId="77777777" w:rsidR="006D0D8E" w:rsidRPr="0001701A" w:rsidRDefault="006D0D8E" w:rsidP="006D0D8E">
            <w:pPr>
              <w:pStyle w:val="TAC"/>
            </w:pPr>
            <w:r w:rsidRPr="0001701A">
              <w:t>10560</w:t>
            </w:r>
          </w:p>
        </w:tc>
      </w:tr>
      <w:tr w:rsidR="006D0D8E" w:rsidRPr="0001701A" w14:paraId="4064E66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2194885"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4F0008CE" w14:textId="77777777" w:rsidR="006D0D8E" w:rsidRPr="0001701A" w:rsidRDefault="006D0D8E" w:rsidP="006D0D8E">
            <w:pPr>
              <w:pStyle w:val="TAC"/>
            </w:pPr>
            <w:r w:rsidRPr="0001701A">
              <w:t>81</w:t>
            </w:r>
          </w:p>
        </w:tc>
        <w:tc>
          <w:tcPr>
            <w:tcW w:w="967" w:type="dxa"/>
            <w:tcBorders>
              <w:top w:val="nil"/>
              <w:left w:val="nil"/>
              <w:bottom w:val="single" w:sz="4" w:space="0" w:color="auto"/>
              <w:right w:val="single" w:sz="4" w:space="0" w:color="auto"/>
            </w:tcBorders>
            <w:shd w:val="clear" w:color="auto" w:fill="auto"/>
            <w:noWrap/>
          </w:tcPr>
          <w:p w14:paraId="4F5EB5A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7F6BBA4E"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62D73F17"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69C3FD3" w14:textId="77777777" w:rsidR="006D0D8E" w:rsidRPr="0001701A" w:rsidRDefault="006D0D8E" w:rsidP="006D0D8E">
            <w:pPr>
              <w:pStyle w:val="TAC"/>
            </w:pPr>
            <w:r w:rsidRPr="0001701A">
              <w:t>57376</w:t>
            </w:r>
          </w:p>
        </w:tc>
        <w:tc>
          <w:tcPr>
            <w:tcW w:w="1057" w:type="dxa"/>
            <w:tcBorders>
              <w:top w:val="nil"/>
              <w:left w:val="nil"/>
              <w:bottom w:val="single" w:sz="4" w:space="0" w:color="auto"/>
              <w:right w:val="single" w:sz="4" w:space="0" w:color="auto"/>
            </w:tcBorders>
            <w:shd w:val="clear" w:color="auto" w:fill="auto"/>
            <w:noWrap/>
          </w:tcPr>
          <w:p w14:paraId="63498620"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16AB58DD"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467CC497" w14:textId="77777777" w:rsidR="006D0D8E" w:rsidRPr="0001701A" w:rsidRDefault="006D0D8E" w:rsidP="006D0D8E">
            <w:pPr>
              <w:pStyle w:val="TAC"/>
            </w:pPr>
            <w:r w:rsidRPr="0001701A">
              <w:t>7</w:t>
            </w:r>
          </w:p>
        </w:tc>
        <w:tc>
          <w:tcPr>
            <w:tcW w:w="925" w:type="dxa"/>
            <w:tcBorders>
              <w:top w:val="nil"/>
              <w:left w:val="nil"/>
              <w:bottom w:val="single" w:sz="4" w:space="0" w:color="auto"/>
              <w:right w:val="single" w:sz="4" w:space="0" w:color="auto"/>
            </w:tcBorders>
            <w:shd w:val="clear" w:color="auto" w:fill="auto"/>
            <w:noWrap/>
          </w:tcPr>
          <w:p w14:paraId="3B8EB870" w14:textId="77777777" w:rsidR="006D0D8E" w:rsidRPr="0001701A" w:rsidRDefault="006D0D8E" w:rsidP="006D0D8E">
            <w:pPr>
              <w:pStyle w:val="TAC"/>
            </w:pPr>
            <w:r w:rsidRPr="0001701A">
              <w:t>85536</w:t>
            </w:r>
          </w:p>
        </w:tc>
        <w:tc>
          <w:tcPr>
            <w:tcW w:w="1127" w:type="dxa"/>
            <w:tcBorders>
              <w:top w:val="nil"/>
              <w:left w:val="nil"/>
              <w:bottom w:val="single" w:sz="4" w:space="0" w:color="auto"/>
              <w:right w:val="single" w:sz="4" w:space="0" w:color="auto"/>
            </w:tcBorders>
            <w:shd w:val="clear" w:color="auto" w:fill="auto"/>
            <w:noWrap/>
          </w:tcPr>
          <w:p w14:paraId="6D466385" w14:textId="77777777" w:rsidR="006D0D8E" w:rsidRPr="0001701A" w:rsidRDefault="006D0D8E" w:rsidP="006D0D8E">
            <w:pPr>
              <w:pStyle w:val="TAC"/>
            </w:pPr>
            <w:r w:rsidRPr="0001701A">
              <w:t>10692</w:t>
            </w:r>
          </w:p>
        </w:tc>
      </w:tr>
      <w:tr w:rsidR="00975C97" w:rsidRPr="0001701A" w14:paraId="4A4C312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0BC2C3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DF877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93</w:t>
            </w:r>
          </w:p>
        </w:tc>
        <w:tc>
          <w:tcPr>
            <w:tcW w:w="967" w:type="dxa"/>
            <w:tcBorders>
              <w:top w:val="nil"/>
              <w:left w:val="nil"/>
              <w:bottom w:val="single" w:sz="4" w:space="0" w:color="auto"/>
              <w:right w:val="single" w:sz="4" w:space="0" w:color="auto"/>
            </w:tcBorders>
            <w:shd w:val="clear" w:color="auto" w:fill="auto"/>
            <w:noWrap/>
          </w:tcPr>
          <w:p w14:paraId="1013BE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07F22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085FC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5D8DBE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65576</w:t>
            </w:r>
          </w:p>
        </w:tc>
        <w:tc>
          <w:tcPr>
            <w:tcW w:w="1057" w:type="dxa"/>
            <w:tcBorders>
              <w:top w:val="nil"/>
              <w:left w:val="nil"/>
              <w:bottom w:val="single" w:sz="4" w:space="0" w:color="auto"/>
              <w:right w:val="single" w:sz="4" w:space="0" w:color="auto"/>
            </w:tcBorders>
            <w:shd w:val="clear" w:color="auto" w:fill="auto"/>
            <w:noWrap/>
          </w:tcPr>
          <w:p w14:paraId="21C4DD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186E55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5BE0E7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tcPr>
          <w:p w14:paraId="5E2CB8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98208</w:t>
            </w:r>
          </w:p>
        </w:tc>
        <w:tc>
          <w:tcPr>
            <w:tcW w:w="1127" w:type="dxa"/>
            <w:tcBorders>
              <w:top w:val="nil"/>
              <w:left w:val="nil"/>
              <w:bottom w:val="single" w:sz="4" w:space="0" w:color="auto"/>
              <w:right w:val="single" w:sz="4" w:space="0" w:color="auto"/>
            </w:tcBorders>
            <w:shd w:val="clear" w:color="auto" w:fill="auto"/>
            <w:noWrap/>
          </w:tcPr>
          <w:p w14:paraId="74BB23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12276</w:t>
            </w:r>
          </w:p>
        </w:tc>
      </w:tr>
      <w:tr w:rsidR="006D0D8E" w:rsidRPr="0001701A" w14:paraId="25943EF1" w14:textId="77777777" w:rsidTr="00BB56C3">
        <w:tc>
          <w:tcPr>
            <w:tcW w:w="1097" w:type="dxa"/>
            <w:tcBorders>
              <w:top w:val="nil"/>
              <w:left w:val="single" w:sz="4" w:space="0" w:color="auto"/>
              <w:bottom w:val="single" w:sz="4" w:space="0" w:color="auto"/>
              <w:right w:val="single" w:sz="4" w:space="0" w:color="auto"/>
            </w:tcBorders>
            <w:shd w:val="clear" w:color="auto" w:fill="auto"/>
            <w:noWrap/>
            <w:vAlign w:val="bottom"/>
          </w:tcPr>
          <w:p w14:paraId="6E79F22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574CF50D" w14:textId="77777777" w:rsidR="006D0D8E" w:rsidRPr="0001701A" w:rsidRDefault="006D0D8E" w:rsidP="006D0D8E">
            <w:pPr>
              <w:pStyle w:val="TAC"/>
            </w:pPr>
            <w:r w:rsidRPr="0001701A">
              <w:t>95</w:t>
            </w:r>
          </w:p>
        </w:tc>
        <w:tc>
          <w:tcPr>
            <w:tcW w:w="967" w:type="dxa"/>
            <w:tcBorders>
              <w:top w:val="nil"/>
              <w:left w:val="nil"/>
              <w:bottom w:val="single" w:sz="4" w:space="0" w:color="auto"/>
              <w:right w:val="single" w:sz="4" w:space="0" w:color="auto"/>
            </w:tcBorders>
            <w:shd w:val="clear" w:color="auto" w:fill="auto"/>
            <w:noWrap/>
          </w:tcPr>
          <w:p w14:paraId="3E61D6D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4A7C4EF3"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1DED8D62"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D55988E" w14:textId="77777777" w:rsidR="006D0D8E" w:rsidRPr="0001701A" w:rsidRDefault="006D0D8E" w:rsidP="006D0D8E">
            <w:pPr>
              <w:pStyle w:val="TAC"/>
            </w:pPr>
            <w:r w:rsidRPr="0001701A">
              <w:t>67584</w:t>
            </w:r>
          </w:p>
        </w:tc>
        <w:tc>
          <w:tcPr>
            <w:tcW w:w="1057" w:type="dxa"/>
            <w:tcBorders>
              <w:top w:val="nil"/>
              <w:left w:val="nil"/>
              <w:bottom w:val="single" w:sz="4" w:space="0" w:color="auto"/>
              <w:right w:val="single" w:sz="4" w:space="0" w:color="auto"/>
            </w:tcBorders>
            <w:shd w:val="clear" w:color="auto" w:fill="auto"/>
            <w:noWrap/>
          </w:tcPr>
          <w:p w14:paraId="17CA6305"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A456BB7"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4422E75" w14:textId="77777777" w:rsidR="006D0D8E" w:rsidRPr="0001701A" w:rsidRDefault="006D0D8E" w:rsidP="006D0D8E">
            <w:pPr>
              <w:pStyle w:val="TAC"/>
            </w:pPr>
            <w:r w:rsidRPr="0001701A">
              <w:t>8</w:t>
            </w:r>
          </w:p>
        </w:tc>
        <w:tc>
          <w:tcPr>
            <w:tcW w:w="925" w:type="dxa"/>
            <w:tcBorders>
              <w:top w:val="nil"/>
              <w:left w:val="nil"/>
              <w:bottom w:val="single" w:sz="4" w:space="0" w:color="auto"/>
              <w:right w:val="single" w:sz="4" w:space="0" w:color="auto"/>
            </w:tcBorders>
            <w:shd w:val="clear" w:color="auto" w:fill="auto"/>
            <w:noWrap/>
          </w:tcPr>
          <w:p w14:paraId="59FD3CAF" w14:textId="77777777" w:rsidR="006D0D8E" w:rsidRPr="0001701A" w:rsidRDefault="006D0D8E" w:rsidP="006D0D8E">
            <w:pPr>
              <w:pStyle w:val="TAC"/>
            </w:pPr>
            <w:r w:rsidRPr="0001701A">
              <w:t>100320</w:t>
            </w:r>
          </w:p>
        </w:tc>
        <w:tc>
          <w:tcPr>
            <w:tcW w:w="1127" w:type="dxa"/>
            <w:tcBorders>
              <w:top w:val="nil"/>
              <w:left w:val="nil"/>
              <w:bottom w:val="single" w:sz="4" w:space="0" w:color="auto"/>
              <w:right w:val="single" w:sz="4" w:space="0" w:color="auto"/>
            </w:tcBorders>
            <w:shd w:val="clear" w:color="auto" w:fill="auto"/>
            <w:noWrap/>
          </w:tcPr>
          <w:p w14:paraId="630DDAEA" w14:textId="77777777" w:rsidR="006D0D8E" w:rsidRPr="0001701A" w:rsidRDefault="006D0D8E" w:rsidP="006D0D8E">
            <w:pPr>
              <w:pStyle w:val="TAC"/>
            </w:pPr>
            <w:r w:rsidRPr="0001701A">
              <w:t>12540</w:t>
            </w:r>
          </w:p>
        </w:tc>
      </w:tr>
      <w:tr w:rsidR="00975C97" w:rsidRPr="0001701A" w14:paraId="0B9207E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8072D9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66CD4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w:t>
            </w:r>
          </w:p>
        </w:tc>
        <w:tc>
          <w:tcPr>
            <w:tcW w:w="967" w:type="dxa"/>
            <w:tcBorders>
              <w:top w:val="nil"/>
              <w:left w:val="nil"/>
              <w:bottom w:val="single" w:sz="4" w:space="0" w:color="auto"/>
              <w:right w:val="single" w:sz="4" w:space="0" w:color="auto"/>
            </w:tcBorders>
            <w:shd w:val="clear" w:color="auto" w:fill="auto"/>
            <w:noWrap/>
            <w:hideMark/>
          </w:tcPr>
          <w:p w14:paraId="481084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BF3F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FE6DE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7045F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73776</w:t>
            </w:r>
          </w:p>
        </w:tc>
        <w:tc>
          <w:tcPr>
            <w:tcW w:w="1057" w:type="dxa"/>
            <w:tcBorders>
              <w:top w:val="nil"/>
              <w:left w:val="nil"/>
              <w:bottom w:val="single" w:sz="4" w:space="0" w:color="auto"/>
              <w:right w:val="single" w:sz="4" w:space="0" w:color="auto"/>
            </w:tcBorders>
            <w:shd w:val="clear" w:color="auto" w:fill="auto"/>
            <w:noWrap/>
            <w:hideMark/>
          </w:tcPr>
          <w:p w14:paraId="6DDA47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F6EC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0E61C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56E434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111936</w:t>
            </w:r>
          </w:p>
        </w:tc>
        <w:tc>
          <w:tcPr>
            <w:tcW w:w="1127" w:type="dxa"/>
            <w:tcBorders>
              <w:top w:val="nil"/>
              <w:left w:val="nil"/>
              <w:bottom w:val="single" w:sz="4" w:space="0" w:color="auto"/>
              <w:right w:val="single" w:sz="4" w:space="0" w:color="auto"/>
            </w:tcBorders>
            <w:shd w:val="clear" w:color="auto" w:fill="auto"/>
            <w:noWrap/>
            <w:hideMark/>
          </w:tcPr>
          <w:p w14:paraId="0BBA77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13992</w:t>
            </w:r>
          </w:p>
        </w:tc>
      </w:tr>
      <w:tr w:rsidR="00975C97" w:rsidRPr="0001701A" w14:paraId="15E80F7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C44FC8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97E2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107</w:t>
            </w:r>
          </w:p>
        </w:tc>
        <w:tc>
          <w:tcPr>
            <w:tcW w:w="967" w:type="dxa"/>
            <w:tcBorders>
              <w:top w:val="nil"/>
              <w:left w:val="nil"/>
              <w:bottom w:val="single" w:sz="4" w:space="0" w:color="auto"/>
              <w:right w:val="single" w:sz="4" w:space="0" w:color="auto"/>
            </w:tcBorders>
            <w:shd w:val="clear" w:color="auto" w:fill="auto"/>
            <w:noWrap/>
            <w:hideMark/>
          </w:tcPr>
          <w:p w14:paraId="46E438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4613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767D1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4D348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75792</w:t>
            </w:r>
          </w:p>
        </w:tc>
        <w:tc>
          <w:tcPr>
            <w:tcW w:w="1057" w:type="dxa"/>
            <w:tcBorders>
              <w:top w:val="nil"/>
              <w:left w:val="nil"/>
              <w:bottom w:val="single" w:sz="4" w:space="0" w:color="auto"/>
              <w:right w:val="single" w:sz="4" w:space="0" w:color="auto"/>
            </w:tcBorders>
            <w:shd w:val="clear" w:color="auto" w:fill="auto"/>
            <w:noWrap/>
            <w:hideMark/>
          </w:tcPr>
          <w:p w14:paraId="088BCF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6A573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4522F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1FEB67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112992</w:t>
            </w:r>
          </w:p>
        </w:tc>
        <w:tc>
          <w:tcPr>
            <w:tcW w:w="1127" w:type="dxa"/>
            <w:tcBorders>
              <w:top w:val="nil"/>
              <w:left w:val="nil"/>
              <w:bottom w:val="single" w:sz="4" w:space="0" w:color="auto"/>
              <w:right w:val="single" w:sz="4" w:space="0" w:color="auto"/>
            </w:tcBorders>
            <w:shd w:val="clear" w:color="auto" w:fill="auto"/>
            <w:noWrap/>
            <w:hideMark/>
          </w:tcPr>
          <w:p w14:paraId="24F2E9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14124</w:t>
            </w:r>
          </w:p>
        </w:tc>
      </w:tr>
      <w:tr w:rsidR="006D0D8E" w:rsidRPr="0001701A" w14:paraId="0851E0C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420006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1ABD4C5D" w14:textId="77777777" w:rsidR="006D0D8E" w:rsidRPr="0001701A" w:rsidRDefault="006D0D8E" w:rsidP="006D0D8E">
            <w:pPr>
              <w:pStyle w:val="TAC"/>
            </w:pPr>
            <w:r w:rsidRPr="0001701A">
              <w:t>108</w:t>
            </w:r>
          </w:p>
        </w:tc>
        <w:tc>
          <w:tcPr>
            <w:tcW w:w="967" w:type="dxa"/>
            <w:tcBorders>
              <w:top w:val="nil"/>
              <w:left w:val="nil"/>
              <w:bottom w:val="single" w:sz="4" w:space="0" w:color="auto"/>
              <w:right w:val="single" w:sz="4" w:space="0" w:color="auto"/>
            </w:tcBorders>
            <w:shd w:val="clear" w:color="auto" w:fill="auto"/>
            <w:noWrap/>
          </w:tcPr>
          <w:p w14:paraId="6B273B70"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5B20259B"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7B4F9721"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765B570" w14:textId="77777777" w:rsidR="006D0D8E" w:rsidRPr="0001701A" w:rsidRDefault="006D0D8E" w:rsidP="006D0D8E">
            <w:pPr>
              <w:pStyle w:val="TAC"/>
            </w:pPr>
            <w:r w:rsidRPr="0001701A">
              <w:t>75792</w:t>
            </w:r>
          </w:p>
        </w:tc>
        <w:tc>
          <w:tcPr>
            <w:tcW w:w="1057" w:type="dxa"/>
            <w:tcBorders>
              <w:top w:val="nil"/>
              <w:left w:val="nil"/>
              <w:bottom w:val="single" w:sz="4" w:space="0" w:color="auto"/>
              <w:right w:val="single" w:sz="4" w:space="0" w:color="auto"/>
            </w:tcBorders>
            <w:shd w:val="clear" w:color="auto" w:fill="auto"/>
            <w:noWrap/>
          </w:tcPr>
          <w:p w14:paraId="53EE6B9E"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7CA375BF"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25E90910" w14:textId="77777777" w:rsidR="006D0D8E" w:rsidRPr="0001701A" w:rsidRDefault="006D0D8E" w:rsidP="006D0D8E">
            <w:pPr>
              <w:pStyle w:val="TAC"/>
            </w:pPr>
            <w:r w:rsidRPr="0001701A">
              <w:t>9</w:t>
            </w:r>
          </w:p>
        </w:tc>
        <w:tc>
          <w:tcPr>
            <w:tcW w:w="925" w:type="dxa"/>
            <w:tcBorders>
              <w:top w:val="nil"/>
              <w:left w:val="nil"/>
              <w:bottom w:val="single" w:sz="4" w:space="0" w:color="auto"/>
              <w:right w:val="single" w:sz="4" w:space="0" w:color="auto"/>
            </w:tcBorders>
            <w:shd w:val="clear" w:color="auto" w:fill="auto"/>
            <w:noWrap/>
          </w:tcPr>
          <w:p w14:paraId="780D7B35" w14:textId="77777777" w:rsidR="006D0D8E" w:rsidRPr="0001701A" w:rsidRDefault="006D0D8E" w:rsidP="006D0D8E">
            <w:pPr>
              <w:pStyle w:val="TAC"/>
            </w:pPr>
            <w:r w:rsidRPr="0001701A">
              <w:t>114048</w:t>
            </w:r>
          </w:p>
        </w:tc>
        <w:tc>
          <w:tcPr>
            <w:tcW w:w="1127" w:type="dxa"/>
            <w:tcBorders>
              <w:top w:val="nil"/>
              <w:left w:val="nil"/>
              <w:bottom w:val="single" w:sz="4" w:space="0" w:color="auto"/>
              <w:right w:val="single" w:sz="4" w:space="0" w:color="auto"/>
            </w:tcBorders>
            <w:shd w:val="clear" w:color="auto" w:fill="auto"/>
            <w:noWrap/>
          </w:tcPr>
          <w:p w14:paraId="383C9CA3" w14:textId="77777777" w:rsidR="006D0D8E" w:rsidRPr="0001701A" w:rsidRDefault="006D0D8E" w:rsidP="006D0D8E">
            <w:pPr>
              <w:pStyle w:val="TAC"/>
            </w:pPr>
            <w:r w:rsidRPr="0001701A">
              <w:t>14256</w:t>
            </w:r>
          </w:p>
        </w:tc>
      </w:tr>
      <w:tr w:rsidR="006D0D8E" w:rsidRPr="0001701A" w14:paraId="692DAE9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828D15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0F2CB8B" w14:textId="77777777" w:rsidR="006D0D8E" w:rsidRPr="0001701A" w:rsidRDefault="006D0D8E" w:rsidP="006D0D8E">
            <w:pPr>
              <w:pStyle w:val="TAC"/>
            </w:pPr>
            <w:r w:rsidRPr="0001701A">
              <w:t>109</w:t>
            </w:r>
          </w:p>
        </w:tc>
        <w:tc>
          <w:tcPr>
            <w:tcW w:w="967" w:type="dxa"/>
            <w:tcBorders>
              <w:top w:val="nil"/>
              <w:left w:val="nil"/>
              <w:bottom w:val="single" w:sz="4" w:space="0" w:color="auto"/>
              <w:right w:val="single" w:sz="4" w:space="0" w:color="auto"/>
            </w:tcBorders>
            <w:shd w:val="clear" w:color="auto" w:fill="auto"/>
            <w:noWrap/>
          </w:tcPr>
          <w:p w14:paraId="5D777966"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4B791918"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7FC47BCA"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2FCDFEED" w14:textId="77777777" w:rsidR="006D0D8E" w:rsidRPr="0001701A" w:rsidRDefault="006D0D8E" w:rsidP="006D0D8E">
            <w:pPr>
              <w:pStyle w:val="TAC"/>
            </w:pPr>
            <w:r w:rsidRPr="0001701A">
              <w:t>75792</w:t>
            </w:r>
          </w:p>
        </w:tc>
        <w:tc>
          <w:tcPr>
            <w:tcW w:w="1057" w:type="dxa"/>
            <w:tcBorders>
              <w:top w:val="nil"/>
              <w:left w:val="nil"/>
              <w:bottom w:val="single" w:sz="4" w:space="0" w:color="auto"/>
              <w:right w:val="single" w:sz="4" w:space="0" w:color="auto"/>
            </w:tcBorders>
            <w:shd w:val="clear" w:color="auto" w:fill="auto"/>
            <w:noWrap/>
          </w:tcPr>
          <w:p w14:paraId="0CB99E65"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7FE496E"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153D868" w14:textId="77777777" w:rsidR="006D0D8E" w:rsidRPr="0001701A" w:rsidRDefault="006D0D8E" w:rsidP="006D0D8E">
            <w:pPr>
              <w:pStyle w:val="TAC"/>
            </w:pPr>
            <w:r w:rsidRPr="0001701A">
              <w:t>9</w:t>
            </w:r>
          </w:p>
        </w:tc>
        <w:tc>
          <w:tcPr>
            <w:tcW w:w="925" w:type="dxa"/>
            <w:tcBorders>
              <w:top w:val="nil"/>
              <w:left w:val="nil"/>
              <w:bottom w:val="single" w:sz="4" w:space="0" w:color="auto"/>
              <w:right w:val="single" w:sz="4" w:space="0" w:color="auto"/>
            </w:tcBorders>
            <w:shd w:val="clear" w:color="auto" w:fill="auto"/>
            <w:noWrap/>
          </w:tcPr>
          <w:p w14:paraId="08A1C049" w14:textId="77777777" w:rsidR="006D0D8E" w:rsidRPr="0001701A" w:rsidRDefault="006D0D8E" w:rsidP="006D0D8E">
            <w:pPr>
              <w:pStyle w:val="TAC"/>
            </w:pPr>
            <w:r w:rsidRPr="0001701A">
              <w:t>115104</w:t>
            </w:r>
          </w:p>
        </w:tc>
        <w:tc>
          <w:tcPr>
            <w:tcW w:w="1127" w:type="dxa"/>
            <w:tcBorders>
              <w:top w:val="nil"/>
              <w:left w:val="nil"/>
              <w:bottom w:val="single" w:sz="4" w:space="0" w:color="auto"/>
              <w:right w:val="single" w:sz="4" w:space="0" w:color="auto"/>
            </w:tcBorders>
            <w:shd w:val="clear" w:color="auto" w:fill="auto"/>
            <w:noWrap/>
          </w:tcPr>
          <w:p w14:paraId="405A7455" w14:textId="77777777" w:rsidR="006D0D8E" w:rsidRPr="0001701A" w:rsidRDefault="006D0D8E" w:rsidP="006D0D8E">
            <w:pPr>
              <w:pStyle w:val="TAC"/>
            </w:pPr>
            <w:r w:rsidRPr="0001701A">
              <w:t>14388</w:t>
            </w:r>
          </w:p>
        </w:tc>
      </w:tr>
      <w:tr w:rsidR="00975C97" w:rsidRPr="0001701A" w14:paraId="4F9BCE7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2A6BB0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160B6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121</w:t>
            </w:r>
          </w:p>
        </w:tc>
        <w:tc>
          <w:tcPr>
            <w:tcW w:w="967" w:type="dxa"/>
            <w:tcBorders>
              <w:top w:val="nil"/>
              <w:left w:val="nil"/>
              <w:bottom w:val="single" w:sz="4" w:space="0" w:color="auto"/>
              <w:right w:val="single" w:sz="4" w:space="0" w:color="auto"/>
            </w:tcBorders>
            <w:shd w:val="clear" w:color="auto" w:fill="auto"/>
            <w:noWrap/>
            <w:hideMark/>
          </w:tcPr>
          <w:p w14:paraId="063CD1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4B7A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8B2E5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22720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320925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3F634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75AA2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2B0C65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127776</w:t>
            </w:r>
          </w:p>
        </w:tc>
        <w:tc>
          <w:tcPr>
            <w:tcW w:w="1127" w:type="dxa"/>
            <w:tcBorders>
              <w:top w:val="nil"/>
              <w:left w:val="nil"/>
              <w:bottom w:val="single" w:sz="4" w:space="0" w:color="auto"/>
              <w:right w:val="single" w:sz="4" w:space="0" w:color="auto"/>
            </w:tcBorders>
            <w:shd w:val="clear" w:color="auto" w:fill="auto"/>
            <w:noWrap/>
            <w:hideMark/>
          </w:tcPr>
          <w:p w14:paraId="15AE02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15972</w:t>
            </w:r>
          </w:p>
        </w:tc>
      </w:tr>
      <w:tr w:rsidR="006D0D8E" w:rsidRPr="0001701A" w14:paraId="1CB27D9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48F77D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7EF44D6F" w14:textId="77777777" w:rsidR="006D0D8E" w:rsidRPr="0001701A" w:rsidRDefault="006D0D8E" w:rsidP="006D0D8E">
            <w:pPr>
              <w:pStyle w:val="TAC"/>
            </w:pPr>
            <w:r w:rsidRPr="0001701A">
              <w:t>123</w:t>
            </w:r>
          </w:p>
        </w:tc>
        <w:tc>
          <w:tcPr>
            <w:tcW w:w="967" w:type="dxa"/>
            <w:tcBorders>
              <w:top w:val="nil"/>
              <w:left w:val="nil"/>
              <w:bottom w:val="single" w:sz="4" w:space="0" w:color="auto"/>
              <w:right w:val="single" w:sz="4" w:space="0" w:color="auto"/>
            </w:tcBorders>
            <w:shd w:val="clear" w:color="auto" w:fill="auto"/>
            <w:noWrap/>
          </w:tcPr>
          <w:p w14:paraId="7D4BAA95"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5ADC21B8"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A0678F8"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55B95DC" w14:textId="77777777" w:rsidR="006D0D8E" w:rsidRPr="0001701A" w:rsidRDefault="006D0D8E" w:rsidP="006D0D8E">
            <w:pPr>
              <w:pStyle w:val="TAC"/>
            </w:pPr>
            <w:r w:rsidRPr="0001701A">
              <w:t>86040</w:t>
            </w:r>
          </w:p>
        </w:tc>
        <w:tc>
          <w:tcPr>
            <w:tcW w:w="1057" w:type="dxa"/>
            <w:tcBorders>
              <w:top w:val="nil"/>
              <w:left w:val="nil"/>
              <w:bottom w:val="single" w:sz="4" w:space="0" w:color="auto"/>
              <w:right w:val="single" w:sz="4" w:space="0" w:color="auto"/>
            </w:tcBorders>
            <w:shd w:val="clear" w:color="auto" w:fill="auto"/>
            <w:noWrap/>
          </w:tcPr>
          <w:p w14:paraId="55911BF8"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3AEAED75"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1A47EB7" w14:textId="77777777" w:rsidR="006D0D8E" w:rsidRPr="0001701A" w:rsidRDefault="006D0D8E" w:rsidP="006D0D8E">
            <w:pPr>
              <w:pStyle w:val="TAC"/>
            </w:pPr>
            <w:r w:rsidRPr="0001701A">
              <w:t>11</w:t>
            </w:r>
          </w:p>
        </w:tc>
        <w:tc>
          <w:tcPr>
            <w:tcW w:w="925" w:type="dxa"/>
            <w:tcBorders>
              <w:top w:val="nil"/>
              <w:left w:val="nil"/>
              <w:bottom w:val="single" w:sz="4" w:space="0" w:color="auto"/>
              <w:right w:val="single" w:sz="4" w:space="0" w:color="auto"/>
            </w:tcBorders>
            <w:shd w:val="clear" w:color="auto" w:fill="auto"/>
            <w:noWrap/>
          </w:tcPr>
          <w:p w14:paraId="7E9E0AD1" w14:textId="77777777" w:rsidR="006D0D8E" w:rsidRPr="0001701A" w:rsidRDefault="006D0D8E" w:rsidP="006D0D8E">
            <w:pPr>
              <w:pStyle w:val="TAC"/>
            </w:pPr>
            <w:r w:rsidRPr="0001701A">
              <w:t>129888</w:t>
            </w:r>
          </w:p>
        </w:tc>
        <w:tc>
          <w:tcPr>
            <w:tcW w:w="1127" w:type="dxa"/>
            <w:tcBorders>
              <w:top w:val="nil"/>
              <w:left w:val="nil"/>
              <w:bottom w:val="single" w:sz="4" w:space="0" w:color="auto"/>
              <w:right w:val="single" w:sz="4" w:space="0" w:color="auto"/>
            </w:tcBorders>
            <w:shd w:val="clear" w:color="auto" w:fill="auto"/>
            <w:noWrap/>
          </w:tcPr>
          <w:p w14:paraId="1011FA0D" w14:textId="77777777" w:rsidR="006D0D8E" w:rsidRPr="0001701A" w:rsidRDefault="006D0D8E" w:rsidP="006D0D8E">
            <w:pPr>
              <w:pStyle w:val="TAC"/>
            </w:pPr>
            <w:r w:rsidRPr="0001701A">
              <w:t>16236</w:t>
            </w:r>
          </w:p>
        </w:tc>
      </w:tr>
      <w:tr w:rsidR="00975C97" w:rsidRPr="0001701A" w14:paraId="725EC97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74D95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664DF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133</w:t>
            </w:r>
          </w:p>
        </w:tc>
        <w:tc>
          <w:tcPr>
            <w:tcW w:w="967" w:type="dxa"/>
            <w:tcBorders>
              <w:top w:val="nil"/>
              <w:left w:val="nil"/>
              <w:bottom w:val="single" w:sz="4" w:space="0" w:color="auto"/>
              <w:right w:val="single" w:sz="4" w:space="0" w:color="auto"/>
            </w:tcBorders>
            <w:shd w:val="clear" w:color="auto" w:fill="auto"/>
            <w:noWrap/>
            <w:hideMark/>
          </w:tcPr>
          <w:p w14:paraId="46DA0E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7615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B279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863DD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5A3F98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4BF8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35336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3A5119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140448</w:t>
            </w:r>
          </w:p>
        </w:tc>
        <w:tc>
          <w:tcPr>
            <w:tcW w:w="1127" w:type="dxa"/>
            <w:tcBorders>
              <w:top w:val="nil"/>
              <w:left w:val="nil"/>
              <w:bottom w:val="single" w:sz="4" w:space="0" w:color="auto"/>
              <w:right w:val="single" w:sz="4" w:space="0" w:color="auto"/>
            </w:tcBorders>
            <w:shd w:val="clear" w:color="auto" w:fill="auto"/>
            <w:noWrap/>
            <w:hideMark/>
          </w:tcPr>
          <w:p w14:paraId="5458EB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17556</w:t>
            </w:r>
          </w:p>
        </w:tc>
      </w:tr>
      <w:tr w:rsidR="00975C97" w:rsidRPr="0001701A" w14:paraId="2F816BC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964D90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CE72E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7BF469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7B32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3534C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DA87D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43D3C6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E7BB2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8165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311C8E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hideMark/>
          </w:tcPr>
          <w:p w14:paraId="2FA387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6D0D8E" w:rsidRPr="0001701A" w14:paraId="1D28D28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497F069"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3EECA1A" w14:textId="77777777" w:rsidR="006D0D8E" w:rsidRPr="0001701A" w:rsidRDefault="006D0D8E" w:rsidP="006D0D8E">
            <w:pPr>
              <w:pStyle w:val="TAC"/>
            </w:pPr>
            <w:r w:rsidRPr="0001701A">
              <w:t>137</w:t>
            </w:r>
          </w:p>
        </w:tc>
        <w:tc>
          <w:tcPr>
            <w:tcW w:w="967" w:type="dxa"/>
            <w:tcBorders>
              <w:top w:val="nil"/>
              <w:left w:val="nil"/>
              <w:bottom w:val="single" w:sz="4" w:space="0" w:color="auto"/>
              <w:right w:val="single" w:sz="4" w:space="0" w:color="auto"/>
            </w:tcBorders>
            <w:shd w:val="clear" w:color="auto" w:fill="auto"/>
            <w:noWrap/>
          </w:tcPr>
          <w:p w14:paraId="5ACC3F1B"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89DCBB8"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89D34AE"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1FA9ABB" w14:textId="77777777" w:rsidR="006D0D8E" w:rsidRPr="0001701A" w:rsidRDefault="006D0D8E" w:rsidP="006D0D8E">
            <w:pPr>
              <w:pStyle w:val="TAC"/>
            </w:pPr>
            <w:r w:rsidRPr="0001701A">
              <w:t>96264</w:t>
            </w:r>
          </w:p>
        </w:tc>
        <w:tc>
          <w:tcPr>
            <w:tcW w:w="1057" w:type="dxa"/>
            <w:tcBorders>
              <w:top w:val="nil"/>
              <w:left w:val="nil"/>
              <w:bottom w:val="single" w:sz="4" w:space="0" w:color="auto"/>
              <w:right w:val="single" w:sz="4" w:space="0" w:color="auto"/>
            </w:tcBorders>
            <w:shd w:val="clear" w:color="auto" w:fill="auto"/>
            <w:noWrap/>
          </w:tcPr>
          <w:p w14:paraId="560EAF28"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C62665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35FD55D9" w14:textId="77777777" w:rsidR="006D0D8E" w:rsidRPr="0001701A" w:rsidRDefault="006D0D8E" w:rsidP="006D0D8E">
            <w:pPr>
              <w:pStyle w:val="TAC"/>
            </w:pPr>
            <w:r w:rsidRPr="0001701A">
              <w:t>12</w:t>
            </w:r>
          </w:p>
        </w:tc>
        <w:tc>
          <w:tcPr>
            <w:tcW w:w="925" w:type="dxa"/>
            <w:tcBorders>
              <w:top w:val="nil"/>
              <w:left w:val="nil"/>
              <w:bottom w:val="single" w:sz="4" w:space="0" w:color="auto"/>
              <w:right w:val="single" w:sz="4" w:space="0" w:color="auto"/>
            </w:tcBorders>
            <w:shd w:val="clear" w:color="auto" w:fill="auto"/>
            <w:noWrap/>
          </w:tcPr>
          <w:p w14:paraId="52D346CA" w14:textId="77777777" w:rsidR="006D0D8E" w:rsidRPr="0001701A" w:rsidRDefault="006D0D8E" w:rsidP="006D0D8E">
            <w:pPr>
              <w:pStyle w:val="TAC"/>
            </w:pPr>
            <w:r w:rsidRPr="0001701A">
              <w:t>144672</w:t>
            </w:r>
          </w:p>
        </w:tc>
        <w:tc>
          <w:tcPr>
            <w:tcW w:w="1127" w:type="dxa"/>
            <w:tcBorders>
              <w:top w:val="nil"/>
              <w:left w:val="nil"/>
              <w:bottom w:val="single" w:sz="4" w:space="0" w:color="auto"/>
              <w:right w:val="single" w:sz="4" w:space="0" w:color="auto"/>
            </w:tcBorders>
            <w:shd w:val="clear" w:color="auto" w:fill="auto"/>
            <w:noWrap/>
          </w:tcPr>
          <w:p w14:paraId="0E4F8EE0" w14:textId="77777777" w:rsidR="006D0D8E" w:rsidRPr="0001701A" w:rsidRDefault="006D0D8E" w:rsidP="006D0D8E">
            <w:pPr>
              <w:pStyle w:val="TAC"/>
            </w:pPr>
            <w:r w:rsidRPr="0001701A">
              <w:t>18084</w:t>
            </w:r>
          </w:p>
        </w:tc>
      </w:tr>
      <w:tr w:rsidR="00975C97" w:rsidRPr="0001701A" w14:paraId="2B0ADF7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10412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1A148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536DA2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FF4B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FF7F9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73E9A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112648</w:t>
            </w:r>
          </w:p>
        </w:tc>
        <w:tc>
          <w:tcPr>
            <w:tcW w:w="1057" w:type="dxa"/>
            <w:tcBorders>
              <w:top w:val="nil"/>
              <w:left w:val="nil"/>
              <w:bottom w:val="single" w:sz="4" w:space="0" w:color="auto"/>
              <w:right w:val="single" w:sz="4" w:space="0" w:color="auto"/>
            </w:tcBorders>
            <w:shd w:val="clear" w:color="auto" w:fill="auto"/>
            <w:noWrap/>
            <w:hideMark/>
          </w:tcPr>
          <w:p w14:paraId="57BE06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00FF0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E91EA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6ECCEB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168960</w:t>
            </w:r>
          </w:p>
        </w:tc>
        <w:tc>
          <w:tcPr>
            <w:tcW w:w="1127" w:type="dxa"/>
            <w:tcBorders>
              <w:top w:val="nil"/>
              <w:left w:val="nil"/>
              <w:bottom w:val="single" w:sz="4" w:space="0" w:color="auto"/>
              <w:right w:val="single" w:sz="4" w:space="0" w:color="auto"/>
            </w:tcBorders>
            <w:shd w:val="clear" w:color="auto" w:fill="auto"/>
            <w:noWrap/>
            <w:hideMark/>
          </w:tcPr>
          <w:p w14:paraId="4675AA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587DE9F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2AB68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A980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51AE14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E440D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3BDBB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0D5AA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114776</w:t>
            </w:r>
          </w:p>
        </w:tc>
        <w:tc>
          <w:tcPr>
            <w:tcW w:w="1057" w:type="dxa"/>
            <w:tcBorders>
              <w:top w:val="nil"/>
              <w:left w:val="nil"/>
              <w:bottom w:val="single" w:sz="4" w:space="0" w:color="auto"/>
              <w:right w:val="single" w:sz="4" w:space="0" w:color="auto"/>
            </w:tcBorders>
            <w:shd w:val="clear" w:color="auto" w:fill="auto"/>
            <w:noWrap/>
            <w:hideMark/>
          </w:tcPr>
          <w:p w14:paraId="700445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EEAC0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ED58A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212F7F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36398A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7C6786D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185EDA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FA93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189</w:t>
            </w:r>
          </w:p>
        </w:tc>
        <w:tc>
          <w:tcPr>
            <w:tcW w:w="967" w:type="dxa"/>
            <w:tcBorders>
              <w:top w:val="nil"/>
              <w:left w:val="nil"/>
              <w:bottom w:val="single" w:sz="4" w:space="0" w:color="auto"/>
              <w:right w:val="single" w:sz="4" w:space="0" w:color="auto"/>
            </w:tcBorders>
            <w:shd w:val="clear" w:color="auto" w:fill="auto"/>
            <w:noWrap/>
          </w:tcPr>
          <w:p w14:paraId="5D08F1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B1F6A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3F3542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7934D7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131176</w:t>
            </w:r>
          </w:p>
        </w:tc>
        <w:tc>
          <w:tcPr>
            <w:tcW w:w="1057" w:type="dxa"/>
            <w:tcBorders>
              <w:top w:val="nil"/>
              <w:left w:val="nil"/>
              <w:bottom w:val="single" w:sz="4" w:space="0" w:color="auto"/>
              <w:right w:val="single" w:sz="4" w:space="0" w:color="auto"/>
            </w:tcBorders>
            <w:shd w:val="clear" w:color="auto" w:fill="auto"/>
            <w:noWrap/>
          </w:tcPr>
          <w:p w14:paraId="7B42DC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4F1577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05956F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925" w:type="dxa"/>
            <w:tcBorders>
              <w:top w:val="nil"/>
              <w:left w:val="nil"/>
              <w:bottom w:val="single" w:sz="4" w:space="0" w:color="auto"/>
              <w:right w:val="single" w:sz="4" w:space="0" w:color="auto"/>
            </w:tcBorders>
            <w:shd w:val="clear" w:color="auto" w:fill="auto"/>
            <w:noWrap/>
          </w:tcPr>
          <w:p w14:paraId="50E120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199584</w:t>
            </w:r>
          </w:p>
        </w:tc>
        <w:tc>
          <w:tcPr>
            <w:tcW w:w="1127" w:type="dxa"/>
            <w:tcBorders>
              <w:top w:val="nil"/>
              <w:left w:val="nil"/>
              <w:bottom w:val="single" w:sz="4" w:space="0" w:color="auto"/>
              <w:right w:val="single" w:sz="4" w:space="0" w:color="auto"/>
            </w:tcBorders>
            <w:shd w:val="clear" w:color="auto" w:fill="auto"/>
            <w:noWrap/>
          </w:tcPr>
          <w:p w14:paraId="6795E4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24948</w:t>
            </w:r>
          </w:p>
        </w:tc>
      </w:tr>
      <w:tr w:rsidR="00975C97" w:rsidRPr="0001701A" w14:paraId="52070CE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AAE223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56315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53176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5A7B4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DB309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88F98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27E28E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97C05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5F6C9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47AACE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228096</w:t>
            </w:r>
          </w:p>
        </w:tc>
        <w:tc>
          <w:tcPr>
            <w:tcW w:w="1127" w:type="dxa"/>
            <w:tcBorders>
              <w:top w:val="nil"/>
              <w:left w:val="nil"/>
              <w:bottom w:val="single" w:sz="4" w:space="0" w:color="auto"/>
              <w:right w:val="single" w:sz="4" w:space="0" w:color="auto"/>
            </w:tcBorders>
            <w:shd w:val="clear" w:color="auto" w:fill="auto"/>
            <w:noWrap/>
            <w:hideMark/>
          </w:tcPr>
          <w:p w14:paraId="7EC476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2934F34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3869F4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9A65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217</w:t>
            </w:r>
          </w:p>
        </w:tc>
        <w:tc>
          <w:tcPr>
            <w:tcW w:w="967" w:type="dxa"/>
            <w:tcBorders>
              <w:top w:val="nil"/>
              <w:left w:val="nil"/>
              <w:bottom w:val="single" w:sz="4" w:space="0" w:color="auto"/>
              <w:right w:val="single" w:sz="4" w:space="0" w:color="auto"/>
            </w:tcBorders>
            <w:shd w:val="clear" w:color="auto" w:fill="auto"/>
            <w:noWrap/>
            <w:hideMark/>
          </w:tcPr>
          <w:p w14:paraId="543B7E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F60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69A2B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38625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1C5998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44819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D18C7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4AA127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229152</w:t>
            </w:r>
          </w:p>
        </w:tc>
        <w:tc>
          <w:tcPr>
            <w:tcW w:w="1127" w:type="dxa"/>
            <w:tcBorders>
              <w:top w:val="nil"/>
              <w:left w:val="nil"/>
              <w:bottom w:val="single" w:sz="4" w:space="0" w:color="auto"/>
              <w:right w:val="single" w:sz="4" w:space="0" w:color="auto"/>
            </w:tcBorders>
            <w:shd w:val="clear" w:color="auto" w:fill="auto"/>
            <w:noWrap/>
            <w:hideMark/>
          </w:tcPr>
          <w:p w14:paraId="2373B6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28644</w:t>
            </w:r>
          </w:p>
        </w:tc>
      </w:tr>
      <w:tr w:rsidR="00975C97" w:rsidRPr="0001701A" w14:paraId="027E85A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F64D29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9F0AE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245</w:t>
            </w:r>
          </w:p>
        </w:tc>
        <w:tc>
          <w:tcPr>
            <w:tcW w:w="967" w:type="dxa"/>
            <w:tcBorders>
              <w:top w:val="nil"/>
              <w:left w:val="nil"/>
              <w:bottom w:val="single" w:sz="4" w:space="0" w:color="auto"/>
              <w:right w:val="single" w:sz="4" w:space="0" w:color="auto"/>
            </w:tcBorders>
            <w:shd w:val="clear" w:color="auto" w:fill="auto"/>
            <w:noWrap/>
            <w:hideMark/>
          </w:tcPr>
          <w:p w14:paraId="71597F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172B3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869AB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8DB8A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172176</w:t>
            </w:r>
          </w:p>
        </w:tc>
        <w:tc>
          <w:tcPr>
            <w:tcW w:w="1057" w:type="dxa"/>
            <w:tcBorders>
              <w:top w:val="nil"/>
              <w:left w:val="nil"/>
              <w:bottom w:val="single" w:sz="4" w:space="0" w:color="auto"/>
              <w:right w:val="single" w:sz="4" w:space="0" w:color="auto"/>
            </w:tcBorders>
            <w:shd w:val="clear" w:color="auto" w:fill="auto"/>
            <w:noWrap/>
            <w:hideMark/>
          </w:tcPr>
          <w:p w14:paraId="696D3D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ECDDF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F939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w:t>
            </w:r>
          </w:p>
        </w:tc>
        <w:tc>
          <w:tcPr>
            <w:tcW w:w="925" w:type="dxa"/>
            <w:tcBorders>
              <w:top w:val="nil"/>
              <w:left w:val="nil"/>
              <w:bottom w:val="single" w:sz="4" w:space="0" w:color="auto"/>
              <w:right w:val="single" w:sz="4" w:space="0" w:color="auto"/>
            </w:tcBorders>
            <w:shd w:val="clear" w:color="auto" w:fill="auto"/>
            <w:noWrap/>
            <w:hideMark/>
          </w:tcPr>
          <w:p w14:paraId="262CC6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258720</w:t>
            </w:r>
          </w:p>
        </w:tc>
        <w:tc>
          <w:tcPr>
            <w:tcW w:w="1127" w:type="dxa"/>
            <w:tcBorders>
              <w:top w:val="nil"/>
              <w:left w:val="nil"/>
              <w:bottom w:val="single" w:sz="4" w:space="0" w:color="auto"/>
              <w:right w:val="single" w:sz="4" w:space="0" w:color="auto"/>
            </w:tcBorders>
            <w:shd w:val="clear" w:color="auto" w:fill="auto"/>
            <w:noWrap/>
            <w:hideMark/>
          </w:tcPr>
          <w:p w14:paraId="1EC4E4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32340</w:t>
            </w:r>
          </w:p>
        </w:tc>
      </w:tr>
      <w:tr w:rsidR="00975C97" w:rsidRPr="0001701A" w14:paraId="7E3FE91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AD9FCE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7C834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469A1D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1724D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9046F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A2BF8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188576</w:t>
            </w:r>
          </w:p>
        </w:tc>
        <w:tc>
          <w:tcPr>
            <w:tcW w:w="1057" w:type="dxa"/>
            <w:tcBorders>
              <w:top w:val="nil"/>
              <w:left w:val="nil"/>
              <w:bottom w:val="single" w:sz="4" w:space="0" w:color="auto"/>
              <w:right w:val="single" w:sz="4" w:space="0" w:color="auto"/>
            </w:tcBorders>
            <w:shd w:val="clear" w:color="auto" w:fill="auto"/>
            <w:noWrap/>
            <w:hideMark/>
          </w:tcPr>
          <w:p w14:paraId="03E0D7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3C367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65A0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07C22E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285120</w:t>
            </w:r>
          </w:p>
        </w:tc>
        <w:tc>
          <w:tcPr>
            <w:tcW w:w="1127" w:type="dxa"/>
            <w:tcBorders>
              <w:top w:val="nil"/>
              <w:left w:val="nil"/>
              <w:bottom w:val="single" w:sz="4" w:space="0" w:color="auto"/>
              <w:right w:val="single" w:sz="4" w:space="0" w:color="auto"/>
            </w:tcBorders>
            <w:shd w:val="clear" w:color="auto" w:fill="auto"/>
            <w:noWrap/>
            <w:hideMark/>
          </w:tcPr>
          <w:p w14:paraId="3F82212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17A9407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4DE934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9C465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273</w:t>
            </w:r>
          </w:p>
        </w:tc>
        <w:tc>
          <w:tcPr>
            <w:tcW w:w="967" w:type="dxa"/>
            <w:tcBorders>
              <w:top w:val="nil"/>
              <w:left w:val="nil"/>
              <w:bottom w:val="single" w:sz="4" w:space="0" w:color="auto"/>
              <w:right w:val="single" w:sz="4" w:space="0" w:color="auto"/>
            </w:tcBorders>
            <w:shd w:val="clear" w:color="auto" w:fill="auto"/>
            <w:noWrap/>
            <w:hideMark/>
          </w:tcPr>
          <w:p w14:paraId="1E6D48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1815B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AAC1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68645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192624</w:t>
            </w:r>
          </w:p>
        </w:tc>
        <w:tc>
          <w:tcPr>
            <w:tcW w:w="1057" w:type="dxa"/>
            <w:tcBorders>
              <w:top w:val="nil"/>
              <w:left w:val="nil"/>
              <w:bottom w:val="single" w:sz="4" w:space="0" w:color="auto"/>
              <w:right w:val="single" w:sz="4" w:space="0" w:color="auto"/>
            </w:tcBorders>
            <w:shd w:val="clear" w:color="auto" w:fill="auto"/>
            <w:noWrap/>
            <w:hideMark/>
          </w:tcPr>
          <w:p w14:paraId="183321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C9538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3A43B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4E8954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288288</w:t>
            </w:r>
          </w:p>
        </w:tc>
        <w:tc>
          <w:tcPr>
            <w:tcW w:w="1127" w:type="dxa"/>
            <w:tcBorders>
              <w:top w:val="nil"/>
              <w:left w:val="nil"/>
              <w:bottom w:val="single" w:sz="4" w:space="0" w:color="auto"/>
              <w:right w:val="single" w:sz="4" w:space="0" w:color="auto"/>
            </w:tcBorders>
            <w:shd w:val="clear" w:color="auto" w:fill="auto"/>
            <w:noWrap/>
            <w:hideMark/>
          </w:tcPr>
          <w:p w14:paraId="058D45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36036</w:t>
            </w:r>
          </w:p>
        </w:tc>
      </w:tr>
      <w:tr w:rsidR="00975C97" w:rsidRPr="0001701A" w14:paraId="5D333559"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31B01BA"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4E1E1702"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5.1.3.1-2 defined in TS 38.214 [10].</w:t>
            </w:r>
          </w:p>
          <w:p w14:paraId="73658AC7"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1989F971"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1092743F" w14:textId="7F17B934" w:rsidR="00975C97" w:rsidRDefault="00975C97" w:rsidP="00975C97"/>
    <w:p w14:paraId="4C29009E" w14:textId="5C0989A2" w:rsidR="00F77B26" w:rsidRDefault="00F77B26" w:rsidP="00975C97"/>
    <w:p w14:paraId="74F1FCB1" w14:textId="02780146" w:rsidR="00F77B26" w:rsidRDefault="00F77B26" w:rsidP="00975C97"/>
    <w:p w14:paraId="50D58E5B" w14:textId="2BC30E2E" w:rsidR="00F77B26" w:rsidRDefault="00F77B26" w:rsidP="00975C97"/>
    <w:p w14:paraId="7503D260" w14:textId="2EAA9AA5" w:rsidR="00F77B26" w:rsidRDefault="00F77B26" w:rsidP="00975C97"/>
    <w:p w14:paraId="61FB89D3" w14:textId="09E35459" w:rsidR="00F77B26" w:rsidRDefault="00F77B26" w:rsidP="00975C97"/>
    <w:p w14:paraId="146D6D0F" w14:textId="77777777" w:rsidR="00F77B26" w:rsidRPr="0001701A" w:rsidRDefault="00F77B26" w:rsidP="00975C97"/>
    <w:p w14:paraId="5D82515A" w14:textId="77777777" w:rsidR="00975C97" w:rsidRPr="0001701A" w:rsidRDefault="00975C97" w:rsidP="00975C97">
      <w:pPr>
        <w:pStyle w:val="TH"/>
      </w:pPr>
      <w:r w:rsidRPr="0001701A">
        <w:t>Table A.2.2.9-2: Void</w:t>
      </w:r>
    </w:p>
    <w:p w14:paraId="6B77D9F0" w14:textId="77777777" w:rsidR="00975C97" w:rsidRPr="0001701A" w:rsidRDefault="00975C97" w:rsidP="00975C97">
      <w:pPr>
        <w:pStyle w:val="TH"/>
        <w:rPr>
          <w:rFonts w:eastAsia="MS Mincho"/>
        </w:rPr>
      </w:pPr>
      <w:r w:rsidRPr="0001701A">
        <w:t xml:space="preserve">Table A.2.2.9-3: </w:t>
      </w:r>
      <w:r w:rsidRPr="0001701A">
        <w:rPr>
          <w:rFonts w:eastAsia="MS Mincho"/>
        </w:rPr>
        <w:t>Void</w:t>
      </w:r>
    </w:p>
    <w:p w14:paraId="2BFEAC30" w14:textId="4469667E" w:rsidR="00677DBB" w:rsidRPr="0001701A" w:rsidRDefault="00677DBB" w:rsidP="00677DBB"/>
    <w:p w14:paraId="0F50847A" w14:textId="77777777" w:rsidR="00677DBB" w:rsidRPr="0001701A" w:rsidRDefault="00677DBB" w:rsidP="00677DBB">
      <w:pPr>
        <w:sectPr w:rsidR="00677DBB" w:rsidRPr="0001701A" w:rsidSect="00975C97">
          <w:pgSz w:w="16838" w:h="11906" w:orient="landscape"/>
          <w:pgMar w:top="1134" w:right="1418" w:bottom="1134" w:left="1134" w:header="851" w:footer="340" w:gutter="0"/>
          <w:cols w:space="708"/>
          <w:docGrid w:linePitch="360"/>
        </w:sectPr>
      </w:pPr>
    </w:p>
    <w:p w14:paraId="443B533F" w14:textId="77777777" w:rsidR="00975C97" w:rsidRPr="0001701A" w:rsidRDefault="00975C97" w:rsidP="00975C97">
      <w:pPr>
        <w:pStyle w:val="Heading2"/>
      </w:pPr>
      <w:bookmarkStart w:id="28" w:name="_Toc27478684"/>
      <w:bookmarkStart w:id="29" w:name="_Toc36227398"/>
      <w:r w:rsidRPr="0001701A">
        <w:lastRenderedPageBreak/>
        <w:t>A.2.3</w:t>
      </w:r>
      <w:r w:rsidRPr="0001701A">
        <w:tab/>
        <w:t>Reference measurement channels for TDD</w:t>
      </w:r>
      <w:bookmarkEnd w:id="28"/>
      <w:bookmarkEnd w:id="29"/>
    </w:p>
    <w:p w14:paraId="32F57686" w14:textId="77777777" w:rsidR="00975C97" w:rsidRPr="0001701A" w:rsidRDefault="00975C97" w:rsidP="00975C97">
      <w:pPr>
        <w:rPr>
          <w:rFonts w:eastAsia="MS Mincho"/>
        </w:rPr>
      </w:pPr>
      <w:r w:rsidRPr="0001701A">
        <w:rPr>
          <w:rFonts w:eastAsia="MS Mincho"/>
        </w:rPr>
        <w:t>The TDD UL RMCs are defined in clause A.2.2 with the active UL slots specified in table A.2.1-1 and TDD slot patterns as defined for reference sensitivity tests.</w:t>
      </w:r>
    </w:p>
    <w:p w14:paraId="0DD0B5F8" w14:textId="77777777" w:rsidR="00975C97" w:rsidRPr="0001701A" w:rsidRDefault="00975C97" w:rsidP="00975C97">
      <w:pPr>
        <w:pStyle w:val="Heading3"/>
      </w:pPr>
      <w:bookmarkStart w:id="30" w:name="_Toc27478685"/>
      <w:bookmarkStart w:id="31" w:name="_Toc36227399"/>
      <w:r w:rsidRPr="0001701A">
        <w:t>A.2.3.1</w:t>
      </w:r>
      <w:r w:rsidRPr="0001701A">
        <w:tab/>
        <w:t>DFT-s-OFDM Pi/2-BPSK</w:t>
      </w:r>
      <w:bookmarkEnd w:id="30"/>
      <w:bookmarkEnd w:id="31"/>
    </w:p>
    <w:p w14:paraId="1AE1A2EB" w14:textId="77777777" w:rsidR="00975C97" w:rsidRPr="0001701A" w:rsidRDefault="00975C97" w:rsidP="00975C97">
      <w:r w:rsidRPr="0001701A">
        <w:t>Void</w:t>
      </w:r>
    </w:p>
    <w:p w14:paraId="5D33D135" w14:textId="77777777" w:rsidR="00975C97" w:rsidRPr="0001701A" w:rsidRDefault="00975C97" w:rsidP="00975C97">
      <w:pPr>
        <w:pStyle w:val="Heading3"/>
      </w:pPr>
      <w:bookmarkStart w:id="32" w:name="_Toc27478686"/>
      <w:bookmarkStart w:id="33" w:name="_Toc36227400"/>
      <w:r w:rsidRPr="0001701A">
        <w:t>A.2.3.2</w:t>
      </w:r>
      <w:r w:rsidRPr="0001701A">
        <w:tab/>
        <w:t>DFT-s-OFDM QPSK</w:t>
      </w:r>
      <w:bookmarkEnd w:id="32"/>
      <w:bookmarkEnd w:id="33"/>
    </w:p>
    <w:p w14:paraId="27EDD52B" w14:textId="77777777" w:rsidR="00975C97" w:rsidRPr="0001701A" w:rsidRDefault="00975C97" w:rsidP="00975C97">
      <w:bookmarkStart w:id="34" w:name="_Toc27478687"/>
      <w:bookmarkStart w:id="35" w:name="_Toc36227401"/>
      <w:r w:rsidRPr="0001701A">
        <w:t>Void</w:t>
      </w:r>
    </w:p>
    <w:p w14:paraId="6A179036" w14:textId="77777777" w:rsidR="00975C97" w:rsidRPr="0001701A" w:rsidRDefault="00975C97" w:rsidP="00975C97">
      <w:pPr>
        <w:pStyle w:val="Heading3"/>
      </w:pPr>
      <w:r w:rsidRPr="0001701A">
        <w:t>A.2.3.3</w:t>
      </w:r>
      <w:r w:rsidRPr="0001701A">
        <w:tab/>
        <w:t>DFT-s-OFDM 16QAM</w:t>
      </w:r>
      <w:bookmarkEnd w:id="34"/>
      <w:bookmarkEnd w:id="35"/>
    </w:p>
    <w:p w14:paraId="25044D4C" w14:textId="77777777" w:rsidR="00975C97" w:rsidRPr="0001701A" w:rsidRDefault="00975C97" w:rsidP="00975C97">
      <w:bookmarkStart w:id="36" w:name="_Toc27478688"/>
      <w:bookmarkStart w:id="37" w:name="_Toc36227402"/>
      <w:r w:rsidRPr="0001701A">
        <w:t>Void</w:t>
      </w:r>
    </w:p>
    <w:p w14:paraId="311622BE" w14:textId="77777777" w:rsidR="00975C97" w:rsidRPr="0001701A" w:rsidRDefault="00975C97" w:rsidP="00975C97">
      <w:pPr>
        <w:pStyle w:val="Heading3"/>
      </w:pPr>
      <w:r w:rsidRPr="0001701A">
        <w:t>A.2.3.4</w:t>
      </w:r>
      <w:r w:rsidRPr="0001701A">
        <w:tab/>
        <w:t>DFT-s-OFDM 64QAM</w:t>
      </w:r>
      <w:bookmarkEnd w:id="36"/>
      <w:bookmarkEnd w:id="37"/>
    </w:p>
    <w:p w14:paraId="393FAD76" w14:textId="77777777" w:rsidR="00975C97" w:rsidRPr="0001701A" w:rsidRDefault="00975C97" w:rsidP="00975C97">
      <w:bookmarkStart w:id="38" w:name="_Toc27478689"/>
      <w:bookmarkStart w:id="39" w:name="_Toc36227403"/>
      <w:r w:rsidRPr="0001701A">
        <w:t>Void</w:t>
      </w:r>
    </w:p>
    <w:p w14:paraId="5AEE6AEC" w14:textId="77777777" w:rsidR="00975C97" w:rsidRPr="0001701A" w:rsidRDefault="00975C97" w:rsidP="00975C97">
      <w:pPr>
        <w:pStyle w:val="Heading3"/>
      </w:pPr>
      <w:r w:rsidRPr="0001701A">
        <w:t>A.2.3.5</w:t>
      </w:r>
      <w:r w:rsidRPr="0001701A">
        <w:tab/>
        <w:t>DFT-s-OFDM 256QAM</w:t>
      </w:r>
      <w:bookmarkEnd w:id="38"/>
      <w:bookmarkEnd w:id="39"/>
    </w:p>
    <w:p w14:paraId="0788BE86" w14:textId="77777777" w:rsidR="00975C97" w:rsidRPr="0001701A" w:rsidRDefault="00975C97" w:rsidP="00975C97">
      <w:bookmarkStart w:id="40" w:name="_Toc27478690"/>
      <w:bookmarkStart w:id="41" w:name="_Toc36227404"/>
      <w:r w:rsidRPr="0001701A">
        <w:t>Void</w:t>
      </w:r>
    </w:p>
    <w:p w14:paraId="2401C58A" w14:textId="77777777" w:rsidR="00975C97" w:rsidRPr="0001701A" w:rsidRDefault="00975C97" w:rsidP="00975C97">
      <w:pPr>
        <w:pStyle w:val="Heading3"/>
      </w:pPr>
      <w:r w:rsidRPr="0001701A">
        <w:t>A.2.3.6</w:t>
      </w:r>
      <w:r w:rsidRPr="0001701A">
        <w:tab/>
        <w:t>CP-OFDM QPSK</w:t>
      </w:r>
      <w:bookmarkEnd w:id="40"/>
      <w:bookmarkEnd w:id="41"/>
    </w:p>
    <w:p w14:paraId="73041513" w14:textId="77777777" w:rsidR="00975C97" w:rsidRPr="0001701A" w:rsidRDefault="00975C97" w:rsidP="00975C97">
      <w:bookmarkStart w:id="42" w:name="_Toc27478691"/>
      <w:bookmarkStart w:id="43" w:name="_Toc36227405"/>
      <w:r w:rsidRPr="0001701A">
        <w:t>Void</w:t>
      </w:r>
    </w:p>
    <w:p w14:paraId="7EA960DA" w14:textId="77777777" w:rsidR="00975C97" w:rsidRPr="0001701A" w:rsidRDefault="00975C97" w:rsidP="00975C97">
      <w:pPr>
        <w:pStyle w:val="Heading3"/>
      </w:pPr>
      <w:r w:rsidRPr="0001701A">
        <w:t>A.2.3.7</w:t>
      </w:r>
      <w:r w:rsidRPr="0001701A">
        <w:tab/>
        <w:t>CP-OFDM 16QAM</w:t>
      </w:r>
      <w:bookmarkEnd w:id="42"/>
      <w:bookmarkEnd w:id="43"/>
    </w:p>
    <w:p w14:paraId="42F57B37" w14:textId="77777777" w:rsidR="00975C97" w:rsidRPr="0001701A" w:rsidRDefault="00975C97" w:rsidP="00975C97">
      <w:bookmarkStart w:id="44" w:name="_Toc27478692"/>
      <w:bookmarkStart w:id="45" w:name="_Toc36227406"/>
      <w:r w:rsidRPr="0001701A">
        <w:t>Void</w:t>
      </w:r>
    </w:p>
    <w:p w14:paraId="5E84B5BC" w14:textId="77777777" w:rsidR="00975C97" w:rsidRPr="0001701A" w:rsidRDefault="00975C97" w:rsidP="00975C97">
      <w:pPr>
        <w:pStyle w:val="Heading3"/>
      </w:pPr>
      <w:r w:rsidRPr="0001701A">
        <w:t>A.2.3.8</w:t>
      </w:r>
      <w:r w:rsidRPr="0001701A">
        <w:tab/>
        <w:t>CP-OFDM 64QAM</w:t>
      </w:r>
      <w:bookmarkEnd w:id="44"/>
      <w:bookmarkEnd w:id="45"/>
    </w:p>
    <w:p w14:paraId="243CD573" w14:textId="77777777" w:rsidR="00975C97" w:rsidRPr="0001701A" w:rsidRDefault="00975C97" w:rsidP="00975C97">
      <w:bookmarkStart w:id="46" w:name="_Toc27478693"/>
      <w:bookmarkStart w:id="47" w:name="_Toc36227407"/>
      <w:r w:rsidRPr="0001701A">
        <w:t>Void</w:t>
      </w:r>
    </w:p>
    <w:p w14:paraId="4CD562AF" w14:textId="77777777" w:rsidR="00975C97" w:rsidRPr="0001701A" w:rsidRDefault="00975C97" w:rsidP="00975C97">
      <w:pPr>
        <w:pStyle w:val="Heading3"/>
      </w:pPr>
      <w:r w:rsidRPr="0001701A">
        <w:t>A.2.3.9</w:t>
      </w:r>
      <w:r w:rsidRPr="0001701A">
        <w:tab/>
        <w:t>CP-OFDM 256QAM</w:t>
      </w:r>
      <w:bookmarkEnd w:id="46"/>
      <w:bookmarkEnd w:id="47"/>
    </w:p>
    <w:p w14:paraId="1933C67B" w14:textId="4539482A" w:rsidR="00975C97" w:rsidRPr="0001701A" w:rsidRDefault="00975C97" w:rsidP="00975C97">
      <w:r w:rsidRPr="0001701A">
        <w:t>Void</w:t>
      </w:r>
    </w:p>
    <w:p w14:paraId="54D4E1AF" w14:textId="77777777" w:rsidR="00975C97" w:rsidRPr="0001701A" w:rsidRDefault="00975C97" w:rsidP="00975C97">
      <w:pPr>
        <w:pStyle w:val="Heading1"/>
      </w:pPr>
      <w:bookmarkStart w:id="48" w:name="_Toc27478694"/>
      <w:bookmarkStart w:id="49" w:name="_Toc36227408"/>
      <w:r w:rsidRPr="0001701A">
        <w:t>A.3</w:t>
      </w:r>
      <w:r w:rsidRPr="0001701A">
        <w:tab/>
        <w:t>DL reference measurement channels</w:t>
      </w:r>
      <w:bookmarkEnd w:id="48"/>
      <w:bookmarkEnd w:id="49"/>
    </w:p>
    <w:p w14:paraId="05E2CDCB" w14:textId="77777777" w:rsidR="00975C97" w:rsidRPr="0001701A" w:rsidRDefault="00975C97" w:rsidP="00975C97">
      <w:pPr>
        <w:pStyle w:val="Heading2"/>
        <w:rPr>
          <w:rFonts w:eastAsia="PMingLiU"/>
          <w:lang w:eastAsia="zh-TW"/>
        </w:rPr>
      </w:pPr>
      <w:bookmarkStart w:id="50" w:name="_Toc27478695"/>
      <w:bookmarkStart w:id="51" w:name="_Toc36227409"/>
      <w:r w:rsidRPr="0001701A">
        <w:t>A.3.1</w:t>
      </w:r>
      <w:r w:rsidRPr="0001701A">
        <w:tab/>
        <w:t>General</w:t>
      </w:r>
      <w:bookmarkEnd w:id="50"/>
      <w:bookmarkEnd w:id="51"/>
      <w:r w:rsidRPr="0001701A">
        <w:rPr>
          <w:rFonts w:eastAsia="PMingLiU"/>
          <w:lang w:eastAsia="zh-TW"/>
        </w:rPr>
        <w:t xml:space="preserve"> </w:t>
      </w:r>
    </w:p>
    <w:p w14:paraId="68FDA8B4" w14:textId="77777777" w:rsidR="00975C97" w:rsidRPr="0001701A" w:rsidRDefault="00975C97" w:rsidP="00975C97">
      <w:pPr>
        <w:rPr>
          <w:rFonts w:cs="v5.0.0"/>
        </w:rPr>
      </w:pPr>
      <w:r w:rsidRPr="0001701A">
        <w:rPr>
          <w:rFonts w:cs="v5.0.0"/>
        </w:rPr>
        <w:t>Unless otherwise stated, Tables A.3.2.2-1, A.3.2.2-2, A.3.2.2-3, A.3.3.2-1, A.3.3.2-2 and A.3.3.2-3 are applicable for measurements of the Receiver Characteristics (clause 7) with the exception of subclauses 7.4 (Maximum input level).</w:t>
      </w:r>
    </w:p>
    <w:p w14:paraId="663DF7ED" w14:textId="77777777" w:rsidR="00975C97" w:rsidRPr="0001701A" w:rsidRDefault="00975C97" w:rsidP="00975C97">
      <w:pPr>
        <w:rPr>
          <w:rFonts w:cs="v5.0.0"/>
        </w:rPr>
      </w:pPr>
      <w:r w:rsidRPr="0001701A">
        <w:rPr>
          <w:rFonts w:cs="v5.0.0"/>
        </w:rPr>
        <w:t xml:space="preserve">Unless otherwise stated, Tables A.3.2.3-1, A.3.2.3-2, A.3.2.3-3, A.3.3.3-1, A.3.3.3-2 and A.3.3.3-3 are applicable for subclauses 7.4 (Maximum input level) and for </w:t>
      </w:r>
      <w:r w:rsidRPr="0001701A">
        <w:rPr>
          <w:rStyle w:val="fontstyle01"/>
        </w:rPr>
        <w:t>UE not supporting PDSCH 256QAM,</w:t>
      </w:r>
    </w:p>
    <w:p w14:paraId="725D2692" w14:textId="77777777" w:rsidR="00975C97" w:rsidRPr="0001701A" w:rsidRDefault="00975C97" w:rsidP="00975C97">
      <w:pPr>
        <w:rPr>
          <w:rFonts w:cs="v5.0.0"/>
        </w:rPr>
      </w:pPr>
      <w:r w:rsidRPr="0001701A">
        <w:rPr>
          <w:rFonts w:cs="v5.0.0"/>
        </w:rPr>
        <w:t xml:space="preserve">Unless otherwise stated, Tables A.3.2.4-1, A.3.2.4-2, A.3.2.4-3, A.3.3.4-1, A.3.3.4-2 and A.3.3.4-3 are applicable for subclauses 7.4 (Maximum input level) and for </w:t>
      </w:r>
      <w:r w:rsidRPr="0001701A">
        <w:rPr>
          <w:rStyle w:val="fontstyle01"/>
        </w:rPr>
        <w:t>UE supporting PDSCH 256QAM,</w:t>
      </w:r>
    </w:p>
    <w:p w14:paraId="7A9DA952" w14:textId="77777777" w:rsidR="00975C97" w:rsidRPr="0001701A" w:rsidRDefault="00975C97" w:rsidP="00975C97">
      <w:r w:rsidRPr="0001701A">
        <w:t>Unless otherwise stated, Tables A.3.2.2-1, A.3.2.2-2, A.3.2.2-3, A.3.3.2-1, A.3.3.2-2 and A.3.3.2-3 also apply for the modulated interferer used in Clauses 7.5, 7.6 and 7.8 with test specific bandwidths.</w:t>
      </w:r>
    </w:p>
    <w:p w14:paraId="0D75996A" w14:textId="77777777" w:rsidR="00975C97" w:rsidRPr="0001701A" w:rsidRDefault="00975C97" w:rsidP="00975C97">
      <w:pPr>
        <w:pStyle w:val="TH"/>
      </w:pPr>
      <w:r w:rsidRPr="0001701A">
        <w:lastRenderedPageBreak/>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6"/>
      </w:tblGrid>
      <w:tr w:rsidR="00975C97" w:rsidRPr="0001701A" w14:paraId="33F023BD" w14:textId="77777777" w:rsidTr="00CA7C76">
        <w:tc>
          <w:tcPr>
            <w:tcW w:w="4676" w:type="dxa"/>
            <w:gridSpan w:val="2"/>
            <w:shd w:val="clear" w:color="auto" w:fill="auto"/>
          </w:tcPr>
          <w:p w14:paraId="738B3D43" w14:textId="77777777" w:rsidR="00975C97" w:rsidRPr="0001701A" w:rsidRDefault="00975C97" w:rsidP="00CA7C76">
            <w:pPr>
              <w:pStyle w:val="TAH"/>
            </w:pPr>
            <w:bookmarkStart w:id="52" w:name="_Toc27478696"/>
            <w:bookmarkStart w:id="53" w:name="_Toc36227410"/>
            <w:r w:rsidRPr="0001701A">
              <w:t>Parameter</w:t>
            </w:r>
          </w:p>
        </w:tc>
        <w:tc>
          <w:tcPr>
            <w:tcW w:w="806" w:type="dxa"/>
            <w:shd w:val="clear" w:color="auto" w:fill="auto"/>
          </w:tcPr>
          <w:p w14:paraId="3FBA37AA" w14:textId="77777777" w:rsidR="00975C97" w:rsidRPr="0001701A" w:rsidRDefault="00975C97" w:rsidP="00CA7C76">
            <w:pPr>
              <w:pStyle w:val="TAH"/>
            </w:pPr>
            <w:r w:rsidRPr="0001701A">
              <w:t>Unit</w:t>
            </w:r>
          </w:p>
        </w:tc>
        <w:tc>
          <w:tcPr>
            <w:tcW w:w="4147" w:type="dxa"/>
            <w:shd w:val="clear" w:color="auto" w:fill="auto"/>
          </w:tcPr>
          <w:p w14:paraId="65F64634" w14:textId="77777777" w:rsidR="00975C97" w:rsidRPr="0001701A" w:rsidRDefault="00975C97" w:rsidP="00CA7C76">
            <w:pPr>
              <w:pStyle w:val="TAH"/>
            </w:pPr>
            <w:r w:rsidRPr="0001701A">
              <w:t>Value</w:t>
            </w:r>
          </w:p>
        </w:tc>
      </w:tr>
      <w:tr w:rsidR="00975C97" w:rsidRPr="0001701A" w14:paraId="3C5BCF21" w14:textId="77777777" w:rsidTr="00CA7C76">
        <w:tc>
          <w:tcPr>
            <w:tcW w:w="4676" w:type="dxa"/>
            <w:gridSpan w:val="2"/>
            <w:shd w:val="clear" w:color="auto" w:fill="auto"/>
          </w:tcPr>
          <w:p w14:paraId="1E97E440" w14:textId="77777777" w:rsidR="00975C97" w:rsidRPr="0001701A" w:rsidRDefault="00975C97" w:rsidP="00CA7C76">
            <w:pPr>
              <w:pStyle w:val="TAL"/>
            </w:pPr>
            <w:r w:rsidRPr="0001701A">
              <w:t>CORESET frequency domain allocation</w:t>
            </w:r>
          </w:p>
        </w:tc>
        <w:tc>
          <w:tcPr>
            <w:tcW w:w="806" w:type="dxa"/>
            <w:shd w:val="clear" w:color="auto" w:fill="auto"/>
          </w:tcPr>
          <w:p w14:paraId="441C35E1" w14:textId="77777777" w:rsidR="00975C97" w:rsidRPr="0001701A" w:rsidRDefault="00975C97" w:rsidP="00CA7C76">
            <w:pPr>
              <w:pStyle w:val="TAL"/>
            </w:pPr>
          </w:p>
        </w:tc>
        <w:tc>
          <w:tcPr>
            <w:tcW w:w="4147" w:type="dxa"/>
            <w:shd w:val="clear" w:color="auto" w:fill="auto"/>
            <w:vAlign w:val="center"/>
          </w:tcPr>
          <w:p w14:paraId="094BCF49" w14:textId="77777777" w:rsidR="00975C97" w:rsidRPr="0001701A" w:rsidRDefault="00975C97" w:rsidP="00CA7C76">
            <w:pPr>
              <w:pStyle w:val="TAL"/>
            </w:pPr>
            <w:r w:rsidRPr="0001701A">
              <w:t>Full BW</w:t>
            </w:r>
          </w:p>
        </w:tc>
      </w:tr>
      <w:tr w:rsidR="00975C97" w:rsidRPr="0001701A" w14:paraId="6A371822" w14:textId="77777777" w:rsidTr="00CA7C76">
        <w:tc>
          <w:tcPr>
            <w:tcW w:w="4676" w:type="dxa"/>
            <w:gridSpan w:val="2"/>
            <w:shd w:val="clear" w:color="auto" w:fill="auto"/>
          </w:tcPr>
          <w:p w14:paraId="2925F3E4" w14:textId="77777777" w:rsidR="00975C97" w:rsidRPr="0001701A" w:rsidRDefault="00975C97" w:rsidP="00CA7C76">
            <w:pPr>
              <w:pStyle w:val="TAL"/>
            </w:pPr>
            <w:r w:rsidRPr="0001701A">
              <w:t>CORESET time domain allocation</w:t>
            </w:r>
          </w:p>
        </w:tc>
        <w:tc>
          <w:tcPr>
            <w:tcW w:w="806" w:type="dxa"/>
            <w:shd w:val="clear" w:color="auto" w:fill="auto"/>
          </w:tcPr>
          <w:p w14:paraId="300A2F92" w14:textId="77777777" w:rsidR="00975C97" w:rsidRPr="0001701A" w:rsidRDefault="00975C97" w:rsidP="00CA7C76">
            <w:pPr>
              <w:pStyle w:val="TAL"/>
            </w:pPr>
          </w:p>
        </w:tc>
        <w:tc>
          <w:tcPr>
            <w:tcW w:w="4147" w:type="dxa"/>
            <w:shd w:val="clear" w:color="auto" w:fill="auto"/>
            <w:vAlign w:val="center"/>
          </w:tcPr>
          <w:p w14:paraId="11CFC14B" w14:textId="77777777" w:rsidR="00975C97" w:rsidRPr="0001701A" w:rsidRDefault="00975C97" w:rsidP="00CA7C76">
            <w:pPr>
              <w:pStyle w:val="TAL"/>
            </w:pPr>
            <w:r w:rsidRPr="0001701A">
              <w:t>2 OFDM symbols at the begin of each slot</w:t>
            </w:r>
          </w:p>
        </w:tc>
      </w:tr>
      <w:tr w:rsidR="00975C97" w:rsidRPr="0001701A" w14:paraId="02C0E207" w14:textId="77777777" w:rsidTr="00CA7C76">
        <w:tc>
          <w:tcPr>
            <w:tcW w:w="4676" w:type="dxa"/>
            <w:gridSpan w:val="2"/>
            <w:shd w:val="clear" w:color="auto" w:fill="auto"/>
          </w:tcPr>
          <w:p w14:paraId="5EA5D1E7" w14:textId="77777777" w:rsidR="00975C97" w:rsidRPr="0001701A" w:rsidRDefault="00975C97" w:rsidP="00CA7C76">
            <w:pPr>
              <w:pStyle w:val="TAL"/>
            </w:pPr>
            <w:r w:rsidRPr="0001701A">
              <w:t>PDSCH mapping type</w:t>
            </w:r>
          </w:p>
        </w:tc>
        <w:tc>
          <w:tcPr>
            <w:tcW w:w="806" w:type="dxa"/>
            <w:shd w:val="clear" w:color="auto" w:fill="auto"/>
          </w:tcPr>
          <w:p w14:paraId="1A7266EF" w14:textId="77777777" w:rsidR="00975C97" w:rsidRPr="0001701A" w:rsidRDefault="00975C97" w:rsidP="00CA7C76">
            <w:pPr>
              <w:pStyle w:val="TAL"/>
            </w:pPr>
          </w:p>
        </w:tc>
        <w:tc>
          <w:tcPr>
            <w:tcW w:w="4147" w:type="dxa"/>
            <w:shd w:val="clear" w:color="auto" w:fill="auto"/>
            <w:vAlign w:val="center"/>
          </w:tcPr>
          <w:p w14:paraId="31E39466" w14:textId="77777777" w:rsidR="00975C97" w:rsidRPr="0001701A" w:rsidRDefault="00975C97" w:rsidP="00CA7C76">
            <w:pPr>
              <w:pStyle w:val="TAL"/>
            </w:pPr>
            <w:r w:rsidRPr="0001701A">
              <w:t>Type A</w:t>
            </w:r>
          </w:p>
        </w:tc>
      </w:tr>
      <w:tr w:rsidR="00975C97" w:rsidRPr="0001701A" w14:paraId="1872BBF8" w14:textId="77777777" w:rsidTr="00CA7C76">
        <w:tc>
          <w:tcPr>
            <w:tcW w:w="4676" w:type="dxa"/>
            <w:gridSpan w:val="2"/>
            <w:shd w:val="clear" w:color="auto" w:fill="auto"/>
          </w:tcPr>
          <w:p w14:paraId="3CABD945" w14:textId="77777777" w:rsidR="00975C97" w:rsidRPr="0001701A" w:rsidRDefault="00975C97" w:rsidP="00CA7C76">
            <w:pPr>
              <w:pStyle w:val="TAL"/>
            </w:pPr>
            <w:r w:rsidRPr="0001701A">
              <w:t>PDSCH start symbol index (S)</w:t>
            </w:r>
          </w:p>
        </w:tc>
        <w:tc>
          <w:tcPr>
            <w:tcW w:w="806" w:type="dxa"/>
            <w:shd w:val="clear" w:color="auto" w:fill="auto"/>
          </w:tcPr>
          <w:p w14:paraId="27BB04C9" w14:textId="77777777" w:rsidR="00975C97" w:rsidRPr="0001701A" w:rsidRDefault="00975C97" w:rsidP="00CA7C76">
            <w:pPr>
              <w:pStyle w:val="TAL"/>
            </w:pPr>
          </w:p>
        </w:tc>
        <w:tc>
          <w:tcPr>
            <w:tcW w:w="4147" w:type="dxa"/>
            <w:shd w:val="clear" w:color="auto" w:fill="auto"/>
            <w:vAlign w:val="center"/>
          </w:tcPr>
          <w:p w14:paraId="4CB35FE5" w14:textId="77777777" w:rsidR="00975C97" w:rsidRPr="0001701A" w:rsidRDefault="00975C97" w:rsidP="00CA7C76">
            <w:pPr>
              <w:pStyle w:val="TAL"/>
            </w:pPr>
            <w:r w:rsidRPr="0001701A">
              <w:t>2</w:t>
            </w:r>
          </w:p>
        </w:tc>
      </w:tr>
      <w:tr w:rsidR="00975C97" w:rsidRPr="0001701A" w14:paraId="0FD615DE" w14:textId="77777777" w:rsidTr="00CA7C76">
        <w:tc>
          <w:tcPr>
            <w:tcW w:w="4676" w:type="dxa"/>
            <w:gridSpan w:val="2"/>
            <w:shd w:val="clear" w:color="auto" w:fill="auto"/>
          </w:tcPr>
          <w:p w14:paraId="04A1E287" w14:textId="77777777" w:rsidR="00975C97" w:rsidRPr="0001701A" w:rsidRDefault="00975C97" w:rsidP="00CA7C76">
            <w:pPr>
              <w:pStyle w:val="TAL"/>
            </w:pPr>
            <w:r w:rsidRPr="0001701A">
              <w:t>Number of consecutive PDSCH symbols (L)</w:t>
            </w:r>
          </w:p>
        </w:tc>
        <w:tc>
          <w:tcPr>
            <w:tcW w:w="806" w:type="dxa"/>
            <w:shd w:val="clear" w:color="auto" w:fill="auto"/>
          </w:tcPr>
          <w:p w14:paraId="517C08D1" w14:textId="77777777" w:rsidR="00975C97" w:rsidRPr="0001701A" w:rsidRDefault="00975C97" w:rsidP="00CA7C76">
            <w:pPr>
              <w:pStyle w:val="TAL"/>
            </w:pPr>
          </w:p>
        </w:tc>
        <w:tc>
          <w:tcPr>
            <w:tcW w:w="4147" w:type="dxa"/>
            <w:shd w:val="clear" w:color="auto" w:fill="auto"/>
            <w:vAlign w:val="center"/>
          </w:tcPr>
          <w:p w14:paraId="1E6B2779" w14:textId="77777777" w:rsidR="00975C97" w:rsidRPr="0001701A" w:rsidRDefault="00975C97" w:rsidP="00CA7C76">
            <w:pPr>
              <w:pStyle w:val="TAL"/>
            </w:pPr>
            <w:r w:rsidRPr="0001701A">
              <w:t>12</w:t>
            </w:r>
          </w:p>
        </w:tc>
      </w:tr>
      <w:tr w:rsidR="00975C97" w:rsidRPr="0001701A" w14:paraId="3D47EE01" w14:textId="77777777" w:rsidTr="00CA7C76">
        <w:tc>
          <w:tcPr>
            <w:tcW w:w="4676" w:type="dxa"/>
            <w:gridSpan w:val="2"/>
            <w:shd w:val="clear" w:color="auto" w:fill="auto"/>
          </w:tcPr>
          <w:p w14:paraId="23118F03" w14:textId="77777777" w:rsidR="00975C97" w:rsidRPr="0001701A" w:rsidRDefault="00975C97" w:rsidP="00CA7C76">
            <w:pPr>
              <w:pStyle w:val="TAL"/>
            </w:pPr>
            <w:r w:rsidRPr="0001701A">
              <w:t>PDSCH PRB bundling</w:t>
            </w:r>
          </w:p>
        </w:tc>
        <w:tc>
          <w:tcPr>
            <w:tcW w:w="806" w:type="dxa"/>
            <w:shd w:val="clear" w:color="auto" w:fill="auto"/>
          </w:tcPr>
          <w:p w14:paraId="73A823C1" w14:textId="77777777" w:rsidR="00975C97" w:rsidRPr="0001701A" w:rsidRDefault="00975C97" w:rsidP="00CA7C76">
            <w:pPr>
              <w:pStyle w:val="TAL"/>
            </w:pPr>
            <w:r w:rsidRPr="0001701A">
              <w:t>PRBs</w:t>
            </w:r>
          </w:p>
        </w:tc>
        <w:tc>
          <w:tcPr>
            <w:tcW w:w="4147" w:type="dxa"/>
            <w:shd w:val="clear" w:color="auto" w:fill="auto"/>
            <w:vAlign w:val="center"/>
          </w:tcPr>
          <w:p w14:paraId="14708FC3" w14:textId="77777777" w:rsidR="00975C97" w:rsidRPr="0001701A" w:rsidRDefault="00975C97" w:rsidP="00CA7C76">
            <w:pPr>
              <w:pStyle w:val="TAL"/>
            </w:pPr>
            <w:r w:rsidRPr="0001701A">
              <w:t>2</w:t>
            </w:r>
          </w:p>
        </w:tc>
      </w:tr>
      <w:tr w:rsidR="00975C97" w:rsidRPr="0001701A" w14:paraId="50A01B26" w14:textId="77777777" w:rsidTr="00CA7C76">
        <w:tc>
          <w:tcPr>
            <w:tcW w:w="4676" w:type="dxa"/>
            <w:gridSpan w:val="2"/>
            <w:shd w:val="clear" w:color="auto" w:fill="auto"/>
          </w:tcPr>
          <w:p w14:paraId="0B825EC1" w14:textId="77777777" w:rsidR="00975C97" w:rsidRPr="0001701A" w:rsidRDefault="00975C97" w:rsidP="00CA7C76">
            <w:pPr>
              <w:pStyle w:val="TAL"/>
            </w:pPr>
            <w:r w:rsidRPr="0001701A">
              <w:t>Dynamic PRB bundling</w:t>
            </w:r>
          </w:p>
        </w:tc>
        <w:tc>
          <w:tcPr>
            <w:tcW w:w="806" w:type="dxa"/>
            <w:shd w:val="clear" w:color="auto" w:fill="auto"/>
          </w:tcPr>
          <w:p w14:paraId="2379C30B" w14:textId="77777777" w:rsidR="00975C97" w:rsidRPr="0001701A" w:rsidRDefault="00975C97" w:rsidP="00CA7C76">
            <w:pPr>
              <w:pStyle w:val="TAL"/>
            </w:pPr>
          </w:p>
        </w:tc>
        <w:tc>
          <w:tcPr>
            <w:tcW w:w="4147" w:type="dxa"/>
            <w:shd w:val="clear" w:color="auto" w:fill="auto"/>
            <w:vAlign w:val="center"/>
          </w:tcPr>
          <w:p w14:paraId="113C47ED" w14:textId="77777777" w:rsidR="00975C97" w:rsidRPr="0001701A" w:rsidRDefault="00975C97" w:rsidP="00CA7C76">
            <w:pPr>
              <w:pStyle w:val="TAL"/>
            </w:pPr>
            <w:r w:rsidRPr="0001701A">
              <w:t>false</w:t>
            </w:r>
          </w:p>
        </w:tc>
      </w:tr>
      <w:tr w:rsidR="00975C97" w:rsidRPr="0001701A" w14:paraId="35F37EBE" w14:textId="77777777" w:rsidTr="00CA7C76">
        <w:tc>
          <w:tcPr>
            <w:tcW w:w="4676" w:type="dxa"/>
            <w:gridSpan w:val="2"/>
            <w:shd w:val="clear" w:color="auto" w:fill="auto"/>
          </w:tcPr>
          <w:p w14:paraId="293E68A8" w14:textId="77777777" w:rsidR="00975C97" w:rsidRPr="0001701A" w:rsidRDefault="00975C97" w:rsidP="00CA7C76">
            <w:pPr>
              <w:pStyle w:val="TAL"/>
            </w:pPr>
          </w:p>
        </w:tc>
        <w:tc>
          <w:tcPr>
            <w:tcW w:w="806" w:type="dxa"/>
            <w:shd w:val="clear" w:color="auto" w:fill="auto"/>
          </w:tcPr>
          <w:p w14:paraId="5A41C56E" w14:textId="77777777" w:rsidR="00975C97" w:rsidRPr="0001701A" w:rsidRDefault="00975C97" w:rsidP="00CA7C76">
            <w:pPr>
              <w:pStyle w:val="TAL"/>
            </w:pPr>
          </w:p>
        </w:tc>
        <w:tc>
          <w:tcPr>
            <w:tcW w:w="4147" w:type="dxa"/>
            <w:shd w:val="clear" w:color="auto" w:fill="auto"/>
            <w:vAlign w:val="center"/>
          </w:tcPr>
          <w:p w14:paraId="283FE2FB" w14:textId="77777777" w:rsidR="00975C97" w:rsidRPr="0001701A" w:rsidRDefault="00975C97" w:rsidP="00CA7C76">
            <w:pPr>
              <w:pStyle w:val="TAL"/>
            </w:pPr>
          </w:p>
        </w:tc>
      </w:tr>
      <w:tr w:rsidR="00975C97" w:rsidRPr="0001701A" w14:paraId="0DF9D891" w14:textId="77777777" w:rsidTr="00CA7C76">
        <w:tc>
          <w:tcPr>
            <w:tcW w:w="4676" w:type="dxa"/>
            <w:gridSpan w:val="2"/>
            <w:shd w:val="clear" w:color="auto" w:fill="auto"/>
          </w:tcPr>
          <w:p w14:paraId="59520468" w14:textId="77777777" w:rsidR="00975C97" w:rsidRPr="0001701A" w:rsidRDefault="00975C97" w:rsidP="00CA7C76">
            <w:pPr>
              <w:pStyle w:val="TAL"/>
            </w:pPr>
            <w:r w:rsidRPr="0001701A">
              <w:t>Overhead value for TBS determination</w:t>
            </w:r>
          </w:p>
        </w:tc>
        <w:tc>
          <w:tcPr>
            <w:tcW w:w="806" w:type="dxa"/>
            <w:shd w:val="clear" w:color="auto" w:fill="auto"/>
          </w:tcPr>
          <w:p w14:paraId="3A7FEB43" w14:textId="77777777" w:rsidR="00975C97" w:rsidRPr="0001701A" w:rsidRDefault="00975C97" w:rsidP="00CA7C76">
            <w:pPr>
              <w:pStyle w:val="TAL"/>
            </w:pPr>
          </w:p>
        </w:tc>
        <w:tc>
          <w:tcPr>
            <w:tcW w:w="4147" w:type="dxa"/>
            <w:shd w:val="clear" w:color="auto" w:fill="auto"/>
            <w:vAlign w:val="center"/>
          </w:tcPr>
          <w:p w14:paraId="58714F3E" w14:textId="77777777" w:rsidR="00975C97" w:rsidRPr="0001701A" w:rsidRDefault="00975C97" w:rsidP="00CA7C76">
            <w:pPr>
              <w:pStyle w:val="TAL"/>
            </w:pPr>
            <w:r w:rsidRPr="0001701A">
              <w:t>0</w:t>
            </w:r>
          </w:p>
        </w:tc>
      </w:tr>
      <w:tr w:rsidR="00975C97" w:rsidRPr="0001701A" w14:paraId="4B210287" w14:textId="77777777" w:rsidTr="00CA7C76">
        <w:tc>
          <w:tcPr>
            <w:tcW w:w="4676" w:type="dxa"/>
            <w:gridSpan w:val="2"/>
            <w:shd w:val="clear" w:color="auto" w:fill="auto"/>
          </w:tcPr>
          <w:p w14:paraId="44F5DA63" w14:textId="77777777" w:rsidR="00975C97" w:rsidRPr="0001701A" w:rsidRDefault="00975C97" w:rsidP="00CA7C76">
            <w:pPr>
              <w:pStyle w:val="TAL"/>
            </w:pPr>
            <w:r w:rsidRPr="0001701A">
              <w:t>First DMRS position for Type A PDSCH mapping</w:t>
            </w:r>
          </w:p>
        </w:tc>
        <w:tc>
          <w:tcPr>
            <w:tcW w:w="806" w:type="dxa"/>
            <w:shd w:val="clear" w:color="auto" w:fill="auto"/>
          </w:tcPr>
          <w:p w14:paraId="26C7EC25" w14:textId="77777777" w:rsidR="00975C97" w:rsidRPr="0001701A" w:rsidRDefault="00975C97" w:rsidP="00CA7C76">
            <w:pPr>
              <w:pStyle w:val="TAL"/>
            </w:pPr>
          </w:p>
        </w:tc>
        <w:tc>
          <w:tcPr>
            <w:tcW w:w="4147" w:type="dxa"/>
            <w:shd w:val="clear" w:color="auto" w:fill="auto"/>
            <w:vAlign w:val="center"/>
          </w:tcPr>
          <w:p w14:paraId="5EBB1BA9" w14:textId="77777777" w:rsidR="00975C97" w:rsidRPr="0001701A" w:rsidRDefault="00975C97" w:rsidP="00CA7C76">
            <w:pPr>
              <w:pStyle w:val="TAL"/>
            </w:pPr>
            <w:r w:rsidRPr="0001701A">
              <w:t>2</w:t>
            </w:r>
          </w:p>
        </w:tc>
      </w:tr>
      <w:tr w:rsidR="00975C97" w:rsidRPr="0001701A" w14:paraId="2E050AAE" w14:textId="77777777" w:rsidTr="00CA7C76">
        <w:tc>
          <w:tcPr>
            <w:tcW w:w="4676" w:type="dxa"/>
            <w:gridSpan w:val="2"/>
            <w:shd w:val="clear" w:color="auto" w:fill="auto"/>
          </w:tcPr>
          <w:p w14:paraId="4C6AD09B" w14:textId="77777777" w:rsidR="00975C97" w:rsidRPr="0001701A" w:rsidRDefault="00975C97" w:rsidP="00CA7C76">
            <w:pPr>
              <w:pStyle w:val="TAL"/>
            </w:pPr>
            <w:r w:rsidRPr="0001701A">
              <w:t>DMRS type</w:t>
            </w:r>
          </w:p>
        </w:tc>
        <w:tc>
          <w:tcPr>
            <w:tcW w:w="806" w:type="dxa"/>
            <w:shd w:val="clear" w:color="auto" w:fill="auto"/>
          </w:tcPr>
          <w:p w14:paraId="38D1A2CD" w14:textId="77777777" w:rsidR="00975C97" w:rsidRPr="0001701A" w:rsidRDefault="00975C97" w:rsidP="00CA7C76">
            <w:pPr>
              <w:pStyle w:val="TAL"/>
            </w:pPr>
          </w:p>
        </w:tc>
        <w:tc>
          <w:tcPr>
            <w:tcW w:w="4147" w:type="dxa"/>
            <w:shd w:val="clear" w:color="auto" w:fill="auto"/>
            <w:vAlign w:val="center"/>
          </w:tcPr>
          <w:p w14:paraId="5D5F59CE" w14:textId="77777777" w:rsidR="00975C97" w:rsidRPr="0001701A" w:rsidRDefault="00975C97" w:rsidP="00CA7C76">
            <w:pPr>
              <w:pStyle w:val="TAL"/>
            </w:pPr>
            <w:r w:rsidRPr="0001701A">
              <w:t>Type 1</w:t>
            </w:r>
          </w:p>
        </w:tc>
      </w:tr>
      <w:tr w:rsidR="00975C97" w:rsidRPr="0001701A" w14:paraId="75F36D2C" w14:textId="77777777" w:rsidTr="00CA7C76">
        <w:tc>
          <w:tcPr>
            <w:tcW w:w="4676" w:type="dxa"/>
            <w:gridSpan w:val="2"/>
            <w:shd w:val="clear" w:color="auto" w:fill="auto"/>
          </w:tcPr>
          <w:p w14:paraId="12777CB2" w14:textId="77777777" w:rsidR="00975C97" w:rsidRPr="0001701A" w:rsidRDefault="00975C97" w:rsidP="00CA7C76">
            <w:pPr>
              <w:pStyle w:val="TAL"/>
            </w:pPr>
            <w:r w:rsidRPr="0001701A">
              <w:t>Number of additional DMRS</w:t>
            </w:r>
          </w:p>
        </w:tc>
        <w:tc>
          <w:tcPr>
            <w:tcW w:w="806" w:type="dxa"/>
            <w:shd w:val="clear" w:color="auto" w:fill="auto"/>
          </w:tcPr>
          <w:p w14:paraId="0CF77715" w14:textId="77777777" w:rsidR="00975C97" w:rsidRPr="0001701A" w:rsidRDefault="00975C97" w:rsidP="00CA7C76">
            <w:pPr>
              <w:pStyle w:val="TAL"/>
            </w:pPr>
          </w:p>
        </w:tc>
        <w:tc>
          <w:tcPr>
            <w:tcW w:w="4147" w:type="dxa"/>
            <w:shd w:val="clear" w:color="auto" w:fill="auto"/>
            <w:vAlign w:val="center"/>
          </w:tcPr>
          <w:p w14:paraId="0CA01FDF" w14:textId="77777777" w:rsidR="00975C97" w:rsidRPr="0001701A" w:rsidRDefault="00975C97" w:rsidP="00CA7C76">
            <w:pPr>
              <w:pStyle w:val="TAL"/>
            </w:pPr>
            <w:r w:rsidRPr="0001701A">
              <w:t>2</w:t>
            </w:r>
          </w:p>
        </w:tc>
      </w:tr>
      <w:tr w:rsidR="00975C97" w:rsidRPr="0001701A" w14:paraId="64F04218" w14:textId="77777777" w:rsidTr="00CA7C76">
        <w:tc>
          <w:tcPr>
            <w:tcW w:w="4676" w:type="dxa"/>
            <w:gridSpan w:val="2"/>
            <w:shd w:val="clear" w:color="auto" w:fill="auto"/>
          </w:tcPr>
          <w:p w14:paraId="16B035E9" w14:textId="77777777" w:rsidR="00975C97" w:rsidRPr="0001701A" w:rsidRDefault="00975C97" w:rsidP="00CA7C76">
            <w:pPr>
              <w:pStyle w:val="TAL"/>
            </w:pPr>
            <w:r w:rsidRPr="0001701A">
              <w:t>FDM between DMRS and PDSCH</w:t>
            </w:r>
          </w:p>
        </w:tc>
        <w:tc>
          <w:tcPr>
            <w:tcW w:w="806" w:type="dxa"/>
            <w:shd w:val="clear" w:color="auto" w:fill="auto"/>
          </w:tcPr>
          <w:p w14:paraId="0110E81E" w14:textId="77777777" w:rsidR="00975C97" w:rsidRPr="0001701A" w:rsidRDefault="00975C97" w:rsidP="00CA7C76">
            <w:pPr>
              <w:pStyle w:val="TAL"/>
            </w:pPr>
          </w:p>
        </w:tc>
        <w:tc>
          <w:tcPr>
            <w:tcW w:w="4147" w:type="dxa"/>
            <w:shd w:val="clear" w:color="auto" w:fill="auto"/>
            <w:vAlign w:val="center"/>
          </w:tcPr>
          <w:p w14:paraId="00A56A6B" w14:textId="77777777" w:rsidR="00975C97" w:rsidRPr="0001701A" w:rsidRDefault="00975C97" w:rsidP="00CA7C76">
            <w:pPr>
              <w:pStyle w:val="TAL"/>
            </w:pPr>
            <w:r w:rsidRPr="0001701A">
              <w:t>Disable</w:t>
            </w:r>
          </w:p>
        </w:tc>
      </w:tr>
      <w:tr w:rsidR="00975C97" w:rsidRPr="0001701A" w14:paraId="219937B7" w14:textId="77777777" w:rsidTr="00CA7C76">
        <w:tc>
          <w:tcPr>
            <w:tcW w:w="2338" w:type="dxa"/>
            <w:vMerge w:val="restart"/>
            <w:shd w:val="clear" w:color="auto" w:fill="auto"/>
          </w:tcPr>
          <w:p w14:paraId="70247309" w14:textId="77777777" w:rsidR="00975C97" w:rsidRPr="0001701A" w:rsidRDefault="00975C97" w:rsidP="00CA7C76">
            <w:pPr>
              <w:pStyle w:val="TAC"/>
            </w:pPr>
            <w:r w:rsidRPr="0001701A">
              <w:t>CSI</w:t>
            </w:r>
            <w:r w:rsidRPr="0001701A">
              <w:noBreakHyphen/>
              <w:t>RS for tracking</w:t>
            </w:r>
          </w:p>
        </w:tc>
        <w:tc>
          <w:tcPr>
            <w:tcW w:w="2338" w:type="dxa"/>
            <w:shd w:val="clear" w:color="auto" w:fill="auto"/>
          </w:tcPr>
          <w:p w14:paraId="415E0978" w14:textId="77777777" w:rsidR="00975C97" w:rsidRPr="0001701A" w:rsidRDefault="00975C97" w:rsidP="00CA7C76">
            <w:pPr>
              <w:pStyle w:val="TAL"/>
            </w:pPr>
            <w:r w:rsidRPr="0001701A">
              <w:t>First subcarrier index in the PRB used for CSI-RS (k0)</w:t>
            </w:r>
          </w:p>
        </w:tc>
        <w:tc>
          <w:tcPr>
            <w:tcW w:w="806" w:type="dxa"/>
            <w:shd w:val="clear" w:color="auto" w:fill="auto"/>
          </w:tcPr>
          <w:p w14:paraId="4F9E1B55" w14:textId="77777777" w:rsidR="00975C97" w:rsidRPr="0001701A" w:rsidRDefault="00975C97" w:rsidP="00CA7C76">
            <w:pPr>
              <w:pStyle w:val="TAL"/>
            </w:pPr>
          </w:p>
        </w:tc>
        <w:tc>
          <w:tcPr>
            <w:tcW w:w="4147" w:type="dxa"/>
            <w:shd w:val="clear" w:color="auto" w:fill="auto"/>
            <w:vAlign w:val="center"/>
          </w:tcPr>
          <w:p w14:paraId="7F8B6471" w14:textId="77777777" w:rsidR="00975C97" w:rsidRPr="0001701A" w:rsidRDefault="00975C97" w:rsidP="00CA7C76">
            <w:pPr>
              <w:pStyle w:val="TAL"/>
            </w:pPr>
            <w:r w:rsidRPr="0001701A">
              <w:t>0 for CSI-RS resource 1,2,3,4</w:t>
            </w:r>
          </w:p>
        </w:tc>
      </w:tr>
      <w:tr w:rsidR="00975C97" w:rsidRPr="0001701A" w14:paraId="63657E9A" w14:textId="77777777" w:rsidTr="00CA7C76">
        <w:tc>
          <w:tcPr>
            <w:tcW w:w="2338" w:type="dxa"/>
            <w:vMerge/>
            <w:shd w:val="clear" w:color="auto" w:fill="auto"/>
          </w:tcPr>
          <w:p w14:paraId="0DFB3A48" w14:textId="77777777" w:rsidR="00975C97" w:rsidRPr="0001701A" w:rsidRDefault="00975C97" w:rsidP="00CA7C76">
            <w:pPr>
              <w:pStyle w:val="TAL"/>
            </w:pPr>
          </w:p>
        </w:tc>
        <w:tc>
          <w:tcPr>
            <w:tcW w:w="2338" w:type="dxa"/>
            <w:shd w:val="clear" w:color="auto" w:fill="auto"/>
          </w:tcPr>
          <w:p w14:paraId="79F7849D" w14:textId="77777777" w:rsidR="00975C97" w:rsidRPr="0001701A" w:rsidRDefault="00975C97" w:rsidP="00CA7C76">
            <w:pPr>
              <w:pStyle w:val="TAL"/>
            </w:pPr>
            <w:r w:rsidRPr="0001701A">
              <w:t>OFDM symbols in the PRB used for CSI</w:t>
            </w:r>
            <w:r w:rsidRPr="0001701A">
              <w:noBreakHyphen/>
              <w:t>RS</w:t>
            </w:r>
          </w:p>
        </w:tc>
        <w:tc>
          <w:tcPr>
            <w:tcW w:w="806" w:type="dxa"/>
            <w:shd w:val="clear" w:color="auto" w:fill="auto"/>
          </w:tcPr>
          <w:p w14:paraId="27A77E89" w14:textId="77777777" w:rsidR="00975C97" w:rsidRPr="0001701A" w:rsidRDefault="00975C97" w:rsidP="00CA7C76">
            <w:pPr>
              <w:pStyle w:val="TAL"/>
            </w:pPr>
          </w:p>
        </w:tc>
        <w:tc>
          <w:tcPr>
            <w:tcW w:w="4147" w:type="dxa"/>
            <w:shd w:val="clear" w:color="auto" w:fill="auto"/>
            <w:vAlign w:val="center"/>
          </w:tcPr>
          <w:p w14:paraId="5FAE1F37" w14:textId="77777777" w:rsidR="00975C97" w:rsidRPr="0001701A" w:rsidRDefault="00975C97" w:rsidP="00CA7C76">
            <w:pPr>
              <w:pStyle w:val="TAL"/>
            </w:pPr>
            <w:r w:rsidRPr="0001701A">
              <w:t>l</w:t>
            </w:r>
            <w:r w:rsidRPr="0001701A">
              <w:rPr>
                <w:vertAlign w:val="subscript"/>
              </w:rPr>
              <w:t>0</w:t>
            </w:r>
            <w:r w:rsidRPr="0001701A">
              <w:t xml:space="preserve"> = 6 for CSI-RS resource 1 and 3</w:t>
            </w:r>
          </w:p>
          <w:p w14:paraId="35F06BD4" w14:textId="77777777" w:rsidR="00975C97" w:rsidRPr="0001701A" w:rsidRDefault="00975C97" w:rsidP="00CA7C76">
            <w:pPr>
              <w:pStyle w:val="TAL"/>
            </w:pPr>
            <w:r w:rsidRPr="0001701A">
              <w:t>l</w:t>
            </w:r>
            <w:r w:rsidRPr="0001701A">
              <w:rPr>
                <w:vertAlign w:val="subscript"/>
              </w:rPr>
              <w:t>0</w:t>
            </w:r>
            <w:r w:rsidRPr="0001701A">
              <w:t xml:space="preserve"> = 10 for CSI-RS resource 2 and 4</w:t>
            </w:r>
          </w:p>
        </w:tc>
      </w:tr>
      <w:tr w:rsidR="00975C97" w:rsidRPr="0001701A" w14:paraId="6496E9D0" w14:textId="77777777" w:rsidTr="00CA7C76">
        <w:tc>
          <w:tcPr>
            <w:tcW w:w="2338" w:type="dxa"/>
            <w:vMerge/>
            <w:shd w:val="clear" w:color="auto" w:fill="auto"/>
          </w:tcPr>
          <w:p w14:paraId="47B6CAF0" w14:textId="77777777" w:rsidR="00975C97" w:rsidRPr="0001701A" w:rsidRDefault="00975C97" w:rsidP="00CA7C76">
            <w:pPr>
              <w:pStyle w:val="TAL"/>
            </w:pPr>
          </w:p>
        </w:tc>
        <w:tc>
          <w:tcPr>
            <w:tcW w:w="2338" w:type="dxa"/>
            <w:shd w:val="clear" w:color="auto" w:fill="auto"/>
          </w:tcPr>
          <w:p w14:paraId="4A942FBB" w14:textId="77777777" w:rsidR="00975C97" w:rsidRPr="0001701A" w:rsidRDefault="00975C97" w:rsidP="00CA7C76">
            <w:pPr>
              <w:pStyle w:val="TAL"/>
            </w:pPr>
            <w:r w:rsidRPr="0001701A">
              <w:t>Number of CSI-RS ports</w:t>
            </w:r>
          </w:p>
        </w:tc>
        <w:tc>
          <w:tcPr>
            <w:tcW w:w="806" w:type="dxa"/>
            <w:shd w:val="clear" w:color="auto" w:fill="auto"/>
          </w:tcPr>
          <w:p w14:paraId="31F7EAE8" w14:textId="77777777" w:rsidR="00975C97" w:rsidRPr="0001701A" w:rsidRDefault="00975C97" w:rsidP="00CA7C76">
            <w:pPr>
              <w:pStyle w:val="TAL"/>
            </w:pPr>
          </w:p>
        </w:tc>
        <w:tc>
          <w:tcPr>
            <w:tcW w:w="4147" w:type="dxa"/>
            <w:shd w:val="clear" w:color="auto" w:fill="auto"/>
            <w:vAlign w:val="center"/>
          </w:tcPr>
          <w:p w14:paraId="0EFB952F" w14:textId="77777777" w:rsidR="00975C97" w:rsidRPr="0001701A" w:rsidRDefault="00975C97" w:rsidP="00CA7C76">
            <w:pPr>
              <w:pStyle w:val="TAL"/>
            </w:pPr>
            <w:r w:rsidRPr="0001701A">
              <w:t>1 for CSI-RS resource 1,2,3,4</w:t>
            </w:r>
          </w:p>
        </w:tc>
      </w:tr>
      <w:tr w:rsidR="00975C97" w:rsidRPr="0001701A" w14:paraId="46C444B9" w14:textId="77777777" w:rsidTr="00CA7C76">
        <w:tc>
          <w:tcPr>
            <w:tcW w:w="2338" w:type="dxa"/>
            <w:vMerge/>
            <w:shd w:val="clear" w:color="auto" w:fill="auto"/>
          </w:tcPr>
          <w:p w14:paraId="0C94C42E" w14:textId="77777777" w:rsidR="00975C97" w:rsidRPr="0001701A" w:rsidRDefault="00975C97" w:rsidP="00CA7C76">
            <w:pPr>
              <w:pStyle w:val="TAL"/>
            </w:pPr>
          </w:p>
        </w:tc>
        <w:tc>
          <w:tcPr>
            <w:tcW w:w="2338" w:type="dxa"/>
            <w:shd w:val="clear" w:color="auto" w:fill="auto"/>
          </w:tcPr>
          <w:p w14:paraId="4236D69A" w14:textId="77777777" w:rsidR="00975C97" w:rsidRPr="0001701A" w:rsidRDefault="00975C97" w:rsidP="00CA7C76">
            <w:pPr>
              <w:pStyle w:val="TAL"/>
            </w:pPr>
            <w:r w:rsidRPr="0001701A">
              <w:t>CDM Type</w:t>
            </w:r>
          </w:p>
        </w:tc>
        <w:tc>
          <w:tcPr>
            <w:tcW w:w="806" w:type="dxa"/>
            <w:shd w:val="clear" w:color="auto" w:fill="auto"/>
          </w:tcPr>
          <w:p w14:paraId="4CD3AD22" w14:textId="77777777" w:rsidR="00975C97" w:rsidRPr="0001701A" w:rsidRDefault="00975C97" w:rsidP="00CA7C76">
            <w:pPr>
              <w:pStyle w:val="TAL"/>
            </w:pPr>
          </w:p>
        </w:tc>
        <w:tc>
          <w:tcPr>
            <w:tcW w:w="4147" w:type="dxa"/>
            <w:shd w:val="clear" w:color="auto" w:fill="auto"/>
            <w:vAlign w:val="center"/>
          </w:tcPr>
          <w:p w14:paraId="6FA5CD5C" w14:textId="77777777" w:rsidR="00975C97" w:rsidRPr="0001701A" w:rsidRDefault="00975C97" w:rsidP="00CA7C76">
            <w:pPr>
              <w:pStyle w:val="TAL"/>
            </w:pPr>
            <w:r w:rsidRPr="0001701A">
              <w:t>'No CDM' for CSI-RS resource 1,2,3,4</w:t>
            </w:r>
          </w:p>
        </w:tc>
      </w:tr>
      <w:tr w:rsidR="00975C97" w:rsidRPr="0001701A" w14:paraId="39181FA9" w14:textId="77777777" w:rsidTr="00CA7C76">
        <w:tc>
          <w:tcPr>
            <w:tcW w:w="2338" w:type="dxa"/>
            <w:vMerge/>
            <w:shd w:val="clear" w:color="auto" w:fill="auto"/>
          </w:tcPr>
          <w:p w14:paraId="728D423F" w14:textId="77777777" w:rsidR="00975C97" w:rsidRPr="0001701A" w:rsidRDefault="00975C97" w:rsidP="00CA7C76">
            <w:pPr>
              <w:pStyle w:val="TAL"/>
            </w:pPr>
          </w:p>
        </w:tc>
        <w:tc>
          <w:tcPr>
            <w:tcW w:w="2338" w:type="dxa"/>
            <w:shd w:val="clear" w:color="auto" w:fill="auto"/>
          </w:tcPr>
          <w:p w14:paraId="3033714F" w14:textId="77777777" w:rsidR="00975C97" w:rsidRPr="0001701A" w:rsidRDefault="00975C97" w:rsidP="00CA7C76">
            <w:pPr>
              <w:pStyle w:val="TAL"/>
            </w:pPr>
            <w:r w:rsidRPr="0001701A">
              <w:t>Density (ρ)</w:t>
            </w:r>
          </w:p>
        </w:tc>
        <w:tc>
          <w:tcPr>
            <w:tcW w:w="806" w:type="dxa"/>
            <w:shd w:val="clear" w:color="auto" w:fill="auto"/>
          </w:tcPr>
          <w:p w14:paraId="408EB872" w14:textId="77777777" w:rsidR="00975C97" w:rsidRPr="0001701A" w:rsidRDefault="00975C97" w:rsidP="00CA7C76">
            <w:pPr>
              <w:pStyle w:val="TAL"/>
            </w:pPr>
          </w:p>
        </w:tc>
        <w:tc>
          <w:tcPr>
            <w:tcW w:w="4147" w:type="dxa"/>
            <w:shd w:val="clear" w:color="auto" w:fill="auto"/>
            <w:vAlign w:val="center"/>
          </w:tcPr>
          <w:p w14:paraId="3E46B199" w14:textId="77777777" w:rsidR="00975C97" w:rsidRPr="0001701A" w:rsidRDefault="00975C97" w:rsidP="00CA7C76">
            <w:pPr>
              <w:pStyle w:val="TAL"/>
            </w:pPr>
            <w:r w:rsidRPr="0001701A">
              <w:t>3 for CSI-RS resource 1,2,3,4</w:t>
            </w:r>
          </w:p>
        </w:tc>
      </w:tr>
      <w:tr w:rsidR="00975C97" w:rsidRPr="0001701A" w14:paraId="7B075819" w14:textId="77777777" w:rsidTr="00CA7C76">
        <w:tc>
          <w:tcPr>
            <w:tcW w:w="2338" w:type="dxa"/>
            <w:vMerge/>
            <w:shd w:val="clear" w:color="auto" w:fill="auto"/>
          </w:tcPr>
          <w:p w14:paraId="6D837181" w14:textId="77777777" w:rsidR="00975C97" w:rsidRPr="0001701A" w:rsidRDefault="00975C97" w:rsidP="00CA7C76">
            <w:pPr>
              <w:pStyle w:val="TAL"/>
            </w:pPr>
          </w:p>
        </w:tc>
        <w:tc>
          <w:tcPr>
            <w:tcW w:w="2338" w:type="dxa"/>
            <w:shd w:val="clear" w:color="auto" w:fill="auto"/>
          </w:tcPr>
          <w:p w14:paraId="66A65D45" w14:textId="77777777" w:rsidR="00975C97" w:rsidRPr="0001701A" w:rsidRDefault="00975C97" w:rsidP="00CA7C76">
            <w:pPr>
              <w:pStyle w:val="TAL"/>
            </w:pPr>
            <w:r w:rsidRPr="0001701A">
              <w:t>CSI</w:t>
            </w:r>
            <w:r w:rsidRPr="0001701A">
              <w:noBreakHyphen/>
              <w:t>RS periodicity</w:t>
            </w:r>
          </w:p>
        </w:tc>
        <w:tc>
          <w:tcPr>
            <w:tcW w:w="806" w:type="dxa"/>
            <w:shd w:val="clear" w:color="auto" w:fill="auto"/>
          </w:tcPr>
          <w:p w14:paraId="17550034" w14:textId="77777777" w:rsidR="00975C97" w:rsidRPr="0001701A" w:rsidRDefault="00975C97" w:rsidP="00CA7C76">
            <w:pPr>
              <w:pStyle w:val="TAL"/>
            </w:pPr>
            <w:r w:rsidRPr="0001701A">
              <w:t>Slots</w:t>
            </w:r>
          </w:p>
        </w:tc>
        <w:tc>
          <w:tcPr>
            <w:tcW w:w="4147" w:type="dxa"/>
            <w:shd w:val="clear" w:color="auto" w:fill="auto"/>
            <w:vAlign w:val="center"/>
          </w:tcPr>
          <w:p w14:paraId="32F58017" w14:textId="77777777" w:rsidR="00975C97" w:rsidRPr="0001701A" w:rsidRDefault="00975C97" w:rsidP="00CA7C76">
            <w:pPr>
              <w:pStyle w:val="TAL"/>
            </w:pPr>
            <w:r w:rsidRPr="0001701A">
              <w:t>15 kHz SCS: 20 for CSI-RS resource 1,2,3,4</w:t>
            </w:r>
          </w:p>
          <w:p w14:paraId="0F3FCAD9" w14:textId="77777777" w:rsidR="00975C97" w:rsidRPr="0001701A" w:rsidRDefault="00975C97" w:rsidP="00CA7C76">
            <w:pPr>
              <w:pStyle w:val="TAL"/>
            </w:pPr>
            <w:r w:rsidRPr="0001701A">
              <w:t>30 kHz SCS: 40 for CSI-RS resource 1,2,3,4</w:t>
            </w:r>
          </w:p>
          <w:p w14:paraId="1D55AE2B" w14:textId="77777777" w:rsidR="00975C97" w:rsidRPr="0001701A" w:rsidRDefault="00975C97" w:rsidP="00CA7C76">
            <w:pPr>
              <w:pStyle w:val="TAL"/>
            </w:pPr>
            <w:r w:rsidRPr="0001701A">
              <w:t>60 kHz SCS: 80 for CSI-RS resource 1,2,3,4</w:t>
            </w:r>
          </w:p>
        </w:tc>
      </w:tr>
      <w:tr w:rsidR="00975C97" w:rsidRPr="0001701A" w14:paraId="4017BE21" w14:textId="77777777" w:rsidTr="00CA7C76">
        <w:tc>
          <w:tcPr>
            <w:tcW w:w="2338" w:type="dxa"/>
            <w:vMerge/>
            <w:shd w:val="clear" w:color="auto" w:fill="auto"/>
          </w:tcPr>
          <w:p w14:paraId="63CBA4ED" w14:textId="77777777" w:rsidR="00975C97" w:rsidRPr="0001701A" w:rsidRDefault="00975C97" w:rsidP="00CA7C76">
            <w:pPr>
              <w:pStyle w:val="TAL"/>
            </w:pPr>
          </w:p>
        </w:tc>
        <w:tc>
          <w:tcPr>
            <w:tcW w:w="2338" w:type="dxa"/>
            <w:shd w:val="clear" w:color="auto" w:fill="auto"/>
          </w:tcPr>
          <w:p w14:paraId="1682FD07" w14:textId="77777777" w:rsidR="00975C97" w:rsidRPr="0001701A" w:rsidRDefault="00975C97" w:rsidP="00CA7C76">
            <w:pPr>
              <w:pStyle w:val="TAL"/>
            </w:pPr>
            <w:r w:rsidRPr="0001701A">
              <w:t>CSI</w:t>
            </w:r>
            <w:r w:rsidRPr="0001701A">
              <w:noBreakHyphen/>
              <w:t>RS offset</w:t>
            </w:r>
          </w:p>
        </w:tc>
        <w:tc>
          <w:tcPr>
            <w:tcW w:w="806" w:type="dxa"/>
            <w:shd w:val="clear" w:color="auto" w:fill="auto"/>
          </w:tcPr>
          <w:p w14:paraId="3A31C2B8" w14:textId="77777777" w:rsidR="00975C97" w:rsidRPr="0001701A" w:rsidRDefault="00975C97" w:rsidP="00CA7C76">
            <w:pPr>
              <w:pStyle w:val="TAL"/>
            </w:pPr>
            <w:r w:rsidRPr="0001701A">
              <w:t>Slots</w:t>
            </w:r>
          </w:p>
        </w:tc>
        <w:tc>
          <w:tcPr>
            <w:tcW w:w="4147" w:type="dxa"/>
            <w:shd w:val="clear" w:color="auto" w:fill="auto"/>
            <w:vAlign w:val="center"/>
          </w:tcPr>
          <w:p w14:paraId="2207EA22" w14:textId="77777777" w:rsidR="00975C97" w:rsidRPr="0001701A" w:rsidRDefault="00975C97" w:rsidP="00CA7C76">
            <w:pPr>
              <w:pStyle w:val="TAL"/>
            </w:pPr>
            <w:r w:rsidRPr="0001701A">
              <w:t>15 kHz SCS:</w:t>
            </w:r>
          </w:p>
          <w:p w14:paraId="24ADD34D" w14:textId="77777777" w:rsidR="00975C97" w:rsidRPr="0001701A" w:rsidRDefault="00975C97" w:rsidP="00CA7C76">
            <w:pPr>
              <w:pStyle w:val="TAL"/>
            </w:pPr>
            <w:r w:rsidRPr="0001701A">
              <w:t>0 for CSI-RS resource 1 and 2</w:t>
            </w:r>
          </w:p>
          <w:p w14:paraId="3B8FE63F" w14:textId="77777777" w:rsidR="00975C97" w:rsidRPr="0001701A" w:rsidRDefault="00975C97" w:rsidP="00CA7C76">
            <w:pPr>
              <w:pStyle w:val="TAL"/>
            </w:pPr>
            <w:r w:rsidRPr="0001701A">
              <w:t>1 for CSI-RS resource 3 and 4</w:t>
            </w:r>
          </w:p>
          <w:p w14:paraId="1A80DE59" w14:textId="77777777" w:rsidR="00975C97" w:rsidRPr="0001701A" w:rsidRDefault="00975C97" w:rsidP="00CA7C76">
            <w:pPr>
              <w:pStyle w:val="TAL"/>
            </w:pPr>
          </w:p>
          <w:p w14:paraId="5CDEBF8B" w14:textId="77777777" w:rsidR="00975C97" w:rsidRPr="0001701A" w:rsidRDefault="00975C97" w:rsidP="00CA7C76">
            <w:pPr>
              <w:pStyle w:val="TAL"/>
            </w:pPr>
            <w:r w:rsidRPr="0001701A">
              <w:t>30 kHz SCS:</w:t>
            </w:r>
          </w:p>
          <w:p w14:paraId="68670EB6" w14:textId="77777777" w:rsidR="00975C97" w:rsidRPr="0001701A" w:rsidRDefault="00975C97" w:rsidP="00CA7C76">
            <w:pPr>
              <w:pStyle w:val="TAL"/>
            </w:pPr>
            <w:r w:rsidRPr="0001701A">
              <w:t>1 for CSI-RS resource 1 and 2</w:t>
            </w:r>
          </w:p>
          <w:p w14:paraId="54AC4671" w14:textId="77777777" w:rsidR="00975C97" w:rsidRPr="0001701A" w:rsidRDefault="00975C97" w:rsidP="00CA7C76">
            <w:pPr>
              <w:pStyle w:val="TAL"/>
            </w:pPr>
            <w:r w:rsidRPr="0001701A">
              <w:t>2 for CSI-RS resource 3 and 4</w:t>
            </w:r>
          </w:p>
          <w:p w14:paraId="70172D39" w14:textId="77777777" w:rsidR="00975C97" w:rsidRPr="0001701A" w:rsidRDefault="00975C97" w:rsidP="00CA7C76">
            <w:pPr>
              <w:pStyle w:val="TAL"/>
            </w:pPr>
          </w:p>
          <w:p w14:paraId="442ECB2F" w14:textId="77777777" w:rsidR="00975C97" w:rsidRPr="0001701A" w:rsidRDefault="00975C97" w:rsidP="00CA7C76">
            <w:pPr>
              <w:pStyle w:val="TAL"/>
            </w:pPr>
            <w:r w:rsidRPr="0001701A">
              <w:t>60 kHz SCS:</w:t>
            </w:r>
          </w:p>
          <w:p w14:paraId="52359E11" w14:textId="77777777" w:rsidR="00975C97" w:rsidRPr="0001701A" w:rsidRDefault="00975C97" w:rsidP="00CA7C76">
            <w:pPr>
              <w:pStyle w:val="TAL"/>
            </w:pPr>
            <w:r w:rsidRPr="0001701A">
              <w:t>2 for CSI-RS resource 1 and 2</w:t>
            </w:r>
          </w:p>
          <w:p w14:paraId="6DFDE3C4" w14:textId="77777777" w:rsidR="00975C97" w:rsidRPr="0001701A" w:rsidRDefault="00975C97" w:rsidP="00CA7C76">
            <w:pPr>
              <w:pStyle w:val="TAL"/>
            </w:pPr>
            <w:r w:rsidRPr="0001701A">
              <w:t>3 for CSI-RS resource 3 and 4</w:t>
            </w:r>
          </w:p>
        </w:tc>
      </w:tr>
      <w:tr w:rsidR="00975C97" w:rsidRPr="0001701A" w14:paraId="12868958" w14:textId="77777777" w:rsidTr="00CA7C76">
        <w:tc>
          <w:tcPr>
            <w:tcW w:w="2338" w:type="dxa"/>
            <w:vMerge/>
            <w:shd w:val="clear" w:color="auto" w:fill="auto"/>
          </w:tcPr>
          <w:p w14:paraId="69E5CF6D" w14:textId="77777777" w:rsidR="00975C97" w:rsidRPr="0001701A" w:rsidRDefault="00975C97" w:rsidP="00CA7C76">
            <w:pPr>
              <w:pStyle w:val="TAL"/>
            </w:pPr>
          </w:p>
        </w:tc>
        <w:tc>
          <w:tcPr>
            <w:tcW w:w="2338" w:type="dxa"/>
            <w:shd w:val="clear" w:color="auto" w:fill="auto"/>
          </w:tcPr>
          <w:p w14:paraId="305387D4" w14:textId="77777777" w:rsidR="00975C97" w:rsidRPr="0001701A" w:rsidRDefault="00975C97" w:rsidP="00CA7C76">
            <w:pPr>
              <w:pStyle w:val="TAL"/>
            </w:pPr>
            <w:r w:rsidRPr="0001701A">
              <w:t>Frequency Occupation</w:t>
            </w:r>
          </w:p>
        </w:tc>
        <w:tc>
          <w:tcPr>
            <w:tcW w:w="806" w:type="dxa"/>
            <w:shd w:val="clear" w:color="auto" w:fill="auto"/>
          </w:tcPr>
          <w:p w14:paraId="0F8E93D4" w14:textId="77777777" w:rsidR="00975C97" w:rsidRPr="0001701A" w:rsidRDefault="00975C97" w:rsidP="00CA7C76">
            <w:pPr>
              <w:pStyle w:val="TAL"/>
            </w:pPr>
          </w:p>
        </w:tc>
        <w:tc>
          <w:tcPr>
            <w:tcW w:w="4147" w:type="dxa"/>
            <w:shd w:val="clear" w:color="auto" w:fill="auto"/>
            <w:vAlign w:val="center"/>
          </w:tcPr>
          <w:p w14:paraId="6BC9EE40" w14:textId="77777777" w:rsidR="00975C97" w:rsidRPr="0001701A" w:rsidRDefault="00975C97" w:rsidP="00CA7C76">
            <w:pPr>
              <w:pStyle w:val="TAL"/>
            </w:pPr>
            <w:r w:rsidRPr="0001701A">
              <w:t>Start PRB 0</w:t>
            </w:r>
          </w:p>
          <w:p w14:paraId="3CC5FCF8" w14:textId="77777777" w:rsidR="00975C97" w:rsidRPr="0001701A" w:rsidRDefault="00975C97" w:rsidP="00CA7C76">
            <w:pPr>
              <w:pStyle w:val="TAL"/>
            </w:pPr>
            <w:r w:rsidRPr="0001701A">
              <w:t>Number of PRB = BWP size</w:t>
            </w:r>
          </w:p>
        </w:tc>
      </w:tr>
      <w:tr w:rsidR="00975C97" w:rsidRPr="0001701A" w14:paraId="75EDB97F" w14:textId="77777777" w:rsidTr="00CA7C76">
        <w:tc>
          <w:tcPr>
            <w:tcW w:w="2338" w:type="dxa"/>
            <w:vMerge/>
            <w:shd w:val="clear" w:color="auto" w:fill="auto"/>
          </w:tcPr>
          <w:p w14:paraId="4E4FA0E0" w14:textId="77777777" w:rsidR="00975C97" w:rsidRPr="0001701A" w:rsidRDefault="00975C97" w:rsidP="00CA7C76">
            <w:pPr>
              <w:pStyle w:val="TAL"/>
            </w:pPr>
          </w:p>
        </w:tc>
        <w:tc>
          <w:tcPr>
            <w:tcW w:w="2338" w:type="dxa"/>
            <w:shd w:val="clear" w:color="auto" w:fill="auto"/>
          </w:tcPr>
          <w:p w14:paraId="5FDB9C25" w14:textId="77777777" w:rsidR="00975C97" w:rsidRPr="0001701A" w:rsidRDefault="00975C97" w:rsidP="00CA7C76">
            <w:pPr>
              <w:pStyle w:val="TAL"/>
            </w:pPr>
            <w:r w:rsidRPr="0001701A">
              <w:t>QCL info</w:t>
            </w:r>
          </w:p>
        </w:tc>
        <w:tc>
          <w:tcPr>
            <w:tcW w:w="806" w:type="dxa"/>
            <w:shd w:val="clear" w:color="auto" w:fill="auto"/>
          </w:tcPr>
          <w:p w14:paraId="0702316E" w14:textId="77777777" w:rsidR="00975C97" w:rsidRPr="0001701A" w:rsidRDefault="00975C97" w:rsidP="00CA7C76">
            <w:pPr>
              <w:pStyle w:val="TAL"/>
            </w:pPr>
          </w:p>
        </w:tc>
        <w:tc>
          <w:tcPr>
            <w:tcW w:w="4147" w:type="dxa"/>
            <w:shd w:val="clear" w:color="auto" w:fill="auto"/>
            <w:vAlign w:val="center"/>
          </w:tcPr>
          <w:p w14:paraId="7A2EF158" w14:textId="77777777" w:rsidR="00975C97" w:rsidRPr="0001701A" w:rsidRDefault="00975C97" w:rsidP="00CA7C76">
            <w:pPr>
              <w:pStyle w:val="TAL"/>
            </w:pPr>
            <w:r w:rsidRPr="0001701A">
              <w:t>TCI state #0</w:t>
            </w:r>
          </w:p>
        </w:tc>
      </w:tr>
      <w:tr w:rsidR="00975C97" w:rsidRPr="0001701A" w14:paraId="1A1E44D6" w14:textId="77777777" w:rsidTr="00CA7C76">
        <w:tc>
          <w:tcPr>
            <w:tcW w:w="4676" w:type="dxa"/>
            <w:gridSpan w:val="2"/>
            <w:shd w:val="clear" w:color="auto" w:fill="auto"/>
          </w:tcPr>
          <w:p w14:paraId="3BF23925" w14:textId="77777777" w:rsidR="00975C97" w:rsidRPr="0001701A" w:rsidRDefault="00975C97" w:rsidP="00CA7C76">
            <w:pPr>
              <w:pStyle w:val="TAL"/>
            </w:pPr>
            <w:r w:rsidRPr="0001701A">
              <w:t>PTRS configuration</w:t>
            </w:r>
          </w:p>
        </w:tc>
        <w:tc>
          <w:tcPr>
            <w:tcW w:w="806" w:type="dxa"/>
            <w:shd w:val="clear" w:color="auto" w:fill="auto"/>
          </w:tcPr>
          <w:p w14:paraId="56870B98" w14:textId="77777777" w:rsidR="00975C97" w:rsidRPr="0001701A" w:rsidRDefault="00975C97" w:rsidP="00CA7C76">
            <w:pPr>
              <w:pStyle w:val="TAL"/>
            </w:pPr>
          </w:p>
        </w:tc>
        <w:tc>
          <w:tcPr>
            <w:tcW w:w="4147" w:type="dxa"/>
            <w:shd w:val="clear" w:color="auto" w:fill="auto"/>
            <w:vAlign w:val="center"/>
          </w:tcPr>
          <w:p w14:paraId="15D4A72E" w14:textId="77777777" w:rsidR="00975C97" w:rsidRPr="0001701A" w:rsidRDefault="00975C97" w:rsidP="00CA7C76">
            <w:pPr>
              <w:pStyle w:val="TAL"/>
            </w:pPr>
            <w:r w:rsidRPr="0001701A">
              <w:t>PTRS is not configured</w:t>
            </w:r>
          </w:p>
        </w:tc>
      </w:tr>
    </w:tbl>
    <w:p w14:paraId="16439744" w14:textId="77777777" w:rsidR="00975C97" w:rsidRPr="0001701A" w:rsidRDefault="00975C97" w:rsidP="00975C97"/>
    <w:p w14:paraId="3A0ED728" w14:textId="77777777" w:rsidR="00975C97" w:rsidRPr="0001701A" w:rsidRDefault="00975C97" w:rsidP="00975C97">
      <w:pPr>
        <w:pStyle w:val="Heading2"/>
      </w:pPr>
      <w:r w:rsidRPr="0001701A">
        <w:t>A.3.2</w:t>
      </w:r>
      <w:r w:rsidRPr="0001701A">
        <w:tab/>
        <w:t>DL reference measurement channels for FDD</w:t>
      </w:r>
      <w:bookmarkEnd w:id="52"/>
      <w:bookmarkEnd w:id="53"/>
    </w:p>
    <w:p w14:paraId="6660EFFF" w14:textId="77777777" w:rsidR="00975C97" w:rsidRPr="0001701A" w:rsidRDefault="00975C97" w:rsidP="00975C97">
      <w:pPr>
        <w:pStyle w:val="Heading3"/>
      </w:pPr>
      <w:bookmarkStart w:id="54" w:name="_Toc27478697"/>
      <w:bookmarkStart w:id="55" w:name="_Toc36227411"/>
      <w:r w:rsidRPr="0001701A">
        <w:t>A.3.2.1</w:t>
      </w:r>
      <w:r w:rsidRPr="0001701A">
        <w:tab/>
        <w:t>General</w:t>
      </w:r>
      <w:bookmarkEnd w:id="54"/>
      <w:bookmarkEnd w:id="55"/>
    </w:p>
    <w:p w14:paraId="2FE3FB01" w14:textId="77777777" w:rsidR="00975C97" w:rsidRPr="0001701A" w:rsidRDefault="00975C97" w:rsidP="00975C97">
      <w:pPr>
        <w:pStyle w:val="TH"/>
      </w:pPr>
      <w:r w:rsidRPr="0001701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801"/>
        <w:gridCol w:w="4145"/>
      </w:tblGrid>
      <w:tr w:rsidR="00975C97" w:rsidRPr="0001701A" w14:paraId="276F452A" w14:textId="77777777" w:rsidTr="00CA7C76">
        <w:tc>
          <w:tcPr>
            <w:tcW w:w="4788" w:type="dxa"/>
            <w:shd w:val="clear" w:color="auto" w:fill="auto"/>
          </w:tcPr>
          <w:p w14:paraId="58212862" w14:textId="77777777" w:rsidR="00975C97" w:rsidRPr="0001701A" w:rsidRDefault="00975C97" w:rsidP="00CA7C76">
            <w:pPr>
              <w:pStyle w:val="TAH"/>
            </w:pPr>
            <w:r w:rsidRPr="0001701A">
              <w:t>Parameter</w:t>
            </w:r>
          </w:p>
        </w:tc>
        <w:tc>
          <w:tcPr>
            <w:tcW w:w="810" w:type="dxa"/>
            <w:shd w:val="clear" w:color="auto" w:fill="auto"/>
          </w:tcPr>
          <w:p w14:paraId="0B171B56" w14:textId="77777777" w:rsidR="00975C97" w:rsidRPr="0001701A" w:rsidRDefault="00975C97" w:rsidP="00CA7C76">
            <w:pPr>
              <w:pStyle w:val="TAH"/>
            </w:pPr>
            <w:r w:rsidRPr="0001701A">
              <w:t>Unit</w:t>
            </w:r>
          </w:p>
        </w:tc>
        <w:tc>
          <w:tcPr>
            <w:tcW w:w="4249" w:type="dxa"/>
            <w:shd w:val="clear" w:color="auto" w:fill="auto"/>
          </w:tcPr>
          <w:p w14:paraId="10805CA8" w14:textId="77777777" w:rsidR="00975C97" w:rsidRPr="0001701A" w:rsidRDefault="00975C97" w:rsidP="00CA7C76">
            <w:pPr>
              <w:pStyle w:val="TAH"/>
            </w:pPr>
            <w:r w:rsidRPr="0001701A">
              <w:t>Value</w:t>
            </w:r>
          </w:p>
        </w:tc>
      </w:tr>
      <w:tr w:rsidR="00975C97" w:rsidRPr="0001701A" w14:paraId="11AA808B" w14:textId="77777777" w:rsidTr="00CA7C76">
        <w:tc>
          <w:tcPr>
            <w:tcW w:w="4788" w:type="dxa"/>
            <w:shd w:val="clear" w:color="auto" w:fill="auto"/>
          </w:tcPr>
          <w:p w14:paraId="72BD3592" w14:textId="77777777" w:rsidR="00975C97" w:rsidRPr="0001701A" w:rsidRDefault="00975C97" w:rsidP="00CA7C76">
            <w:pPr>
              <w:pStyle w:val="TAN"/>
            </w:pPr>
            <w:r w:rsidRPr="0001701A">
              <w:t>Number of HARQ Processes</w:t>
            </w:r>
          </w:p>
        </w:tc>
        <w:tc>
          <w:tcPr>
            <w:tcW w:w="810" w:type="dxa"/>
            <w:shd w:val="clear" w:color="auto" w:fill="auto"/>
          </w:tcPr>
          <w:p w14:paraId="5FBD0FA8" w14:textId="77777777" w:rsidR="00975C97" w:rsidRPr="0001701A" w:rsidRDefault="00975C97" w:rsidP="00CA7C76">
            <w:pPr>
              <w:pStyle w:val="TAN"/>
            </w:pPr>
          </w:p>
        </w:tc>
        <w:tc>
          <w:tcPr>
            <w:tcW w:w="4249" w:type="dxa"/>
            <w:shd w:val="clear" w:color="auto" w:fill="auto"/>
            <w:vAlign w:val="center"/>
          </w:tcPr>
          <w:p w14:paraId="730E9657" w14:textId="77777777" w:rsidR="00975C97" w:rsidRPr="0001701A" w:rsidRDefault="00975C97" w:rsidP="00CA7C76">
            <w:pPr>
              <w:pStyle w:val="TAN"/>
            </w:pPr>
            <w:r w:rsidRPr="0001701A">
              <w:t>4</w:t>
            </w:r>
          </w:p>
        </w:tc>
      </w:tr>
      <w:tr w:rsidR="00975C97" w:rsidRPr="0001701A" w14:paraId="76387D4E" w14:textId="77777777" w:rsidTr="00CA7C76">
        <w:tc>
          <w:tcPr>
            <w:tcW w:w="4788" w:type="dxa"/>
            <w:shd w:val="clear" w:color="auto" w:fill="auto"/>
          </w:tcPr>
          <w:p w14:paraId="55120E91" w14:textId="77777777" w:rsidR="00975C97" w:rsidRPr="0001701A" w:rsidRDefault="00975C97" w:rsidP="00CA7C76">
            <w:pPr>
              <w:pStyle w:val="TAN"/>
            </w:pPr>
            <w:r w:rsidRPr="0001701A">
              <w:t>K1 value</w:t>
            </w:r>
          </w:p>
        </w:tc>
        <w:tc>
          <w:tcPr>
            <w:tcW w:w="810" w:type="dxa"/>
            <w:shd w:val="clear" w:color="auto" w:fill="auto"/>
          </w:tcPr>
          <w:p w14:paraId="30C5A1C0" w14:textId="77777777" w:rsidR="00975C97" w:rsidRPr="0001701A" w:rsidRDefault="00975C97" w:rsidP="00CA7C76">
            <w:pPr>
              <w:pStyle w:val="TAN"/>
            </w:pPr>
          </w:p>
        </w:tc>
        <w:tc>
          <w:tcPr>
            <w:tcW w:w="4249" w:type="dxa"/>
            <w:shd w:val="clear" w:color="auto" w:fill="auto"/>
            <w:vAlign w:val="center"/>
          </w:tcPr>
          <w:p w14:paraId="28DB0AC2" w14:textId="77777777" w:rsidR="00975C97" w:rsidRPr="0001701A" w:rsidRDefault="00975C97" w:rsidP="00CA7C76">
            <w:pPr>
              <w:pStyle w:val="TAN"/>
            </w:pPr>
            <w:r w:rsidRPr="0001701A">
              <w:t>2 for all slots</w:t>
            </w:r>
          </w:p>
        </w:tc>
      </w:tr>
    </w:tbl>
    <w:p w14:paraId="702C0874" w14:textId="77777777" w:rsidR="00975C97" w:rsidRPr="0001701A" w:rsidRDefault="00975C97" w:rsidP="00975C97"/>
    <w:p w14:paraId="644D325D" w14:textId="77777777" w:rsidR="00975C97" w:rsidRPr="0001701A" w:rsidRDefault="00975C97" w:rsidP="00975C97">
      <w:pPr>
        <w:pStyle w:val="Heading3"/>
      </w:pPr>
      <w:bookmarkStart w:id="56" w:name="_Toc27478698"/>
      <w:bookmarkStart w:id="57" w:name="_Toc36227412"/>
      <w:r w:rsidRPr="0001701A">
        <w:lastRenderedPageBreak/>
        <w:t>A.3.2.2</w:t>
      </w:r>
      <w:r w:rsidRPr="0001701A">
        <w:tab/>
        <w:t>FRC for receiver requirements for QPSK</w:t>
      </w:r>
      <w:bookmarkEnd w:id="56"/>
      <w:bookmarkEnd w:id="57"/>
    </w:p>
    <w:p w14:paraId="00920D1B" w14:textId="77777777" w:rsidR="00975C97" w:rsidRPr="0001701A" w:rsidRDefault="00975C97" w:rsidP="00975C97">
      <w:pPr>
        <w:pStyle w:val="TH"/>
      </w:pPr>
      <w:r w:rsidRPr="0001701A">
        <w:t>Table A.3.2.2-1: Fixed reference channel for receiver requirements (SCS 15 kHz, FDD,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63DD29BC" w14:textId="77777777" w:rsidTr="00CA7C76">
        <w:trPr>
          <w:jc w:val="center"/>
        </w:trPr>
        <w:tc>
          <w:tcPr>
            <w:tcW w:w="3690" w:type="dxa"/>
            <w:vAlign w:val="center"/>
          </w:tcPr>
          <w:p w14:paraId="7E0D66D3" w14:textId="77777777" w:rsidR="00975C97" w:rsidRPr="0001701A" w:rsidRDefault="00975C97" w:rsidP="00CA7C76">
            <w:pPr>
              <w:pStyle w:val="TAH"/>
            </w:pPr>
            <w:r w:rsidRPr="0001701A">
              <w:t>Parameter</w:t>
            </w:r>
          </w:p>
        </w:tc>
        <w:tc>
          <w:tcPr>
            <w:tcW w:w="1093" w:type="dxa"/>
            <w:vAlign w:val="center"/>
          </w:tcPr>
          <w:p w14:paraId="632E9853" w14:textId="77777777" w:rsidR="00975C97" w:rsidRPr="0001701A" w:rsidRDefault="00975C97" w:rsidP="00CA7C76">
            <w:pPr>
              <w:pStyle w:val="TAH"/>
            </w:pPr>
            <w:r w:rsidRPr="0001701A">
              <w:t>Unit</w:t>
            </w:r>
          </w:p>
        </w:tc>
        <w:tc>
          <w:tcPr>
            <w:tcW w:w="5736" w:type="dxa"/>
            <w:gridSpan w:val="8"/>
          </w:tcPr>
          <w:p w14:paraId="0D968E48" w14:textId="77777777" w:rsidR="00975C97" w:rsidRPr="0001701A" w:rsidRDefault="00975C97" w:rsidP="00CA7C76">
            <w:pPr>
              <w:pStyle w:val="TAH"/>
            </w:pPr>
            <w:r w:rsidRPr="0001701A">
              <w:t>Value</w:t>
            </w:r>
          </w:p>
        </w:tc>
      </w:tr>
      <w:tr w:rsidR="00975C97" w:rsidRPr="0001701A" w14:paraId="3BA0045C" w14:textId="77777777" w:rsidTr="00CA7C76">
        <w:trPr>
          <w:jc w:val="center"/>
        </w:trPr>
        <w:tc>
          <w:tcPr>
            <w:tcW w:w="3690" w:type="dxa"/>
            <w:vAlign w:val="center"/>
          </w:tcPr>
          <w:p w14:paraId="3696F960" w14:textId="77777777" w:rsidR="00975C97" w:rsidRPr="0001701A" w:rsidRDefault="00975C97" w:rsidP="00CA7C76">
            <w:pPr>
              <w:pStyle w:val="TAL"/>
            </w:pPr>
            <w:r w:rsidRPr="0001701A">
              <w:t>Channel bandwidth</w:t>
            </w:r>
          </w:p>
        </w:tc>
        <w:tc>
          <w:tcPr>
            <w:tcW w:w="1093" w:type="dxa"/>
            <w:vAlign w:val="center"/>
          </w:tcPr>
          <w:p w14:paraId="58E996D0" w14:textId="77777777" w:rsidR="00975C97" w:rsidRPr="0001701A" w:rsidRDefault="00975C97" w:rsidP="00CA7C76">
            <w:pPr>
              <w:pStyle w:val="TAC"/>
            </w:pPr>
            <w:r w:rsidRPr="0001701A">
              <w:t>MHz</w:t>
            </w:r>
          </w:p>
        </w:tc>
        <w:tc>
          <w:tcPr>
            <w:tcW w:w="717" w:type="dxa"/>
            <w:vAlign w:val="center"/>
          </w:tcPr>
          <w:p w14:paraId="144B9995" w14:textId="77777777" w:rsidR="00975C97" w:rsidRPr="0001701A" w:rsidRDefault="00975C97" w:rsidP="00CA7C76">
            <w:pPr>
              <w:pStyle w:val="TAC"/>
            </w:pPr>
            <w:r w:rsidRPr="0001701A">
              <w:t>5</w:t>
            </w:r>
          </w:p>
        </w:tc>
        <w:tc>
          <w:tcPr>
            <w:tcW w:w="717" w:type="dxa"/>
            <w:vAlign w:val="center"/>
          </w:tcPr>
          <w:p w14:paraId="334FB1CF" w14:textId="77777777" w:rsidR="00975C97" w:rsidRPr="0001701A" w:rsidRDefault="00975C97" w:rsidP="00CA7C76">
            <w:pPr>
              <w:pStyle w:val="TAC"/>
            </w:pPr>
            <w:r w:rsidRPr="0001701A">
              <w:t>10</w:t>
            </w:r>
          </w:p>
        </w:tc>
        <w:tc>
          <w:tcPr>
            <w:tcW w:w="717" w:type="dxa"/>
            <w:vAlign w:val="center"/>
          </w:tcPr>
          <w:p w14:paraId="13653362" w14:textId="77777777" w:rsidR="00975C97" w:rsidRPr="0001701A" w:rsidRDefault="00975C97" w:rsidP="00CA7C76">
            <w:pPr>
              <w:pStyle w:val="TAC"/>
            </w:pPr>
            <w:r w:rsidRPr="0001701A">
              <w:t>15</w:t>
            </w:r>
          </w:p>
        </w:tc>
        <w:tc>
          <w:tcPr>
            <w:tcW w:w="717" w:type="dxa"/>
            <w:vAlign w:val="center"/>
          </w:tcPr>
          <w:p w14:paraId="2C7100A2" w14:textId="77777777" w:rsidR="00975C97" w:rsidRPr="0001701A" w:rsidRDefault="00975C97" w:rsidP="00CA7C76">
            <w:pPr>
              <w:pStyle w:val="TAC"/>
            </w:pPr>
            <w:r w:rsidRPr="0001701A">
              <w:t>20</w:t>
            </w:r>
          </w:p>
        </w:tc>
        <w:tc>
          <w:tcPr>
            <w:tcW w:w="717" w:type="dxa"/>
            <w:vAlign w:val="center"/>
          </w:tcPr>
          <w:p w14:paraId="06320C04" w14:textId="77777777" w:rsidR="00975C97" w:rsidRPr="0001701A" w:rsidRDefault="00975C97" w:rsidP="00CA7C76">
            <w:pPr>
              <w:pStyle w:val="TAC"/>
            </w:pPr>
            <w:r w:rsidRPr="0001701A">
              <w:t>25</w:t>
            </w:r>
          </w:p>
        </w:tc>
        <w:tc>
          <w:tcPr>
            <w:tcW w:w="717" w:type="dxa"/>
            <w:vAlign w:val="center"/>
          </w:tcPr>
          <w:p w14:paraId="49039BAB" w14:textId="77777777" w:rsidR="00975C97" w:rsidRPr="0001701A" w:rsidRDefault="00975C97" w:rsidP="00CA7C76">
            <w:pPr>
              <w:pStyle w:val="TAC"/>
            </w:pPr>
            <w:r w:rsidRPr="0001701A">
              <w:t>30</w:t>
            </w:r>
          </w:p>
        </w:tc>
        <w:tc>
          <w:tcPr>
            <w:tcW w:w="717" w:type="dxa"/>
            <w:vAlign w:val="center"/>
          </w:tcPr>
          <w:p w14:paraId="2A77BB06" w14:textId="77777777" w:rsidR="00975C97" w:rsidRPr="0001701A" w:rsidRDefault="00975C97" w:rsidP="00CA7C76">
            <w:pPr>
              <w:pStyle w:val="TAC"/>
            </w:pPr>
            <w:r w:rsidRPr="0001701A">
              <w:t>40</w:t>
            </w:r>
          </w:p>
        </w:tc>
        <w:tc>
          <w:tcPr>
            <w:tcW w:w="717" w:type="dxa"/>
            <w:vAlign w:val="center"/>
          </w:tcPr>
          <w:p w14:paraId="4E4EAF18" w14:textId="77777777" w:rsidR="00975C97" w:rsidRPr="0001701A" w:rsidRDefault="00975C97" w:rsidP="00CA7C76">
            <w:pPr>
              <w:pStyle w:val="TAC"/>
            </w:pPr>
            <w:r w:rsidRPr="0001701A">
              <w:t>50</w:t>
            </w:r>
          </w:p>
        </w:tc>
      </w:tr>
      <w:tr w:rsidR="00975C97" w:rsidRPr="0001701A" w14:paraId="074138F2" w14:textId="77777777" w:rsidTr="00CA7C76">
        <w:trPr>
          <w:jc w:val="center"/>
        </w:trPr>
        <w:tc>
          <w:tcPr>
            <w:tcW w:w="3690" w:type="dxa"/>
            <w:vAlign w:val="center"/>
          </w:tcPr>
          <w:p w14:paraId="04D412B2" w14:textId="77777777" w:rsidR="00975C97" w:rsidRPr="0001701A" w:rsidRDefault="00975C97" w:rsidP="00CA7C76">
            <w:pPr>
              <w:pStyle w:val="TAL"/>
            </w:pPr>
            <w:r w:rsidRPr="0001701A">
              <w:t>Subcarrier spacing</w:t>
            </w:r>
          </w:p>
        </w:tc>
        <w:tc>
          <w:tcPr>
            <w:tcW w:w="1093" w:type="dxa"/>
            <w:vAlign w:val="center"/>
          </w:tcPr>
          <w:p w14:paraId="56DDDEE6" w14:textId="77777777" w:rsidR="00975C97" w:rsidRPr="0001701A" w:rsidRDefault="00975C97" w:rsidP="00CA7C76">
            <w:pPr>
              <w:pStyle w:val="TAC"/>
            </w:pPr>
            <w:r w:rsidRPr="0001701A">
              <w:t>kHz</w:t>
            </w:r>
          </w:p>
        </w:tc>
        <w:tc>
          <w:tcPr>
            <w:tcW w:w="717" w:type="dxa"/>
            <w:vAlign w:val="center"/>
          </w:tcPr>
          <w:p w14:paraId="18BD0C27" w14:textId="77777777" w:rsidR="00975C97" w:rsidRPr="0001701A" w:rsidRDefault="00975C97" w:rsidP="00CA7C76">
            <w:pPr>
              <w:pStyle w:val="TAC"/>
            </w:pPr>
            <w:r w:rsidRPr="0001701A">
              <w:t>15</w:t>
            </w:r>
          </w:p>
        </w:tc>
        <w:tc>
          <w:tcPr>
            <w:tcW w:w="717" w:type="dxa"/>
            <w:vAlign w:val="center"/>
          </w:tcPr>
          <w:p w14:paraId="2787EB8B" w14:textId="77777777" w:rsidR="00975C97" w:rsidRPr="0001701A" w:rsidRDefault="00975C97" w:rsidP="00CA7C76">
            <w:pPr>
              <w:pStyle w:val="TAC"/>
            </w:pPr>
            <w:r w:rsidRPr="0001701A">
              <w:t>15</w:t>
            </w:r>
          </w:p>
        </w:tc>
        <w:tc>
          <w:tcPr>
            <w:tcW w:w="717" w:type="dxa"/>
            <w:vAlign w:val="center"/>
          </w:tcPr>
          <w:p w14:paraId="2463EFE4" w14:textId="77777777" w:rsidR="00975C97" w:rsidRPr="0001701A" w:rsidRDefault="00975C97" w:rsidP="00CA7C76">
            <w:pPr>
              <w:pStyle w:val="TAC"/>
            </w:pPr>
            <w:r w:rsidRPr="0001701A">
              <w:t>15</w:t>
            </w:r>
          </w:p>
        </w:tc>
        <w:tc>
          <w:tcPr>
            <w:tcW w:w="717" w:type="dxa"/>
            <w:vAlign w:val="center"/>
          </w:tcPr>
          <w:p w14:paraId="28F6C0BE" w14:textId="77777777" w:rsidR="00975C97" w:rsidRPr="0001701A" w:rsidRDefault="00975C97" w:rsidP="00CA7C76">
            <w:pPr>
              <w:pStyle w:val="TAC"/>
            </w:pPr>
            <w:r w:rsidRPr="0001701A">
              <w:t>15</w:t>
            </w:r>
          </w:p>
        </w:tc>
        <w:tc>
          <w:tcPr>
            <w:tcW w:w="717" w:type="dxa"/>
            <w:vAlign w:val="center"/>
          </w:tcPr>
          <w:p w14:paraId="1D4CF45E" w14:textId="77777777" w:rsidR="00975C97" w:rsidRPr="0001701A" w:rsidRDefault="00975C97" w:rsidP="00CA7C76">
            <w:pPr>
              <w:pStyle w:val="TAC"/>
            </w:pPr>
            <w:r w:rsidRPr="0001701A">
              <w:t>15</w:t>
            </w:r>
          </w:p>
        </w:tc>
        <w:tc>
          <w:tcPr>
            <w:tcW w:w="717" w:type="dxa"/>
            <w:vAlign w:val="center"/>
          </w:tcPr>
          <w:p w14:paraId="2C478E98" w14:textId="77777777" w:rsidR="00975C97" w:rsidRPr="0001701A" w:rsidRDefault="00975C97" w:rsidP="00CA7C76">
            <w:pPr>
              <w:pStyle w:val="TAC"/>
            </w:pPr>
            <w:r w:rsidRPr="0001701A">
              <w:t>15</w:t>
            </w:r>
          </w:p>
        </w:tc>
        <w:tc>
          <w:tcPr>
            <w:tcW w:w="717" w:type="dxa"/>
            <w:vAlign w:val="center"/>
          </w:tcPr>
          <w:p w14:paraId="50362BE5" w14:textId="77777777" w:rsidR="00975C97" w:rsidRPr="0001701A" w:rsidRDefault="00975C97" w:rsidP="00CA7C76">
            <w:pPr>
              <w:pStyle w:val="TAC"/>
            </w:pPr>
            <w:r w:rsidRPr="0001701A">
              <w:t>15</w:t>
            </w:r>
          </w:p>
        </w:tc>
        <w:tc>
          <w:tcPr>
            <w:tcW w:w="717" w:type="dxa"/>
            <w:vAlign w:val="center"/>
          </w:tcPr>
          <w:p w14:paraId="493EBF64" w14:textId="77777777" w:rsidR="00975C97" w:rsidRPr="0001701A" w:rsidRDefault="00975C97" w:rsidP="00CA7C76">
            <w:pPr>
              <w:pStyle w:val="TAC"/>
            </w:pPr>
            <w:r w:rsidRPr="0001701A">
              <w:t>15</w:t>
            </w:r>
          </w:p>
        </w:tc>
      </w:tr>
      <w:tr w:rsidR="00975C97" w:rsidRPr="0001701A" w14:paraId="1400F21E" w14:textId="77777777" w:rsidTr="00CA7C76">
        <w:trPr>
          <w:jc w:val="center"/>
        </w:trPr>
        <w:tc>
          <w:tcPr>
            <w:tcW w:w="3690" w:type="dxa"/>
            <w:vAlign w:val="center"/>
          </w:tcPr>
          <w:p w14:paraId="6C3258AE" w14:textId="77777777" w:rsidR="00975C97" w:rsidRPr="0001701A" w:rsidRDefault="00975C97" w:rsidP="00CA7C76">
            <w:pPr>
              <w:pStyle w:val="TAL"/>
            </w:pPr>
            <w:r w:rsidRPr="0001701A">
              <w:t xml:space="preserve">Subcarrier spacing configuration </w:t>
            </w:r>
            <w:r w:rsidRPr="0001701A">
              <w:object w:dxaOrig="220" w:dyaOrig="240" w14:anchorId="122C9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9" o:title=""/>
                </v:shape>
                <o:OLEObject Type="Embed" ProgID="Equation.3" ShapeID="_x0000_i1025" DrawAspect="Content" ObjectID="_1710857144" r:id="rId10"/>
              </w:object>
            </w:r>
          </w:p>
        </w:tc>
        <w:tc>
          <w:tcPr>
            <w:tcW w:w="1093" w:type="dxa"/>
            <w:vAlign w:val="center"/>
          </w:tcPr>
          <w:p w14:paraId="6280F0F6" w14:textId="77777777" w:rsidR="00975C97" w:rsidRPr="0001701A" w:rsidRDefault="00975C97" w:rsidP="00CA7C76">
            <w:pPr>
              <w:pStyle w:val="TAC"/>
            </w:pPr>
          </w:p>
        </w:tc>
        <w:tc>
          <w:tcPr>
            <w:tcW w:w="717" w:type="dxa"/>
            <w:vAlign w:val="center"/>
          </w:tcPr>
          <w:p w14:paraId="07A900FC" w14:textId="77777777" w:rsidR="00975C97" w:rsidRPr="0001701A" w:rsidRDefault="00975C97" w:rsidP="00CA7C76">
            <w:pPr>
              <w:pStyle w:val="TAC"/>
            </w:pPr>
            <w:r w:rsidRPr="0001701A">
              <w:t>0</w:t>
            </w:r>
          </w:p>
        </w:tc>
        <w:tc>
          <w:tcPr>
            <w:tcW w:w="717" w:type="dxa"/>
            <w:vAlign w:val="center"/>
          </w:tcPr>
          <w:p w14:paraId="7997816F" w14:textId="77777777" w:rsidR="00975C97" w:rsidRPr="0001701A" w:rsidRDefault="00975C97" w:rsidP="00CA7C76">
            <w:pPr>
              <w:pStyle w:val="TAC"/>
            </w:pPr>
            <w:r w:rsidRPr="0001701A">
              <w:t>0</w:t>
            </w:r>
          </w:p>
        </w:tc>
        <w:tc>
          <w:tcPr>
            <w:tcW w:w="717" w:type="dxa"/>
            <w:vAlign w:val="center"/>
          </w:tcPr>
          <w:p w14:paraId="444D80E0" w14:textId="77777777" w:rsidR="00975C97" w:rsidRPr="0001701A" w:rsidRDefault="00975C97" w:rsidP="00CA7C76">
            <w:pPr>
              <w:pStyle w:val="TAC"/>
            </w:pPr>
            <w:r w:rsidRPr="0001701A">
              <w:t>0</w:t>
            </w:r>
          </w:p>
        </w:tc>
        <w:tc>
          <w:tcPr>
            <w:tcW w:w="717" w:type="dxa"/>
            <w:vAlign w:val="center"/>
          </w:tcPr>
          <w:p w14:paraId="6C55ED76" w14:textId="77777777" w:rsidR="00975C97" w:rsidRPr="0001701A" w:rsidRDefault="00975C97" w:rsidP="00CA7C76">
            <w:pPr>
              <w:pStyle w:val="TAC"/>
            </w:pPr>
            <w:r w:rsidRPr="0001701A">
              <w:t>0</w:t>
            </w:r>
          </w:p>
        </w:tc>
        <w:tc>
          <w:tcPr>
            <w:tcW w:w="717" w:type="dxa"/>
            <w:vAlign w:val="center"/>
          </w:tcPr>
          <w:p w14:paraId="3783AAC6" w14:textId="77777777" w:rsidR="00975C97" w:rsidRPr="0001701A" w:rsidRDefault="00975C97" w:rsidP="00CA7C76">
            <w:pPr>
              <w:pStyle w:val="TAC"/>
            </w:pPr>
            <w:r w:rsidRPr="0001701A">
              <w:t>0</w:t>
            </w:r>
          </w:p>
        </w:tc>
        <w:tc>
          <w:tcPr>
            <w:tcW w:w="717" w:type="dxa"/>
            <w:vAlign w:val="center"/>
          </w:tcPr>
          <w:p w14:paraId="513B3EC7" w14:textId="77777777" w:rsidR="00975C97" w:rsidRPr="0001701A" w:rsidRDefault="00975C97" w:rsidP="00CA7C76">
            <w:pPr>
              <w:pStyle w:val="TAC"/>
            </w:pPr>
            <w:r w:rsidRPr="0001701A">
              <w:t>0</w:t>
            </w:r>
          </w:p>
        </w:tc>
        <w:tc>
          <w:tcPr>
            <w:tcW w:w="717" w:type="dxa"/>
            <w:vAlign w:val="center"/>
          </w:tcPr>
          <w:p w14:paraId="68E431C1" w14:textId="77777777" w:rsidR="00975C97" w:rsidRPr="0001701A" w:rsidRDefault="00975C97" w:rsidP="00CA7C76">
            <w:pPr>
              <w:pStyle w:val="TAC"/>
            </w:pPr>
            <w:r w:rsidRPr="0001701A">
              <w:t>0</w:t>
            </w:r>
          </w:p>
        </w:tc>
        <w:tc>
          <w:tcPr>
            <w:tcW w:w="717" w:type="dxa"/>
            <w:vAlign w:val="center"/>
          </w:tcPr>
          <w:p w14:paraId="1555B4AC" w14:textId="77777777" w:rsidR="00975C97" w:rsidRPr="0001701A" w:rsidRDefault="00975C97" w:rsidP="00CA7C76">
            <w:pPr>
              <w:pStyle w:val="TAC"/>
            </w:pPr>
            <w:r w:rsidRPr="0001701A">
              <w:t>0</w:t>
            </w:r>
          </w:p>
        </w:tc>
      </w:tr>
      <w:tr w:rsidR="00975C97" w:rsidRPr="0001701A" w14:paraId="5E7FB303" w14:textId="77777777" w:rsidTr="00CA7C76">
        <w:trPr>
          <w:jc w:val="center"/>
        </w:trPr>
        <w:tc>
          <w:tcPr>
            <w:tcW w:w="3690" w:type="dxa"/>
            <w:vAlign w:val="center"/>
          </w:tcPr>
          <w:p w14:paraId="03553541" w14:textId="77777777" w:rsidR="00975C97" w:rsidRPr="0001701A" w:rsidRDefault="00975C97" w:rsidP="00CA7C76">
            <w:pPr>
              <w:pStyle w:val="TAL"/>
            </w:pPr>
            <w:r w:rsidRPr="0001701A">
              <w:t>Allocated resource blocks</w:t>
            </w:r>
          </w:p>
        </w:tc>
        <w:tc>
          <w:tcPr>
            <w:tcW w:w="1093" w:type="dxa"/>
            <w:vAlign w:val="center"/>
          </w:tcPr>
          <w:p w14:paraId="76E8B59C" w14:textId="77777777" w:rsidR="00975C97" w:rsidRPr="0001701A" w:rsidRDefault="00975C97" w:rsidP="00CA7C76">
            <w:pPr>
              <w:pStyle w:val="TAC"/>
            </w:pPr>
          </w:p>
        </w:tc>
        <w:tc>
          <w:tcPr>
            <w:tcW w:w="717" w:type="dxa"/>
            <w:vAlign w:val="center"/>
          </w:tcPr>
          <w:p w14:paraId="588C07F3" w14:textId="77777777" w:rsidR="00975C97" w:rsidRPr="0001701A" w:rsidRDefault="00975C97" w:rsidP="00CA7C76">
            <w:pPr>
              <w:pStyle w:val="TAC"/>
            </w:pPr>
            <w:r w:rsidRPr="0001701A">
              <w:t>25</w:t>
            </w:r>
          </w:p>
        </w:tc>
        <w:tc>
          <w:tcPr>
            <w:tcW w:w="717" w:type="dxa"/>
            <w:vAlign w:val="center"/>
          </w:tcPr>
          <w:p w14:paraId="0F19E3CD" w14:textId="77777777" w:rsidR="00975C97" w:rsidRPr="0001701A" w:rsidRDefault="00975C97" w:rsidP="00CA7C76">
            <w:pPr>
              <w:pStyle w:val="TAC"/>
            </w:pPr>
            <w:r w:rsidRPr="0001701A">
              <w:t>52</w:t>
            </w:r>
          </w:p>
        </w:tc>
        <w:tc>
          <w:tcPr>
            <w:tcW w:w="717" w:type="dxa"/>
            <w:vAlign w:val="center"/>
          </w:tcPr>
          <w:p w14:paraId="6F44DFE0" w14:textId="77777777" w:rsidR="00975C97" w:rsidRPr="0001701A" w:rsidRDefault="00975C97" w:rsidP="00CA7C76">
            <w:pPr>
              <w:pStyle w:val="TAC"/>
            </w:pPr>
            <w:r w:rsidRPr="0001701A">
              <w:t>79</w:t>
            </w:r>
          </w:p>
        </w:tc>
        <w:tc>
          <w:tcPr>
            <w:tcW w:w="717" w:type="dxa"/>
            <w:vAlign w:val="center"/>
          </w:tcPr>
          <w:p w14:paraId="404D7B40" w14:textId="77777777" w:rsidR="00975C97" w:rsidRPr="0001701A" w:rsidRDefault="00975C97" w:rsidP="00CA7C76">
            <w:pPr>
              <w:pStyle w:val="TAC"/>
            </w:pPr>
            <w:r w:rsidRPr="0001701A">
              <w:t>106</w:t>
            </w:r>
          </w:p>
        </w:tc>
        <w:tc>
          <w:tcPr>
            <w:tcW w:w="717" w:type="dxa"/>
            <w:vAlign w:val="center"/>
          </w:tcPr>
          <w:p w14:paraId="777E2F39" w14:textId="77777777" w:rsidR="00975C97" w:rsidRPr="0001701A" w:rsidRDefault="00975C97" w:rsidP="00CA7C76">
            <w:pPr>
              <w:pStyle w:val="TAC"/>
            </w:pPr>
            <w:r w:rsidRPr="0001701A">
              <w:t>133</w:t>
            </w:r>
          </w:p>
        </w:tc>
        <w:tc>
          <w:tcPr>
            <w:tcW w:w="717" w:type="dxa"/>
            <w:vAlign w:val="center"/>
          </w:tcPr>
          <w:p w14:paraId="3EE689E7" w14:textId="77777777" w:rsidR="00975C97" w:rsidRPr="0001701A" w:rsidRDefault="00975C97" w:rsidP="00CA7C76">
            <w:pPr>
              <w:pStyle w:val="TAC"/>
            </w:pPr>
            <w:r w:rsidRPr="0001701A">
              <w:t>160</w:t>
            </w:r>
          </w:p>
        </w:tc>
        <w:tc>
          <w:tcPr>
            <w:tcW w:w="717" w:type="dxa"/>
            <w:vAlign w:val="center"/>
          </w:tcPr>
          <w:p w14:paraId="2D4547D9" w14:textId="77777777" w:rsidR="00975C97" w:rsidRPr="0001701A" w:rsidRDefault="00975C97" w:rsidP="00CA7C76">
            <w:pPr>
              <w:pStyle w:val="TAC"/>
            </w:pPr>
            <w:r w:rsidRPr="0001701A">
              <w:t>216</w:t>
            </w:r>
          </w:p>
        </w:tc>
        <w:tc>
          <w:tcPr>
            <w:tcW w:w="717" w:type="dxa"/>
            <w:vAlign w:val="center"/>
          </w:tcPr>
          <w:p w14:paraId="55E21D02" w14:textId="77777777" w:rsidR="00975C97" w:rsidRPr="0001701A" w:rsidRDefault="00975C97" w:rsidP="00CA7C76">
            <w:pPr>
              <w:pStyle w:val="TAC"/>
            </w:pPr>
            <w:r w:rsidRPr="0001701A">
              <w:t>270</w:t>
            </w:r>
          </w:p>
        </w:tc>
      </w:tr>
      <w:tr w:rsidR="00975C97" w:rsidRPr="0001701A" w14:paraId="45BF5CC0" w14:textId="77777777" w:rsidTr="00CA7C76">
        <w:trPr>
          <w:jc w:val="center"/>
        </w:trPr>
        <w:tc>
          <w:tcPr>
            <w:tcW w:w="3690" w:type="dxa"/>
            <w:vAlign w:val="center"/>
          </w:tcPr>
          <w:p w14:paraId="64035966" w14:textId="77777777" w:rsidR="00975C97" w:rsidRPr="0001701A" w:rsidRDefault="00975C97" w:rsidP="00CA7C76">
            <w:pPr>
              <w:pStyle w:val="TAL"/>
            </w:pPr>
            <w:r w:rsidRPr="0001701A">
              <w:t>Subcarriers per resource block</w:t>
            </w:r>
          </w:p>
        </w:tc>
        <w:tc>
          <w:tcPr>
            <w:tcW w:w="1093" w:type="dxa"/>
            <w:vAlign w:val="center"/>
          </w:tcPr>
          <w:p w14:paraId="6F8979B0" w14:textId="77777777" w:rsidR="00975C97" w:rsidRPr="0001701A" w:rsidRDefault="00975C97" w:rsidP="00CA7C76">
            <w:pPr>
              <w:pStyle w:val="TAC"/>
            </w:pPr>
          </w:p>
        </w:tc>
        <w:tc>
          <w:tcPr>
            <w:tcW w:w="717" w:type="dxa"/>
            <w:vAlign w:val="center"/>
          </w:tcPr>
          <w:p w14:paraId="080E5AC3" w14:textId="77777777" w:rsidR="00975C97" w:rsidRPr="0001701A" w:rsidRDefault="00975C97" w:rsidP="00CA7C76">
            <w:pPr>
              <w:pStyle w:val="TAC"/>
            </w:pPr>
            <w:r w:rsidRPr="0001701A">
              <w:t>12</w:t>
            </w:r>
          </w:p>
        </w:tc>
        <w:tc>
          <w:tcPr>
            <w:tcW w:w="717" w:type="dxa"/>
            <w:vAlign w:val="center"/>
          </w:tcPr>
          <w:p w14:paraId="29BCAE34" w14:textId="77777777" w:rsidR="00975C97" w:rsidRPr="0001701A" w:rsidRDefault="00975C97" w:rsidP="00CA7C76">
            <w:pPr>
              <w:pStyle w:val="TAC"/>
            </w:pPr>
            <w:r w:rsidRPr="0001701A">
              <w:t>12</w:t>
            </w:r>
          </w:p>
        </w:tc>
        <w:tc>
          <w:tcPr>
            <w:tcW w:w="717" w:type="dxa"/>
            <w:vAlign w:val="center"/>
          </w:tcPr>
          <w:p w14:paraId="4673BFAE" w14:textId="77777777" w:rsidR="00975C97" w:rsidRPr="0001701A" w:rsidRDefault="00975C97" w:rsidP="00CA7C76">
            <w:pPr>
              <w:pStyle w:val="TAC"/>
            </w:pPr>
            <w:r w:rsidRPr="0001701A">
              <w:t>12</w:t>
            </w:r>
          </w:p>
        </w:tc>
        <w:tc>
          <w:tcPr>
            <w:tcW w:w="717" w:type="dxa"/>
            <w:vAlign w:val="center"/>
          </w:tcPr>
          <w:p w14:paraId="618D584A" w14:textId="77777777" w:rsidR="00975C97" w:rsidRPr="0001701A" w:rsidRDefault="00975C97" w:rsidP="00CA7C76">
            <w:pPr>
              <w:pStyle w:val="TAC"/>
            </w:pPr>
            <w:r w:rsidRPr="0001701A">
              <w:t>12</w:t>
            </w:r>
          </w:p>
        </w:tc>
        <w:tc>
          <w:tcPr>
            <w:tcW w:w="717" w:type="dxa"/>
            <w:vAlign w:val="center"/>
          </w:tcPr>
          <w:p w14:paraId="0681062C" w14:textId="77777777" w:rsidR="00975C97" w:rsidRPr="0001701A" w:rsidRDefault="00975C97" w:rsidP="00CA7C76">
            <w:pPr>
              <w:pStyle w:val="TAC"/>
            </w:pPr>
            <w:r w:rsidRPr="0001701A">
              <w:t>12</w:t>
            </w:r>
          </w:p>
        </w:tc>
        <w:tc>
          <w:tcPr>
            <w:tcW w:w="717" w:type="dxa"/>
            <w:vAlign w:val="center"/>
          </w:tcPr>
          <w:p w14:paraId="1ED6800E" w14:textId="77777777" w:rsidR="00975C97" w:rsidRPr="0001701A" w:rsidRDefault="00975C97" w:rsidP="00CA7C76">
            <w:pPr>
              <w:pStyle w:val="TAC"/>
            </w:pPr>
            <w:r w:rsidRPr="0001701A">
              <w:t>12</w:t>
            </w:r>
          </w:p>
        </w:tc>
        <w:tc>
          <w:tcPr>
            <w:tcW w:w="717" w:type="dxa"/>
            <w:vAlign w:val="center"/>
          </w:tcPr>
          <w:p w14:paraId="25FB6A29" w14:textId="77777777" w:rsidR="00975C97" w:rsidRPr="0001701A" w:rsidRDefault="00975C97" w:rsidP="00CA7C76">
            <w:pPr>
              <w:pStyle w:val="TAC"/>
            </w:pPr>
            <w:r w:rsidRPr="0001701A">
              <w:t>12</w:t>
            </w:r>
          </w:p>
        </w:tc>
        <w:tc>
          <w:tcPr>
            <w:tcW w:w="717" w:type="dxa"/>
            <w:vAlign w:val="center"/>
          </w:tcPr>
          <w:p w14:paraId="39246EE7" w14:textId="77777777" w:rsidR="00975C97" w:rsidRPr="0001701A" w:rsidRDefault="00975C97" w:rsidP="00CA7C76">
            <w:pPr>
              <w:pStyle w:val="TAC"/>
            </w:pPr>
            <w:r w:rsidRPr="0001701A">
              <w:t>12</w:t>
            </w:r>
          </w:p>
        </w:tc>
      </w:tr>
      <w:tr w:rsidR="00975C97" w:rsidRPr="0001701A" w14:paraId="65D9FEAE" w14:textId="77777777" w:rsidTr="00CA7C76">
        <w:trPr>
          <w:jc w:val="center"/>
        </w:trPr>
        <w:tc>
          <w:tcPr>
            <w:tcW w:w="3690" w:type="dxa"/>
            <w:vAlign w:val="center"/>
          </w:tcPr>
          <w:p w14:paraId="5955FA81" w14:textId="77777777" w:rsidR="00975C97" w:rsidRPr="0001701A" w:rsidRDefault="00975C97" w:rsidP="00CA7C76">
            <w:pPr>
              <w:pStyle w:val="TAL"/>
            </w:pPr>
            <w:r w:rsidRPr="0001701A">
              <w:t>Allocated slots per Frame</w:t>
            </w:r>
          </w:p>
        </w:tc>
        <w:tc>
          <w:tcPr>
            <w:tcW w:w="1093" w:type="dxa"/>
            <w:vAlign w:val="center"/>
          </w:tcPr>
          <w:p w14:paraId="52780F03" w14:textId="77777777" w:rsidR="00975C97" w:rsidRPr="0001701A" w:rsidRDefault="00975C97" w:rsidP="00CA7C76">
            <w:pPr>
              <w:pStyle w:val="TAC"/>
            </w:pPr>
          </w:p>
        </w:tc>
        <w:tc>
          <w:tcPr>
            <w:tcW w:w="717" w:type="dxa"/>
            <w:vAlign w:val="center"/>
          </w:tcPr>
          <w:p w14:paraId="62E4D25C" w14:textId="77777777" w:rsidR="00975C97" w:rsidRPr="0001701A" w:rsidRDefault="00975C97" w:rsidP="00CA7C76">
            <w:pPr>
              <w:pStyle w:val="TAC"/>
            </w:pPr>
            <w:r w:rsidRPr="0001701A">
              <w:t>8</w:t>
            </w:r>
          </w:p>
        </w:tc>
        <w:tc>
          <w:tcPr>
            <w:tcW w:w="717" w:type="dxa"/>
          </w:tcPr>
          <w:p w14:paraId="7F66FF51" w14:textId="77777777" w:rsidR="00975C97" w:rsidRPr="0001701A" w:rsidRDefault="00975C97" w:rsidP="00CA7C76">
            <w:pPr>
              <w:pStyle w:val="TAC"/>
            </w:pPr>
            <w:r w:rsidRPr="0001701A">
              <w:t>8</w:t>
            </w:r>
          </w:p>
        </w:tc>
        <w:tc>
          <w:tcPr>
            <w:tcW w:w="717" w:type="dxa"/>
          </w:tcPr>
          <w:p w14:paraId="2D5DB5D8" w14:textId="77777777" w:rsidR="00975C97" w:rsidRPr="0001701A" w:rsidRDefault="00975C97" w:rsidP="00CA7C76">
            <w:pPr>
              <w:pStyle w:val="TAC"/>
            </w:pPr>
            <w:r w:rsidRPr="0001701A">
              <w:t>8</w:t>
            </w:r>
          </w:p>
        </w:tc>
        <w:tc>
          <w:tcPr>
            <w:tcW w:w="717" w:type="dxa"/>
          </w:tcPr>
          <w:p w14:paraId="7F15FD33" w14:textId="77777777" w:rsidR="00975C97" w:rsidRPr="0001701A" w:rsidRDefault="00975C97" w:rsidP="00CA7C76">
            <w:pPr>
              <w:pStyle w:val="TAC"/>
            </w:pPr>
            <w:r w:rsidRPr="0001701A">
              <w:t>8</w:t>
            </w:r>
          </w:p>
        </w:tc>
        <w:tc>
          <w:tcPr>
            <w:tcW w:w="717" w:type="dxa"/>
          </w:tcPr>
          <w:p w14:paraId="099F96A6" w14:textId="77777777" w:rsidR="00975C97" w:rsidRPr="0001701A" w:rsidRDefault="00975C97" w:rsidP="00CA7C76">
            <w:pPr>
              <w:pStyle w:val="TAC"/>
            </w:pPr>
            <w:r w:rsidRPr="0001701A">
              <w:t>8</w:t>
            </w:r>
          </w:p>
        </w:tc>
        <w:tc>
          <w:tcPr>
            <w:tcW w:w="717" w:type="dxa"/>
          </w:tcPr>
          <w:p w14:paraId="4A63215D" w14:textId="77777777" w:rsidR="00975C97" w:rsidRPr="0001701A" w:rsidRDefault="00975C97" w:rsidP="00CA7C76">
            <w:pPr>
              <w:pStyle w:val="TAC"/>
            </w:pPr>
            <w:r w:rsidRPr="0001701A">
              <w:t>8</w:t>
            </w:r>
          </w:p>
        </w:tc>
        <w:tc>
          <w:tcPr>
            <w:tcW w:w="717" w:type="dxa"/>
          </w:tcPr>
          <w:p w14:paraId="5803DC6D" w14:textId="77777777" w:rsidR="00975C97" w:rsidRPr="0001701A" w:rsidRDefault="00975C97" w:rsidP="00CA7C76">
            <w:pPr>
              <w:pStyle w:val="TAC"/>
            </w:pPr>
            <w:r w:rsidRPr="0001701A">
              <w:t>8</w:t>
            </w:r>
          </w:p>
        </w:tc>
        <w:tc>
          <w:tcPr>
            <w:tcW w:w="717" w:type="dxa"/>
          </w:tcPr>
          <w:p w14:paraId="272C342A" w14:textId="77777777" w:rsidR="00975C97" w:rsidRPr="0001701A" w:rsidRDefault="00975C97" w:rsidP="00CA7C76">
            <w:pPr>
              <w:pStyle w:val="TAC"/>
            </w:pPr>
            <w:r w:rsidRPr="0001701A">
              <w:t>8</w:t>
            </w:r>
          </w:p>
        </w:tc>
      </w:tr>
      <w:tr w:rsidR="00975C97" w:rsidRPr="0001701A" w14:paraId="1C4D965E" w14:textId="77777777" w:rsidTr="00CA7C76">
        <w:trPr>
          <w:jc w:val="center"/>
        </w:trPr>
        <w:tc>
          <w:tcPr>
            <w:tcW w:w="3690" w:type="dxa"/>
            <w:vAlign w:val="center"/>
          </w:tcPr>
          <w:p w14:paraId="770C47BA" w14:textId="77777777" w:rsidR="00975C97" w:rsidRPr="0001701A" w:rsidRDefault="00975C97" w:rsidP="00CA7C76">
            <w:pPr>
              <w:pStyle w:val="TAL"/>
            </w:pPr>
            <w:r w:rsidRPr="0001701A">
              <w:t>MCS Index</w:t>
            </w:r>
          </w:p>
        </w:tc>
        <w:tc>
          <w:tcPr>
            <w:tcW w:w="1093" w:type="dxa"/>
            <w:vAlign w:val="center"/>
          </w:tcPr>
          <w:p w14:paraId="2D28A7B4" w14:textId="77777777" w:rsidR="00975C97" w:rsidRPr="0001701A" w:rsidRDefault="00975C97" w:rsidP="00CA7C76">
            <w:pPr>
              <w:pStyle w:val="TAC"/>
            </w:pPr>
          </w:p>
        </w:tc>
        <w:tc>
          <w:tcPr>
            <w:tcW w:w="717" w:type="dxa"/>
            <w:vAlign w:val="center"/>
          </w:tcPr>
          <w:p w14:paraId="0BB6650F" w14:textId="77777777" w:rsidR="00975C97" w:rsidRPr="0001701A" w:rsidRDefault="00975C97" w:rsidP="00CA7C76">
            <w:pPr>
              <w:pStyle w:val="TAC"/>
            </w:pPr>
            <w:r w:rsidRPr="0001701A">
              <w:t>4</w:t>
            </w:r>
          </w:p>
        </w:tc>
        <w:tc>
          <w:tcPr>
            <w:tcW w:w="717" w:type="dxa"/>
            <w:vAlign w:val="center"/>
          </w:tcPr>
          <w:p w14:paraId="6F4F9A8E" w14:textId="77777777" w:rsidR="00975C97" w:rsidRPr="0001701A" w:rsidRDefault="00975C97" w:rsidP="00CA7C76">
            <w:pPr>
              <w:pStyle w:val="TAC"/>
            </w:pPr>
            <w:r w:rsidRPr="0001701A">
              <w:t>4</w:t>
            </w:r>
          </w:p>
        </w:tc>
        <w:tc>
          <w:tcPr>
            <w:tcW w:w="717" w:type="dxa"/>
            <w:vAlign w:val="center"/>
          </w:tcPr>
          <w:p w14:paraId="5BE93CEF" w14:textId="77777777" w:rsidR="00975C97" w:rsidRPr="0001701A" w:rsidRDefault="00975C97" w:rsidP="00CA7C76">
            <w:pPr>
              <w:pStyle w:val="TAC"/>
            </w:pPr>
            <w:r w:rsidRPr="0001701A">
              <w:t>4</w:t>
            </w:r>
          </w:p>
        </w:tc>
        <w:tc>
          <w:tcPr>
            <w:tcW w:w="717" w:type="dxa"/>
            <w:vAlign w:val="center"/>
          </w:tcPr>
          <w:p w14:paraId="1DD386B3" w14:textId="77777777" w:rsidR="00975C97" w:rsidRPr="0001701A" w:rsidRDefault="00975C97" w:rsidP="00CA7C76">
            <w:pPr>
              <w:pStyle w:val="TAC"/>
            </w:pPr>
            <w:r w:rsidRPr="0001701A">
              <w:t>4</w:t>
            </w:r>
          </w:p>
        </w:tc>
        <w:tc>
          <w:tcPr>
            <w:tcW w:w="717" w:type="dxa"/>
            <w:vAlign w:val="center"/>
          </w:tcPr>
          <w:p w14:paraId="56E34DC1" w14:textId="77777777" w:rsidR="00975C97" w:rsidRPr="0001701A" w:rsidRDefault="00975C97" w:rsidP="00CA7C76">
            <w:pPr>
              <w:pStyle w:val="TAC"/>
            </w:pPr>
            <w:r w:rsidRPr="0001701A">
              <w:t>4</w:t>
            </w:r>
          </w:p>
        </w:tc>
        <w:tc>
          <w:tcPr>
            <w:tcW w:w="717" w:type="dxa"/>
            <w:vAlign w:val="center"/>
          </w:tcPr>
          <w:p w14:paraId="692ABEF3" w14:textId="77777777" w:rsidR="00975C97" w:rsidRPr="0001701A" w:rsidRDefault="00975C97" w:rsidP="00CA7C76">
            <w:pPr>
              <w:pStyle w:val="TAC"/>
            </w:pPr>
            <w:r w:rsidRPr="0001701A">
              <w:t>4</w:t>
            </w:r>
          </w:p>
        </w:tc>
        <w:tc>
          <w:tcPr>
            <w:tcW w:w="717" w:type="dxa"/>
            <w:vAlign w:val="center"/>
          </w:tcPr>
          <w:p w14:paraId="27EC6850" w14:textId="77777777" w:rsidR="00975C97" w:rsidRPr="0001701A" w:rsidRDefault="00975C97" w:rsidP="00CA7C76">
            <w:pPr>
              <w:pStyle w:val="TAC"/>
            </w:pPr>
            <w:r w:rsidRPr="0001701A">
              <w:t>4</w:t>
            </w:r>
          </w:p>
        </w:tc>
        <w:tc>
          <w:tcPr>
            <w:tcW w:w="717" w:type="dxa"/>
            <w:vAlign w:val="center"/>
          </w:tcPr>
          <w:p w14:paraId="336A9E74" w14:textId="77777777" w:rsidR="00975C97" w:rsidRPr="0001701A" w:rsidRDefault="00975C97" w:rsidP="00CA7C76">
            <w:pPr>
              <w:pStyle w:val="TAC"/>
            </w:pPr>
            <w:r w:rsidRPr="0001701A">
              <w:t>4</w:t>
            </w:r>
          </w:p>
        </w:tc>
      </w:tr>
      <w:tr w:rsidR="00975C97" w:rsidRPr="0001701A" w14:paraId="395F236C" w14:textId="77777777" w:rsidTr="00CA7C76">
        <w:trPr>
          <w:jc w:val="center"/>
        </w:trPr>
        <w:tc>
          <w:tcPr>
            <w:tcW w:w="3690" w:type="dxa"/>
            <w:vAlign w:val="center"/>
          </w:tcPr>
          <w:p w14:paraId="678E5FE6" w14:textId="77777777" w:rsidR="00975C97" w:rsidRPr="0001701A" w:rsidRDefault="00975C97" w:rsidP="00CA7C76">
            <w:pPr>
              <w:pStyle w:val="TAL"/>
            </w:pPr>
            <w:r w:rsidRPr="0001701A">
              <w:t>MCS Table for TBS determination</w:t>
            </w:r>
          </w:p>
        </w:tc>
        <w:tc>
          <w:tcPr>
            <w:tcW w:w="1093" w:type="dxa"/>
            <w:vAlign w:val="center"/>
          </w:tcPr>
          <w:p w14:paraId="5C01ECE5" w14:textId="77777777" w:rsidR="00975C97" w:rsidRPr="0001701A" w:rsidRDefault="00975C97" w:rsidP="00CA7C76">
            <w:pPr>
              <w:pStyle w:val="TAC"/>
            </w:pPr>
          </w:p>
        </w:tc>
        <w:tc>
          <w:tcPr>
            <w:tcW w:w="5736" w:type="dxa"/>
            <w:gridSpan w:val="8"/>
            <w:vAlign w:val="center"/>
          </w:tcPr>
          <w:p w14:paraId="50E9EE13" w14:textId="77777777" w:rsidR="00975C97" w:rsidRPr="0001701A" w:rsidRDefault="00975C97" w:rsidP="00CA7C76">
            <w:pPr>
              <w:pStyle w:val="TAC"/>
            </w:pPr>
            <w:r w:rsidRPr="0001701A">
              <w:rPr>
                <w:rFonts w:eastAsia="PMingLiU"/>
                <w:lang w:eastAsia="zh-TW"/>
              </w:rPr>
              <w:t>64QAM</w:t>
            </w:r>
          </w:p>
        </w:tc>
      </w:tr>
      <w:tr w:rsidR="00975C97" w:rsidRPr="0001701A" w14:paraId="2E5EA349" w14:textId="77777777" w:rsidTr="00CA7C76">
        <w:trPr>
          <w:jc w:val="center"/>
        </w:trPr>
        <w:tc>
          <w:tcPr>
            <w:tcW w:w="3690" w:type="dxa"/>
            <w:vAlign w:val="center"/>
          </w:tcPr>
          <w:p w14:paraId="11DEBBE1" w14:textId="77777777" w:rsidR="00975C97" w:rsidRPr="0001701A" w:rsidRDefault="00975C97" w:rsidP="00CA7C76">
            <w:pPr>
              <w:pStyle w:val="TAL"/>
            </w:pPr>
            <w:r w:rsidRPr="0001701A">
              <w:t>Modulation</w:t>
            </w:r>
          </w:p>
        </w:tc>
        <w:tc>
          <w:tcPr>
            <w:tcW w:w="1093" w:type="dxa"/>
            <w:vAlign w:val="center"/>
          </w:tcPr>
          <w:p w14:paraId="28DA71D1" w14:textId="77777777" w:rsidR="00975C97" w:rsidRPr="0001701A" w:rsidRDefault="00975C97" w:rsidP="00CA7C76">
            <w:pPr>
              <w:pStyle w:val="TAC"/>
            </w:pPr>
          </w:p>
        </w:tc>
        <w:tc>
          <w:tcPr>
            <w:tcW w:w="717" w:type="dxa"/>
            <w:vAlign w:val="center"/>
          </w:tcPr>
          <w:p w14:paraId="5F4D38EA" w14:textId="77777777" w:rsidR="00975C97" w:rsidRPr="0001701A" w:rsidRDefault="00975C97" w:rsidP="00CA7C76">
            <w:pPr>
              <w:pStyle w:val="TAC"/>
            </w:pPr>
            <w:r w:rsidRPr="0001701A">
              <w:t>QPSK</w:t>
            </w:r>
          </w:p>
        </w:tc>
        <w:tc>
          <w:tcPr>
            <w:tcW w:w="717" w:type="dxa"/>
            <w:vAlign w:val="center"/>
          </w:tcPr>
          <w:p w14:paraId="308D489E" w14:textId="77777777" w:rsidR="00975C97" w:rsidRPr="0001701A" w:rsidRDefault="00975C97" w:rsidP="00CA7C76">
            <w:pPr>
              <w:pStyle w:val="TAC"/>
            </w:pPr>
            <w:r w:rsidRPr="0001701A">
              <w:t>QPSK</w:t>
            </w:r>
          </w:p>
        </w:tc>
        <w:tc>
          <w:tcPr>
            <w:tcW w:w="717" w:type="dxa"/>
            <w:vAlign w:val="center"/>
          </w:tcPr>
          <w:p w14:paraId="3727A68C" w14:textId="77777777" w:rsidR="00975C97" w:rsidRPr="0001701A" w:rsidRDefault="00975C97" w:rsidP="00CA7C76">
            <w:pPr>
              <w:pStyle w:val="TAC"/>
            </w:pPr>
            <w:r w:rsidRPr="0001701A">
              <w:t>QPSK</w:t>
            </w:r>
          </w:p>
        </w:tc>
        <w:tc>
          <w:tcPr>
            <w:tcW w:w="717" w:type="dxa"/>
            <w:vAlign w:val="center"/>
          </w:tcPr>
          <w:p w14:paraId="072D17D6" w14:textId="77777777" w:rsidR="00975C97" w:rsidRPr="0001701A" w:rsidRDefault="00975C97" w:rsidP="00CA7C76">
            <w:pPr>
              <w:pStyle w:val="TAC"/>
            </w:pPr>
            <w:r w:rsidRPr="0001701A">
              <w:t>QPSK</w:t>
            </w:r>
          </w:p>
        </w:tc>
        <w:tc>
          <w:tcPr>
            <w:tcW w:w="717" w:type="dxa"/>
            <w:vAlign w:val="center"/>
          </w:tcPr>
          <w:p w14:paraId="67F83173" w14:textId="77777777" w:rsidR="00975C97" w:rsidRPr="0001701A" w:rsidRDefault="00975C97" w:rsidP="00CA7C76">
            <w:pPr>
              <w:pStyle w:val="TAC"/>
            </w:pPr>
            <w:r w:rsidRPr="0001701A">
              <w:t>QPSK</w:t>
            </w:r>
          </w:p>
        </w:tc>
        <w:tc>
          <w:tcPr>
            <w:tcW w:w="717" w:type="dxa"/>
            <w:vAlign w:val="center"/>
          </w:tcPr>
          <w:p w14:paraId="378DF845" w14:textId="77777777" w:rsidR="00975C97" w:rsidRPr="0001701A" w:rsidRDefault="00975C97" w:rsidP="00CA7C76">
            <w:pPr>
              <w:pStyle w:val="TAC"/>
            </w:pPr>
            <w:r w:rsidRPr="0001701A">
              <w:t>QPSK</w:t>
            </w:r>
          </w:p>
        </w:tc>
        <w:tc>
          <w:tcPr>
            <w:tcW w:w="717" w:type="dxa"/>
            <w:vAlign w:val="center"/>
          </w:tcPr>
          <w:p w14:paraId="5C7A53B2" w14:textId="77777777" w:rsidR="00975C97" w:rsidRPr="0001701A" w:rsidRDefault="00975C97" w:rsidP="00CA7C76">
            <w:pPr>
              <w:pStyle w:val="TAC"/>
            </w:pPr>
            <w:r w:rsidRPr="0001701A">
              <w:t>QPSK</w:t>
            </w:r>
          </w:p>
        </w:tc>
        <w:tc>
          <w:tcPr>
            <w:tcW w:w="717" w:type="dxa"/>
            <w:vAlign w:val="center"/>
          </w:tcPr>
          <w:p w14:paraId="5BE9AB54" w14:textId="77777777" w:rsidR="00975C97" w:rsidRPr="0001701A" w:rsidRDefault="00975C97" w:rsidP="00CA7C76">
            <w:pPr>
              <w:pStyle w:val="TAC"/>
            </w:pPr>
            <w:r w:rsidRPr="0001701A">
              <w:t>QPSK</w:t>
            </w:r>
          </w:p>
        </w:tc>
      </w:tr>
      <w:tr w:rsidR="00975C97" w:rsidRPr="0001701A" w14:paraId="49AD69D6" w14:textId="77777777" w:rsidTr="00CA7C76">
        <w:trPr>
          <w:jc w:val="center"/>
        </w:trPr>
        <w:tc>
          <w:tcPr>
            <w:tcW w:w="3690" w:type="dxa"/>
            <w:vAlign w:val="center"/>
          </w:tcPr>
          <w:p w14:paraId="7FAB0554" w14:textId="77777777" w:rsidR="00975C97" w:rsidRPr="0001701A" w:rsidRDefault="00975C97" w:rsidP="00CA7C76">
            <w:pPr>
              <w:pStyle w:val="TAL"/>
            </w:pPr>
            <w:r w:rsidRPr="0001701A">
              <w:t>Target Coding Rate</w:t>
            </w:r>
          </w:p>
        </w:tc>
        <w:tc>
          <w:tcPr>
            <w:tcW w:w="1093" w:type="dxa"/>
            <w:vAlign w:val="center"/>
          </w:tcPr>
          <w:p w14:paraId="5EF8513D" w14:textId="77777777" w:rsidR="00975C97" w:rsidRPr="0001701A" w:rsidRDefault="00975C97" w:rsidP="00CA7C76">
            <w:pPr>
              <w:pStyle w:val="TAC"/>
            </w:pPr>
          </w:p>
        </w:tc>
        <w:tc>
          <w:tcPr>
            <w:tcW w:w="717" w:type="dxa"/>
            <w:vAlign w:val="center"/>
          </w:tcPr>
          <w:p w14:paraId="77517663" w14:textId="77777777" w:rsidR="00975C97" w:rsidRPr="0001701A" w:rsidRDefault="00975C97" w:rsidP="00CA7C76">
            <w:pPr>
              <w:pStyle w:val="TAC"/>
            </w:pPr>
            <w:r w:rsidRPr="0001701A">
              <w:t>1/3</w:t>
            </w:r>
          </w:p>
        </w:tc>
        <w:tc>
          <w:tcPr>
            <w:tcW w:w="717" w:type="dxa"/>
            <w:vAlign w:val="center"/>
          </w:tcPr>
          <w:p w14:paraId="0B379D05" w14:textId="77777777" w:rsidR="00975C97" w:rsidRPr="0001701A" w:rsidRDefault="00975C97" w:rsidP="00CA7C76">
            <w:pPr>
              <w:pStyle w:val="TAC"/>
            </w:pPr>
            <w:r w:rsidRPr="0001701A">
              <w:t>1/3</w:t>
            </w:r>
          </w:p>
        </w:tc>
        <w:tc>
          <w:tcPr>
            <w:tcW w:w="717" w:type="dxa"/>
            <w:vAlign w:val="center"/>
          </w:tcPr>
          <w:p w14:paraId="6F8F6F67" w14:textId="77777777" w:rsidR="00975C97" w:rsidRPr="0001701A" w:rsidRDefault="00975C97" w:rsidP="00CA7C76">
            <w:pPr>
              <w:pStyle w:val="TAC"/>
            </w:pPr>
            <w:r w:rsidRPr="0001701A">
              <w:t>1/3</w:t>
            </w:r>
          </w:p>
        </w:tc>
        <w:tc>
          <w:tcPr>
            <w:tcW w:w="717" w:type="dxa"/>
            <w:vAlign w:val="center"/>
          </w:tcPr>
          <w:p w14:paraId="6CB1B129" w14:textId="77777777" w:rsidR="00975C97" w:rsidRPr="0001701A" w:rsidRDefault="00975C97" w:rsidP="00CA7C76">
            <w:pPr>
              <w:pStyle w:val="TAC"/>
            </w:pPr>
            <w:r w:rsidRPr="0001701A">
              <w:t>1/3</w:t>
            </w:r>
          </w:p>
        </w:tc>
        <w:tc>
          <w:tcPr>
            <w:tcW w:w="717" w:type="dxa"/>
            <w:vAlign w:val="center"/>
          </w:tcPr>
          <w:p w14:paraId="77E65DB7" w14:textId="77777777" w:rsidR="00975C97" w:rsidRPr="0001701A" w:rsidRDefault="00975C97" w:rsidP="00CA7C76">
            <w:pPr>
              <w:pStyle w:val="TAC"/>
            </w:pPr>
            <w:r w:rsidRPr="0001701A">
              <w:t>1/3</w:t>
            </w:r>
          </w:p>
        </w:tc>
        <w:tc>
          <w:tcPr>
            <w:tcW w:w="717" w:type="dxa"/>
            <w:vAlign w:val="center"/>
          </w:tcPr>
          <w:p w14:paraId="5BA61E01" w14:textId="77777777" w:rsidR="00975C97" w:rsidRPr="0001701A" w:rsidRDefault="00975C97" w:rsidP="00CA7C76">
            <w:pPr>
              <w:pStyle w:val="TAC"/>
            </w:pPr>
            <w:r w:rsidRPr="0001701A">
              <w:t>1/3</w:t>
            </w:r>
          </w:p>
        </w:tc>
        <w:tc>
          <w:tcPr>
            <w:tcW w:w="717" w:type="dxa"/>
            <w:vAlign w:val="center"/>
          </w:tcPr>
          <w:p w14:paraId="0ED9F531" w14:textId="77777777" w:rsidR="00975C97" w:rsidRPr="0001701A" w:rsidRDefault="00975C97" w:rsidP="00CA7C76">
            <w:pPr>
              <w:pStyle w:val="TAC"/>
            </w:pPr>
            <w:r w:rsidRPr="0001701A">
              <w:t>1/3</w:t>
            </w:r>
          </w:p>
        </w:tc>
        <w:tc>
          <w:tcPr>
            <w:tcW w:w="717" w:type="dxa"/>
            <w:vAlign w:val="center"/>
          </w:tcPr>
          <w:p w14:paraId="5AA010B2" w14:textId="77777777" w:rsidR="00975C97" w:rsidRPr="0001701A" w:rsidRDefault="00975C97" w:rsidP="00CA7C76">
            <w:pPr>
              <w:pStyle w:val="TAC"/>
            </w:pPr>
            <w:r w:rsidRPr="0001701A">
              <w:t>1/3</w:t>
            </w:r>
          </w:p>
        </w:tc>
      </w:tr>
      <w:tr w:rsidR="00975C97" w:rsidRPr="0001701A" w14:paraId="45695526" w14:textId="77777777" w:rsidTr="00CA7C76">
        <w:trPr>
          <w:jc w:val="center"/>
        </w:trPr>
        <w:tc>
          <w:tcPr>
            <w:tcW w:w="3690" w:type="dxa"/>
            <w:vAlign w:val="center"/>
          </w:tcPr>
          <w:p w14:paraId="1CC2032C" w14:textId="77777777" w:rsidR="00975C97" w:rsidRPr="0001701A" w:rsidRDefault="00975C97" w:rsidP="00CA7C76">
            <w:pPr>
              <w:pStyle w:val="TAL"/>
            </w:pPr>
            <w:r w:rsidRPr="0001701A">
              <w:t>Maximum number of HARQ transmissions</w:t>
            </w:r>
          </w:p>
        </w:tc>
        <w:tc>
          <w:tcPr>
            <w:tcW w:w="1093" w:type="dxa"/>
            <w:vAlign w:val="center"/>
          </w:tcPr>
          <w:p w14:paraId="5A006CF3" w14:textId="77777777" w:rsidR="00975C97" w:rsidRPr="0001701A" w:rsidRDefault="00975C97" w:rsidP="00CA7C76">
            <w:pPr>
              <w:pStyle w:val="TAC"/>
            </w:pPr>
          </w:p>
        </w:tc>
        <w:tc>
          <w:tcPr>
            <w:tcW w:w="717" w:type="dxa"/>
            <w:vAlign w:val="center"/>
          </w:tcPr>
          <w:p w14:paraId="5D60886F" w14:textId="77777777" w:rsidR="00975C97" w:rsidRPr="0001701A" w:rsidRDefault="00975C97" w:rsidP="00CA7C76">
            <w:pPr>
              <w:pStyle w:val="TAC"/>
            </w:pPr>
            <w:r w:rsidRPr="0001701A">
              <w:t>1</w:t>
            </w:r>
          </w:p>
        </w:tc>
        <w:tc>
          <w:tcPr>
            <w:tcW w:w="717" w:type="dxa"/>
            <w:vAlign w:val="center"/>
          </w:tcPr>
          <w:p w14:paraId="5B5EE237" w14:textId="77777777" w:rsidR="00975C97" w:rsidRPr="0001701A" w:rsidRDefault="00975C97" w:rsidP="00CA7C76">
            <w:pPr>
              <w:pStyle w:val="TAC"/>
            </w:pPr>
            <w:r w:rsidRPr="0001701A">
              <w:t>1</w:t>
            </w:r>
          </w:p>
        </w:tc>
        <w:tc>
          <w:tcPr>
            <w:tcW w:w="717" w:type="dxa"/>
            <w:vAlign w:val="center"/>
          </w:tcPr>
          <w:p w14:paraId="6219344A" w14:textId="77777777" w:rsidR="00975C97" w:rsidRPr="0001701A" w:rsidRDefault="00975C97" w:rsidP="00CA7C76">
            <w:pPr>
              <w:pStyle w:val="TAC"/>
            </w:pPr>
            <w:r w:rsidRPr="0001701A">
              <w:t>1</w:t>
            </w:r>
          </w:p>
        </w:tc>
        <w:tc>
          <w:tcPr>
            <w:tcW w:w="717" w:type="dxa"/>
            <w:vAlign w:val="center"/>
          </w:tcPr>
          <w:p w14:paraId="7BF7F2B1" w14:textId="77777777" w:rsidR="00975C97" w:rsidRPr="0001701A" w:rsidRDefault="00975C97" w:rsidP="00CA7C76">
            <w:pPr>
              <w:pStyle w:val="TAC"/>
            </w:pPr>
            <w:r w:rsidRPr="0001701A">
              <w:t>1</w:t>
            </w:r>
          </w:p>
        </w:tc>
        <w:tc>
          <w:tcPr>
            <w:tcW w:w="717" w:type="dxa"/>
            <w:vAlign w:val="center"/>
          </w:tcPr>
          <w:p w14:paraId="72265B25" w14:textId="77777777" w:rsidR="00975C97" w:rsidRPr="0001701A" w:rsidRDefault="00975C97" w:rsidP="00CA7C76">
            <w:pPr>
              <w:pStyle w:val="TAC"/>
            </w:pPr>
            <w:r w:rsidRPr="0001701A">
              <w:t>1</w:t>
            </w:r>
          </w:p>
        </w:tc>
        <w:tc>
          <w:tcPr>
            <w:tcW w:w="717" w:type="dxa"/>
            <w:vAlign w:val="center"/>
          </w:tcPr>
          <w:p w14:paraId="44839B8B" w14:textId="77777777" w:rsidR="00975C97" w:rsidRPr="0001701A" w:rsidRDefault="00975C97" w:rsidP="00CA7C76">
            <w:pPr>
              <w:pStyle w:val="TAC"/>
            </w:pPr>
            <w:r w:rsidRPr="0001701A">
              <w:t>1</w:t>
            </w:r>
          </w:p>
        </w:tc>
        <w:tc>
          <w:tcPr>
            <w:tcW w:w="717" w:type="dxa"/>
            <w:vAlign w:val="center"/>
          </w:tcPr>
          <w:p w14:paraId="07F2FC24" w14:textId="77777777" w:rsidR="00975C97" w:rsidRPr="0001701A" w:rsidRDefault="00975C97" w:rsidP="00CA7C76">
            <w:pPr>
              <w:pStyle w:val="TAC"/>
            </w:pPr>
            <w:r w:rsidRPr="0001701A">
              <w:t>1</w:t>
            </w:r>
          </w:p>
        </w:tc>
        <w:tc>
          <w:tcPr>
            <w:tcW w:w="717" w:type="dxa"/>
            <w:vAlign w:val="center"/>
          </w:tcPr>
          <w:p w14:paraId="0FBF9FFD" w14:textId="77777777" w:rsidR="00975C97" w:rsidRPr="0001701A" w:rsidRDefault="00975C97" w:rsidP="00CA7C76">
            <w:pPr>
              <w:pStyle w:val="TAC"/>
            </w:pPr>
            <w:r w:rsidRPr="0001701A">
              <w:t>1</w:t>
            </w:r>
          </w:p>
        </w:tc>
      </w:tr>
      <w:tr w:rsidR="00975C97" w:rsidRPr="0001701A" w14:paraId="6C8308B9" w14:textId="77777777" w:rsidTr="00CA7C76">
        <w:trPr>
          <w:trHeight w:val="411"/>
          <w:jc w:val="center"/>
        </w:trPr>
        <w:tc>
          <w:tcPr>
            <w:tcW w:w="3690" w:type="dxa"/>
            <w:vAlign w:val="center"/>
          </w:tcPr>
          <w:p w14:paraId="74F45B08" w14:textId="77777777" w:rsidR="00975C97" w:rsidRPr="0001701A" w:rsidRDefault="00975C97" w:rsidP="00CA7C76">
            <w:pPr>
              <w:pStyle w:val="TAL"/>
            </w:pPr>
            <w:r w:rsidRPr="0001701A">
              <w:t>Information Bit Payload per Slot</w:t>
            </w:r>
          </w:p>
        </w:tc>
        <w:tc>
          <w:tcPr>
            <w:tcW w:w="1093" w:type="dxa"/>
            <w:vAlign w:val="center"/>
          </w:tcPr>
          <w:p w14:paraId="5D554601" w14:textId="77777777" w:rsidR="00975C97" w:rsidRPr="0001701A" w:rsidRDefault="00975C97" w:rsidP="00CA7C76">
            <w:pPr>
              <w:pStyle w:val="TAC"/>
            </w:pPr>
          </w:p>
        </w:tc>
        <w:tc>
          <w:tcPr>
            <w:tcW w:w="717" w:type="dxa"/>
            <w:vAlign w:val="center"/>
          </w:tcPr>
          <w:p w14:paraId="2B6B7732" w14:textId="77777777" w:rsidR="00975C97" w:rsidRPr="0001701A" w:rsidRDefault="00975C97" w:rsidP="00CA7C76">
            <w:pPr>
              <w:pStyle w:val="TAC"/>
            </w:pPr>
          </w:p>
        </w:tc>
        <w:tc>
          <w:tcPr>
            <w:tcW w:w="717" w:type="dxa"/>
            <w:vAlign w:val="center"/>
          </w:tcPr>
          <w:p w14:paraId="54C8830B" w14:textId="77777777" w:rsidR="00975C97" w:rsidRPr="0001701A" w:rsidRDefault="00975C97" w:rsidP="00CA7C76">
            <w:pPr>
              <w:pStyle w:val="TAC"/>
            </w:pPr>
          </w:p>
        </w:tc>
        <w:tc>
          <w:tcPr>
            <w:tcW w:w="717" w:type="dxa"/>
            <w:vAlign w:val="center"/>
          </w:tcPr>
          <w:p w14:paraId="2B581A95" w14:textId="77777777" w:rsidR="00975C97" w:rsidRPr="0001701A" w:rsidRDefault="00975C97" w:rsidP="00CA7C76">
            <w:pPr>
              <w:pStyle w:val="TAC"/>
            </w:pPr>
          </w:p>
        </w:tc>
        <w:tc>
          <w:tcPr>
            <w:tcW w:w="717" w:type="dxa"/>
            <w:vAlign w:val="center"/>
          </w:tcPr>
          <w:p w14:paraId="6E009AF2" w14:textId="77777777" w:rsidR="00975C97" w:rsidRPr="0001701A" w:rsidRDefault="00975C97" w:rsidP="00CA7C76">
            <w:pPr>
              <w:pStyle w:val="TAC"/>
            </w:pPr>
          </w:p>
        </w:tc>
        <w:tc>
          <w:tcPr>
            <w:tcW w:w="717" w:type="dxa"/>
            <w:vAlign w:val="center"/>
          </w:tcPr>
          <w:p w14:paraId="2845276F" w14:textId="77777777" w:rsidR="00975C97" w:rsidRPr="0001701A" w:rsidRDefault="00975C97" w:rsidP="00CA7C76">
            <w:pPr>
              <w:pStyle w:val="TAC"/>
            </w:pPr>
          </w:p>
        </w:tc>
        <w:tc>
          <w:tcPr>
            <w:tcW w:w="717" w:type="dxa"/>
            <w:vAlign w:val="center"/>
          </w:tcPr>
          <w:p w14:paraId="000687FF" w14:textId="77777777" w:rsidR="00975C97" w:rsidRPr="0001701A" w:rsidRDefault="00975C97" w:rsidP="00CA7C76">
            <w:pPr>
              <w:pStyle w:val="TAC"/>
            </w:pPr>
          </w:p>
        </w:tc>
        <w:tc>
          <w:tcPr>
            <w:tcW w:w="717" w:type="dxa"/>
            <w:vAlign w:val="center"/>
          </w:tcPr>
          <w:p w14:paraId="159BFDBB" w14:textId="77777777" w:rsidR="00975C97" w:rsidRPr="0001701A" w:rsidRDefault="00975C97" w:rsidP="00CA7C76">
            <w:pPr>
              <w:pStyle w:val="TAC"/>
            </w:pPr>
          </w:p>
        </w:tc>
        <w:tc>
          <w:tcPr>
            <w:tcW w:w="717" w:type="dxa"/>
            <w:vAlign w:val="center"/>
          </w:tcPr>
          <w:p w14:paraId="1C61BC57" w14:textId="77777777" w:rsidR="00975C97" w:rsidRPr="0001701A" w:rsidRDefault="00975C97" w:rsidP="00CA7C76">
            <w:pPr>
              <w:pStyle w:val="TAC"/>
            </w:pPr>
          </w:p>
        </w:tc>
      </w:tr>
      <w:tr w:rsidR="00975C97" w:rsidRPr="0001701A" w14:paraId="7820D374" w14:textId="77777777" w:rsidTr="00CA7C76">
        <w:trPr>
          <w:jc w:val="center"/>
        </w:trPr>
        <w:tc>
          <w:tcPr>
            <w:tcW w:w="3690" w:type="dxa"/>
            <w:vAlign w:val="center"/>
          </w:tcPr>
          <w:p w14:paraId="79F294E5" w14:textId="77777777" w:rsidR="00975C97" w:rsidRPr="0001701A" w:rsidRDefault="00975C97" w:rsidP="00CA7C76">
            <w:pPr>
              <w:pStyle w:val="TAL"/>
            </w:pPr>
            <w:r w:rsidRPr="0001701A">
              <w:t xml:space="preserve">  For Slots 0,1</w:t>
            </w:r>
          </w:p>
        </w:tc>
        <w:tc>
          <w:tcPr>
            <w:tcW w:w="1093" w:type="dxa"/>
            <w:vAlign w:val="center"/>
          </w:tcPr>
          <w:p w14:paraId="6A470069" w14:textId="77777777" w:rsidR="00975C97" w:rsidRPr="0001701A" w:rsidRDefault="00975C97" w:rsidP="00CA7C76">
            <w:pPr>
              <w:pStyle w:val="TAC"/>
            </w:pPr>
            <w:r w:rsidRPr="0001701A">
              <w:t>Bits</w:t>
            </w:r>
          </w:p>
        </w:tc>
        <w:tc>
          <w:tcPr>
            <w:tcW w:w="717" w:type="dxa"/>
            <w:vAlign w:val="center"/>
          </w:tcPr>
          <w:p w14:paraId="40E7B9A6" w14:textId="77777777" w:rsidR="00975C97" w:rsidRPr="0001701A" w:rsidRDefault="00975C97" w:rsidP="00CA7C76">
            <w:pPr>
              <w:pStyle w:val="TAC"/>
            </w:pPr>
            <w:r w:rsidRPr="0001701A">
              <w:t>N/A</w:t>
            </w:r>
          </w:p>
        </w:tc>
        <w:tc>
          <w:tcPr>
            <w:tcW w:w="717" w:type="dxa"/>
            <w:vAlign w:val="center"/>
          </w:tcPr>
          <w:p w14:paraId="14C9F8AA" w14:textId="77777777" w:rsidR="00975C97" w:rsidRPr="0001701A" w:rsidRDefault="00975C97" w:rsidP="00CA7C76">
            <w:pPr>
              <w:pStyle w:val="TAC"/>
            </w:pPr>
            <w:r w:rsidRPr="0001701A">
              <w:t>N/A</w:t>
            </w:r>
          </w:p>
        </w:tc>
        <w:tc>
          <w:tcPr>
            <w:tcW w:w="717" w:type="dxa"/>
            <w:vAlign w:val="center"/>
          </w:tcPr>
          <w:p w14:paraId="23553FB1" w14:textId="77777777" w:rsidR="00975C97" w:rsidRPr="0001701A" w:rsidRDefault="00975C97" w:rsidP="00CA7C76">
            <w:pPr>
              <w:pStyle w:val="TAC"/>
            </w:pPr>
            <w:r w:rsidRPr="0001701A">
              <w:t>N/A</w:t>
            </w:r>
          </w:p>
        </w:tc>
        <w:tc>
          <w:tcPr>
            <w:tcW w:w="717" w:type="dxa"/>
            <w:vAlign w:val="center"/>
          </w:tcPr>
          <w:p w14:paraId="18792A0B" w14:textId="77777777" w:rsidR="00975C97" w:rsidRPr="0001701A" w:rsidRDefault="00975C97" w:rsidP="00CA7C76">
            <w:pPr>
              <w:pStyle w:val="TAC"/>
            </w:pPr>
            <w:r w:rsidRPr="0001701A">
              <w:t>N/A</w:t>
            </w:r>
          </w:p>
        </w:tc>
        <w:tc>
          <w:tcPr>
            <w:tcW w:w="717" w:type="dxa"/>
            <w:vAlign w:val="center"/>
          </w:tcPr>
          <w:p w14:paraId="7B4E9912" w14:textId="77777777" w:rsidR="00975C97" w:rsidRPr="0001701A" w:rsidRDefault="00975C97" w:rsidP="00CA7C76">
            <w:pPr>
              <w:pStyle w:val="TAC"/>
            </w:pPr>
            <w:r w:rsidRPr="0001701A">
              <w:t>N/A</w:t>
            </w:r>
          </w:p>
        </w:tc>
        <w:tc>
          <w:tcPr>
            <w:tcW w:w="717" w:type="dxa"/>
            <w:vAlign w:val="center"/>
          </w:tcPr>
          <w:p w14:paraId="115346C5" w14:textId="77777777" w:rsidR="00975C97" w:rsidRPr="0001701A" w:rsidRDefault="00975C97" w:rsidP="00CA7C76">
            <w:pPr>
              <w:pStyle w:val="TAC"/>
            </w:pPr>
            <w:r w:rsidRPr="0001701A">
              <w:t>N/A</w:t>
            </w:r>
          </w:p>
        </w:tc>
        <w:tc>
          <w:tcPr>
            <w:tcW w:w="717" w:type="dxa"/>
            <w:vAlign w:val="center"/>
          </w:tcPr>
          <w:p w14:paraId="42CEB787" w14:textId="77777777" w:rsidR="00975C97" w:rsidRPr="0001701A" w:rsidRDefault="00975C97" w:rsidP="00CA7C76">
            <w:pPr>
              <w:pStyle w:val="TAC"/>
            </w:pPr>
            <w:r w:rsidRPr="0001701A">
              <w:t>N/A</w:t>
            </w:r>
          </w:p>
        </w:tc>
        <w:tc>
          <w:tcPr>
            <w:tcW w:w="717" w:type="dxa"/>
            <w:vAlign w:val="center"/>
          </w:tcPr>
          <w:p w14:paraId="0F638638" w14:textId="77777777" w:rsidR="00975C97" w:rsidRPr="0001701A" w:rsidRDefault="00975C97" w:rsidP="00CA7C76">
            <w:pPr>
              <w:pStyle w:val="TAC"/>
            </w:pPr>
            <w:r w:rsidRPr="0001701A">
              <w:t>N/A</w:t>
            </w:r>
          </w:p>
        </w:tc>
      </w:tr>
      <w:tr w:rsidR="00975C97" w:rsidRPr="0001701A" w14:paraId="616F0C8A" w14:textId="77777777" w:rsidTr="00CA7C76">
        <w:trPr>
          <w:jc w:val="center"/>
        </w:trPr>
        <w:tc>
          <w:tcPr>
            <w:tcW w:w="3690" w:type="dxa"/>
            <w:vAlign w:val="center"/>
          </w:tcPr>
          <w:p w14:paraId="1E5D036D" w14:textId="77777777" w:rsidR="00975C97" w:rsidRPr="0001701A" w:rsidRDefault="00975C97" w:rsidP="00CA7C76">
            <w:pPr>
              <w:pStyle w:val="TAL"/>
            </w:pPr>
            <w:r w:rsidRPr="0001701A">
              <w:t xml:space="preserve">  For Slots 2,3,4,5,6,7,8,9</w:t>
            </w:r>
          </w:p>
        </w:tc>
        <w:tc>
          <w:tcPr>
            <w:tcW w:w="1093" w:type="dxa"/>
            <w:vAlign w:val="center"/>
          </w:tcPr>
          <w:p w14:paraId="715930DB" w14:textId="77777777" w:rsidR="00975C97" w:rsidRPr="0001701A" w:rsidRDefault="00975C97" w:rsidP="00CA7C76">
            <w:pPr>
              <w:pStyle w:val="TAC"/>
            </w:pPr>
            <w:r w:rsidRPr="0001701A">
              <w:t>Bits</w:t>
            </w:r>
          </w:p>
        </w:tc>
        <w:tc>
          <w:tcPr>
            <w:tcW w:w="717" w:type="dxa"/>
            <w:vAlign w:val="center"/>
          </w:tcPr>
          <w:p w14:paraId="05B42D9C" w14:textId="77777777" w:rsidR="00975C97" w:rsidRPr="0001701A" w:rsidRDefault="00975C97" w:rsidP="00CA7C76">
            <w:pPr>
              <w:pStyle w:val="TAC"/>
            </w:pPr>
            <w:r w:rsidRPr="0001701A">
              <w:t>1672</w:t>
            </w:r>
          </w:p>
        </w:tc>
        <w:tc>
          <w:tcPr>
            <w:tcW w:w="717" w:type="dxa"/>
            <w:vAlign w:val="center"/>
          </w:tcPr>
          <w:p w14:paraId="6C466A73" w14:textId="77777777" w:rsidR="00975C97" w:rsidRPr="0001701A" w:rsidRDefault="00975C97" w:rsidP="00CA7C76">
            <w:pPr>
              <w:pStyle w:val="TAC"/>
            </w:pPr>
            <w:r w:rsidRPr="0001701A">
              <w:t>3368</w:t>
            </w:r>
          </w:p>
        </w:tc>
        <w:tc>
          <w:tcPr>
            <w:tcW w:w="717" w:type="dxa"/>
            <w:vAlign w:val="center"/>
          </w:tcPr>
          <w:p w14:paraId="646EA121" w14:textId="77777777" w:rsidR="00975C97" w:rsidRPr="0001701A" w:rsidRDefault="00975C97" w:rsidP="00CA7C76">
            <w:pPr>
              <w:pStyle w:val="TAC"/>
            </w:pPr>
            <w:r w:rsidRPr="0001701A">
              <w:t>5120</w:t>
            </w:r>
          </w:p>
        </w:tc>
        <w:tc>
          <w:tcPr>
            <w:tcW w:w="717" w:type="dxa"/>
            <w:vAlign w:val="center"/>
          </w:tcPr>
          <w:p w14:paraId="032869CD" w14:textId="77777777" w:rsidR="00975C97" w:rsidRPr="0001701A" w:rsidRDefault="00975C97" w:rsidP="00CA7C76">
            <w:pPr>
              <w:pStyle w:val="TAC"/>
            </w:pPr>
            <w:r w:rsidRPr="0001701A">
              <w:t>6912</w:t>
            </w:r>
          </w:p>
        </w:tc>
        <w:tc>
          <w:tcPr>
            <w:tcW w:w="717" w:type="dxa"/>
            <w:vAlign w:val="center"/>
          </w:tcPr>
          <w:p w14:paraId="406F85C9" w14:textId="77777777" w:rsidR="00975C97" w:rsidRPr="0001701A" w:rsidRDefault="00975C97" w:rsidP="00CA7C76">
            <w:pPr>
              <w:pStyle w:val="TAC"/>
            </w:pPr>
            <w:r w:rsidRPr="0001701A">
              <w:t>8712</w:t>
            </w:r>
          </w:p>
        </w:tc>
        <w:tc>
          <w:tcPr>
            <w:tcW w:w="717" w:type="dxa"/>
            <w:vAlign w:val="center"/>
          </w:tcPr>
          <w:p w14:paraId="116C3F39" w14:textId="77777777" w:rsidR="00975C97" w:rsidRPr="0001701A" w:rsidRDefault="00975C97" w:rsidP="00CA7C76">
            <w:pPr>
              <w:pStyle w:val="TAC"/>
            </w:pPr>
            <w:r w:rsidRPr="0001701A">
              <w:t>10504</w:t>
            </w:r>
          </w:p>
        </w:tc>
        <w:tc>
          <w:tcPr>
            <w:tcW w:w="717" w:type="dxa"/>
            <w:vAlign w:val="center"/>
          </w:tcPr>
          <w:p w14:paraId="00C237F7" w14:textId="77777777" w:rsidR="00975C97" w:rsidRPr="0001701A" w:rsidRDefault="00975C97" w:rsidP="00CA7C76">
            <w:pPr>
              <w:pStyle w:val="TAC"/>
            </w:pPr>
            <w:r w:rsidRPr="0001701A">
              <w:t>14088</w:t>
            </w:r>
          </w:p>
        </w:tc>
        <w:tc>
          <w:tcPr>
            <w:tcW w:w="717" w:type="dxa"/>
            <w:vAlign w:val="center"/>
          </w:tcPr>
          <w:p w14:paraId="35E9B26F" w14:textId="77777777" w:rsidR="00975C97" w:rsidRPr="0001701A" w:rsidRDefault="00975C97" w:rsidP="00CA7C76">
            <w:pPr>
              <w:pStyle w:val="TAC"/>
            </w:pPr>
            <w:r w:rsidRPr="0001701A">
              <w:t>17424</w:t>
            </w:r>
          </w:p>
        </w:tc>
      </w:tr>
      <w:tr w:rsidR="00975C97" w:rsidRPr="0001701A" w14:paraId="7B0B6529" w14:textId="77777777" w:rsidTr="00CA7C76">
        <w:trPr>
          <w:jc w:val="center"/>
        </w:trPr>
        <w:tc>
          <w:tcPr>
            <w:tcW w:w="3690" w:type="dxa"/>
            <w:vAlign w:val="center"/>
          </w:tcPr>
          <w:p w14:paraId="7C40E29F" w14:textId="77777777" w:rsidR="00975C97" w:rsidRPr="0001701A" w:rsidRDefault="00975C97" w:rsidP="00CA7C76">
            <w:pPr>
              <w:pStyle w:val="TAL"/>
            </w:pPr>
            <w:r w:rsidRPr="0001701A">
              <w:t>Transport block CRC</w:t>
            </w:r>
          </w:p>
        </w:tc>
        <w:tc>
          <w:tcPr>
            <w:tcW w:w="1093" w:type="dxa"/>
            <w:vAlign w:val="center"/>
          </w:tcPr>
          <w:p w14:paraId="6042DB75" w14:textId="77777777" w:rsidR="00975C97" w:rsidRPr="0001701A" w:rsidRDefault="00975C97" w:rsidP="00CA7C76">
            <w:pPr>
              <w:pStyle w:val="TAC"/>
            </w:pPr>
            <w:r w:rsidRPr="0001701A">
              <w:t>Bits</w:t>
            </w:r>
          </w:p>
        </w:tc>
        <w:tc>
          <w:tcPr>
            <w:tcW w:w="717" w:type="dxa"/>
            <w:vAlign w:val="center"/>
          </w:tcPr>
          <w:p w14:paraId="7FE9EE58" w14:textId="77777777" w:rsidR="00975C97" w:rsidRPr="0001701A" w:rsidRDefault="00975C97" w:rsidP="00CA7C76">
            <w:pPr>
              <w:pStyle w:val="TAC"/>
            </w:pPr>
            <w:r w:rsidRPr="0001701A">
              <w:t>16</w:t>
            </w:r>
          </w:p>
        </w:tc>
        <w:tc>
          <w:tcPr>
            <w:tcW w:w="717" w:type="dxa"/>
            <w:vAlign w:val="center"/>
          </w:tcPr>
          <w:p w14:paraId="4C6993D0" w14:textId="77777777" w:rsidR="00975C97" w:rsidRPr="0001701A" w:rsidRDefault="00975C97" w:rsidP="00CA7C76">
            <w:pPr>
              <w:pStyle w:val="TAC"/>
            </w:pPr>
            <w:r w:rsidRPr="0001701A">
              <w:t>16</w:t>
            </w:r>
          </w:p>
        </w:tc>
        <w:tc>
          <w:tcPr>
            <w:tcW w:w="717" w:type="dxa"/>
            <w:vAlign w:val="center"/>
          </w:tcPr>
          <w:p w14:paraId="0958777F" w14:textId="77777777" w:rsidR="00975C97" w:rsidRPr="0001701A" w:rsidRDefault="00975C97" w:rsidP="00CA7C76">
            <w:pPr>
              <w:pStyle w:val="TAC"/>
            </w:pPr>
            <w:r w:rsidRPr="0001701A">
              <w:t>24</w:t>
            </w:r>
          </w:p>
        </w:tc>
        <w:tc>
          <w:tcPr>
            <w:tcW w:w="717" w:type="dxa"/>
            <w:vAlign w:val="center"/>
          </w:tcPr>
          <w:p w14:paraId="21ECE9F4" w14:textId="77777777" w:rsidR="00975C97" w:rsidRPr="0001701A" w:rsidRDefault="00975C97" w:rsidP="00CA7C76">
            <w:pPr>
              <w:pStyle w:val="TAC"/>
            </w:pPr>
            <w:r w:rsidRPr="0001701A">
              <w:t>24</w:t>
            </w:r>
          </w:p>
        </w:tc>
        <w:tc>
          <w:tcPr>
            <w:tcW w:w="717" w:type="dxa"/>
            <w:vAlign w:val="center"/>
          </w:tcPr>
          <w:p w14:paraId="18D7EC91" w14:textId="77777777" w:rsidR="00975C97" w:rsidRPr="0001701A" w:rsidRDefault="00975C97" w:rsidP="00CA7C76">
            <w:pPr>
              <w:pStyle w:val="TAC"/>
            </w:pPr>
            <w:r w:rsidRPr="0001701A">
              <w:t>24</w:t>
            </w:r>
          </w:p>
        </w:tc>
        <w:tc>
          <w:tcPr>
            <w:tcW w:w="717" w:type="dxa"/>
            <w:vAlign w:val="center"/>
          </w:tcPr>
          <w:p w14:paraId="2E9B2F9F" w14:textId="77777777" w:rsidR="00975C97" w:rsidRPr="0001701A" w:rsidRDefault="00975C97" w:rsidP="00CA7C76">
            <w:pPr>
              <w:pStyle w:val="TAC"/>
            </w:pPr>
            <w:r w:rsidRPr="0001701A">
              <w:t>24</w:t>
            </w:r>
          </w:p>
        </w:tc>
        <w:tc>
          <w:tcPr>
            <w:tcW w:w="717" w:type="dxa"/>
            <w:vAlign w:val="center"/>
          </w:tcPr>
          <w:p w14:paraId="127EC267" w14:textId="77777777" w:rsidR="00975C97" w:rsidRPr="0001701A" w:rsidRDefault="00975C97" w:rsidP="00CA7C76">
            <w:pPr>
              <w:pStyle w:val="TAC"/>
            </w:pPr>
            <w:r w:rsidRPr="0001701A">
              <w:t>24</w:t>
            </w:r>
          </w:p>
        </w:tc>
        <w:tc>
          <w:tcPr>
            <w:tcW w:w="717" w:type="dxa"/>
            <w:vAlign w:val="center"/>
          </w:tcPr>
          <w:p w14:paraId="23F4A284" w14:textId="77777777" w:rsidR="00975C97" w:rsidRPr="0001701A" w:rsidRDefault="00975C97" w:rsidP="00CA7C76">
            <w:pPr>
              <w:pStyle w:val="TAC"/>
            </w:pPr>
            <w:r w:rsidRPr="0001701A">
              <w:t>24</w:t>
            </w:r>
          </w:p>
        </w:tc>
      </w:tr>
      <w:tr w:rsidR="00975C97" w:rsidRPr="0001701A" w14:paraId="6AB890AC" w14:textId="77777777" w:rsidTr="00CA7C76">
        <w:trPr>
          <w:jc w:val="center"/>
        </w:trPr>
        <w:tc>
          <w:tcPr>
            <w:tcW w:w="3690" w:type="dxa"/>
            <w:vAlign w:val="center"/>
          </w:tcPr>
          <w:p w14:paraId="7F34D379" w14:textId="77777777" w:rsidR="00975C97" w:rsidRPr="0001701A" w:rsidRDefault="00975C97" w:rsidP="00CA7C76">
            <w:pPr>
              <w:pStyle w:val="TAL"/>
            </w:pPr>
            <w:r w:rsidRPr="0001701A">
              <w:t>LDPC base graph</w:t>
            </w:r>
          </w:p>
        </w:tc>
        <w:tc>
          <w:tcPr>
            <w:tcW w:w="1093" w:type="dxa"/>
            <w:vAlign w:val="center"/>
          </w:tcPr>
          <w:p w14:paraId="28A1B348" w14:textId="77777777" w:rsidR="00975C97" w:rsidRPr="0001701A" w:rsidRDefault="00975C97" w:rsidP="00CA7C76">
            <w:pPr>
              <w:pStyle w:val="TAC"/>
            </w:pPr>
          </w:p>
        </w:tc>
        <w:tc>
          <w:tcPr>
            <w:tcW w:w="717" w:type="dxa"/>
            <w:vAlign w:val="center"/>
          </w:tcPr>
          <w:p w14:paraId="5E67A167" w14:textId="77777777" w:rsidR="00975C97" w:rsidRPr="0001701A" w:rsidRDefault="00975C97" w:rsidP="00CA7C76">
            <w:pPr>
              <w:pStyle w:val="TAC"/>
            </w:pPr>
            <w:r w:rsidRPr="0001701A">
              <w:t>2</w:t>
            </w:r>
          </w:p>
        </w:tc>
        <w:tc>
          <w:tcPr>
            <w:tcW w:w="717" w:type="dxa"/>
            <w:vAlign w:val="center"/>
          </w:tcPr>
          <w:p w14:paraId="48A7DADD" w14:textId="77777777" w:rsidR="00975C97" w:rsidRPr="0001701A" w:rsidRDefault="00975C97" w:rsidP="00CA7C76">
            <w:pPr>
              <w:pStyle w:val="TAC"/>
            </w:pPr>
            <w:r w:rsidRPr="0001701A">
              <w:t>2</w:t>
            </w:r>
          </w:p>
        </w:tc>
        <w:tc>
          <w:tcPr>
            <w:tcW w:w="717" w:type="dxa"/>
            <w:vAlign w:val="center"/>
          </w:tcPr>
          <w:p w14:paraId="6A842015" w14:textId="77777777" w:rsidR="00975C97" w:rsidRPr="0001701A" w:rsidRDefault="00975C97" w:rsidP="00CA7C76">
            <w:pPr>
              <w:pStyle w:val="TAC"/>
            </w:pPr>
            <w:r w:rsidRPr="0001701A">
              <w:t>1</w:t>
            </w:r>
          </w:p>
        </w:tc>
        <w:tc>
          <w:tcPr>
            <w:tcW w:w="717" w:type="dxa"/>
            <w:vAlign w:val="center"/>
          </w:tcPr>
          <w:p w14:paraId="69CFB0A0" w14:textId="77777777" w:rsidR="00975C97" w:rsidRPr="0001701A" w:rsidRDefault="00975C97" w:rsidP="00CA7C76">
            <w:pPr>
              <w:pStyle w:val="TAC"/>
            </w:pPr>
            <w:r w:rsidRPr="0001701A">
              <w:t>1</w:t>
            </w:r>
          </w:p>
        </w:tc>
        <w:tc>
          <w:tcPr>
            <w:tcW w:w="717" w:type="dxa"/>
            <w:vAlign w:val="center"/>
          </w:tcPr>
          <w:p w14:paraId="5FB7D2A6" w14:textId="77777777" w:rsidR="00975C97" w:rsidRPr="0001701A" w:rsidRDefault="00975C97" w:rsidP="00CA7C76">
            <w:pPr>
              <w:pStyle w:val="TAC"/>
            </w:pPr>
            <w:r w:rsidRPr="0001701A">
              <w:t>1</w:t>
            </w:r>
          </w:p>
        </w:tc>
        <w:tc>
          <w:tcPr>
            <w:tcW w:w="717" w:type="dxa"/>
            <w:vAlign w:val="center"/>
          </w:tcPr>
          <w:p w14:paraId="2A19130E" w14:textId="77777777" w:rsidR="00975C97" w:rsidRPr="0001701A" w:rsidRDefault="00975C97" w:rsidP="00CA7C76">
            <w:pPr>
              <w:pStyle w:val="TAC"/>
            </w:pPr>
            <w:r w:rsidRPr="0001701A">
              <w:t>1</w:t>
            </w:r>
          </w:p>
        </w:tc>
        <w:tc>
          <w:tcPr>
            <w:tcW w:w="717" w:type="dxa"/>
            <w:vAlign w:val="center"/>
          </w:tcPr>
          <w:p w14:paraId="1EFCD761" w14:textId="77777777" w:rsidR="00975C97" w:rsidRPr="0001701A" w:rsidRDefault="00975C97" w:rsidP="00CA7C76">
            <w:pPr>
              <w:pStyle w:val="TAC"/>
            </w:pPr>
            <w:r w:rsidRPr="0001701A">
              <w:t>1</w:t>
            </w:r>
          </w:p>
        </w:tc>
        <w:tc>
          <w:tcPr>
            <w:tcW w:w="717" w:type="dxa"/>
            <w:vAlign w:val="center"/>
          </w:tcPr>
          <w:p w14:paraId="64DF6F2A" w14:textId="77777777" w:rsidR="00975C97" w:rsidRPr="0001701A" w:rsidRDefault="00975C97" w:rsidP="00CA7C76">
            <w:pPr>
              <w:pStyle w:val="TAC"/>
            </w:pPr>
            <w:r w:rsidRPr="0001701A">
              <w:t>1</w:t>
            </w:r>
          </w:p>
        </w:tc>
      </w:tr>
      <w:tr w:rsidR="00975C97" w:rsidRPr="0001701A" w14:paraId="0731BA64" w14:textId="77777777" w:rsidTr="00CA7C76">
        <w:trPr>
          <w:jc w:val="center"/>
        </w:trPr>
        <w:tc>
          <w:tcPr>
            <w:tcW w:w="3690" w:type="dxa"/>
            <w:vAlign w:val="center"/>
          </w:tcPr>
          <w:p w14:paraId="4592FE56" w14:textId="77777777" w:rsidR="00975C97" w:rsidRPr="0001701A" w:rsidRDefault="00975C97" w:rsidP="00CA7C76">
            <w:pPr>
              <w:pStyle w:val="TAL"/>
            </w:pPr>
            <w:r w:rsidRPr="0001701A">
              <w:t>Number of Code Blocks per Slot</w:t>
            </w:r>
          </w:p>
        </w:tc>
        <w:tc>
          <w:tcPr>
            <w:tcW w:w="1093" w:type="dxa"/>
            <w:vAlign w:val="center"/>
          </w:tcPr>
          <w:p w14:paraId="3333F9A4" w14:textId="77777777" w:rsidR="00975C97" w:rsidRPr="0001701A" w:rsidRDefault="00975C97" w:rsidP="00CA7C76">
            <w:pPr>
              <w:pStyle w:val="TAC"/>
            </w:pPr>
          </w:p>
        </w:tc>
        <w:tc>
          <w:tcPr>
            <w:tcW w:w="717" w:type="dxa"/>
            <w:vAlign w:val="center"/>
          </w:tcPr>
          <w:p w14:paraId="6BFCDE98" w14:textId="77777777" w:rsidR="00975C97" w:rsidRPr="0001701A" w:rsidRDefault="00975C97" w:rsidP="00CA7C76">
            <w:pPr>
              <w:pStyle w:val="TAC"/>
            </w:pPr>
          </w:p>
        </w:tc>
        <w:tc>
          <w:tcPr>
            <w:tcW w:w="717" w:type="dxa"/>
            <w:vAlign w:val="center"/>
          </w:tcPr>
          <w:p w14:paraId="5EF45B23" w14:textId="77777777" w:rsidR="00975C97" w:rsidRPr="0001701A" w:rsidRDefault="00975C97" w:rsidP="00CA7C76">
            <w:pPr>
              <w:pStyle w:val="TAC"/>
            </w:pPr>
          </w:p>
        </w:tc>
        <w:tc>
          <w:tcPr>
            <w:tcW w:w="717" w:type="dxa"/>
            <w:vAlign w:val="center"/>
          </w:tcPr>
          <w:p w14:paraId="5F593989" w14:textId="77777777" w:rsidR="00975C97" w:rsidRPr="0001701A" w:rsidRDefault="00975C97" w:rsidP="00CA7C76">
            <w:pPr>
              <w:pStyle w:val="TAC"/>
            </w:pPr>
          </w:p>
        </w:tc>
        <w:tc>
          <w:tcPr>
            <w:tcW w:w="717" w:type="dxa"/>
            <w:vAlign w:val="center"/>
          </w:tcPr>
          <w:p w14:paraId="7D012537" w14:textId="77777777" w:rsidR="00975C97" w:rsidRPr="0001701A" w:rsidRDefault="00975C97" w:rsidP="00CA7C76">
            <w:pPr>
              <w:pStyle w:val="TAC"/>
            </w:pPr>
          </w:p>
        </w:tc>
        <w:tc>
          <w:tcPr>
            <w:tcW w:w="717" w:type="dxa"/>
            <w:vAlign w:val="center"/>
          </w:tcPr>
          <w:p w14:paraId="2FFDB720" w14:textId="77777777" w:rsidR="00975C97" w:rsidRPr="0001701A" w:rsidRDefault="00975C97" w:rsidP="00CA7C76">
            <w:pPr>
              <w:pStyle w:val="TAC"/>
            </w:pPr>
          </w:p>
        </w:tc>
        <w:tc>
          <w:tcPr>
            <w:tcW w:w="717" w:type="dxa"/>
            <w:vAlign w:val="center"/>
          </w:tcPr>
          <w:p w14:paraId="3367221D" w14:textId="77777777" w:rsidR="00975C97" w:rsidRPr="0001701A" w:rsidRDefault="00975C97" w:rsidP="00CA7C76">
            <w:pPr>
              <w:pStyle w:val="TAC"/>
            </w:pPr>
          </w:p>
        </w:tc>
        <w:tc>
          <w:tcPr>
            <w:tcW w:w="717" w:type="dxa"/>
            <w:vAlign w:val="center"/>
          </w:tcPr>
          <w:p w14:paraId="1694840F" w14:textId="77777777" w:rsidR="00975C97" w:rsidRPr="0001701A" w:rsidRDefault="00975C97" w:rsidP="00CA7C76">
            <w:pPr>
              <w:pStyle w:val="TAC"/>
            </w:pPr>
          </w:p>
        </w:tc>
        <w:tc>
          <w:tcPr>
            <w:tcW w:w="717" w:type="dxa"/>
            <w:vAlign w:val="center"/>
          </w:tcPr>
          <w:p w14:paraId="5A9AFEE7" w14:textId="77777777" w:rsidR="00975C97" w:rsidRPr="0001701A" w:rsidRDefault="00975C97" w:rsidP="00CA7C76">
            <w:pPr>
              <w:pStyle w:val="TAC"/>
            </w:pPr>
          </w:p>
        </w:tc>
      </w:tr>
      <w:tr w:rsidR="00975C97" w:rsidRPr="0001701A" w14:paraId="08D5FB1E" w14:textId="77777777" w:rsidTr="00CA7C76">
        <w:trPr>
          <w:jc w:val="center"/>
        </w:trPr>
        <w:tc>
          <w:tcPr>
            <w:tcW w:w="3690" w:type="dxa"/>
            <w:vAlign w:val="center"/>
          </w:tcPr>
          <w:p w14:paraId="19C832F9" w14:textId="77777777" w:rsidR="00975C97" w:rsidRPr="0001701A" w:rsidRDefault="00975C97" w:rsidP="00CA7C76">
            <w:pPr>
              <w:pStyle w:val="TAL"/>
            </w:pPr>
            <w:r w:rsidRPr="0001701A">
              <w:t xml:space="preserve">  For Slots 0,1</w:t>
            </w:r>
          </w:p>
        </w:tc>
        <w:tc>
          <w:tcPr>
            <w:tcW w:w="1093" w:type="dxa"/>
            <w:vAlign w:val="center"/>
          </w:tcPr>
          <w:p w14:paraId="3058271E" w14:textId="77777777" w:rsidR="00975C97" w:rsidRPr="0001701A" w:rsidRDefault="00975C97" w:rsidP="00CA7C76">
            <w:pPr>
              <w:pStyle w:val="TAC"/>
            </w:pPr>
            <w:r w:rsidRPr="0001701A">
              <w:t>CBs</w:t>
            </w:r>
          </w:p>
        </w:tc>
        <w:tc>
          <w:tcPr>
            <w:tcW w:w="717" w:type="dxa"/>
            <w:vAlign w:val="center"/>
          </w:tcPr>
          <w:p w14:paraId="40E16744" w14:textId="77777777" w:rsidR="00975C97" w:rsidRPr="0001701A" w:rsidRDefault="00975C97" w:rsidP="00CA7C76">
            <w:pPr>
              <w:pStyle w:val="TAC"/>
            </w:pPr>
            <w:r w:rsidRPr="0001701A">
              <w:t>N/A</w:t>
            </w:r>
          </w:p>
        </w:tc>
        <w:tc>
          <w:tcPr>
            <w:tcW w:w="717" w:type="dxa"/>
            <w:vAlign w:val="center"/>
          </w:tcPr>
          <w:p w14:paraId="22436C7A" w14:textId="77777777" w:rsidR="00975C97" w:rsidRPr="0001701A" w:rsidRDefault="00975C97" w:rsidP="00CA7C76">
            <w:pPr>
              <w:pStyle w:val="TAC"/>
            </w:pPr>
            <w:r w:rsidRPr="0001701A">
              <w:t>N/A</w:t>
            </w:r>
          </w:p>
        </w:tc>
        <w:tc>
          <w:tcPr>
            <w:tcW w:w="717" w:type="dxa"/>
            <w:vAlign w:val="center"/>
          </w:tcPr>
          <w:p w14:paraId="0FA556D2" w14:textId="77777777" w:rsidR="00975C97" w:rsidRPr="0001701A" w:rsidRDefault="00975C97" w:rsidP="00CA7C76">
            <w:pPr>
              <w:pStyle w:val="TAC"/>
            </w:pPr>
            <w:r w:rsidRPr="0001701A">
              <w:t>N/A</w:t>
            </w:r>
          </w:p>
        </w:tc>
        <w:tc>
          <w:tcPr>
            <w:tcW w:w="717" w:type="dxa"/>
            <w:vAlign w:val="center"/>
          </w:tcPr>
          <w:p w14:paraId="5500693D" w14:textId="77777777" w:rsidR="00975C97" w:rsidRPr="0001701A" w:rsidRDefault="00975C97" w:rsidP="00CA7C76">
            <w:pPr>
              <w:pStyle w:val="TAC"/>
            </w:pPr>
            <w:r w:rsidRPr="0001701A">
              <w:t>N/A</w:t>
            </w:r>
          </w:p>
        </w:tc>
        <w:tc>
          <w:tcPr>
            <w:tcW w:w="717" w:type="dxa"/>
            <w:vAlign w:val="center"/>
          </w:tcPr>
          <w:p w14:paraId="0BD236C9" w14:textId="77777777" w:rsidR="00975C97" w:rsidRPr="0001701A" w:rsidRDefault="00975C97" w:rsidP="00CA7C76">
            <w:pPr>
              <w:pStyle w:val="TAC"/>
            </w:pPr>
            <w:r w:rsidRPr="0001701A">
              <w:t>N/A</w:t>
            </w:r>
          </w:p>
        </w:tc>
        <w:tc>
          <w:tcPr>
            <w:tcW w:w="717" w:type="dxa"/>
            <w:vAlign w:val="center"/>
          </w:tcPr>
          <w:p w14:paraId="1A8C6688" w14:textId="77777777" w:rsidR="00975C97" w:rsidRPr="0001701A" w:rsidRDefault="00975C97" w:rsidP="00CA7C76">
            <w:pPr>
              <w:pStyle w:val="TAC"/>
            </w:pPr>
            <w:r w:rsidRPr="0001701A">
              <w:t>N/A</w:t>
            </w:r>
          </w:p>
        </w:tc>
        <w:tc>
          <w:tcPr>
            <w:tcW w:w="717" w:type="dxa"/>
            <w:vAlign w:val="center"/>
          </w:tcPr>
          <w:p w14:paraId="17463B03" w14:textId="77777777" w:rsidR="00975C97" w:rsidRPr="0001701A" w:rsidRDefault="00975C97" w:rsidP="00CA7C76">
            <w:pPr>
              <w:pStyle w:val="TAC"/>
            </w:pPr>
            <w:r w:rsidRPr="0001701A">
              <w:t>N/A</w:t>
            </w:r>
          </w:p>
        </w:tc>
        <w:tc>
          <w:tcPr>
            <w:tcW w:w="717" w:type="dxa"/>
            <w:vAlign w:val="center"/>
          </w:tcPr>
          <w:p w14:paraId="7C52A021" w14:textId="77777777" w:rsidR="00975C97" w:rsidRPr="0001701A" w:rsidRDefault="00975C97" w:rsidP="00CA7C76">
            <w:pPr>
              <w:pStyle w:val="TAC"/>
            </w:pPr>
            <w:r w:rsidRPr="0001701A">
              <w:t>N/A</w:t>
            </w:r>
          </w:p>
        </w:tc>
      </w:tr>
      <w:tr w:rsidR="00975C97" w:rsidRPr="0001701A" w14:paraId="3DDFE497" w14:textId="77777777" w:rsidTr="00CA7C76">
        <w:trPr>
          <w:jc w:val="center"/>
        </w:trPr>
        <w:tc>
          <w:tcPr>
            <w:tcW w:w="3690" w:type="dxa"/>
            <w:vAlign w:val="center"/>
          </w:tcPr>
          <w:p w14:paraId="140F5B62" w14:textId="77777777" w:rsidR="00975C97" w:rsidRPr="0001701A" w:rsidRDefault="00975C97" w:rsidP="00CA7C76">
            <w:pPr>
              <w:pStyle w:val="TAL"/>
            </w:pPr>
            <w:r w:rsidRPr="0001701A">
              <w:t xml:space="preserve">  For Slots 2,3,4,5,6,7,8,9</w:t>
            </w:r>
          </w:p>
        </w:tc>
        <w:tc>
          <w:tcPr>
            <w:tcW w:w="1093" w:type="dxa"/>
            <w:vAlign w:val="center"/>
          </w:tcPr>
          <w:p w14:paraId="2C317BE5" w14:textId="77777777" w:rsidR="00975C97" w:rsidRPr="0001701A" w:rsidRDefault="00975C97" w:rsidP="00CA7C76">
            <w:pPr>
              <w:pStyle w:val="TAC"/>
            </w:pPr>
            <w:r w:rsidRPr="0001701A">
              <w:t>CBs</w:t>
            </w:r>
          </w:p>
        </w:tc>
        <w:tc>
          <w:tcPr>
            <w:tcW w:w="717" w:type="dxa"/>
            <w:vAlign w:val="center"/>
          </w:tcPr>
          <w:p w14:paraId="016ACA00" w14:textId="77777777" w:rsidR="00975C97" w:rsidRPr="0001701A" w:rsidRDefault="00975C97" w:rsidP="00CA7C76">
            <w:pPr>
              <w:pStyle w:val="TAC"/>
            </w:pPr>
            <w:r w:rsidRPr="0001701A">
              <w:t>1</w:t>
            </w:r>
          </w:p>
        </w:tc>
        <w:tc>
          <w:tcPr>
            <w:tcW w:w="717" w:type="dxa"/>
            <w:vAlign w:val="center"/>
          </w:tcPr>
          <w:p w14:paraId="78D41240" w14:textId="77777777" w:rsidR="00975C97" w:rsidRPr="0001701A" w:rsidRDefault="00975C97" w:rsidP="00CA7C76">
            <w:pPr>
              <w:pStyle w:val="TAC"/>
            </w:pPr>
            <w:r w:rsidRPr="0001701A">
              <w:t>1</w:t>
            </w:r>
          </w:p>
        </w:tc>
        <w:tc>
          <w:tcPr>
            <w:tcW w:w="717" w:type="dxa"/>
            <w:vAlign w:val="center"/>
          </w:tcPr>
          <w:p w14:paraId="7ACD208D" w14:textId="77777777" w:rsidR="00975C97" w:rsidRPr="0001701A" w:rsidRDefault="00975C97" w:rsidP="00CA7C76">
            <w:pPr>
              <w:pStyle w:val="TAC"/>
            </w:pPr>
            <w:r w:rsidRPr="0001701A">
              <w:t>1</w:t>
            </w:r>
          </w:p>
        </w:tc>
        <w:tc>
          <w:tcPr>
            <w:tcW w:w="717" w:type="dxa"/>
            <w:vAlign w:val="center"/>
          </w:tcPr>
          <w:p w14:paraId="2A66BDFB" w14:textId="77777777" w:rsidR="00975C97" w:rsidRPr="0001701A" w:rsidRDefault="00975C97" w:rsidP="00CA7C76">
            <w:pPr>
              <w:pStyle w:val="TAC"/>
            </w:pPr>
            <w:r w:rsidRPr="0001701A">
              <w:t>1</w:t>
            </w:r>
          </w:p>
        </w:tc>
        <w:tc>
          <w:tcPr>
            <w:tcW w:w="717" w:type="dxa"/>
            <w:vAlign w:val="center"/>
          </w:tcPr>
          <w:p w14:paraId="42930A4B" w14:textId="77777777" w:rsidR="00975C97" w:rsidRPr="0001701A" w:rsidRDefault="00975C97" w:rsidP="00CA7C76">
            <w:pPr>
              <w:pStyle w:val="TAC"/>
            </w:pPr>
            <w:r w:rsidRPr="0001701A">
              <w:t>2</w:t>
            </w:r>
          </w:p>
        </w:tc>
        <w:tc>
          <w:tcPr>
            <w:tcW w:w="717" w:type="dxa"/>
            <w:vAlign w:val="center"/>
          </w:tcPr>
          <w:p w14:paraId="1DFEBD5C" w14:textId="77777777" w:rsidR="00975C97" w:rsidRPr="0001701A" w:rsidRDefault="00975C97" w:rsidP="00CA7C76">
            <w:pPr>
              <w:pStyle w:val="TAC"/>
            </w:pPr>
            <w:r w:rsidRPr="0001701A">
              <w:t>2</w:t>
            </w:r>
          </w:p>
        </w:tc>
        <w:tc>
          <w:tcPr>
            <w:tcW w:w="717" w:type="dxa"/>
            <w:vAlign w:val="center"/>
          </w:tcPr>
          <w:p w14:paraId="50B32B4B" w14:textId="77777777" w:rsidR="00975C97" w:rsidRPr="0001701A" w:rsidRDefault="00975C97" w:rsidP="00CA7C76">
            <w:pPr>
              <w:pStyle w:val="TAC"/>
            </w:pPr>
            <w:r w:rsidRPr="0001701A">
              <w:t>2</w:t>
            </w:r>
          </w:p>
        </w:tc>
        <w:tc>
          <w:tcPr>
            <w:tcW w:w="717" w:type="dxa"/>
            <w:vAlign w:val="center"/>
          </w:tcPr>
          <w:p w14:paraId="0490B0EB" w14:textId="77777777" w:rsidR="00975C97" w:rsidRPr="0001701A" w:rsidRDefault="00975C97" w:rsidP="00CA7C76">
            <w:pPr>
              <w:pStyle w:val="TAC"/>
            </w:pPr>
            <w:r w:rsidRPr="0001701A">
              <w:t>3</w:t>
            </w:r>
          </w:p>
        </w:tc>
      </w:tr>
      <w:tr w:rsidR="00975C97" w:rsidRPr="0001701A" w14:paraId="59CBCAF5" w14:textId="77777777" w:rsidTr="00CA7C76">
        <w:trPr>
          <w:jc w:val="center"/>
        </w:trPr>
        <w:tc>
          <w:tcPr>
            <w:tcW w:w="3690" w:type="dxa"/>
            <w:vAlign w:val="center"/>
          </w:tcPr>
          <w:p w14:paraId="515137B1" w14:textId="77777777" w:rsidR="00975C97" w:rsidRPr="0001701A" w:rsidRDefault="00975C97" w:rsidP="00CA7C76">
            <w:pPr>
              <w:pStyle w:val="TAL"/>
            </w:pPr>
            <w:r w:rsidRPr="0001701A">
              <w:t>Binary Channel Bits per Slot</w:t>
            </w:r>
          </w:p>
        </w:tc>
        <w:tc>
          <w:tcPr>
            <w:tcW w:w="1093" w:type="dxa"/>
            <w:vAlign w:val="center"/>
          </w:tcPr>
          <w:p w14:paraId="33D25C0A" w14:textId="77777777" w:rsidR="00975C97" w:rsidRPr="0001701A" w:rsidRDefault="00975C97" w:rsidP="00CA7C76">
            <w:pPr>
              <w:pStyle w:val="TAC"/>
            </w:pPr>
          </w:p>
        </w:tc>
        <w:tc>
          <w:tcPr>
            <w:tcW w:w="717" w:type="dxa"/>
            <w:vAlign w:val="center"/>
          </w:tcPr>
          <w:p w14:paraId="2821C433" w14:textId="77777777" w:rsidR="00975C97" w:rsidRPr="0001701A" w:rsidRDefault="00975C97" w:rsidP="00CA7C76">
            <w:pPr>
              <w:pStyle w:val="TAC"/>
            </w:pPr>
          </w:p>
        </w:tc>
        <w:tc>
          <w:tcPr>
            <w:tcW w:w="717" w:type="dxa"/>
            <w:vAlign w:val="center"/>
          </w:tcPr>
          <w:p w14:paraId="3270A6D4" w14:textId="77777777" w:rsidR="00975C97" w:rsidRPr="0001701A" w:rsidRDefault="00975C97" w:rsidP="00CA7C76">
            <w:pPr>
              <w:pStyle w:val="TAC"/>
            </w:pPr>
          </w:p>
        </w:tc>
        <w:tc>
          <w:tcPr>
            <w:tcW w:w="717" w:type="dxa"/>
            <w:vAlign w:val="center"/>
          </w:tcPr>
          <w:p w14:paraId="26BCE5BD" w14:textId="77777777" w:rsidR="00975C97" w:rsidRPr="0001701A" w:rsidRDefault="00975C97" w:rsidP="00CA7C76">
            <w:pPr>
              <w:pStyle w:val="TAC"/>
            </w:pPr>
          </w:p>
        </w:tc>
        <w:tc>
          <w:tcPr>
            <w:tcW w:w="717" w:type="dxa"/>
            <w:vAlign w:val="center"/>
          </w:tcPr>
          <w:p w14:paraId="37C64B84" w14:textId="77777777" w:rsidR="00975C97" w:rsidRPr="0001701A" w:rsidRDefault="00975C97" w:rsidP="00CA7C76">
            <w:pPr>
              <w:pStyle w:val="TAC"/>
            </w:pPr>
          </w:p>
        </w:tc>
        <w:tc>
          <w:tcPr>
            <w:tcW w:w="717" w:type="dxa"/>
            <w:vAlign w:val="center"/>
          </w:tcPr>
          <w:p w14:paraId="4D4BE836" w14:textId="77777777" w:rsidR="00975C97" w:rsidRPr="0001701A" w:rsidRDefault="00975C97" w:rsidP="00CA7C76">
            <w:pPr>
              <w:pStyle w:val="TAC"/>
            </w:pPr>
          </w:p>
        </w:tc>
        <w:tc>
          <w:tcPr>
            <w:tcW w:w="717" w:type="dxa"/>
            <w:vAlign w:val="center"/>
          </w:tcPr>
          <w:p w14:paraId="7418309D" w14:textId="77777777" w:rsidR="00975C97" w:rsidRPr="0001701A" w:rsidRDefault="00975C97" w:rsidP="00CA7C76">
            <w:pPr>
              <w:pStyle w:val="TAC"/>
            </w:pPr>
          </w:p>
        </w:tc>
        <w:tc>
          <w:tcPr>
            <w:tcW w:w="717" w:type="dxa"/>
            <w:vAlign w:val="center"/>
          </w:tcPr>
          <w:p w14:paraId="5F0DDE6F" w14:textId="77777777" w:rsidR="00975C97" w:rsidRPr="0001701A" w:rsidRDefault="00975C97" w:rsidP="00CA7C76">
            <w:pPr>
              <w:pStyle w:val="TAC"/>
            </w:pPr>
          </w:p>
        </w:tc>
        <w:tc>
          <w:tcPr>
            <w:tcW w:w="717" w:type="dxa"/>
            <w:vAlign w:val="center"/>
          </w:tcPr>
          <w:p w14:paraId="321B3BA4" w14:textId="77777777" w:rsidR="00975C97" w:rsidRPr="0001701A" w:rsidRDefault="00975C97" w:rsidP="00CA7C76">
            <w:pPr>
              <w:pStyle w:val="TAC"/>
            </w:pPr>
          </w:p>
        </w:tc>
      </w:tr>
      <w:tr w:rsidR="00975C97" w:rsidRPr="0001701A" w14:paraId="3C43ACE4" w14:textId="77777777" w:rsidTr="00CA7C76">
        <w:trPr>
          <w:jc w:val="center"/>
        </w:trPr>
        <w:tc>
          <w:tcPr>
            <w:tcW w:w="3690" w:type="dxa"/>
            <w:vAlign w:val="center"/>
          </w:tcPr>
          <w:p w14:paraId="7A3604AC" w14:textId="77777777" w:rsidR="00975C97" w:rsidRPr="0001701A" w:rsidRDefault="00975C97" w:rsidP="00CA7C76">
            <w:pPr>
              <w:pStyle w:val="TAL"/>
            </w:pPr>
            <w:r w:rsidRPr="0001701A">
              <w:t xml:space="preserve">  For Slots 0,1</w:t>
            </w:r>
          </w:p>
        </w:tc>
        <w:tc>
          <w:tcPr>
            <w:tcW w:w="1093" w:type="dxa"/>
            <w:vAlign w:val="center"/>
          </w:tcPr>
          <w:p w14:paraId="055E3B5D" w14:textId="77777777" w:rsidR="00975C97" w:rsidRPr="0001701A" w:rsidRDefault="00975C97" w:rsidP="00CA7C76">
            <w:pPr>
              <w:pStyle w:val="TAC"/>
            </w:pPr>
            <w:r w:rsidRPr="0001701A">
              <w:t>Bits</w:t>
            </w:r>
          </w:p>
        </w:tc>
        <w:tc>
          <w:tcPr>
            <w:tcW w:w="717" w:type="dxa"/>
            <w:vAlign w:val="center"/>
          </w:tcPr>
          <w:p w14:paraId="0B182273" w14:textId="77777777" w:rsidR="00975C97" w:rsidRPr="0001701A" w:rsidRDefault="00975C97" w:rsidP="00CA7C76">
            <w:pPr>
              <w:pStyle w:val="TAC"/>
            </w:pPr>
            <w:r w:rsidRPr="0001701A">
              <w:t>N/A</w:t>
            </w:r>
          </w:p>
        </w:tc>
        <w:tc>
          <w:tcPr>
            <w:tcW w:w="717" w:type="dxa"/>
            <w:vAlign w:val="center"/>
          </w:tcPr>
          <w:p w14:paraId="37EE4A14" w14:textId="77777777" w:rsidR="00975C97" w:rsidRPr="0001701A" w:rsidRDefault="00975C97" w:rsidP="00CA7C76">
            <w:pPr>
              <w:pStyle w:val="TAC"/>
            </w:pPr>
            <w:r w:rsidRPr="0001701A">
              <w:t>N/A</w:t>
            </w:r>
          </w:p>
        </w:tc>
        <w:tc>
          <w:tcPr>
            <w:tcW w:w="717" w:type="dxa"/>
            <w:vAlign w:val="center"/>
          </w:tcPr>
          <w:p w14:paraId="4B9CB2DD" w14:textId="77777777" w:rsidR="00975C97" w:rsidRPr="0001701A" w:rsidRDefault="00975C97" w:rsidP="00CA7C76">
            <w:pPr>
              <w:pStyle w:val="TAC"/>
            </w:pPr>
            <w:r w:rsidRPr="0001701A">
              <w:t>N/A</w:t>
            </w:r>
          </w:p>
        </w:tc>
        <w:tc>
          <w:tcPr>
            <w:tcW w:w="717" w:type="dxa"/>
            <w:vAlign w:val="center"/>
          </w:tcPr>
          <w:p w14:paraId="55869AB5" w14:textId="77777777" w:rsidR="00975C97" w:rsidRPr="0001701A" w:rsidRDefault="00975C97" w:rsidP="00CA7C76">
            <w:pPr>
              <w:pStyle w:val="TAC"/>
            </w:pPr>
            <w:r w:rsidRPr="0001701A">
              <w:t>N/A</w:t>
            </w:r>
          </w:p>
        </w:tc>
        <w:tc>
          <w:tcPr>
            <w:tcW w:w="717" w:type="dxa"/>
            <w:vAlign w:val="center"/>
          </w:tcPr>
          <w:p w14:paraId="27E9E41A" w14:textId="77777777" w:rsidR="00975C97" w:rsidRPr="0001701A" w:rsidRDefault="00975C97" w:rsidP="00CA7C76">
            <w:pPr>
              <w:pStyle w:val="TAC"/>
            </w:pPr>
            <w:r w:rsidRPr="0001701A">
              <w:t>N/A</w:t>
            </w:r>
          </w:p>
        </w:tc>
        <w:tc>
          <w:tcPr>
            <w:tcW w:w="717" w:type="dxa"/>
            <w:vAlign w:val="center"/>
          </w:tcPr>
          <w:p w14:paraId="52E084D3" w14:textId="77777777" w:rsidR="00975C97" w:rsidRPr="0001701A" w:rsidRDefault="00975C97" w:rsidP="00CA7C76">
            <w:pPr>
              <w:pStyle w:val="TAC"/>
            </w:pPr>
            <w:r w:rsidRPr="0001701A">
              <w:t>N/A</w:t>
            </w:r>
          </w:p>
        </w:tc>
        <w:tc>
          <w:tcPr>
            <w:tcW w:w="717" w:type="dxa"/>
            <w:vAlign w:val="center"/>
          </w:tcPr>
          <w:p w14:paraId="0A546228" w14:textId="77777777" w:rsidR="00975C97" w:rsidRPr="0001701A" w:rsidRDefault="00975C97" w:rsidP="00CA7C76">
            <w:pPr>
              <w:pStyle w:val="TAC"/>
            </w:pPr>
            <w:r w:rsidRPr="0001701A">
              <w:t>N/A</w:t>
            </w:r>
          </w:p>
        </w:tc>
        <w:tc>
          <w:tcPr>
            <w:tcW w:w="717" w:type="dxa"/>
            <w:vAlign w:val="center"/>
          </w:tcPr>
          <w:p w14:paraId="6246414A" w14:textId="77777777" w:rsidR="00975C97" w:rsidRPr="0001701A" w:rsidRDefault="00975C97" w:rsidP="00CA7C76">
            <w:pPr>
              <w:pStyle w:val="TAC"/>
            </w:pPr>
            <w:r w:rsidRPr="0001701A">
              <w:t>N/A</w:t>
            </w:r>
          </w:p>
        </w:tc>
      </w:tr>
      <w:tr w:rsidR="00975C97" w:rsidRPr="0001701A" w14:paraId="5D650914" w14:textId="77777777" w:rsidTr="00CA7C76">
        <w:trPr>
          <w:jc w:val="center"/>
        </w:trPr>
        <w:tc>
          <w:tcPr>
            <w:tcW w:w="3690" w:type="dxa"/>
            <w:vAlign w:val="center"/>
          </w:tcPr>
          <w:p w14:paraId="0B4C8E15" w14:textId="77777777" w:rsidR="00975C97" w:rsidRPr="0001701A" w:rsidRDefault="00975C97" w:rsidP="00CA7C76">
            <w:pPr>
              <w:pStyle w:val="TAL"/>
            </w:pPr>
            <w:r w:rsidRPr="0001701A">
              <w:t xml:space="preserve">  For Slots 2,3,4,5,6,7,8,9</w:t>
            </w:r>
          </w:p>
        </w:tc>
        <w:tc>
          <w:tcPr>
            <w:tcW w:w="1093" w:type="dxa"/>
            <w:vAlign w:val="center"/>
          </w:tcPr>
          <w:p w14:paraId="12F37AA6" w14:textId="77777777" w:rsidR="00975C97" w:rsidRPr="0001701A" w:rsidRDefault="00975C97" w:rsidP="00CA7C76">
            <w:pPr>
              <w:pStyle w:val="TAC"/>
            </w:pPr>
            <w:r w:rsidRPr="0001701A">
              <w:t>Bits</w:t>
            </w:r>
          </w:p>
        </w:tc>
        <w:tc>
          <w:tcPr>
            <w:tcW w:w="717" w:type="dxa"/>
            <w:vAlign w:val="center"/>
          </w:tcPr>
          <w:p w14:paraId="21B4DC91" w14:textId="77777777" w:rsidR="00975C97" w:rsidRPr="0001701A" w:rsidRDefault="00975C97" w:rsidP="00CA7C76">
            <w:pPr>
              <w:pStyle w:val="TAC"/>
            </w:pPr>
            <w:r w:rsidRPr="0001701A">
              <w:t>5400</w:t>
            </w:r>
          </w:p>
        </w:tc>
        <w:tc>
          <w:tcPr>
            <w:tcW w:w="717" w:type="dxa"/>
            <w:vAlign w:val="center"/>
          </w:tcPr>
          <w:p w14:paraId="327E6B3C" w14:textId="77777777" w:rsidR="00975C97" w:rsidRPr="0001701A" w:rsidRDefault="00975C97" w:rsidP="00CA7C76">
            <w:pPr>
              <w:pStyle w:val="TAC"/>
            </w:pPr>
            <w:r w:rsidRPr="0001701A">
              <w:t>11232</w:t>
            </w:r>
          </w:p>
        </w:tc>
        <w:tc>
          <w:tcPr>
            <w:tcW w:w="717" w:type="dxa"/>
            <w:vAlign w:val="center"/>
          </w:tcPr>
          <w:p w14:paraId="36E4BE5B" w14:textId="77777777" w:rsidR="00975C97" w:rsidRPr="0001701A" w:rsidRDefault="00975C97" w:rsidP="00CA7C76">
            <w:pPr>
              <w:pStyle w:val="TAC"/>
            </w:pPr>
            <w:r w:rsidRPr="0001701A">
              <w:t>17064</w:t>
            </w:r>
          </w:p>
        </w:tc>
        <w:tc>
          <w:tcPr>
            <w:tcW w:w="717" w:type="dxa"/>
            <w:vAlign w:val="center"/>
          </w:tcPr>
          <w:p w14:paraId="00676F92" w14:textId="77777777" w:rsidR="00975C97" w:rsidRPr="0001701A" w:rsidRDefault="00975C97" w:rsidP="00CA7C76">
            <w:pPr>
              <w:pStyle w:val="TAC"/>
            </w:pPr>
            <w:r w:rsidRPr="0001701A">
              <w:t>22896</w:t>
            </w:r>
          </w:p>
        </w:tc>
        <w:tc>
          <w:tcPr>
            <w:tcW w:w="717" w:type="dxa"/>
            <w:vAlign w:val="center"/>
          </w:tcPr>
          <w:p w14:paraId="1B2FE498" w14:textId="77777777" w:rsidR="00975C97" w:rsidRPr="0001701A" w:rsidRDefault="00975C97" w:rsidP="00CA7C76">
            <w:pPr>
              <w:pStyle w:val="TAC"/>
            </w:pPr>
            <w:r w:rsidRPr="0001701A">
              <w:t>28728</w:t>
            </w:r>
          </w:p>
        </w:tc>
        <w:tc>
          <w:tcPr>
            <w:tcW w:w="717" w:type="dxa"/>
            <w:vAlign w:val="center"/>
          </w:tcPr>
          <w:p w14:paraId="176169AC" w14:textId="77777777" w:rsidR="00975C97" w:rsidRPr="0001701A" w:rsidRDefault="00975C97" w:rsidP="00CA7C76">
            <w:pPr>
              <w:pStyle w:val="TAC"/>
            </w:pPr>
            <w:r w:rsidRPr="0001701A">
              <w:t>34560</w:t>
            </w:r>
          </w:p>
        </w:tc>
        <w:tc>
          <w:tcPr>
            <w:tcW w:w="717" w:type="dxa"/>
            <w:vAlign w:val="center"/>
          </w:tcPr>
          <w:p w14:paraId="0F1FB42B" w14:textId="77777777" w:rsidR="00975C97" w:rsidRPr="0001701A" w:rsidRDefault="00975C97" w:rsidP="00CA7C76">
            <w:pPr>
              <w:pStyle w:val="TAC"/>
            </w:pPr>
            <w:r w:rsidRPr="0001701A">
              <w:t>46656</w:t>
            </w:r>
          </w:p>
        </w:tc>
        <w:tc>
          <w:tcPr>
            <w:tcW w:w="717" w:type="dxa"/>
            <w:vAlign w:val="center"/>
          </w:tcPr>
          <w:p w14:paraId="4E4F9070" w14:textId="77777777" w:rsidR="00975C97" w:rsidRPr="0001701A" w:rsidRDefault="00975C97" w:rsidP="00CA7C76">
            <w:pPr>
              <w:pStyle w:val="TAC"/>
            </w:pPr>
            <w:r w:rsidRPr="0001701A">
              <w:t>58320</w:t>
            </w:r>
          </w:p>
        </w:tc>
      </w:tr>
      <w:tr w:rsidR="00975C97" w:rsidRPr="0001701A" w14:paraId="155AFF49" w14:textId="77777777" w:rsidTr="00CA7C76">
        <w:trPr>
          <w:trHeight w:val="70"/>
          <w:jc w:val="center"/>
        </w:trPr>
        <w:tc>
          <w:tcPr>
            <w:tcW w:w="3690" w:type="dxa"/>
            <w:vAlign w:val="center"/>
          </w:tcPr>
          <w:p w14:paraId="081A2FCB" w14:textId="77777777" w:rsidR="00975C97" w:rsidRPr="0001701A" w:rsidRDefault="00975C97" w:rsidP="00CA7C76">
            <w:pPr>
              <w:pStyle w:val="TAL"/>
            </w:pPr>
            <w:r w:rsidRPr="0001701A">
              <w:t>Max. Throughput averaged over 1 frame</w:t>
            </w:r>
          </w:p>
        </w:tc>
        <w:tc>
          <w:tcPr>
            <w:tcW w:w="1093" w:type="dxa"/>
            <w:vAlign w:val="center"/>
          </w:tcPr>
          <w:p w14:paraId="6FA824F5" w14:textId="77777777" w:rsidR="00975C97" w:rsidRPr="0001701A" w:rsidRDefault="00975C97" w:rsidP="00CA7C76">
            <w:pPr>
              <w:pStyle w:val="TAC"/>
            </w:pPr>
            <w:r w:rsidRPr="0001701A">
              <w:t>Mbps</w:t>
            </w:r>
          </w:p>
        </w:tc>
        <w:tc>
          <w:tcPr>
            <w:tcW w:w="717" w:type="dxa"/>
            <w:vAlign w:val="center"/>
          </w:tcPr>
          <w:p w14:paraId="209EBD46" w14:textId="77777777" w:rsidR="00975C97" w:rsidRPr="0001701A" w:rsidRDefault="00975C97" w:rsidP="00CA7C76">
            <w:pPr>
              <w:pStyle w:val="TAC"/>
            </w:pPr>
            <w:r w:rsidRPr="0001701A">
              <w:rPr>
                <w:rFonts w:cs="Arial"/>
              </w:rPr>
              <w:t>1.338</w:t>
            </w:r>
          </w:p>
        </w:tc>
        <w:tc>
          <w:tcPr>
            <w:tcW w:w="717" w:type="dxa"/>
            <w:vAlign w:val="center"/>
          </w:tcPr>
          <w:p w14:paraId="04CFDA0F" w14:textId="77777777" w:rsidR="00975C97" w:rsidRPr="0001701A" w:rsidRDefault="00975C97" w:rsidP="00CA7C76">
            <w:pPr>
              <w:pStyle w:val="TAC"/>
            </w:pPr>
            <w:r w:rsidRPr="0001701A">
              <w:rPr>
                <w:rFonts w:cs="Arial"/>
              </w:rPr>
              <w:t>2.694</w:t>
            </w:r>
          </w:p>
        </w:tc>
        <w:tc>
          <w:tcPr>
            <w:tcW w:w="717" w:type="dxa"/>
            <w:vAlign w:val="center"/>
          </w:tcPr>
          <w:p w14:paraId="34ED2AB2" w14:textId="77777777" w:rsidR="00975C97" w:rsidRPr="0001701A" w:rsidRDefault="00975C97" w:rsidP="00CA7C76">
            <w:pPr>
              <w:pStyle w:val="TAC"/>
            </w:pPr>
            <w:r w:rsidRPr="0001701A">
              <w:rPr>
                <w:rFonts w:cs="Arial"/>
              </w:rPr>
              <w:t>4.096</w:t>
            </w:r>
          </w:p>
        </w:tc>
        <w:tc>
          <w:tcPr>
            <w:tcW w:w="717" w:type="dxa"/>
            <w:vAlign w:val="center"/>
          </w:tcPr>
          <w:p w14:paraId="098BBFD1" w14:textId="77777777" w:rsidR="00975C97" w:rsidRPr="0001701A" w:rsidRDefault="00975C97" w:rsidP="00CA7C76">
            <w:pPr>
              <w:pStyle w:val="TAC"/>
            </w:pPr>
            <w:r w:rsidRPr="0001701A">
              <w:rPr>
                <w:rFonts w:cs="Arial"/>
              </w:rPr>
              <w:t>5.530</w:t>
            </w:r>
          </w:p>
        </w:tc>
        <w:tc>
          <w:tcPr>
            <w:tcW w:w="717" w:type="dxa"/>
            <w:vAlign w:val="center"/>
          </w:tcPr>
          <w:p w14:paraId="514A5D89" w14:textId="77777777" w:rsidR="00975C97" w:rsidRPr="0001701A" w:rsidRDefault="00975C97" w:rsidP="00CA7C76">
            <w:pPr>
              <w:pStyle w:val="TAC"/>
            </w:pPr>
            <w:r w:rsidRPr="0001701A">
              <w:rPr>
                <w:rFonts w:cs="Arial"/>
              </w:rPr>
              <w:t>6.970</w:t>
            </w:r>
          </w:p>
        </w:tc>
        <w:tc>
          <w:tcPr>
            <w:tcW w:w="717" w:type="dxa"/>
            <w:vAlign w:val="center"/>
          </w:tcPr>
          <w:p w14:paraId="2CF33BD8" w14:textId="77777777" w:rsidR="00975C97" w:rsidRPr="0001701A" w:rsidRDefault="00975C97" w:rsidP="00CA7C76">
            <w:pPr>
              <w:pStyle w:val="TAC"/>
            </w:pPr>
            <w:r w:rsidRPr="0001701A">
              <w:rPr>
                <w:rFonts w:cs="Arial"/>
              </w:rPr>
              <w:t>8.403</w:t>
            </w:r>
          </w:p>
        </w:tc>
        <w:tc>
          <w:tcPr>
            <w:tcW w:w="717" w:type="dxa"/>
            <w:vAlign w:val="center"/>
          </w:tcPr>
          <w:p w14:paraId="0A4B969A" w14:textId="77777777" w:rsidR="00975C97" w:rsidRPr="0001701A" w:rsidRDefault="00975C97" w:rsidP="00CA7C76">
            <w:pPr>
              <w:pStyle w:val="TAC"/>
            </w:pPr>
            <w:r w:rsidRPr="0001701A">
              <w:rPr>
                <w:rFonts w:cs="Arial"/>
              </w:rPr>
              <w:t>11.270</w:t>
            </w:r>
          </w:p>
        </w:tc>
        <w:tc>
          <w:tcPr>
            <w:tcW w:w="717" w:type="dxa"/>
            <w:vAlign w:val="center"/>
          </w:tcPr>
          <w:p w14:paraId="10DD5037" w14:textId="77777777" w:rsidR="00975C97" w:rsidRPr="0001701A" w:rsidRDefault="00975C97" w:rsidP="00CA7C76">
            <w:pPr>
              <w:pStyle w:val="TAC"/>
            </w:pPr>
            <w:r w:rsidRPr="0001701A">
              <w:rPr>
                <w:rFonts w:cs="Arial"/>
              </w:rPr>
              <w:t>13.9392</w:t>
            </w:r>
          </w:p>
        </w:tc>
      </w:tr>
      <w:tr w:rsidR="00975C97" w:rsidRPr="0001701A" w14:paraId="769EA608" w14:textId="77777777" w:rsidTr="00CA7C76">
        <w:trPr>
          <w:trHeight w:val="70"/>
          <w:jc w:val="center"/>
        </w:trPr>
        <w:tc>
          <w:tcPr>
            <w:tcW w:w="10519" w:type="dxa"/>
            <w:gridSpan w:val="10"/>
          </w:tcPr>
          <w:p w14:paraId="5F005AED" w14:textId="77777777" w:rsidR="00975C97" w:rsidRPr="0001701A" w:rsidRDefault="00975C97" w:rsidP="00CA7C76">
            <w:pPr>
              <w:pStyle w:val="TAN"/>
            </w:pPr>
            <w:r w:rsidRPr="0001701A">
              <w:t>Note 1:</w:t>
            </w:r>
            <w:r w:rsidRPr="0001701A">
              <w:tab/>
              <w:t>Additional parameters are specified in Table A.3.1-1 and Table A.3.2.1-1.</w:t>
            </w:r>
          </w:p>
          <w:p w14:paraId="2BAD13E9" w14:textId="77777777" w:rsidR="00975C97" w:rsidRPr="0001701A" w:rsidRDefault="00975C97" w:rsidP="00CA7C76">
            <w:pPr>
              <w:pStyle w:val="TAN"/>
            </w:pPr>
            <w:r w:rsidRPr="0001701A">
              <w:t>Note 2:</w:t>
            </w:r>
            <w:r w:rsidRPr="0001701A">
              <w:tab/>
              <w:t>If more than one Code Block is present, an additional CRC sequence of L = 24 Bits is attached to each Code Block (otherwise L = 0 Bit).</w:t>
            </w:r>
          </w:p>
          <w:p w14:paraId="29E19502" w14:textId="77777777" w:rsidR="00975C97" w:rsidRPr="0001701A" w:rsidRDefault="00975C97" w:rsidP="00CA7C76">
            <w:pPr>
              <w:pStyle w:val="TAN"/>
            </w:pPr>
            <w:r w:rsidRPr="0001701A">
              <w:t>Note 3:</w:t>
            </w:r>
            <w:r w:rsidRPr="0001701A">
              <w:tab/>
              <w:t>SS/PBCH block is transmitted in slot #0 of each frame.</w:t>
            </w:r>
          </w:p>
          <w:p w14:paraId="4E1E2C84" w14:textId="77777777" w:rsidR="00975C97" w:rsidRPr="0001701A" w:rsidRDefault="00975C97" w:rsidP="00CA7C76">
            <w:pPr>
              <w:pStyle w:val="TAN"/>
            </w:pPr>
            <w:r w:rsidRPr="0001701A">
              <w:t>Note 4:</w:t>
            </w:r>
            <w:r w:rsidRPr="0001701A">
              <w:tab/>
              <w:t xml:space="preserve">Slot </w:t>
            </w:r>
            <w:proofErr w:type="spellStart"/>
            <w:r w:rsidRPr="0001701A">
              <w:t>i</w:t>
            </w:r>
            <w:proofErr w:type="spellEnd"/>
            <w:r w:rsidRPr="0001701A">
              <w:t xml:space="preserve"> is slot index per frame</w:t>
            </w:r>
            <w:r w:rsidRPr="0001701A">
              <w:rPr>
                <w:rFonts w:eastAsia="PMingLiU"/>
                <w:lang w:eastAsia="zh-TW"/>
              </w:rPr>
              <w:t>.</w:t>
            </w:r>
          </w:p>
        </w:tc>
      </w:tr>
    </w:tbl>
    <w:p w14:paraId="41925497" w14:textId="77777777" w:rsidR="00975C97" w:rsidRPr="0001701A" w:rsidRDefault="00975C97" w:rsidP="00975C97"/>
    <w:p w14:paraId="243DB17D" w14:textId="77777777" w:rsidR="00975C97" w:rsidRPr="0001701A" w:rsidRDefault="00975C97" w:rsidP="00975C97">
      <w:pPr>
        <w:sectPr w:rsidR="00975C97" w:rsidRPr="0001701A" w:rsidSect="00975C97">
          <w:pgSz w:w="11906" w:h="16838"/>
          <w:pgMar w:top="1418" w:right="1134" w:bottom="1134" w:left="1134" w:header="851" w:footer="340" w:gutter="0"/>
          <w:cols w:space="708"/>
          <w:docGrid w:linePitch="360"/>
        </w:sectPr>
      </w:pPr>
    </w:p>
    <w:p w14:paraId="29410A8A" w14:textId="77777777" w:rsidR="00975C97" w:rsidRPr="0001701A" w:rsidRDefault="00975C97" w:rsidP="00975C97">
      <w:pPr>
        <w:pStyle w:val="TH"/>
        <w:rPr>
          <w:rFonts w:eastAsia="PMingLiU"/>
          <w:lang w:eastAsia="zh-TW"/>
        </w:rPr>
      </w:pPr>
      <w:r w:rsidRPr="0001701A">
        <w:lastRenderedPageBreak/>
        <w:t>Table A.3.2.2-2: Fixed reference channel for receiver requirements (SCS 30 kHz, FDD,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975C97" w:rsidRPr="0001701A" w14:paraId="11D4A8DC" w14:textId="77777777" w:rsidTr="001C55B5">
        <w:trPr>
          <w:jc w:val="center"/>
        </w:trPr>
        <w:tc>
          <w:tcPr>
            <w:tcW w:w="3690" w:type="dxa"/>
          </w:tcPr>
          <w:p w14:paraId="3F3E197D" w14:textId="77777777" w:rsidR="00975C97" w:rsidRPr="0001701A" w:rsidRDefault="00975C97" w:rsidP="001C55B5">
            <w:pPr>
              <w:pStyle w:val="TAH"/>
            </w:pPr>
            <w:r w:rsidRPr="0001701A">
              <w:t>Parameter</w:t>
            </w:r>
          </w:p>
        </w:tc>
        <w:tc>
          <w:tcPr>
            <w:tcW w:w="1093" w:type="dxa"/>
          </w:tcPr>
          <w:p w14:paraId="4C64A395" w14:textId="77777777" w:rsidR="00975C97" w:rsidRPr="0001701A" w:rsidRDefault="00975C97" w:rsidP="001C55B5">
            <w:pPr>
              <w:pStyle w:val="TAH"/>
            </w:pPr>
            <w:r w:rsidRPr="0001701A">
              <w:t>Unit</w:t>
            </w:r>
          </w:p>
        </w:tc>
        <w:tc>
          <w:tcPr>
            <w:tcW w:w="10020" w:type="dxa"/>
            <w:gridSpan w:val="12"/>
          </w:tcPr>
          <w:p w14:paraId="4BE4566E" w14:textId="77777777" w:rsidR="00975C97" w:rsidRPr="0001701A" w:rsidRDefault="00975C97" w:rsidP="001C55B5">
            <w:pPr>
              <w:pStyle w:val="TAH"/>
            </w:pPr>
            <w:r w:rsidRPr="0001701A">
              <w:t>Value</w:t>
            </w:r>
          </w:p>
        </w:tc>
      </w:tr>
      <w:tr w:rsidR="00975C97" w:rsidRPr="0001701A" w14:paraId="1FD29A42" w14:textId="77777777" w:rsidTr="001C55B5">
        <w:trPr>
          <w:jc w:val="center"/>
        </w:trPr>
        <w:tc>
          <w:tcPr>
            <w:tcW w:w="3690" w:type="dxa"/>
          </w:tcPr>
          <w:p w14:paraId="265EACCE" w14:textId="77777777" w:rsidR="00975C97" w:rsidRPr="0001701A" w:rsidRDefault="00975C97" w:rsidP="001C55B5">
            <w:pPr>
              <w:pStyle w:val="TAL"/>
            </w:pPr>
            <w:r w:rsidRPr="0001701A">
              <w:t>Channel bandwidth</w:t>
            </w:r>
          </w:p>
        </w:tc>
        <w:tc>
          <w:tcPr>
            <w:tcW w:w="1093" w:type="dxa"/>
            <w:vAlign w:val="center"/>
          </w:tcPr>
          <w:p w14:paraId="19182D1C" w14:textId="77777777" w:rsidR="00975C97" w:rsidRPr="0001701A" w:rsidRDefault="00975C97" w:rsidP="001C55B5">
            <w:pPr>
              <w:pStyle w:val="TAC"/>
            </w:pPr>
            <w:r w:rsidRPr="0001701A">
              <w:t>MHz</w:t>
            </w:r>
          </w:p>
        </w:tc>
        <w:tc>
          <w:tcPr>
            <w:tcW w:w="835" w:type="dxa"/>
            <w:vAlign w:val="center"/>
          </w:tcPr>
          <w:p w14:paraId="4F874F95" w14:textId="77777777" w:rsidR="00975C97" w:rsidRPr="0001701A" w:rsidRDefault="00975C97" w:rsidP="001C55B5">
            <w:pPr>
              <w:pStyle w:val="TAC"/>
            </w:pPr>
            <w:r w:rsidRPr="0001701A">
              <w:t>5</w:t>
            </w:r>
          </w:p>
        </w:tc>
        <w:tc>
          <w:tcPr>
            <w:tcW w:w="835" w:type="dxa"/>
            <w:vAlign w:val="center"/>
          </w:tcPr>
          <w:p w14:paraId="1504DAC0" w14:textId="77777777" w:rsidR="00975C97" w:rsidRPr="0001701A" w:rsidRDefault="00975C97" w:rsidP="001C55B5">
            <w:pPr>
              <w:pStyle w:val="TAC"/>
            </w:pPr>
            <w:r w:rsidRPr="0001701A">
              <w:t>10</w:t>
            </w:r>
          </w:p>
        </w:tc>
        <w:tc>
          <w:tcPr>
            <w:tcW w:w="835" w:type="dxa"/>
            <w:vAlign w:val="center"/>
          </w:tcPr>
          <w:p w14:paraId="7648C67F" w14:textId="77777777" w:rsidR="00975C97" w:rsidRPr="0001701A" w:rsidRDefault="00975C97" w:rsidP="001C55B5">
            <w:pPr>
              <w:pStyle w:val="TAC"/>
            </w:pPr>
            <w:r w:rsidRPr="0001701A">
              <w:t>15</w:t>
            </w:r>
          </w:p>
        </w:tc>
        <w:tc>
          <w:tcPr>
            <w:tcW w:w="835" w:type="dxa"/>
            <w:vAlign w:val="center"/>
          </w:tcPr>
          <w:p w14:paraId="60F3F2AA" w14:textId="77777777" w:rsidR="00975C97" w:rsidRPr="0001701A" w:rsidRDefault="00975C97" w:rsidP="001C55B5">
            <w:pPr>
              <w:pStyle w:val="TAC"/>
            </w:pPr>
            <w:r w:rsidRPr="0001701A">
              <w:t>20</w:t>
            </w:r>
          </w:p>
        </w:tc>
        <w:tc>
          <w:tcPr>
            <w:tcW w:w="835" w:type="dxa"/>
            <w:vAlign w:val="center"/>
          </w:tcPr>
          <w:p w14:paraId="09B15FC5" w14:textId="77777777" w:rsidR="00975C97" w:rsidRPr="0001701A" w:rsidRDefault="00975C97" w:rsidP="001C55B5">
            <w:pPr>
              <w:pStyle w:val="TAC"/>
            </w:pPr>
            <w:r w:rsidRPr="0001701A">
              <w:t>25</w:t>
            </w:r>
          </w:p>
        </w:tc>
        <w:tc>
          <w:tcPr>
            <w:tcW w:w="835" w:type="dxa"/>
            <w:vAlign w:val="center"/>
          </w:tcPr>
          <w:p w14:paraId="74B3AD47" w14:textId="77777777" w:rsidR="00975C97" w:rsidRPr="0001701A" w:rsidRDefault="00975C97" w:rsidP="001C55B5">
            <w:pPr>
              <w:pStyle w:val="TAC"/>
            </w:pPr>
            <w:r w:rsidRPr="0001701A">
              <w:t>30</w:t>
            </w:r>
          </w:p>
        </w:tc>
        <w:tc>
          <w:tcPr>
            <w:tcW w:w="835" w:type="dxa"/>
            <w:vAlign w:val="center"/>
          </w:tcPr>
          <w:p w14:paraId="2C0B7D26" w14:textId="77777777" w:rsidR="00975C97" w:rsidRPr="0001701A" w:rsidRDefault="00975C97" w:rsidP="001C55B5">
            <w:pPr>
              <w:pStyle w:val="TAC"/>
            </w:pPr>
            <w:r w:rsidRPr="0001701A">
              <w:t>40</w:t>
            </w:r>
          </w:p>
        </w:tc>
        <w:tc>
          <w:tcPr>
            <w:tcW w:w="835" w:type="dxa"/>
            <w:vAlign w:val="center"/>
          </w:tcPr>
          <w:p w14:paraId="4FCCD420" w14:textId="77777777" w:rsidR="00975C97" w:rsidRPr="0001701A" w:rsidRDefault="00975C97" w:rsidP="001C55B5">
            <w:pPr>
              <w:pStyle w:val="TAC"/>
            </w:pPr>
            <w:r w:rsidRPr="0001701A">
              <w:t>50</w:t>
            </w:r>
          </w:p>
        </w:tc>
        <w:tc>
          <w:tcPr>
            <w:tcW w:w="835" w:type="dxa"/>
            <w:vAlign w:val="center"/>
          </w:tcPr>
          <w:p w14:paraId="7FF2A7BD" w14:textId="77777777" w:rsidR="00975C97" w:rsidRPr="0001701A" w:rsidRDefault="00975C97" w:rsidP="001C55B5">
            <w:pPr>
              <w:pStyle w:val="TAC"/>
            </w:pPr>
            <w:r w:rsidRPr="0001701A">
              <w:t>60</w:t>
            </w:r>
          </w:p>
        </w:tc>
        <w:tc>
          <w:tcPr>
            <w:tcW w:w="835" w:type="dxa"/>
            <w:vAlign w:val="center"/>
          </w:tcPr>
          <w:p w14:paraId="1B19EEE1" w14:textId="77777777" w:rsidR="00975C97" w:rsidRPr="0001701A" w:rsidRDefault="00975C97" w:rsidP="001C55B5">
            <w:pPr>
              <w:pStyle w:val="TAC"/>
            </w:pPr>
            <w:r w:rsidRPr="0001701A">
              <w:t>80</w:t>
            </w:r>
          </w:p>
        </w:tc>
        <w:tc>
          <w:tcPr>
            <w:tcW w:w="835" w:type="dxa"/>
          </w:tcPr>
          <w:p w14:paraId="4CEDF2E6" w14:textId="77777777" w:rsidR="00975C97" w:rsidRPr="0001701A" w:rsidRDefault="00975C97" w:rsidP="001C55B5">
            <w:pPr>
              <w:pStyle w:val="TAC"/>
            </w:pPr>
            <w:r w:rsidRPr="0001701A">
              <w:rPr>
                <w:rFonts w:cs="Arial"/>
              </w:rPr>
              <w:t>90</w:t>
            </w:r>
          </w:p>
        </w:tc>
        <w:tc>
          <w:tcPr>
            <w:tcW w:w="835" w:type="dxa"/>
            <w:vAlign w:val="center"/>
          </w:tcPr>
          <w:p w14:paraId="5F8C2E21" w14:textId="77777777" w:rsidR="00975C97" w:rsidRPr="0001701A" w:rsidRDefault="00975C97" w:rsidP="001C55B5">
            <w:pPr>
              <w:pStyle w:val="TAC"/>
            </w:pPr>
            <w:r w:rsidRPr="0001701A">
              <w:t>100</w:t>
            </w:r>
          </w:p>
        </w:tc>
      </w:tr>
      <w:tr w:rsidR="00975C97" w:rsidRPr="0001701A" w14:paraId="7BD0902F" w14:textId="77777777" w:rsidTr="001C55B5">
        <w:trPr>
          <w:jc w:val="center"/>
        </w:trPr>
        <w:tc>
          <w:tcPr>
            <w:tcW w:w="3690" w:type="dxa"/>
          </w:tcPr>
          <w:p w14:paraId="6D748986" w14:textId="77777777" w:rsidR="00975C97" w:rsidRPr="0001701A" w:rsidRDefault="00975C97" w:rsidP="001C55B5">
            <w:pPr>
              <w:pStyle w:val="TAL"/>
            </w:pPr>
            <w:r w:rsidRPr="0001701A">
              <w:t xml:space="preserve">Subcarrier spacing configuration </w:t>
            </w:r>
            <w:r w:rsidRPr="0001701A">
              <w:object w:dxaOrig="220" w:dyaOrig="240" w14:anchorId="2A1D3255">
                <v:shape id="_x0000_i1026" type="#_x0000_t75" style="width:11.25pt;height:12.75pt" o:ole="">
                  <v:imagedata r:id="rId9" o:title=""/>
                </v:shape>
                <o:OLEObject Type="Embed" ProgID="Equation.3" ShapeID="_x0000_i1026" DrawAspect="Content" ObjectID="_1710857145" r:id="rId11"/>
              </w:object>
            </w:r>
          </w:p>
        </w:tc>
        <w:tc>
          <w:tcPr>
            <w:tcW w:w="1093" w:type="dxa"/>
            <w:vAlign w:val="center"/>
          </w:tcPr>
          <w:p w14:paraId="2ACCD8AF" w14:textId="77777777" w:rsidR="00975C97" w:rsidRPr="0001701A" w:rsidRDefault="00975C97" w:rsidP="001C55B5">
            <w:pPr>
              <w:pStyle w:val="TAC"/>
            </w:pPr>
          </w:p>
        </w:tc>
        <w:tc>
          <w:tcPr>
            <w:tcW w:w="835" w:type="dxa"/>
            <w:vAlign w:val="center"/>
          </w:tcPr>
          <w:p w14:paraId="0FA186EC" w14:textId="77777777" w:rsidR="00975C97" w:rsidRPr="0001701A" w:rsidRDefault="00975C97" w:rsidP="001C55B5">
            <w:pPr>
              <w:pStyle w:val="TAC"/>
            </w:pPr>
            <w:r w:rsidRPr="0001701A">
              <w:t>1</w:t>
            </w:r>
          </w:p>
        </w:tc>
        <w:tc>
          <w:tcPr>
            <w:tcW w:w="835" w:type="dxa"/>
            <w:vAlign w:val="center"/>
          </w:tcPr>
          <w:p w14:paraId="42C1BAF0" w14:textId="77777777" w:rsidR="00975C97" w:rsidRPr="0001701A" w:rsidRDefault="00975C97" w:rsidP="001C55B5">
            <w:pPr>
              <w:pStyle w:val="TAC"/>
            </w:pPr>
            <w:r w:rsidRPr="0001701A">
              <w:t>1</w:t>
            </w:r>
          </w:p>
        </w:tc>
        <w:tc>
          <w:tcPr>
            <w:tcW w:w="835" w:type="dxa"/>
            <w:vAlign w:val="center"/>
          </w:tcPr>
          <w:p w14:paraId="1D2D73AA" w14:textId="77777777" w:rsidR="00975C97" w:rsidRPr="0001701A" w:rsidRDefault="00975C97" w:rsidP="001C55B5">
            <w:pPr>
              <w:pStyle w:val="TAC"/>
            </w:pPr>
            <w:r w:rsidRPr="0001701A">
              <w:t>1</w:t>
            </w:r>
          </w:p>
        </w:tc>
        <w:tc>
          <w:tcPr>
            <w:tcW w:w="835" w:type="dxa"/>
            <w:vAlign w:val="center"/>
          </w:tcPr>
          <w:p w14:paraId="73BAF880" w14:textId="77777777" w:rsidR="00975C97" w:rsidRPr="0001701A" w:rsidRDefault="00975C97" w:rsidP="001C55B5">
            <w:pPr>
              <w:pStyle w:val="TAC"/>
            </w:pPr>
            <w:r w:rsidRPr="0001701A">
              <w:t>1</w:t>
            </w:r>
          </w:p>
        </w:tc>
        <w:tc>
          <w:tcPr>
            <w:tcW w:w="835" w:type="dxa"/>
            <w:vAlign w:val="center"/>
          </w:tcPr>
          <w:p w14:paraId="66DC4C18" w14:textId="77777777" w:rsidR="00975C97" w:rsidRPr="0001701A" w:rsidRDefault="00975C97" w:rsidP="001C55B5">
            <w:pPr>
              <w:pStyle w:val="TAC"/>
            </w:pPr>
            <w:r w:rsidRPr="0001701A">
              <w:t>1</w:t>
            </w:r>
          </w:p>
        </w:tc>
        <w:tc>
          <w:tcPr>
            <w:tcW w:w="835" w:type="dxa"/>
            <w:vAlign w:val="center"/>
          </w:tcPr>
          <w:p w14:paraId="2C602FD4" w14:textId="77777777" w:rsidR="00975C97" w:rsidRPr="0001701A" w:rsidRDefault="00975C97" w:rsidP="001C55B5">
            <w:pPr>
              <w:pStyle w:val="TAC"/>
            </w:pPr>
            <w:r w:rsidRPr="0001701A">
              <w:t>1</w:t>
            </w:r>
          </w:p>
        </w:tc>
        <w:tc>
          <w:tcPr>
            <w:tcW w:w="835" w:type="dxa"/>
            <w:vAlign w:val="center"/>
          </w:tcPr>
          <w:p w14:paraId="01179C34" w14:textId="77777777" w:rsidR="00975C97" w:rsidRPr="0001701A" w:rsidRDefault="00975C97" w:rsidP="001C55B5">
            <w:pPr>
              <w:pStyle w:val="TAC"/>
            </w:pPr>
            <w:r w:rsidRPr="0001701A">
              <w:t>1</w:t>
            </w:r>
          </w:p>
        </w:tc>
        <w:tc>
          <w:tcPr>
            <w:tcW w:w="835" w:type="dxa"/>
            <w:vAlign w:val="center"/>
          </w:tcPr>
          <w:p w14:paraId="01D0359C" w14:textId="77777777" w:rsidR="00975C97" w:rsidRPr="0001701A" w:rsidRDefault="00975C97" w:rsidP="001C55B5">
            <w:pPr>
              <w:pStyle w:val="TAC"/>
            </w:pPr>
            <w:r w:rsidRPr="0001701A">
              <w:t>1</w:t>
            </w:r>
          </w:p>
        </w:tc>
        <w:tc>
          <w:tcPr>
            <w:tcW w:w="835" w:type="dxa"/>
            <w:vAlign w:val="center"/>
          </w:tcPr>
          <w:p w14:paraId="2BA5566D" w14:textId="77777777" w:rsidR="00975C97" w:rsidRPr="0001701A" w:rsidRDefault="00975C97" w:rsidP="001C55B5">
            <w:pPr>
              <w:pStyle w:val="TAC"/>
            </w:pPr>
            <w:r w:rsidRPr="0001701A">
              <w:t>1</w:t>
            </w:r>
          </w:p>
        </w:tc>
        <w:tc>
          <w:tcPr>
            <w:tcW w:w="835" w:type="dxa"/>
            <w:vAlign w:val="center"/>
          </w:tcPr>
          <w:p w14:paraId="00F14DC8" w14:textId="77777777" w:rsidR="00975C97" w:rsidRPr="0001701A" w:rsidRDefault="00975C97" w:rsidP="001C55B5">
            <w:pPr>
              <w:pStyle w:val="TAC"/>
            </w:pPr>
            <w:r w:rsidRPr="0001701A">
              <w:t>1</w:t>
            </w:r>
          </w:p>
        </w:tc>
        <w:tc>
          <w:tcPr>
            <w:tcW w:w="835" w:type="dxa"/>
          </w:tcPr>
          <w:p w14:paraId="4441A2FF" w14:textId="77777777" w:rsidR="00975C97" w:rsidRPr="0001701A" w:rsidRDefault="00975C97" w:rsidP="001C55B5">
            <w:pPr>
              <w:pStyle w:val="TAC"/>
            </w:pPr>
            <w:r w:rsidRPr="0001701A">
              <w:t>1</w:t>
            </w:r>
          </w:p>
        </w:tc>
        <w:tc>
          <w:tcPr>
            <w:tcW w:w="835" w:type="dxa"/>
            <w:vAlign w:val="center"/>
          </w:tcPr>
          <w:p w14:paraId="2516EEB6" w14:textId="77777777" w:rsidR="00975C97" w:rsidRPr="0001701A" w:rsidRDefault="00975C97" w:rsidP="001C55B5">
            <w:pPr>
              <w:pStyle w:val="TAC"/>
            </w:pPr>
            <w:r w:rsidRPr="0001701A">
              <w:t>1</w:t>
            </w:r>
          </w:p>
        </w:tc>
      </w:tr>
      <w:tr w:rsidR="00975C97" w:rsidRPr="0001701A" w14:paraId="694A0DA2" w14:textId="77777777" w:rsidTr="001C55B5">
        <w:trPr>
          <w:jc w:val="center"/>
        </w:trPr>
        <w:tc>
          <w:tcPr>
            <w:tcW w:w="3690" w:type="dxa"/>
          </w:tcPr>
          <w:p w14:paraId="0B3853A3" w14:textId="77777777" w:rsidR="00975C97" w:rsidRPr="0001701A" w:rsidRDefault="00975C97" w:rsidP="001C55B5">
            <w:pPr>
              <w:pStyle w:val="TAL"/>
            </w:pPr>
            <w:r w:rsidRPr="0001701A">
              <w:t>Allocated resource blocks</w:t>
            </w:r>
          </w:p>
        </w:tc>
        <w:tc>
          <w:tcPr>
            <w:tcW w:w="1093" w:type="dxa"/>
            <w:vAlign w:val="center"/>
          </w:tcPr>
          <w:p w14:paraId="0AED51BC" w14:textId="77777777" w:rsidR="00975C97" w:rsidRPr="0001701A" w:rsidRDefault="00975C97" w:rsidP="001C55B5">
            <w:pPr>
              <w:pStyle w:val="TAC"/>
            </w:pPr>
          </w:p>
        </w:tc>
        <w:tc>
          <w:tcPr>
            <w:tcW w:w="835" w:type="dxa"/>
            <w:vAlign w:val="center"/>
          </w:tcPr>
          <w:p w14:paraId="4D6551A4" w14:textId="77777777" w:rsidR="00975C97" w:rsidRPr="0001701A" w:rsidRDefault="00975C97" w:rsidP="001C55B5">
            <w:pPr>
              <w:pStyle w:val="TAC"/>
            </w:pPr>
            <w:r w:rsidRPr="0001701A">
              <w:t>11</w:t>
            </w:r>
          </w:p>
        </w:tc>
        <w:tc>
          <w:tcPr>
            <w:tcW w:w="835" w:type="dxa"/>
            <w:vAlign w:val="center"/>
          </w:tcPr>
          <w:p w14:paraId="42F9F132" w14:textId="77777777" w:rsidR="00975C97" w:rsidRPr="0001701A" w:rsidRDefault="00975C97" w:rsidP="001C55B5">
            <w:pPr>
              <w:pStyle w:val="TAC"/>
            </w:pPr>
            <w:r w:rsidRPr="0001701A">
              <w:t>24</w:t>
            </w:r>
          </w:p>
        </w:tc>
        <w:tc>
          <w:tcPr>
            <w:tcW w:w="835" w:type="dxa"/>
            <w:vAlign w:val="center"/>
          </w:tcPr>
          <w:p w14:paraId="09A6E53B" w14:textId="77777777" w:rsidR="00975C97" w:rsidRPr="0001701A" w:rsidRDefault="00975C97" w:rsidP="001C55B5">
            <w:pPr>
              <w:pStyle w:val="TAC"/>
            </w:pPr>
            <w:r w:rsidRPr="0001701A">
              <w:t>38</w:t>
            </w:r>
          </w:p>
        </w:tc>
        <w:tc>
          <w:tcPr>
            <w:tcW w:w="835" w:type="dxa"/>
            <w:vAlign w:val="center"/>
          </w:tcPr>
          <w:p w14:paraId="62B4C8A5" w14:textId="77777777" w:rsidR="00975C97" w:rsidRPr="0001701A" w:rsidRDefault="00975C97" w:rsidP="001C55B5">
            <w:pPr>
              <w:pStyle w:val="TAC"/>
            </w:pPr>
            <w:r w:rsidRPr="0001701A">
              <w:t>51</w:t>
            </w:r>
          </w:p>
        </w:tc>
        <w:tc>
          <w:tcPr>
            <w:tcW w:w="835" w:type="dxa"/>
            <w:vAlign w:val="center"/>
          </w:tcPr>
          <w:p w14:paraId="4C825555" w14:textId="77777777" w:rsidR="00975C97" w:rsidRPr="0001701A" w:rsidRDefault="00975C97" w:rsidP="001C55B5">
            <w:pPr>
              <w:pStyle w:val="TAC"/>
            </w:pPr>
            <w:r w:rsidRPr="0001701A">
              <w:t>65</w:t>
            </w:r>
          </w:p>
        </w:tc>
        <w:tc>
          <w:tcPr>
            <w:tcW w:w="835" w:type="dxa"/>
            <w:vAlign w:val="center"/>
          </w:tcPr>
          <w:p w14:paraId="3F106D3A" w14:textId="77777777" w:rsidR="00975C97" w:rsidRPr="0001701A" w:rsidRDefault="00975C97" w:rsidP="001C55B5">
            <w:pPr>
              <w:pStyle w:val="TAC"/>
            </w:pPr>
            <w:r w:rsidRPr="0001701A">
              <w:t>78</w:t>
            </w:r>
          </w:p>
        </w:tc>
        <w:tc>
          <w:tcPr>
            <w:tcW w:w="835" w:type="dxa"/>
            <w:vAlign w:val="center"/>
          </w:tcPr>
          <w:p w14:paraId="743B319E" w14:textId="77777777" w:rsidR="00975C97" w:rsidRPr="0001701A" w:rsidRDefault="00975C97" w:rsidP="001C55B5">
            <w:pPr>
              <w:pStyle w:val="TAC"/>
            </w:pPr>
            <w:r w:rsidRPr="0001701A">
              <w:t>106</w:t>
            </w:r>
          </w:p>
        </w:tc>
        <w:tc>
          <w:tcPr>
            <w:tcW w:w="835" w:type="dxa"/>
            <w:vAlign w:val="center"/>
          </w:tcPr>
          <w:p w14:paraId="1DEB7BA7" w14:textId="77777777" w:rsidR="00975C97" w:rsidRPr="0001701A" w:rsidRDefault="00975C97" w:rsidP="001C55B5">
            <w:pPr>
              <w:pStyle w:val="TAC"/>
            </w:pPr>
            <w:r w:rsidRPr="0001701A">
              <w:t>133</w:t>
            </w:r>
          </w:p>
        </w:tc>
        <w:tc>
          <w:tcPr>
            <w:tcW w:w="835" w:type="dxa"/>
            <w:vAlign w:val="center"/>
          </w:tcPr>
          <w:p w14:paraId="6DF375E1" w14:textId="77777777" w:rsidR="00975C97" w:rsidRPr="0001701A" w:rsidRDefault="00975C97" w:rsidP="001C55B5">
            <w:pPr>
              <w:pStyle w:val="TAC"/>
            </w:pPr>
            <w:r w:rsidRPr="0001701A">
              <w:t>162</w:t>
            </w:r>
          </w:p>
        </w:tc>
        <w:tc>
          <w:tcPr>
            <w:tcW w:w="835" w:type="dxa"/>
            <w:vAlign w:val="center"/>
          </w:tcPr>
          <w:p w14:paraId="2FFE2C21" w14:textId="77777777" w:rsidR="00975C97" w:rsidRPr="0001701A" w:rsidRDefault="00975C97" w:rsidP="001C55B5">
            <w:pPr>
              <w:pStyle w:val="TAC"/>
            </w:pPr>
            <w:r w:rsidRPr="0001701A">
              <w:t>217</w:t>
            </w:r>
          </w:p>
        </w:tc>
        <w:tc>
          <w:tcPr>
            <w:tcW w:w="835" w:type="dxa"/>
          </w:tcPr>
          <w:p w14:paraId="44EFBD56" w14:textId="77777777" w:rsidR="00975C97" w:rsidRPr="0001701A" w:rsidRDefault="00975C97" w:rsidP="001C55B5">
            <w:pPr>
              <w:pStyle w:val="TAC"/>
            </w:pPr>
            <w:r w:rsidRPr="0001701A">
              <w:t>245</w:t>
            </w:r>
          </w:p>
        </w:tc>
        <w:tc>
          <w:tcPr>
            <w:tcW w:w="835" w:type="dxa"/>
            <w:vAlign w:val="center"/>
          </w:tcPr>
          <w:p w14:paraId="3C3F73CB" w14:textId="77777777" w:rsidR="00975C97" w:rsidRPr="0001701A" w:rsidRDefault="00975C97" w:rsidP="001C55B5">
            <w:pPr>
              <w:pStyle w:val="TAC"/>
            </w:pPr>
            <w:r w:rsidRPr="0001701A">
              <w:t>273</w:t>
            </w:r>
          </w:p>
        </w:tc>
      </w:tr>
      <w:tr w:rsidR="00975C97" w:rsidRPr="0001701A" w14:paraId="79E7211F" w14:textId="77777777" w:rsidTr="001C55B5">
        <w:trPr>
          <w:jc w:val="center"/>
        </w:trPr>
        <w:tc>
          <w:tcPr>
            <w:tcW w:w="3690" w:type="dxa"/>
          </w:tcPr>
          <w:p w14:paraId="58F9E65A" w14:textId="77777777" w:rsidR="00975C97" w:rsidRPr="0001701A" w:rsidRDefault="00975C97" w:rsidP="001C55B5">
            <w:pPr>
              <w:pStyle w:val="TAL"/>
            </w:pPr>
            <w:r w:rsidRPr="0001701A">
              <w:t>Subcarriers per resource block</w:t>
            </w:r>
          </w:p>
        </w:tc>
        <w:tc>
          <w:tcPr>
            <w:tcW w:w="1093" w:type="dxa"/>
            <w:vAlign w:val="center"/>
          </w:tcPr>
          <w:p w14:paraId="0606F71F" w14:textId="77777777" w:rsidR="00975C97" w:rsidRPr="0001701A" w:rsidRDefault="00975C97" w:rsidP="001C55B5">
            <w:pPr>
              <w:pStyle w:val="TAC"/>
            </w:pPr>
          </w:p>
        </w:tc>
        <w:tc>
          <w:tcPr>
            <w:tcW w:w="835" w:type="dxa"/>
            <w:vAlign w:val="center"/>
          </w:tcPr>
          <w:p w14:paraId="54430D5E" w14:textId="77777777" w:rsidR="00975C97" w:rsidRPr="0001701A" w:rsidRDefault="00975C97" w:rsidP="001C55B5">
            <w:pPr>
              <w:pStyle w:val="TAC"/>
            </w:pPr>
            <w:r w:rsidRPr="0001701A">
              <w:t>12</w:t>
            </w:r>
          </w:p>
        </w:tc>
        <w:tc>
          <w:tcPr>
            <w:tcW w:w="835" w:type="dxa"/>
            <w:vAlign w:val="center"/>
          </w:tcPr>
          <w:p w14:paraId="2B64B654" w14:textId="77777777" w:rsidR="00975C97" w:rsidRPr="0001701A" w:rsidRDefault="00975C97" w:rsidP="001C55B5">
            <w:pPr>
              <w:pStyle w:val="TAC"/>
            </w:pPr>
            <w:r w:rsidRPr="0001701A">
              <w:t>12</w:t>
            </w:r>
          </w:p>
        </w:tc>
        <w:tc>
          <w:tcPr>
            <w:tcW w:w="835" w:type="dxa"/>
            <w:vAlign w:val="center"/>
          </w:tcPr>
          <w:p w14:paraId="51B36C90" w14:textId="77777777" w:rsidR="00975C97" w:rsidRPr="0001701A" w:rsidRDefault="00975C97" w:rsidP="001C55B5">
            <w:pPr>
              <w:pStyle w:val="TAC"/>
            </w:pPr>
            <w:r w:rsidRPr="0001701A">
              <w:t>12</w:t>
            </w:r>
          </w:p>
        </w:tc>
        <w:tc>
          <w:tcPr>
            <w:tcW w:w="835" w:type="dxa"/>
            <w:vAlign w:val="center"/>
          </w:tcPr>
          <w:p w14:paraId="6B58A50E" w14:textId="77777777" w:rsidR="00975C97" w:rsidRPr="0001701A" w:rsidRDefault="00975C97" w:rsidP="001C55B5">
            <w:pPr>
              <w:pStyle w:val="TAC"/>
            </w:pPr>
            <w:r w:rsidRPr="0001701A">
              <w:t>12</w:t>
            </w:r>
          </w:p>
        </w:tc>
        <w:tc>
          <w:tcPr>
            <w:tcW w:w="835" w:type="dxa"/>
            <w:vAlign w:val="center"/>
          </w:tcPr>
          <w:p w14:paraId="42C0F4A2" w14:textId="77777777" w:rsidR="00975C97" w:rsidRPr="0001701A" w:rsidRDefault="00975C97" w:rsidP="001C55B5">
            <w:pPr>
              <w:pStyle w:val="TAC"/>
            </w:pPr>
            <w:r w:rsidRPr="0001701A">
              <w:t>12</w:t>
            </w:r>
          </w:p>
        </w:tc>
        <w:tc>
          <w:tcPr>
            <w:tcW w:w="835" w:type="dxa"/>
            <w:vAlign w:val="center"/>
          </w:tcPr>
          <w:p w14:paraId="7F75D013" w14:textId="77777777" w:rsidR="00975C97" w:rsidRPr="0001701A" w:rsidRDefault="00975C97" w:rsidP="001C55B5">
            <w:pPr>
              <w:pStyle w:val="TAC"/>
            </w:pPr>
            <w:r w:rsidRPr="0001701A">
              <w:t>12</w:t>
            </w:r>
          </w:p>
        </w:tc>
        <w:tc>
          <w:tcPr>
            <w:tcW w:w="835" w:type="dxa"/>
            <w:vAlign w:val="center"/>
          </w:tcPr>
          <w:p w14:paraId="65BC7850" w14:textId="77777777" w:rsidR="00975C97" w:rsidRPr="0001701A" w:rsidRDefault="00975C97" w:rsidP="001C55B5">
            <w:pPr>
              <w:pStyle w:val="TAC"/>
            </w:pPr>
            <w:r w:rsidRPr="0001701A">
              <w:t>12</w:t>
            </w:r>
          </w:p>
        </w:tc>
        <w:tc>
          <w:tcPr>
            <w:tcW w:w="835" w:type="dxa"/>
            <w:vAlign w:val="center"/>
          </w:tcPr>
          <w:p w14:paraId="0A608861" w14:textId="77777777" w:rsidR="00975C97" w:rsidRPr="0001701A" w:rsidRDefault="00975C97" w:rsidP="001C55B5">
            <w:pPr>
              <w:pStyle w:val="TAC"/>
            </w:pPr>
            <w:r w:rsidRPr="0001701A">
              <w:t>12</w:t>
            </w:r>
          </w:p>
        </w:tc>
        <w:tc>
          <w:tcPr>
            <w:tcW w:w="835" w:type="dxa"/>
            <w:vAlign w:val="center"/>
          </w:tcPr>
          <w:p w14:paraId="345CB99F" w14:textId="77777777" w:rsidR="00975C97" w:rsidRPr="0001701A" w:rsidRDefault="00975C97" w:rsidP="001C55B5">
            <w:pPr>
              <w:pStyle w:val="TAC"/>
            </w:pPr>
            <w:r w:rsidRPr="0001701A">
              <w:t>12</w:t>
            </w:r>
          </w:p>
        </w:tc>
        <w:tc>
          <w:tcPr>
            <w:tcW w:w="835" w:type="dxa"/>
            <w:vAlign w:val="center"/>
          </w:tcPr>
          <w:p w14:paraId="6449CE12" w14:textId="77777777" w:rsidR="00975C97" w:rsidRPr="0001701A" w:rsidRDefault="00975C97" w:rsidP="001C55B5">
            <w:pPr>
              <w:pStyle w:val="TAC"/>
            </w:pPr>
            <w:r w:rsidRPr="0001701A">
              <w:t>12</w:t>
            </w:r>
          </w:p>
        </w:tc>
        <w:tc>
          <w:tcPr>
            <w:tcW w:w="835" w:type="dxa"/>
          </w:tcPr>
          <w:p w14:paraId="7E73630D" w14:textId="77777777" w:rsidR="00975C97" w:rsidRPr="0001701A" w:rsidRDefault="00975C97" w:rsidP="001C55B5">
            <w:pPr>
              <w:pStyle w:val="TAC"/>
            </w:pPr>
            <w:r w:rsidRPr="0001701A">
              <w:t>12</w:t>
            </w:r>
          </w:p>
        </w:tc>
        <w:tc>
          <w:tcPr>
            <w:tcW w:w="835" w:type="dxa"/>
            <w:vAlign w:val="center"/>
          </w:tcPr>
          <w:p w14:paraId="2BABD3BF" w14:textId="77777777" w:rsidR="00975C97" w:rsidRPr="0001701A" w:rsidRDefault="00975C97" w:rsidP="001C55B5">
            <w:pPr>
              <w:pStyle w:val="TAC"/>
            </w:pPr>
            <w:r w:rsidRPr="0001701A">
              <w:t>12</w:t>
            </w:r>
          </w:p>
        </w:tc>
      </w:tr>
      <w:tr w:rsidR="00975C97" w:rsidRPr="0001701A" w14:paraId="7CF21F60" w14:textId="77777777" w:rsidTr="001C55B5">
        <w:trPr>
          <w:jc w:val="center"/>
        </w:trPr>
        <w:tc>
          <w:tcPr>
            <w:tcW w:w="3690" w:type="dxa"/>
          </w:tcPr>
          <w:p w14:paraId="32EEA131" w14:textId="77777777" w:rsidR="00975C97" w:rsidRPr="0001701A" w:rsidRDefault="00975C97" w:rsidP="001C55B5">
            <w:pPr>
              <w:pStyle w:val="TAL"/>
            </w:pPr>
            <w:r w:rsidRPr="0001701A">
              <w:t>Allocated slots per Frame</w:t>
            </w:r>
          </w:p>
        </w:tc>
        <w:tc>
          <w:tcPr>
            <w:tcW w:w="1093" w:type="dxa"/>
            <w:vAlign w:val="center"/>
          </w:tcPr>
          <w:p w14:paraId="07AAA341" w14:textId="77777777" w:rsidR="00975C97" w:rsidRPr="0001701A" w:rsidRDefault="00975C97" w:rsidP="001C55B5">
            <w:pPr>
              <w:pStyle w:val="TAC"/>
            </w:pPr>
          </w:p>
        </w:tc>
        <w:tc>
          <w:tcPr>
            <w:tcW w:w="835" w:type="dxa"/>
            <w:vAlign w:val="center"/>
          </w:tcPr>
          <w:p w14:paraId="3845AEE9" w14:textId="77777777" w:rsidR="00975C97" w:rsidRPr="0001701A" w:rsidRDefault="00975C97" w:rsidP="001C55B5">
            <w:pPr>
              <w:pStyle w:val="TAC"/>
            </w:pPr>
            <w:r w:rsidRPr="0001701A">
              <w:t>17</w:t>
            </w:r>
          </w:p>
        </w:tc>
        <w:tc>
          <w:tcPr>
            <w:tcW w:w="835" w:type="dxa"/>
          </w:tcPr>
          <w:p w14:paraId="6453E042" w14:textId="77777777" w:rsidR="00975C97" w:rsidRPr="0001701A" w:rsidRDefault="00975C97" w:rsidP="001C55B5">
            <w:pPr>
              <w:pStyle w:val="TAC"/>
            </w:pPr>
            <w:r w:rsidRPr="0001701A">
              <w:t>17</w:t>
            </w:r>
          </w:p>
        </w:tc>
        <w:tc>
          <w:tcPr>
            <w:tcW w:w="835" w:type="dxa"/>
          </w:tcPr>
          <w:p w14:paraId="00CF25FD" w14:textId="77777777" w:rsidR="00975C97" w:rsidRPr="0001701A" w:rsidRDefault="00975C97" w:rsidP="001C55B5">
            <w:pPr>
              <w:pStyle w:val="TAC"/>
            </w:pPr>
            <w:r w:rsidRPr="0001701A">
              <w:t>17</w:t>
            </w:r>
          </w:p>
        </w:tc>
        <w:tc>
          <w:tcPr>
            <w:tcW w:w="835" w:type="dxa"/>
          </w:tcPr>
          <w:p w14:paraId="25F0FE81" w14:textId="77777777" w:rsidR="00975C97" w:rsidRPr="0001701A" w:rsidRDefault="00975C97" w:rsidP="001C55B5">
            <w:pPr>
              <w:pStyle w:val="TAC"/>
            </w:pPr>
            <w:r w:rsidRPr="0001701A">
              <w:t>17</w:t>
            </w:r>
          </w:p>
        </w:tc>
        <w:tc>
          <w:tcPr>
            <w:tcW w:w="835" w:type="dxa"/>
          </w:tcPr>
          <w:p w14:paraId="2960590F" w14:textId="77777777" w:rsidR="00975C97" w:rsidRPr="0001701A" w:rsidRDefault="00975C97" w:rsidP="001C55B5">
            <w:pPr>
              <w:pStyle w:val="TAC"/>
            </w:pPr>
            <w:r w:rsidRPr="0001701A">
              <w:t>17</w:t>
            </w:r>
          </w:p>
        </w:tc>
        <w:tc>
          <w:tcPr>
            <w:tcW w:w="835" w:type="dxa"/>
          </w:tcPr>
          <w:p w14:paraId="70454A48" w14:textId="77777777" w:rsidR="00975C97" w:rsidRPr="0001701A" w:rsidRDefault="00975C97" w:rsidP="001C55B5">
            <w:pPr>
              <w:pStyle w:val="TAC"/>
            </w:pPr>
            <w:r w:rsidRPr="0001701A">
              <w:t>17</w:t>
            </w:r>
          </w:p>
        </w:tc>
        <w:tc>
          <w:tcPr>
            <w:tcW w:w="835" w:type="dxa"/>
          </w:tcPr>
          <w:p w14:paraId="2D3FACB2" w14:textId="77777777" w:rsidR="00975C97" w:rsidRPr="0001701A" w:rsidRDefault="00975C97" w:rsidP="001C55B5">
            <w:pPr>
              <w:pStyle w:val="TAC"/>
            </w:pPr>
            <w:r w:rsidRPr="0001701A">
              <w:t>17</w:t>
            </w:r>
          </w:p>
        </w:tc>
        <w:tc>
          <w:tcPr>
            <w:tcW w:w="835" w:type="dxa"/>
          </w:tcPr>
          <w:p w14:paraId="7ED1068C" w14:textId="77777777" w:rsidR="00975C97" w:rsidRPr="0001701A" w:rsidRDefault="00975C97" w:rsidP="001C55B5">
            <w:pPr>
              <w:pStyle w:val="TAC"/>
            </w:pPr>
            <w:r w:rsidRPr="0001701A">
              <w:t>17</w:t>
            </w:r>
          </w:p>
        </w:tc>
        <w:tc>
          <w:tcPr>
            <w:tcW w:w="835" w:type="dxa"/>
          </w:tcPr>
          <w:p w14:paraId="33F5198D" w14:textId="77777777" w:rsidR="00975C97" w:rsidRPr="0001701A" w:rsidRDefault="00975C97" w:rsidP="001C55B5">
            <w:pPr>
              <w:pStyle w:val="TAC"/>
            </w:pPr>
            <w:r w:rsidRPr="0001701A">
              <w:t>17</w:t>
            </w:r>
          </w:p>
        </w:tc>
        <w:tc>
          <w:tcPr>
            <w:tcW w:w="835" w:type="dxa"/>
          </w:tcPr>
          <w:p w14:paraId="5CE21741" w14:textId="77777777" w:rsidR="00975C97" w:rsidRPr="0001701A" w:rsidRDefault="00975C97" w:rsidP="001C55B5">
            <w:pPr>
              <w:pStyle w:val="TAC"/>
            </w:pPr>
            <w:r w:rsidRPr="0001701A">
              <w:t>17</w:t>
            </w:r>
          </w:p>
        </w:tc>
        <w:tc>
          <w:tcPr>
            <w:tcW w:w="835" w:type="dxa"/>
          </w:tcPr>
          <w:p w14:paraId="68A2FB11" w14:textId="77777777" w:rsidR="00975C97" w:rsidRPr="0001701A" w:rsidRDefault="00975C97" w:rsidP="001C55B5">
            <w:pPr>
              <w:pStyle w:val="TAC"/>
            </w:pPr>
            <w:r w:rsidRPr="0001701A">
              <w:t>17</w:t>
            </w:r>
          </w:p>
        </w:tc>
        <w:tc>
          <w:tcPr>
            <w:tcW w:w="835" w:type="dxa"/>
          </w:tcPr>
          <w:p w14:paraId="4F86AEF0" w14:textId="77777777" w:rsidR="00975C97" w:rsidRPr="0001701A" w:rsidRDefault="00975C97" w:rsidP="001C55B5">
            <w:pPr>
              <w:pStyle w:val="TAC"/>
            </w:pPr>
            <w:r w:rsidRPr="0001701A">
              <w:t>17</w:t>
            </w:r>
          </w:p>
        </w:tc>
      </w:tr>
      <w:tr w:rsidR="00975C97" w:rsidRPr="0001701A" w14:paraId="15E67DC8" w14:textId="77777777" w:rsidTr="001C55B5">
        <w:trPr>
          <w:jc w:val="center"/>
        </w:trPr>
        <w:tc>
          <w:tcPr>
            <w:tcW w:w="3690" w:type="dxa"/>
          </w:tcPr>
          <w:p w14:paraId="6FAA9F2E" w14:textId="77777777" w:rsidR="00975C97" w:rsidRPr="0001701A" w:rsidRDefault="00975C97" w:rsidP="001C55B5">
            <w:pPr>
              <w:pStyle w:val="TAL"/>
            </w:pPr>
            <w:r w:rsidRPr="0001701A">
              <w:t>MCS Index</w:t>
            </w:r>
          </w:p>
        </w:tc>
        <w:tc>
          <w:tcPr>
            <w:tcW w:w="1093" w:type="dxa"/>
            <w:vAlign w:val="center"/>
          </w:tcPr>
          <w:p w14:paraId="7FA9AAE8" w14:textId="77777777" w:rsidR="00975C97" w:rsidRPr="0001701A" w:rsidRDefault="00975C97" w:rsidP="001C55B5">
            <w:pPr>
              <w:pStyle w:val="TAC"/>
            </w:pPr>
          </w:p>
        </w:tc>
        <w:tc>
          <w:tcPr>
            <w:tcW w:w="835" w:type="dxa"/>
            <w:vAlign w:val="center"/>
          </w:tcPr>
          <w:p w14:paraId="2B0E8895" w14:textId="77777777" w:rsidR="00975C97" w:rsidRPr="0001701A" w:rsidRDefault="00975C97" w:rsidP="001C55B5">
            <w:pPr>
              <w:pStyle w:val="TAC"/>
            </w:pPr>
            <w:r w:rsidRPr="0001701A">
              <w:t>4</w:t>
            </w:r>
          </w:p>
        </w:tc>
        <w:tc>
          <w:tcPr>
            <w:tcW w:w="835" w:type="dxa"/>
            <w:vAlign w:val="center"/>
          </w:tcPr>
          <w:p w14:paraId="679A912C" w14:textId="77777777" w:rsidR="00975C97" w:rsidRPr="0001701A" w:rsidRDefault="00975C97" w:rsidP="001C55B5">
            <w:pPr>
              <w:pStyle w:val="TAC"/>
            </w:pPr>
            <w:r w:rsidRPr="0001701A">
              <w:t>4</w:t>
            </w:r>
          </w:p>
        </w:tc>
        <w:tc>
          <w:tcPr>
            <w:tcW w:w="835" w:type="dxa"/>
            <w:vAlign w:val="center"/>
          </w:tcPr>
          <w:p w14:paraId="2FC0250B" w14:textId="77777777" w:rsidR="00975C97" w:rsidRPr="0001701A" w:rsidRDefault="00975C97" w:rsidP="001C55B5">
            <w:pPr>
              <w:pStyle w:val="TAC"/>
            </w:pPr>
            <w:r w:rsidRPr="0001701A">
              <w:t>4</w:t>
            </w:r>
          </w:p>
        </w:tc>
        <w:tc>
          <w:tcPr>
            <w:tcW w:w="835" w:type="dxa"/>
            <w:vAlign w:val="center"/>
          </w:tcPr>
          <w:p w14:paraId="7959EB96" w14:textId="77777777" w:rsidR="00975C97" w:rsidRPr="0001701A" w:rsidRDefault="00975C97" w:rsidP="001C55B5">
            <w:pPr>
              <w:pStyle w:val="TAC"/>
            </w:pPr>
            <w:r w:rsidRPr="0001701A">
              <w:t>4</w:t>
            </w:r>
          </w:p>
        </w:tc>
        <w:tc>
          <w:tcPr>
            <w:tcW w:w="835" w:type="dxa"/>
            <w:vAlign w:val="center"/>
          </w:tcPr>
          <w:p w14:paraId="09AFDC78" w14:textId="77777777" w:rsidR="00975C97" w:rsidRPr="0001701A" w:rsidRDefault="00975C97" w:rsidP="001C55B5">
            <w:pPr>
              <w:pStyle w:val="TAC"/>
            </w:pPr>
            <w:r w:rsidRPr="0001701A">
              <w:t>4</w:t>
            </w:r>
          </w:p>
        </w:tc>
        <w:tc>
          <w:tcPr>
            <w:tcW w:w="835" w:type="dxa"/>
            <w:vAlign w:val="center"/>
          </w:tcPr>
          <w:p w14:paraId="3AA9AE8D" w14:textId="77777777" w:rsidR="00975C97" w:rsidRPr="0001701A" w:rsidRDefault="00975C97" w:rsidP="001C55B5">
            <w:pPr>
              <w:pStyle w:val="TAC"/>
            </w:pPr>
            <w:r w:rsidRPr="0001701A">
              <w:t>4</w:t>
            </w:r>
          </w:p>
        </w:tc>
        <w:tc>
          <w:tcPr>
            <w:tcW w:w="835" w:type="dxa"/>
            <w:vAlign w:val="center"/>
          </w:tcPr>
          <w:p w14:paraId="1A9A3197" w14:textId="77777777" w:rsidR="00975C97" w:rsidRPr="0001701A" w:rsidRDefault="00975C97" w:rsidP="001C55B5">
            <w:pPr>
              <w:pStyle w:val="TAC"/>
            </w:pPr>
            <w:r w:rsidRPr="0001701A">
              <w:t>4</w:t>
            </w:r>
          </w:p>
        </w:tc>
        <w:tc>
          <w:tcPr>
            <w:tcW w:w="835" w:type="dxa"/>
            <w:vAlign w:val="center"/>
          </w:tcPr>
          <w:p w14:paraId="286D2395" w14:textId="77777777" w:rsidR="00975C97" w:rsidRPr="0001701A" w:rsidRDefault="00975C97" w:rsidP="001C55B5">
            <w:pPr>
              <w:pStyle w:val="TAC"/>
            </w:pPr>
            <w:r w:rsidRPr="0001701A">
              <w:t>4</w:t>
            </w:r>
          </w:p>
        </w:tc>
        <w:tc>
          <w:tcPr>
            <w:tcW w:w="835" w:type="dxa"/>
            <w:vAlign w:val="center"/>
          </w:tcPr>
          <w:p w14:paraId="7DFAC7AB" w14:textId="77777777" w:rsidR="00975C97" w:rsidRPr="0001701A" w:rsidRDefault="00975C97" w:rsidP="001C55B5">
            <w:pPr>
              <w:pStyle w:val="TAC"/>
            </w:pPr>
            <w:r w:rsidRPr="0001701A">
              <w:t>4</w:t>
            </w:r>
          </w:p>
        </w:tc>
        <w:tc>
          <w:tcPr>
            <w:tcW w:w="835" w:type="dxa"/>
            <w:vAlign w:val="center"/>
          </w:tcPr>
          <w:p w14:paraId="18CAE256" w14:textId="77777777" w:rsidR="00975C97" w:rsidRPr="0001701A" w:rsidRDefault="00975C97" w:rsidP="001C55B5">
            <w:pPr>
              <w:pStyle w:val="TAC"/>
            </w:pPr>
            <w:r w:rsidRPr="0001701A">
              <w:t>4</w:t>
            </w:r>
          </w:p>
        </w:tc>
        <w:tc>
          <w:tcPr>
            <w:tcW w:w="835" w:type="dxa"/>
          </w:tcPr>
          <w:p w14:paraId="3A59B06B" w14:textId="77777777" w:rsidR="00975C97" w:rsidRPr="0001701A" w:rsidRDefault="00975C97" w:rsidP="001C55B5">
            <w:pPr>
              <w:pStyle w:val="TAC"/>
            </w:pPr>
            <w:r w:rsidRPr="0001701A">
              <w:t>4</w:t>
            </w:r>
          </w:p>
        </w:tc>
        <w:tc>
          <w:tcPr>
            <w:tcW w:w="835" w:type="dxa"/>
            <w:vAlign w:val="center"/>
          </w:tcPr>
          <w:p w14:paraId="1DD1D509" w14:textId="77777777" w:rsidR="00975C97" w:rsidRPr="0001701A" w:rsidRDefault="00975C97" w:rsidP="001C55B5">
            <w:pPr>
              <w:pStyle w:val="TAC"/>
            </w:pPr>
            <w:r w:rsidRPr="0001701A">
              <w:t>4</w:t>
            </w:r>
          </w:p>
        </w:tc>
      </w:tr>
      <w:tr w:rsidR="00975C97" w:rsidRPr="0001701A" w14:paraId="416FC9BF" w14:textId="77777777" w:rsidTr="001C55B5">
        <w:trPr>
          <w:jc w:val="center"/>
        </w:trPr>
        <w:tc>
          <w:tcPr>
            <w:tcW w:w="3690" w:type="dxa"/>
          </w:tcPr>
          <w:p w14:paraId="46742E62" w14:textId="77777777" w:rsidR="00975C97" w:rsidRPr="0001701A" w:rsidRDefault="00975C97" w:rsidP="001C55B5">
            <w:pPr>
              <w:pStyle w:val="TAL"/>
            </w:pPr>
            <w:r w:rsidRPr="0001701A">
              <w:t>MCS Table for TBS determination</w:t>
            </w:r>
          </w:p>
        </w:tc>
        <w:tc>
          <w:tcPr>
            <w:tcW w:w="1093" w:type="dxa"/>
            <w:vAlign w:val="center"/>
          </w:tcPr>
          <w:p w14:paraId="72243F70" w14:textId="77777777" w:rsidR="00975C97" w:rsidRPr="0001701A" w:rsidRDefault="00975C97" w:rsidP="001C55B5">
            <w:pPr>
              <w:pStyle w:val="TAC"/>
            </w:pPr>
          </w:p>
        </w:tc>
        <w:tc>
          <w:tcPr>
            <w:tcW w:w="10020" w:type="dxa"/>
            <w:gridSpan w:val="12"/>
            <w:vAlign w:val="center"/>
          </w:tcPr>
          <w:p w14:paraId="73A2A3B8" w14:textId="77777777" w:rsidR="00975C97" w:rsidRPr="0001701A" w:rsidRDefault="00975C97" w:rsidP="001C55B5">
            <w:pPr>
              <w:pStyle w:val="TAC"/>
              <w:rPr>
                <w:rFonts w:eastAsia="PMingLiU"/>
                <w:lang w:eastAsia="zh-TW"/>
              </w:rPr>
            </w:pPr>
            <w:r w:rsidRPr="0001701A">
              <w:rPr>
                <w:rFonts w:eastAsia="PMingLiU"/>
                <w:lang w:eastAsia="zh-TW"/>
              </w:rPr>
              <w:t>64QAM</w:t>
            </w:r>
          </w:p>
        </w:tc>
      </w:tr>
      <w:tr w:rsidR="00975C97" w:rsidRPr="0001701A" w14:paraId="5F2BB908" w14:textId="77777777" w:rsidTr="001C55B5">
        <w:trPr>
          <w:jc w:val="center"/>
        </w:trPr>
        <w:tc>
          <w:tcPr>
            <w:tcW w:w="3690" w:type="dxa"/>
          </w:tcPr>
          <w:p w14:paraId="789B809F" w14:textId="77777777" w:rsidR="00975C97" w:rsidRPr="0001701A" w:rsidRDefault="00975C97" w:rsidP="001C55B5">
            <w:pPr>
              <w:pStyle w:val="TAL"/>
            </w:pPr>
            <w:r w:rsidRPr="0001701A">
              <w:t>Modulation</w:t>
            </w:r>
          </w:p>
        </w:tc>
        <w:tc>
          <w:tcPr>
            <w:tcW w:w="1093" w:type="dxa"/>
            <w:vAlign w:val="center"/>
          </w:tcPr>
          <w:p w14:paraId="00A2449C" w14:textId="77777777" w:rsidR="00975C97" w:rsidRPr="0001701A" w:rsidRDefault="00975C97" w:rsidP="001C55B5">
            <w:pPr>
              <w:pStyle w:val="TAC"/>
            </w:pPr>
          </w:p>
        </w:tc>
        <w:tc>
          <w:tcPr>
            <w:tcW w:w="835" w:type="dxa"/>
            <w:vAlign w:val="center"/>
          </w:tcPr>
          <w:p w14:paraId="6C2EB710" w14:textId="77777777" w:rsidR="00975C97" w:rsidRPr="0001701A" w:rsidRDefault="00975C97" w:rsidP="001C55B5">
            <w:pPr>
              <w:pStyle w:val="TAC"/>
            </w:pPr>
            <w:r w:rsidRPr="0001701A">
              <w:t>QPSK</w:t>
            </w:r>
          </w:p>
        </w:tc>
        <w:tc>
          <w:tcPr>
            <w:tcW w:w="835" w:type="dxa"/>
            <w:vAlign w:val="center"/>
          </w:tcPr>
          <w:p w14:paraId="5731C8F7" w14:textId="77777777" w:rsidR="00975C97" w:rsidRPr="0001701A" w:rsidRDefault="00975C97" w:rsidP="001C55B5">
            <w:pPr>
              <w:pStyle w:val="TAC"/>
            </w:pPr>
            <w:r w:rsidRPr="0001701A">
              <w:t>QPSK</w:t>
            </w:r>
          </w:p>
        </w:tc>
        <w:tc>
          <w:tcPr>
            <w:tcW w:w="835" w:type="dxa"/>
            <w:vAlign w:val="center"/>
          </w:tcPr>
          <w:p w14:paraId="2BF77D2E" w14:textId="77777777" w:rsidR="00975C97" w:rsidRPr="0001701A" w:rsidRDefault="00975C97" w:rsidP="001C55B5">
            <w:pPr>
              <w:pStyle w:val="TAC"/>
            </w:pPr>
            <w:r w:rsidRPr="0001701A">
              <w:t>QPSK</w:t>
            </w:r>
          </w:p>
        </w:tc>
        <w:tc>
          <w:tcPr>
            <w:tcW w:w="835" w:type="dxa"/>
            <w:vAlign w:val="center"/>
          </w:tcPr>
          <w:p w14:paraId="508A1232" w14:textId="77777777" w:rsidR="00975C97" w:rsidRPr="0001701A" w:rsidRDefault="00975C97" w:rsidP="001C55B5">
            <w:pPr>
              <w:pStyle w:val="TAC"/>
            </w:pPr>
            <w:r w:rsidRPr="0001701A">
              <w:t>QPSK</w:t>
            </w:r>
          </w:p>
        </w:tc>
        <w:tc>
          <w:tcPr>
            <w:tcW w:w="835" w:type="dxa"/>
            <w:vAlign w:val="center"/>
          </w:tcPr>
          <w:p w14:paraId="5BE8E2C0" w14:textId="77777777" w:rsidR="00975C97" w:rsidRPr="0001701A" w:rsidRDefault="00975C97" w:rsidP="001C55B5">
            <w:pPr>
              <w:pStyle w:val="TAC"/>
            </w:pPr>
            <w:r w:rsidRPr="0001701A">
              <w:t>QPSK</w:t>
            </w:r>
          </w:p>
        </w:tc>
        <w:tc>
          <w:tcPr>
            <w:tcW w:w="835" w:type="dxa"/>
            <w:vAlign w:val="center"/>
          </w:tcPr>
          <w:p w14:paraId="104FD0BF" w14:textId="77777777" w:rsidR="00975C97" w:rsidRPr="0001701A" w:rsidRDefault="00975C97" w:rsidP="001C55B5">
            <w:pPr>
              <w:pStyle w:val="TAC"/>
            </w:pPr>
            <w:r w:rsidRPr="0001701A">
              <w:t>QPSK</w:t>
            </w:r>
          </w:p>
        </w:tc>
        <w:tc>
          <w:tcPr>
            <w:tcW w:w="835" w:type="dxa"/>
            <w:vAlign w:val="center"/>
          </w:tcPr>
          <w:p w14:paraId="6107DF90" w14:textId="77777777" w:rsidR="00975C97" w:rsidRPr="0001701A" w:rsidRDefault="00975C97" w:rsidP="001C55B5">
            <w:pPr>
              <w:pStyle w:val="TAC"/>
            </w:pPr>
            <w:r w:rsidRPr="0001701A">
              <w:t>QPSK</w:t>
            </w:r>
          </w:p>
        </w:tc>
        <w:tc>
          <w:tcPr>
            <w:tcW w:w="835" w:type="dxa"/>
            <w:vAlign w:val="center"/>
          </w:tcPr>
          <w:p w14:paraId="06188FA7" w14:textId="77777777" w:rsidR="00975C97" w:rsidRPr="0001701A" w:rsidRDefault="00975C97" w:rsidP="001C55B5">
            <w:pPr>
              <w:pStyle w:val="TAC"/>
            </w:pPr>
            <w:r w:rsidRPr="0001701A">
              <w:t>QPSK</w:t>
            </w:r>
          </w:p>
        </w:tc>
        <w:tc>
          <w:tcPr>
            <w:tcW w:w="835" w:type="dxa"/>
            <w:vAlign w:val="center"/>
          </w:tcPr>
          <w:p w14:paraId="774BA233" w14:textId="77777777" w:rsidR="00975C97" w:rsidRPr="0001701A" w:rsidRDefault="00975C97" w:rsidP="001C55B5">
            <w:pPr>
              <w:pStyle w:val="TAC"/>
            </w:pPr>
            <w:r w:rsidRPr="0001701A">
              <w:t>QPSK</w:t>
            </w:r>
          </w:p>
        </w:tc>
        <w:tc>
          <w:tcPr>
            <w:tcW w:w="835" w:type="dxa"/>
            <w:vAlign w:val="center"/>
          </w:tcPr>
          <w:p w14:paraId="2B9A88FF" w14:textId="77777777" w:rsidR="00975C97" w:rsidRPr="0001701A" w:rsidRDefault="00975C97" w:rsidP="001C55B5">
            <w:pPr>
              <w:pStyle w:val="TAC"/>
            </w:pPr>
            <w:r w:rsidRPr="0001701A">
              <w:t>QPSK</w:t>
            </w:r>
          </w:p>
        </w:tc>
        <w:tc>
          <w:tcPr>
            <w:tcW w:w="835" w:type="dxa"/>
          </w:tcPr>
          <w:p w14:paraId="62866BE3" w14:textId="77777777" w:rsidR="00975C97" w:rsidRPr="0001701A" w:rsidRDefault="00975C97" w:rsidP="001C55B5">
            <w:pPr>
              <w:pStyle w:val="TAC"/>
            </w:pPr>
            <w:r w:rsidRPr="0001701A">
              <w:t>QPSK</w:t>
            </w:r>
          </w:p>
        </w:tc>
        <w:tc>
          <w:tcPr>
            <w:tcW w:w="835" w:type="dxa"/>
            <w:vAlign w:val="center"/>
          </w:tcPr>
          <w:p w14:paraId="59E5C7B8" w14:textId="77777777" w:rsidR="00975C97" w:rsidRPr="0001701A" w:rsidRDefault="00975C97" w:rsidP="001C55B5">
            <w:pPr>
              <w:pStyle w:val="TAC"/>
            </w:pPr>
            <w:r w:rsidRPr="0001701A">
              <w:t>QPSK</w:t>
            </w:r>
          </w:p>
        </w:tc>
      </w:tr>
      <w:tr w:rsidR="00975C97" w:rsidRPr="0001701A" w14:paraId="0AA0AE71" w14:textId="77777777" w:rsidTr="001C55B5">
        <w:trPr>
          <w:jc w:val="center"/>
        </w:trPr>
        <w:tc>
          <w:tcPr>
            <w:tcW w:w="3690" w:type="dxa"/>
          </w:tcPr>
          <w:p w14:paraId="2B6643EB" w14:textId="77777777" w:rsidR="00975C97" w:rsidRPr="0001701A" w:rsidRDefault="00975C97" w:rsidP="001C55B5">
            <w:pPr>
              <w:pStyle w:val="TAL"/>
            </w:pPr>
            <w:r w:rsidRPr="0001701A">
              <w:t>Target Coding Rate</w:t>
            </w:r>
          </w:p>
        </w:tc>
        <w:tc>
          <w:tcPr>
            <w:tcW w:w="1093" w:type="dxa"/>
            <w:vAlign w:val="center"/>
          </w:tcPr>
          <w:p w14:paraId="0D486A50" w14:textId="77777777" w:rsidR="00975C97" w:rsidRPr="0001701A" w:rsidRDefault="00975C97" w:rsidP="001C55B5">
            <w:pPr>
              <w:pStyle w:val="TAC"/>
            </w:pPr>
          </w:p>
        </w:tc>
        <w:tc>
          <w:tcPr>
            <w:tcW w:w="835" w:type="dxa"/>
            <w:vAlign w:val="center"/>
          </w:tcPr>
          <w:p w14:paraId="2E232DAB" w14:textId="77777777" w:rsidR="00975C97" w:rsidRPr="0001701A" w:rsidRDefault="00975C97" w:rsidP="001C55B5">
            <w:pPr>
              <w:pStyle w:val="TAC"/>
            </w:pPr>
            <w:r w:rsidRPr="0001701A">
              <w:t>1/3</w:t>
            </w:r>
          </w:p>
        </w:tc>
        <w:tc>
          <w:tcPr>
            <w:tcW w:w="835" w:type="dxa"/>
            <w:vAlign w:val="center"/>
          </w:tcPr>
          <w:p w14:paraId="169BD237" w14:textId="77777777" w:rsidR="00975C97" w:rsidRPr="0001701A" w:rsidRDefault="00975C97" w:rsidP="001C55B5">
            <w:pPr>
              <w:pStyle w:val="TAC"/>
            </w:pPr>
            <w:r w:rsidRPr="0001701A">
              <w:t>1/3</w:t>
            </w:r>
          </w:p>
        </w:tc>
        <w:tc>
          <w:tcPr>
            <w:tcW w:w="835" w:type="dxa"/>
            <w:vAlign w:val="center"/>
          </w:tcPr>
          <w:p w14:paraId="72DC3A54" w14:textId="77777777" w:rsidR="00975C97" w:rsidRPr="0001701A" w:rsidRDefault="00975C97" w:rsidP="001C55B5">
            <w:pPr>
              <w:pStyle w:val="TAC"/>
            </w:pPr>
            <w:r w:rsidRPr="0001701A">
              <w:t>1/3</w:t>
            </w:r>
          </w:p>
        </w:tc>
        <w:tc>
          <w:tcPr>
            <w:tcW w:w="835" w:type="dxa"/>
            <w:vAlign w:val="center"/>
          </w:tcPr>
          <w:p w14:paraId="05B6AB1F" w14:textId="77777777" w:rsidR="00975C97" w:rsidRPr="0001701A" w:rsidRDefault="00975C97" w:rsidP="001C55B5">
            <w:pPr>
              <w:pStyle w:val="TAC"/>
            </w:pPr>
            <w:r w:rsidRPr="0001701A">
              <w:t>1/3</w:t>
            </w:r>
          </w:p>
        </w:tc>
        <w:tc>
          <w:tcPr>
            <w:tcW w:w="835" w:type="dxa"/>
            <w:vAlign w:val="center"/>
          </w:tcPr>
          <w:p w14:paraId="4BCF6874" w14:textId="77777777" w:rsidR="00975C97" w:rsidRPr="0001701A" w:rsidRDefault="00975C97" w:rsidP="001C55B5">
            <w:pPr>
              <w:pStyle w:val="TAC"/>
            </w:pPr>
            <w:r w:rsidRPr="0001701A">
              <w:t>1/3</w:t>
            </w:r>
          </w:p>
        </w:tc>
        <w:tc>
          <w:tcPr>
            <w:tcW w:w="835" w:type="dxa"/>
            <w:vAlign w:val="center"/>
          </w:tcPr>
          <w:p w14:paraId="6EE6F9B6" w14:textId="77777777" w:rsidR="00975C97" w:rsidRPr="0001701A" w:rsidRDefault="00975C97" w:rsidP="001C55B5">
            <w:pPr>
              <w:pStyle w:val="TAC"/>
            </w:pPr>
            <w:r w:rsidRPr="0001701A">
              <w:t>1/3</w:t>
            </w:r>
          </w:p>
        </w:tc>
        <w:tc>
          <w:tcPr>
            <w:tcW w:w="835" w:type="dxa"/>
            <w:vAlign w:val="center"/>
          </w:tcPr>
          <w:p w14:paraId="2E06B793" w14:textId="77777777" w:rsidR="00975C97" w:rsidRPr="0001701A" w:rsidRDefault="00975C97" w:rsidP="001C55B5">
            <w:pPr>
              <w:pStyle w:val="TAC"/>
            </w:pPr>
            <w:r w:rsidRPr="0001701A">
              <w:t>1/3</w:t>
            </w:r>
          </w:p>
        </w:tc>
        <w:tc>
          <w:tcPr>
            <w:tcW w:w="835" w:type="dxa"/>
            <w:vAlign w:val="center"/>
          </w:tcPr>
          <w:p w14:paraId="52BD5100" w14:textId="77777777" w:rsidR="00975C97" w:rsidRPr="0001701A" w:rsidRDefault="00975C97" w:rsidP="001C55B5">
            <w:pPr>
              <w:pStyle w:val="TAC"/>
            </w:pPr>
            <w:r w:rsidRPr="0001701A">
              <w:t>1/3</w:t>
            </w:r>
          </w:p>
        </w:tc>
        <w:tc>
          <w:tcPr>
            <w:tcW w:w="835" w:type="dxa"/>
            <w:vAlign w:val="center"/>
          </w:tcPr>
          <w:p w14:paraId="43D95B98" w14:textId="77777777" w:rsidR="00975C97" w:rsidRPr="0001701A" w:rsidRDefault="00975C97" w:rsidP="001C55B5">
            <w:pPr>
              <w:pStyle w:val="TAC"/>
            </w:pPr>
            <w:r w:rsidRPr="0001701A">
              <w:t>1/3</w:t>
            </w:r>
          </w:p>
        </w:tc>
        <w:tc>
          <w:tcPr>
            <w:tcW w:w="835" w:type="dxa"/>
            <w:vAlign w:val="center"/>
          </w:tcPr>
          <w:p w14:paraId="049BB3F5" w14:textId="77777777" w:rsidR="00975C97" w:rsidRPr="0001701A" w:rsidRDefault="00975C97" w:rsidP="001C55B5">
            <w:pPr>
              <w:pStyle w:val="TAC"/>
            </w:pPr>
            <w:r w:rsidRPr="0001701A">
              <w:t>1/3</w:t>
            </w:r>
          </w:p>
        </w:tc>
        <w:tc>
          <w:tcPr>
            <w:tcW w:w="835" w:type="dxa"/>
          </w:tcPr>
          <w:p w14:paraId="64537A65" w14:textId="77777777" w:rsidR="00975C97" w:rsidRPr="0001701A" w:rsidRDefault="00975C97" w:rsidP="001C55B5">
            <w:pPr>
              <w:pStyle w:val="TAC"/>
            </w:pPr>
            <w:r w:rsidRPr="0001701A">
              <w:t>1/3</w:t>
            </w:r>
          </w:p>
        </w:tc>
        <w:tc>
          <w:tcPr>
            <w:tcW w:w="835" w:type="dxa"/>
            <w:vAlign w:val="center"/>
          </w:tcPr>
          <w:p w14:paraId="718B5DF7" w14:textId="77777777" w:rsidR="00975C97" w:rsidRPr="0001701A" w:rsidRDefault="00975C97" w:rsidP="001C55B5">
            <w:pPr>
              <w:pStyle w:val="TAC"/>
            </w:pPr>
            <w:r w:rsidRPr="0001701A">
              <w:t>1/3</w:t>
            </w:r>
          </w:p>
        </w:tc>
      </w:tr>
      <w:tr w:rsidR="00975C97" w:rsidRPr="0001701A" w14:paraId="28525DD1" w14:textId="77777777" w:rsidTr="001C55B5">
        <w:trPr>
          <w:jc w:val="center"/>
        </w:trPr>
        <w:tc>
          <w:tcPr>
            <w:tcW w:w="3690" w:type="dxa"/>
          </w:tcPr>
          <w:p w14:paraId="5150D322" w14:textId="77777777" w:rsidR="00975C97" w:rsidRPr="0001701A" w:rsidRDefault="00975C97" w:rsidP="001C55B5">
            <w:pPr>
              <w:pStyle w:val="TAL"/>
            </w:pPr>
            <w:r w:rsidRPr="0001701A">
              <w:t>Maximum number of HARQ transmissions</w:t>
            </w:r>
          </w:p>
        </w:tc>
        <w:tc>
          <w:tcPr>
            <w:tcW w:w="1093" w:type="dxa"/>
            <w:vAlign w:val="center"/>
          </w:tcPr>
          <w:p w14:paraId="24C08E07" w14:textId="77777777" w:rsidR="00975C97" w:rsidRPr="0001701A" w:rsidRDefault="00975C97" w:rsidP="001C55B5">
            <w:pPr>
              <w:pStyle w:val="TAC"/>
            </w:pPr>
          </w:p>
        </w:tc>
        <w:tc>
          <w:tcPr>
            <w:tcW w:w="835" w:type="dxa"/>
            <w:vAlign w:val="center"/>
          </w:tcPr>
          <w:p w14:paraId="0A1571BF" w14:textId="77777777" w:rsidR="00975C97" w:rsidRPr="0001701A" w:rsidRDefault="00975C97" w:rsidP="001C55B5">
            <w:pPr>
              <w:pStyle w:val="TAC"/>
            </w:pPr>
            <w:r w:rsidRPr="0001701A">
              <w:t>1</w:t>
            </w:r>
          </w:p>
        </w:tc>
        <w:tc>
          <w:tcPr>
            <w:tcW w:w="835" w:type="dxa"/>
            <w:vAlign w:val="center"/>
          </w:tcPr>
          <w:p w14:paraId="73B95FA3" w14:textId="77777777" w:rsidR="00975C97" w:rsidRPr="0001701A" w:rsidRDefault="00975C97" w:rsidP="001C55B5">
            <w:pPr>
              <w:pStyle w:val="TAC"/>
            </w:pPr>
            <w:r w:rsidRPr="0001701A">
              <w:t>1</w:t>
            </w:r>
          </w:p>
        </w:tc>
        <w:tc>
          <w:tcPr>
            <w:tcW w:w="835" w:type="dxa"/>
            <w:vAlign w:val="center"/>
          </w:tcPr>
          <w:p w14:paraId="2996D359" w14:textId="77777777" w:rsidR="00975C97" w:rsidRPr="0001701A" w:rsidRDefault="00975C97" w:rsidP="001C55B5">
            <w:pPr>
              <w:pStyle w:val="TAC"/>
            </w:pPr>
            <w:r w:rsidRPr="0001701A">
              <w:t>1</w:t>
            </w:r>
          </w:p>
        </w:tc>
        <w:tc>
          <w:tcPr>
            <w:tcW w:w="835" w:type="dxa"/>
            <w:vAlign w:val="center"/>
          </w:tcPr>
          <w:p w14:paraId="1A36BCCD" w14:textId="77777777" w:rsidR="00975C97" w:rsidRPr="0001701A" w:rsidRDefault="00975C97" w:rsidP="001C55B5">
            <w:pPr>
              <w:pStyle w:val="TAC"/>
            </w:pPr>
            <w:r w:rsidRPr="0001701A">
              <w:t>1</w:t>
            </w:r>
          </w:p>
        </w:tc>
        <w:tc>
          <w:tcPr>
            <w:tcW w:w="835" w:type="dxa"/>
            <w:vAlign w:val="center"/>
          </w:tcPr>
          <w:p w14:paraId="40F5B22E" w14:textId="77777777" w:rsidR="00975C97" w:rsidRPr="0001701A" w:rsidRDefault="00975C97" w:rsidP="001C55B5">
            <w:pPr>
              <w:pStyle w:val="TAC"/>
            </w:pPr>
            <w:r w:rsidRPr="0001701A">
              <w:t>1</w:t>
            </w:r>
          </w:p>
        </w:tc>
        <w:tc>
          <w:tcPr>
            <w:tcW w:w="835" w:type="dxa"/>
            <w:vAlign w:val="center"/>
          </w:tcPr>
          <w:p w14:paraId="2CC160E9" w14:textId="77777777" w:rsidR="00975C97" w:rsidRPr="0001701A" w:rsidRDefault="00975C97" w:rsidP="001C55B5">
            <w:pPr>
              <w:pStyle w:val="TAC"/>
            </w:pPr>
            <w:r w:rsidRPr="0001701A">
              <w:t>1</w:t>
            </w:r>
          </w:p>
        </w:tc>
        <w:tc>
          <w:tcPr>
            <w:tcW w:w="835" w:type="dxa"/>
            <w:vAlign w:val="center"/>
          </w:tcPr>
          <w:p w14:paraId="11AF8817" w14:textId="77777777" w:rsidR="00975C97" w:rsidRPr="0001701A" w:rsidRDefault="00975C97" w:rsidP="001C55B5">
            <w:pPr>
              <w:pStyle w:val="TAC"/>
            </w:pPr>
            <w:r w:rsidRPr="0001701A">
              <w:t>1</w:t>
            </w:r>
          </w:p>
        </w:tc>
        <w:tc>
          <w:tcPr>
            <w:tcW w:w="835" w:type="dxa"/>
            <w:vAlign w:val="center"/>
          </w:tcPr>
          <w:p w14:paraId="16048BBC" w14:textId="77777777" w:rsidR="00975C97" w:rsidRPr="0001701A" w:rsidRDefault="00975C97" w:rsidP="001C55B5">
            <w:pPr>
              <w:pStyle w:val="TAC"/>
            </w:pPr>
            <w:r w:rsidRPr="0001701A">
              <w:t>1</w:t>
            </w:r>
          </w:p>
        </w:tc>
        <w:tc>
          <w:tcPr>
            <w:tcW w:w="835" w:type="dxa"/>
            <w:vAlign w:val="center"/>
          </w:tcPr>
          <w:p w14:paraId="477179AC" w14:textId="77777777" w:rsidR="00975C97" w:rsidRPr="0001701A" w:rsidRDefault="00975C97" w:rsidP="001C55B5">
            <w:pPr>
              <w:pStyle w:val="TAC"/>
            </w:pPr>
            <w:r w:rsidRPr="0001701A">
              <w:t>1</w:t>
            </w:r>
          </w:p>
        </w:tc>
        <w:tc>
          <w:tcPr>
            <w:tcW w:w="835" w:type="dxa"/>
            <w:vAlign w:val="center"/>
          </w:tcPr>
          <w:p w14:paraId="6755952C" w14:textId="77777777" w:rsidR="00975C97" w:rsidRPr="0001701A" w:rsidRDefault="00975C97" w:rsidP="001C55B5">
            <w:pPr>
              <w:pStyle w:val="TAC"/>
            </w:pPr>
            <w:r w:rsidRPr="0001701A">
              <w:t>1</w:t>
            </w:r>
          </w:p>
        </w:tc>
        <w:tc>
          <w:tcPr>
            <w:tcW w:w="835" w:type="dxa"/>
          </w:tcPr>
          <w:p w14:paraId="5948A315" w14:textId="77777777" w:rsidR="00975C97" w:rsidRPr="0001701A" w:rsidRDefault="00975C97" w:rsidP="001C55B5">
            <w:pPr>
              <w:pStyle w:val="TAC"/>
            </w:pPr>
            <w:r w:rsidRPr="0001701A">
              <w:t>1</w:t>
            </w:r>
          </w:p>
        </w:tc>
        <w:tc>
          <w:tcPr>
            <w:tcW w:w="835" w:type="dxa"/>
            <w:vAlign w:val="center"/>
          </w:tcPr>
          <w:p w14:paraId="52A53E42" w14:textId="77777777" w:rsidR="00975C97" w:rsidRPr="0001701A" w:rsidRDefault="00975C97" w:rsidP="001C55B5">
            <w:pPr>
              <w:pStyle w:val="TAC"/>
            </w:pPr>
            <w:r w:rsidRPr="0001701A">
              <w:t>1</w:t>
            </w:r>
          </w:p>
        </w:tc>
      </w:tr>
      <w:tr w:rsidR="00975C97" w:rsidRPr="0001701A" w14:paraId="0110E76F" w14:textId="77777777" w:rsidTr="001C55B5">
        <w:trPr>
          <w:jc w:val="center"/>
        </w:trPr>
        <w:tc>
          <w:tcPr>
            <w:tcW w:w="3690" w:type="dxa"/>
          </w:tcPr>
          <w:p w14:paraId="7AE5EDB8" w14:textId="77777777" w:rsidR="00975C97" w:rsidRPr="0001701A" w:rsidRDefault="00975C97" w:rsidP="001C55B5">
            <w:pPr>
              <w:pStyle w:val="TAL"/>
            </w:pPr>
            <w:r w:rsidRPr="0001701A">
              <w:t>Information Bit Payload per Slot</w:t>
            </w:r>
          </w:p>
        </w:tc>
        <w:tc>
          <w:tcPr>
            <w:tcW w:w="1093" w:type="dxa"/>
            <w:vAlign w:val="center"/>
          </w:tcPr>
          <w:p w14:paraId="61DDA108" w14:textId="77777777" w:rsidR="00975C97" w:rsidRPr="0001701A" w:rsidRDefault="00975C97" w:rsidP="001C55B5">
            <w:pPr>
              <w:pStyle w:val="TAC"/>
            </w:pPr>
          </w:p>
        </w:tc>
        <w:tc>
          <w:tcPr>
            <w:tcW w:w="835" w:type="dxa"/>
            <w:vAlign w:val="center"/>
          </w:tcPr>
          <w:p w14:paraId="0E778D0C" w14:textId="77777777" w:rsidR="00975C97" w:rsidRPr="0001701A" w:rsidRDefault="00975C97" w:rsidP="001C55B5">
            <w:pPr>
              <w:pStyle w:val="TAC"/>
            </w:pPr>
          </w:p>
        </w:tc>
        <w:tc>
          <w:tcPr>
            <w:tcW w:w="835" w:type="dxa"/>
            <w:vAlign w:val="center"/>
          </w:tcPr>
          <w:p w14:paraId="1B6AB05F" w14:textId="77777777" w:rsidR="00975C97" w:rsidRPr="0001701A" w:rsidRDefault="00975C97" w:rsidP="001C55B5">
            <w:pPr>
              <w:pStyle w:val="TAC"/>
            </w:pPr>
          </w:p>
        </w:tc>
        <w:tc>
          <w:tcPr>
            <w:tcW w:w="835" w:type="dxa"/>
            <w:vAlign w:val="center"/>
          </w:tcPr>
          <w:p w14:paraId="66FCEA07" w14:textId="77777777" w:rsidR="00975C97" w:rsidRPr="0001701A" w:rsidRDefault="00975C97" w:rsidP="001C55B5">
            <w:pPr>
              <w:pStyle w:val="TAC"/>
            </w:pPr>
          </w:p>
        </w:tc>
        <w:tc>
          <w:tcPr>
            <w:tcW w:w="835" w:type="dxa"/>
            <w:vAlign w:val="center"/>
          </w:tcPr>
          <w:p w14:paraId="0FAAED41" w14:textId="77777777" w:rsidR="00975C97" w:rsidRPr="0001701A" w:rsidRDefault="00975C97" w:rsidP="001C55B5">
            <w:pPr>
              <w:pStyle w:val="TAC"/>
            </w:pPr>
          </w:p>
        </w:tc>
        <w:tc>
          <w:tcPr>
            <w:tcW w:w="835" w:type="dxa"/>
            <w:vAlign w:val="center"/>
          </w:tcPr>
          <w:p w14:paraId="2B5CA0DE" w14:textId="77777777" w:rsidR="00975C97" w:rsidRPr="0001701A" w:rsidRDefault="00975C97" w:rsidP="001C55B5">
            <w:pPr>
              <w:pStyle w:val="TAC"/>
            </w:pPr>
          </w:p>
        </w:tc>
        <w:tc>
          <w:tcPr>
            <w:tcW w:w="835" w:type="dxa"/>
            <w:vAlign w:val="center"/>
          </w:tcPr>
          <w:p w14:paraId="1B943EB7" w14:textId="77777777" w:rsidR="00975C97" w:rsidRPr="0001701A" w:rsidRDefault="00975C97" w:rsidP="001C55B5">
            <w:pPr>
              <w:pStyle w:val="TAC"/>
            </w:pPr>
          </w:p>
        </w:tc>
        <w:tc>
          <w:tcPr>
            <w:tcW w:w="835" w:type="dxa"/>
            <w:vAlign w:val="center"/>
          </w:tcPr>
          <w:p w14:paraId="2136B2B2" w14:textId="77777777" w:rsidR="00975C97" w:rsidRPr="0001701A" w:rsidRDefault="00975C97" w:rsidP="001C55B5">
            <w:pPr>
              <w:pStyle w:val="TAC"/>
            </w:pPr>
          </w:p>
        </w:tc>
        <w:tc>
          <w:tcPr>
            <w:tcW w:w="835" w:type="dxa"/>
            <w:vAlign w:val="center"/>
          </w:tcPr>
          <w:p w14:paraId="4A7223B1" w14:textId="77777777" w:rsidR="00975C97" w:rsidRPr="0001701A" w:rsidRDefault="00975C97" w:rsidP="001C55B5">
            <w:pPr>
              <w:pStyle w:val="TAC"/>
            </w:pPr>
          </w:p>
        </w:tc>
        <w:tc>
          <w:tcPr>
            <w:tcW w:w="835" w:type="dxa"/>
            <w:vAlign w:val="center"/>
          </w:tcPr>
          <w:p w14:paraId="17D00CA7" w14:textId="77777777" w:rsidR="00975C97" w:rsidRPr="0001701A" w:rsidRDefault="00975C97" w:rsidP="001C55B5">
            <w:pPr>
              <w:pStyle w:val="TAC"/>
            </w:pPr>
          </w:p>
        </w:tc>
        <w:tc>
          <w:tcPr>
            <w:tcW w:w="835" w:type="dxa"/>
            <w:vAlign w:val="center"/>
          </w:tcPr>
          <w:p w14:paraId="238223DC" w14:textId="77777777" w:rsidR="00975C97" w:rsidRPr="0001701A" w:rsidRDefault="00975C97" w:rsidP="001C55B5">
            <w:pPr>
              <w:pStyle w:val="TAC"/>
            </w:pPr>
          </w:p>
        </w:tc>
        <w:tc>
          <w:tcPr>
            <w:tcW w:w="835" w:type="dxa"/>
          </w:tcPr>
          <w:p w14:paraId="52A66372" w14:textId="77777777" w:rsidR="00975C97" w:rsidRPr="0001701A" w:rsidRDefault="00975C97" w:rsidP="001C55B5">
            <w:pPr>
              <w:pStyle w:val="TAC"/>
            </w:pPr>
          </w:p>
        </w:tc>
        <w:tc>
          <w:tcPr>
            <w:tcW w:w="835" w:type="dxa"/>
            <w:vAlign w:val="center"/>
          </w:tcPr>
          <w:p w14:paraId="5441F2EA" w14:textId="77777777" w:rsidR="00975C97" w:rsidRPr="0001701A" w:rsidRDefault="00975C97" w:rsidP="001C55B5">
            <w:pPr>
              <w:pStyle w:val="TAC"/>
            </w:pPr>
          </w:p>
        </w:tc>
      </w:tr>
      <w:tr w:rsidR="00975C97" w:rsidRPr="0001701A" w14:paraId="2CB8C0F2" w14:textId="77777777" w:rsidTr="001C55B5">
        <w:trPr>
          <w:jc w:val="center"/>
        </w:trPr>
        <w:tc>
          <w:tcPr>
            <w:tcW w:w="3690" w:type="dxa"/>
          </w:tcPr>
          <w:p w14:paraId="008B3A6F" w14:textId="77777777" w:rsidR="00975C97" w:rsidRPr="0001701A" w:rsidRDefault="00975C97" w:rsidP="001C55B5">
            <w:pPr>
              <w:pStyle w:val="TAL"/>
            </w:pPr>
            <w:r w:rsidRPr="0001701A">
              <w:t xml:space="preserve">  For Slots 0,1,2</w:t>
            </w:r>
          </w:p>
        </w:tc>
        <w:tc>
          <w:tcPr>
            <w:tcW w:w="1093" w:type="dxa"/>
            <w:vAlign w:val="center"/>
          </w:tcPr>
          <w:p w14:paraId="784D7523" w14:textId="77777777" w:rsidR="00975C97" w:rsidRPr="0001701A" w:rsidRDefault="00975C97" w:rsidP="001C55B5">
            <w:pPr>
              <w:pStyle w:val="TAC"/>
            </w:pPr>
            <w:r w:rsidRPr="0001701A">
              <w:t>Bits</w:t>
            </w:r>
          </w:p>
        </w:tc>
        <w:tc>
          <w:tcPr>
            <w:tcW w:w="835" w:type="dxa"/>
            <w:vAlign w:val="center"/>
          </w:tcPr>
          <w:p w14:paraId="4E93A9A0" w14:textId="77777777" w:rsidR="00975C97" w:rsidRPr="0001701A" w:rsidRDefault="00975C97" w:rsidP="001C55B5">
            <w:pPr>
              <w:pStyle w:val="TAC"/>
            </w:pPr>
            <w:r w:rsidRPr="0001701A">
              <w:t>N/A</w:t>
            </w:r>
          </w:p>
        </w:tc>
        <w:tc>
          <w:tcPr>
            <w:tcW w:w="835" w:type="dxa"/>
            <w:vAlign w:val="center"/>
          </w:tcPr>
          <w:p w14:paraId="11DF2BA1" w14:textId="77777777" w:rsidR="00975C97" w:rsidRPr="0001701A" w:rsidRDefault="00975C97" w:rsidP="001C55B5">
            <w:pPr>
              <w:pStyle w:val="TAC"/>
            </w:pPr>
            <w:r w:rsidRPr="0001701A">
              <w:t>N/A</w:t>
            </w:r>
          </w:p>
        </w:tc>
        <w:tc>
          <w:tcPr>
            <w:tcW w:w="835" w:type="dxa"/>
            <w:vAlign w:val="center"/>
          </w:tcPr>
          <w:p w14:paraId="3999846C" w14:textId="77777777" w:rsidR="00975C97" w:rsidRPr="0001701A" w:rsidRDefault="00975C97" w:rsidP="001C55B5">
            <w:pPr>
              <w:pStyle w:val="TAC"/>
            </w:pPr>
            <w:r w:rsidRPr="0001701A">
              <w:t>N/A</w:t>
            </w:r>
          </w:p>
        </w:tc>
        <w:tc>
          <w:tcPr>
            <w:tcW w:w="835" w:type="dxa"/>
            <w:vAlign w:val="center"/>
          </w:tcPr>
          <w:p w14:paraId="517A0145" w14:textId="77777777" w:rsidR="00975C97" w:rsidRPr="0001701A" w:rsidRDefault="00975C97" w:rsidP="001C55B5">
            <w:pPr>
              <w:pStyle w:val="TAC"/>
            </w:pPr>
            <w:r w:rsidRPr="0001701A">
              <w:t>N/A</w:t>
            </w:r>
          </w:p>
        </w:tc>
        <w:tc>
          <w:tcPr>
            <w:tcW w:w="835" w:type="dxa"/>
            <w:vAlign w:val="center"/>
          </w:tcPr>
          <w:p w14:paraId="508F8C55" w14:textId="77777777" w:rsidR="00975C97" w:rsidRPr="0001701A" w:rsidRDefault="00975C97" w:rsidP="001C55B5">
            <w:pPr>
              <w:pStyle w:val="TAC"/>
            </w:pPr>
            <w:r w:rsidRPr="0001701A">
              <w:t>N/A</w:t>
            </w:r>
          </w:p>
        </w:tc>
        <w:tc>
          <w:tcPr>
            <w:tcW w:w="835" w:type="dxa"/>
            <w:vAlign w:val="center"/>
          </w:tcPr>
          <w:p w14:paraId="2E0771AC" w14:textId="77777777" w:rsidR="00975C97" w:rsidRPr="0001701A" w:rsidRDefault="00975C97" w:rsidP="001C55B5">
            <w:pPr>
              <w:pStyle w:val="TAC"/>
            </w:pPr>
            <w:r w:rsidRPr="0001701A">
              <w:t>N/A</w:t>
            </w:r>
          </w:p>
        </w:tc>
        <w:tc>
          <w:tcPr>
            <w:tcW w:w="835" w:type="dxa"/>
            <w:vAlign w:val="center"/>
          </w:tcPr>
          <w:p w14:paraId="6EA09053" w14:textId="77777777" w:rsidR="00975C97" w:rsidRPr="0001701A" w:rsidRDefault="00975C97" w:rsidP="001C55B5">
            <w:pPr>
              <w:pStyle w:val="TAC"/>
            </w:pPr>
            <w:r w:rsidRPr="0001701A">
              <w:t>N/A</w:t>
            </w:r>
          </w:p>
        </w:tc>
        <w:tc>
          <w:tcPr>
            <w:tcW w:w="835" w:type="dxa"/>
            <w:vAlign w:val="center"/>
          </w:tcPr>
          <w:p w14:paraId="20CDACE0" w14:textId="77777777" w:rsidR="00975C97" w:rsidRPr="0001701A" w:rsidRDefault="00975C97" w:rsidP="001C55B5">
            <w:pPr>
              <w:pStyle w:val="TAC"/>
            </w:pPr>
            <w:r w:rsidRPr="0001701A">
              <w:t>N/A</w:t>
            </w:r>
          </w:p>
        </w:tc>
        <w:tc>
          <w:tcPr>
            <w:tcW w:w="835" w:type="dxa"/>
            <w:vAlign w:val="center"/>
          </w:tcPr>
          <w:p w14:paraId="0D6DD66F" w14:textId="77777777" w:rsidR="00975C97" w:rsidRPr="0001701A" w:rsidRDefault="00975C97" w:rsidP="001C55B5">
            <w:pPr>
              <w:pStyle w:val="TAC"/>
            </w:pPr>
            <w:r w:rsidRPr="0001701A">
              <w:t>N/A</w:t>
            </w:r>
          </w:p>
        </w:tc>
        <w:tc>
          <w:tcPr>
            <w:tcW w:w="835" w:type="dxa"/>
            <w:vAlign w:val="center"/>
          </w:tcPr>
          <w:p w14:paraId="49C8179F" w14:textId="77777777" w:rsidR="00975C97" w:rsidRPr="0001701A" w:rsidRDefault="00975C97" w:rsidP="001C55B5">
            <w:pPr>
              <w:pStyle w:val="TAC"/>
            </w:pPr>
            <w:r w:rsidRPr="0001701A">
              <w:t>N/A</w:t>
            </w:r>
          </w:p>
        </w:tc>
        <w:tc>
          <w:tcPr>
            <w:tcW w:w="835" w:type="dxa"/>
          </w:tcPr>
          <w:p w14:paraId="1C3F0A8D" w14:textId="77777777" w:rsidR="00975C97" w:rsidRPr="0001701A" w:rsidRDefault="00975C97" w:rsidP="001C55B5">
            <w:pPr>
              <w:pStyle w:val="TAC"/>
            </w:pPr>
            <w:r w:rsidRPr="0001701A">
              <w:t>N/A</w:t>
            </w:r>
          </w:p>
        </w:tc>
        <w:tc>
          <w:tcPr>
            <w:tcW w:w="835" w:type="dxa"/>
            <w:vAlign w:val="center"/>
          </w:tcPr>
          <w:p w14:paraId="39848A41" w14:textId="77777777" w:rsidR="00975C97" w:rsidRPr="0001701A" w:rsidRDefault="00975C97" w:rsidP="001C55B5">
            <w:pPr>
              <w:pStyle w:val="TAC"/>
            </w:pPr>
            <w:r w:rsidRPr="0001701A">
              <w:t>N/A</w:t>
            </w:r>
          </w:p>
        </w:tc>
      </w:tr>
      <w:tr w:rsidR="00975C97" w:rsidRPr="0001701A" w14:paraId="1CE842BD" w14:textId="77777777" w:rsidTr="001C55B5">
        <w:trPr>
          <w:jc w:val="center"/>
        </w:trPr>
        <w:tc>
          <w:tcPr>
            <w:tcW w:w="3690" w:type="dxa"/>
          </w:tcPr>
          <w:p w14:paraId="46CEDBE1" w14:textId="77777777" w:rsidR="00975C97" w:rsidRPr="0001701A" w:rsidRDefault="00975C97" w:rsidP="001C55B5">
            <w:pPr>
              <w:pStyle w:val="TAL"/>
            </w:pPr>
            <w:r w:rsidRPr="0001701A">
              <w:t xml:space="preserve">  For Slots 3,…,19</w:t>
            </w:r>
          </w:p>
        </w:tc>
        <w:tc>
          <w:tcPr>
            <w:tcW w:w="1093" w:type="dxa"/>
            <w:vAlign w:val="center"/>
          </w:tcPr>
          <w:p w14:paraId="08D62A06" w14:textId="77777777" w:rsidR="00975C97" w:rsidRPr="0001701A" w:rsidRDefault="00975C97" w:rsidP="001C55B5">
            <w:pPr>
              <w:pStyle w:val="TAC"/>
            </w:pPr>
            <w:r w:rsidRPr="0001701A">
              <w:t>Bits</w:t>
            </w:r>
          </w:p>
        </w:tc>
        <w:tc>
          <w:tcPr>
            <w:tcW w:w="835" w:type="dxa"/>
            <w:vAlign w:val="center"/>
          </w:tcPr>
          <w:p w14:paraId="1B16CF25" w14:textId="77777777" w:rsidR="00975C97" w:rsidRPr="0001701A" w:rsidRDefault="00975C97" w:rsidP="001C55B5">
            <w:pPr>
              <w:pStyle w:val="TAC"/>
            </w:pPr>
            <w:r w:rsidRPr="0001701A">
              <w:t>736</w:t>
            </w:r>
          </w:p>
        </w:tc>
        <w:tc>
          <w:tcPr>
            <w:tcW w:w="835" w:type="dxa"/>
            <w:vAlign w:val="center"/>
          </w:tcPr>
          <w:p w14:paraId="5515834D" w14:textId="77777777" w:rsidR="00975C97" w:rsidRPr="0001701A" w:rsidRDefault="00975C97" w:rsidP="001C55B5">
            <w:pPr>
              <w:pStyle w:val="TAC"/>
            </w:pPr>
            <w:r w:rsidRPr="0001701A">
              <w:t>1608</w:t>
            </w:r>
          </w:p>
        </w:tc>
        <w:tc>
          <w:tcPr>
            <w:tcW w:w="835" w:type="dxa"/>
            <w:vAlign w:val="center"/>
          </w:tcPr>
          <w:p w14:paraId="355AF80A" w14:textId="77777777" w:rsidR="00975C97" w:rsidRPr="0001701A" w:rsidRDefault="00975C97" w:rsidP="001C55B5">
            <w:pPr>
              <w:pStyle w:val="TAC"/>
            </w:pPr>
            <w:r w:rsidRPr="0001701A">
              <w:t>2472</w:t>
            </w:r>
          </w:p>
        </w:tc>
        <w:tc>
          <w:tcPr>
            <w:tcW w:w="835" w:type="dxa"/>
            <w:vAlign w:val="center"/>
          </w:tcPr>
          <w:p w14:paraId="7DEA7404" w14:textId="77777777" w:rsidR="00975C97" w:rsidRPr="0001701A" w:rsidRDefault="00975C97" w:rsidP="001C55B5">
            <w:pPr>
              <w:pStyle w:val="TAC"/>
            </w:pPr>
            <w:r w:rsidRPr="0001701A">
              <w:t>3368</w:t>
            </w:r>
          </w:p>
        </w:tc>
        <w:tc>
          <w:tcPr>
            <w:tcW w:w="835" w:type="dxa"/>
            <w:vAlign w:val="center"/>
          </w:tcPr>
          <w:p w14:paraId="2671BC3C" w14:textId="77777777" w:rsidR="00975C97" w:rsidRPr="0001701A" w:rsidRDefault="00975C97" w:rsidP="001C55B5">
            <w:pPr>
              <w:pStyle w:val="TAC"/>
            </w:pPr>
            <w:r w:rsidRPr="0001701A">
              <w:t>4224</w:t>
            </w:r>
          </w:p>
        </w:tc>
        <w:tc>
          <w:tcPr>
            <w:tcW w:w="835" w:type="dxa"/>
            <w:vAlign w:val="center"/>
          </w:tcPr>
          <w:p w14:paraId="744F0A28" w14:textId="77777777" w:rsidR="00975C97" w:rsidRPr="0001701A" w:rsidRDefault="00975C97" w:rsidP="001C55B5">
            <w:pPr>
              <w:pStyle w:val="TAC"/>
            </w:pPr>
            <w:r w:rsidRPr="0001701A">
              <w:t>4992</w:t>
            </w:r>
          </w:p>
        </w:tc>
        <w:tc>
          <w:tcPr>
            <w:tcW w:w="835" w:type="dxa"/>
            <w:vAlign w:val="center"/>
          </w:tcPr>
          <w:p w14:paraId="1745A1DC" w14:textId="77777777" w:rsidR="00975C97" w:rsidRPr="0001701A" w:rsidRDefault="00975C97" w:rsidP="001C55B5">
            <w:pPr>
              <w:pStyle w:val="TAC"/>
            </w:pPr>
            <w:r w:rsidRPr="0001701A">
              <w:t>6912</w:t>
            </w:r>
          </w:p>
        </w:tc>
        <w:tc>
          <w:tcPr>
            <w:tcW w:w="835" w:type="dxa"/>
            <w:vAlign w:val="center"/>
          </w:tcPr>
          <w:p w14:paraId="655F3C2D" w14:textId="77777777" w:rsidR="00975C97" w:rsidRPr="0001701A" w:rsidRDefault="00975C97" w:rsidP="001C55B5">
            <w:pPr>
              <w:pStyle w:val="TAC"/>
            </w:pPr>
            <w:r w:rsidRPr="0001701A">
              <w:t>8712</w:t>
            </w:r>
          </w:p>
        </w:tc>
        <w:tc>
          <w:tcPr>
            <w:tcW w:w="835" w:type="dxa"/>
            <w:vAlign w:val="center"/>
          </w:tcPr>
          <w:p w14:paraId="11948096" w14:textId="77777777" w:rsidR="00975C97" w:rsidRPr="0001701A" w:rsidRDefault="00975C97" w:rsidP="001C55B5">
            <w:pPr>
              <w:pStyle w:val="TAC"/>
            </w:pPr>
            <w:r w:rsidRPr="0001701A">
              <w:t>10504</w:t>
            </w:r>
          </w:p>
        </w:tc>
        <w:tc>
          <w:tcPr>
            <w:tcW w:w="835" w:type="dxa"/>
            <w:vAlign w:val="center"/>
          </w:tcPr>
          <w:p w14:paraId="0915C619" w14:textId="77777777" w:rsidR="00975C97" w:rsidRPr="0001701A" w:rsidRDefault="00975C97" w:rsidP="001C55B5">
            <w:pPr>
              <w:pStyle w:val="TAC"/>
            </w:pPr>
            <w:r w:rsidRPr="0001701A">
              <w:t>14088</w:t>
            </w:r>
          </w:p>
        </w:tc>
        <w:tc>
          <w:tcPr>
            <w:tcW w:w="835" w:type="dxa"/>
          </w:tcPr>
          <w:p w14:paraId="235D6B20" w14:textId="77777777" w:rsidR="00975C97" w:rsidRPr="0001701A" w:rsidRDefault="00975C97" w:rsidP="001C55B5">
            <w:pPr>
              <w:pStyle w:val="TAC"/>
            </w:pPr>
            <w:r w:rsidRPr="0001701A">
              <w:t>15880</w:t>
            </w:r>
          </w:p>
        </w:tc>
        <w:tc>
          <w:tcPr>
            <w:tcW w:w="835" w:type="dxa"/>
            <w:vAlign w:val="center"/>
          </w:tcPr>
          <w:p w14:paraId="51E36D63" w14:textId="77777777" w:rsidR="00975C97" w:rsidRPr="0001701A" w:rsidRDefault="00975C97" w:rsidP="001C55B5">
            <w:pPr>
              <w:pStyle w:val="TAC"/>
            </w:pPr>
            <w:r w:rsidRPr="0001701A">
              <w:t>17928</w:t>
            </w:r>
          </w:p>
        </w:tc>
      </w:tr>
      <w:tr w:rsidR="00975C97" w:rsidRPr="0001701A" w14:paraId="50064083" w14:textId="77777777" w:rsidTr="001C55B5">
        <w:trPr>
          <w:jc w:val="center"/>
        </w:trPr>
        <w:tc>
          <w:tcPr>
            <w:tcW w:w="3690" w:type="dxa"/>
          </w:tcPr>
          <w:p w14:paraId="155502FC" w14:textId="77777777" w:rsidR="00975C97" w:rsidRPr="0001701A" w:rsidRDefault="00975C97" w:rsidP="001C55B5">
            <w:pPr>
              <w:pStyle w:val="TAL"/>
            </w:pPr>
            <w:r w:rsidRPr="0001701A">
              <w:t>Transport block CRC</w:t>
            </w:r>
          </w:p>
        </w:tc>
        <w:tc>
          <w:tcPr>
            <w:tcW w:w="1093" w:type="dxa"/>
            <w:vAlign w:val="center"/>
          </w:tcPr>
          <w:p w14:paraId="79604B78" w14:textId="77777777" w:rsidR="00975C97" w:rsidRPr="0001701A" w:rsidRDefault="00975C97" w:rsidP="001C55B5">
            <w:pPr>
              <w:pStyle w:val="TAC"/>
            </w:pPr>
            <w:r w:rsidRPr="0001701A">
              <w:t>Bits</w:t>
            </w:r>
          </w:p>
        </w:tc>
        <w:tc>
          <w:tcPr>
            <w:tcW w:w="835" w:type="dxa"/>
            <w:vAlign w:val="center"/>
          </w:tcPr>
          <w:p w14:paraId="7E3C3732" w14:textId="77777777" w:rsidR="00975C97" w:rsidRPr="0001701A" w:rsidRDefault="00975C97" w:rsidP="001C55B5">
            <w:pPr>
              <w:pStyle w:val="TAC"/>
            </w:pPr>
            <w:r w:rsidRPr="0001701A">
              <w:t>16</w:t>
            </w:r>
          </w:p>
        </w:tc>
        <w:tc>
          <w:tcPr>
            <w:tcW w:w="835" w:type="dxa"/>
            <w:vAlign w:val="center"/>
          </w:tcPr>
          <w:p w14:paraId="671E7C10" w14:textId="77777777" w:rsidR="00975C97" w:rsidRPr="0001701A" w:rsidRDefault="00975C97" w:rsidP="001C55B5">
            <w:pPr>
              <w:pStyle w:val="TAC"/>
            </w:pPr>
            <w:r w:rsidRPr="0001701A">
              <w:t>16</w:t>
            </w:r>
          </w:p>
        </w:tc>
        <w:tc>
          <w:tcPr>
            <w:tcW w:w="835" w:type="dxa"/>
            <w:vAlign w:val="center"/>
          </w:tcPr>
          <w:p w14:paraId="178A583E" w14:textId="77777777" w:rsidR="00975C97" w:rsidRPr="0001701A" w:rsidRDefault="00975C97" w:rsidP="001C55B5">
            <w:pPr>
              <w:pStyle w:val="TAC"/>
            </w:pPr>
            <w:r w:rsidRPr="0001701A">
              <w:t>16</w:t>
            </w:r>
          </w:p>
        </w:tc>
        <w:tc>
          <w:tcPr>
            <w:tcW w:w="835" w:type="dxa"/>
            <w:vAlign w:val="center"/>
          </w:tcPr>
          <w:p w14:paraId="3168019D" w14:textId="77777777" w:rsidR="00975C97" w:rsidRPr="0001701A" w:rsidRDefault="00975C97" w:rsidP="001C55B5">
            <w:pPr>
              <w:pStyle w:val="TAC"/>
            </w:pPr>
            <w:r w:rsidRPr="0001701A">
              <w:t>16</w:t>
            </w:r>
          </w:p>
        </w:tc>
        <w:tc>
          <w:tcPr>
            <w:tcW w:w="835" w:type="dxa"/>
            <w:vAlign w:val="center"/>
          </w:tcPr>
          <w:p w14:paraId="7E12BB9F" w14:textId="77777777" w:rsidR="00975C97" w:rsidRPr="0001701A" w:rsidRDefault="00975C97" w:rsidP="001C55B5">
            <w:pPr>
              <w:pStyle w:val="TAC"/>
            </w:pPr>
            <w:r w:rsidRPr="0001701A">
              <w:t>24</w:t>
            </w:r>
          </w:p>
        </w:tc>
        <w:tc>
          <w:tcPr>
            <w:tcW w:w="835" w:type="dxa"/>
            <w:vAlign w:val="center"/>
          </w:tcPr>
          <w:p w14:paraId="2FB4CFEE" w14:textId="77777777" w:rsidR="00975C97" w:rsidRPr="0001701A" w:rsidRDefault="00975C97" w:rsidP="001C55B5">
            <w:pPr>
              <w:pStyle w:val="TAC"/>
            </w:pPr>
            <w:r w:rsidRPr="0001701A">
              <w:t>24</w:t>
            </w:r>
          </w:p>
        </w:tc>
        <w:tc>
          <w:tcPr>
            <w:tcW w:w="835" w:type="dxa"/>
            <w:vAlign w:val="center"/>
          </w:tcPr>
          <w:p w14:paraId="46999907" w14:textId="77777777" w:rsidR="00975C97" w:rsidRPr="0001701A" w:rsidRDefault="00975C97" w:rsidP="001C55B5">
            <w:pPr>
              <w:pStyle w:val="TAC"/>
            </w:pPr>
            <w:r w:rsidRPr="0001701A">
              <w:t>24</w:t>
            </w:r>
          </w:p>
        </w:tc>
        <w:tc>
          <w:tcPr>
            <w:tcW w:w="835" w:type="dxa"/>
            <w:vAlign w:val="center"/>
          </w:tcPr>
          <w:p w14:paraId="0D908AE5" w14:textId="77777777" w:rsidR="00975C97" w:rsidRPr="0001701A" w:rsidRDefault="00975C97" w:rsidP="001C55B5">
            <w:pPr>
              <w:pStyle w:val="TAC"/>
            </w:pPr>
            <w:r w:rsidRPr="0001701A">
              <w:t>24</w:t>
            </w:r>
          </w:p>
        </w:tc>
        <w:tc>
          <w:tcPr>
            <w:tcW w:w="835" w:type="dxa"/>
            <w:vAlign w:val="center"/>
          </w:tcPr>
          <w:p w14:paraId="7D2D3580" w14:textId="77777777" w:rsidR="00975C97" w:rsidRPr="0001701A" w:rsidRDefault="00975C97" w:rsidP="001C55B5">
            <w:pPr>
              <w:pStyle w:val="TAC"/>
            </w:pPr>
            <w:r w:rsidRPr="0001701A">
              <w:t>24</w:t>
            </w:r>
          </w:p>
        </w:tc>
        <w:tc>
          <w:tcPr>
            <w:tcW w:w="835" w:type="dxa"/>
            <w:vAlign w:val="center"/>
          </w:tcPr>
          <w:p w14:paraId="4A6A6630" w14:textId="77777777" w:rsidR="00975C97" w:rsidRPr="0001701A" w:rsidRDefault="00975C97" w:rsidP="001C55B5">
            <w:pPr>
              <w:pStyle w:val="TAC"/>
            </w:pPr>
            <w:r w:rsidRPr="0001701A">
              <w:t>24</w:t>
            </w:r>
          </w:p>
        </w:tc>
        <w:tc>
          <w:tcPr>
            <w:tcW w:w="835" w:type="dxa"/>
          </w:tcPr>
          <w:p w14:paraId="6EDF0E7C" w14:textId="77777777" w:rsidR="00975C97" w:rsidRPr="0001701A" w:rsidRDefault="00975C97" w:rsidP="001C55B5">
            <w:pPr>
              <w:pStyle w:val="TAC"/>
            </w:pPr>
            <w:r w:rsidRPr="0001701A">
              <w:t>24</w:t>
            </w:r>
          </w:p>
        </w:tc>
        <w:tc>
          <w:tcPr>
            <w:tcW w:w="835" w:type="dxa"/>
            <w:vAlign w:val="center"/>
          </w:tcPr>
          <w:p w14:paraId="7E3B9D16" w14:textId="77777777" w:rsidR="00975C97" w:rsidRPr="0001701A" w:rsidRDefault="00975C97" w:rsidP="001C55B5">
            <w:pPr>
              <w:pStyle w:val="TAC"/>
            </w:pPr>
            <w:r w:rsidRPr="0001701A">
              <w:t>24</w:t>
            </w:r>
          </w:p>
        </w:tc>
      </w:tr>
      <w:tr w:rsidR="00975C97" w:rsidRPr="0001701A" w14:paraId="25E3D091" w14:textId="77777777" w:rsidTr="001C55B5">
        <w:trPr>
          <w:jc w:val="center"/>
        </w:trPr>
        <w:tc>
          <w:tcPr>
            <w:tcW w:w="3690" w:type="dxa"/>
          </w:tcPr>
          <w:p w14:paraId="1AE5D49B" w14:textId="77777777" w:rsidR="00975C97" w:rsidRPr="0001701A" w:rsidRDefault="00975C97" w:rsidP="001C55B5">
            <w:pPr>
              <w:pStyle w:val="TAL"/>
            </w:pPr>
            <w:r w:rsidRPr="0001701A">
              <w:t>LDPC base graph</w:t>
            </w:r>
          </w:p>
        </w:tc>
        <w:tc>
          <w:tcPr>
            <w:tcW w:w="1093" w:type="dxa"/>
            <w:vAlign w:val="center"/>
          </w:tcPr>
          <w:p w14:paraId="7E1A112D" w14:textId="77777777" w:rsidR="00975C97" w:rsidRPr="0001701A" w:rsidRDefault="00975C97" w:rsidP="001C55B5">
            <w:pPr>
              <w:pStyle w:val="TAC"/>
            </w:pPr>
          </w:p>
        </w:tc>
        <w:tc>
          <w:tcPr>
            <w:tcW w:w="835" w:type="dxa"/>
            <w:vAlign w:val="center"/>
          </w:tcPr>
          <w:p w14:paraId="4911E781" w14:textId="77777777" w:rsidR="00975C97" w:rsidRPr="0001701A" w:rsidRDefault="00975C97" w:rsidP="001C55B5">
            <w:pPr>
              <w:pStyle w:val="TAC"/>
            </w:pPr>
            <w:r w:rsidRPr="0001701A">
              <w:t>2</w:t>
            </w:r>
          </w:p>
        </w:tc>
        <w:tc>
          <w:tcPr>
            <w:tcW w:w="835" w:type="dxa"/>
            <w:vAlign w:val="center"/>
          </w:tcPr>
          <w:p w14:paraId="4EEB18F4" w14:textId="77777777" w:rsidR="00975C97" w:rsidRPr="0001701A" w:rsidRDefault="00975C97" w:rsidP="001C55B5">
            <w:pPr>
              <w:pStyle w:val="TAC"/>
            </w:pPr>
            <w:r w:rsidRPr="0001701A">
              <w:t>2</w:t>
            </w:r>
          </w:p>
        </w:tc>
        <w:tc>
          <w:tcPr>
            <w:tcW w:w="835" w:type="dxa"/>
            <w:vAlign w:val="center"/>
          </w:tcPr>
          <w:p w14:paraId="2C29215B" w14:textId="77777777" w:rsidR="00975C97" w:rsidRPr="0001701A" w:rsidRDefault="00975C97" w:rsidP="001C55B5">
            <w:pPr>
              <w:pStyle w:val="TAC"/>
            </w:pPr>
            <w:r w:rsidRPr="0001701A">
              <w:t>2</w:t>
            </w:r>
          </w:p>
        </w:tc>
        <w:tc>
          <w:tcPr>
            <w:tcW w:w="835" w:type="dxa"/>
            <w:vAlign w:val="center"/>
          </w:tcPr>
          <w:p w14:paraId="40F17C4C" w14:textId="77777777" w:rsidR="00975C97" w:rsidRPr="0001701A" w:rsidRDefault="00975C97" w:rsidP="001C55B5">
            <w:pPr>
              <w:pStyle w:val="TAC"/>
            </w:pPr>
            <w:r w:rsidRPr="0001701A">
              <w:t>2</w:t>
            </w:r>
          </w:p>
        </w:tc>
        <w:tc>
          <w:tcPr>
            <w:tcW w:w="835" w:type="dxa"/>
            <w:vAlign w:val="center"/>
          </w:tcPr>
          <w:p w14:paraId="0B3A3A17" w14:textId="77777777" w:rsidR="00975C97" w:rsidRPr="0001701A" w:rsidRDefault="00975C97" w:rsidP="001C55B5">
            <w:pPr>
              <w:pStyle w:val="TAC"/>
            </w:pPr>
            <w:r w:rsidRPr="0001701A">
              <w:t>1</w:t>
            </w:r>
          </w:p>
        </w:tc>
        <w:tc>
          <w:tcPr>
            <w:tcW w:w="835" w:type="dxa"/>
            <w:vAlign w:val="center"/>
          </w:tcPr>
          <w:p w14:paraId="53D34CF6" w14:textId="77777777" w:rsidR="00975C97" w:rsidRPr="0001701A" w:rsidRDefault="00975C97" w:rsidP="001C55B5">
            <w:pPr>
              <w:pStyle w:val="TAC"/>
            </w:pPr>
            <w:r w:rsidRPr="0001701A">
              <w:t>1</w:t>
            </w:r>
          </w:p>
        </w:tc>
        <w:tc>
          <w:tcPr>
            <w:tcW w:w="835" w:type="dxa"/>
            <w:vAlign w:val="center"/>
          </w:tcPr>
          <w:p w14:paraId="6C3C5394" w14:textId="77777777" w:rsidR="00975C97" w:rsidRPr="0001701A" w:rsidRDefault="00975C97" w:rsidP="001C55B5">
            <w:pPr>
              <w:pStyle w:val="TAC"/>
            </w:pPr>
            <w:r w:rsidRPr="0001701A">
              <w:t>1</w:t>
            </w:r>
          </w:p>
        </w:tc>
        <w:tc>
          <w:tcPr>
            <w:tcW w:w="835" w:type="dxa"/>
            <w:vAlign w:val="center"/>
          </w:tcPr>
          <w:p w14:paraId="615F4947" w14:textId="77777777" w:rsidR="00975C97" w:rsidRPr="0001701A" w:rsidRDefault="00975C97" w:rsidP="001C55B5">
            <w:pPr>
              <w:pStyle w:val="TAC"/>
            </w:pPr>
            <w:r w:rsidRPr="0001701A">
              <w:t>1</w:t>
            </w:r>
          </w:p>
        </w:tc>
        <w:tc>
          <w:tcPr>
            <w:tcW w:w="835" w:type="dxa"/>
            <w:vAlign w:val="center"/>
          </w:tcPr>
          <w:p w14:paraId="1F8B1405" w14:textId="77777777" w:rsidR="00975C97" w:rsidRPr="0001701A" w:rsidRDefault="00975C97" w:rsidP="001C55B5">
            <w:pPr>
              <w:pStyle w:val="TAC"/>
            </w:pPr>
            <w:r w:rsidRPr="0001701A">
              <w:t>1</w:t>
            </w:r>
          </w:p>
        </w:tc>
        <w:tc>
          <w:tcPr>
            <w:tcW w:w="835" w:type="dxa"/>
            <w:vAlign w:val="center"/>
          </w:tcPr>
          <w:p w14:paraId="358BB485" w14:textId="77777777" w:rsidR="00975C97" w:rsidRPr="0001701A" w:rsidRDefault="00975C97" w:rsidP="001C55B5">
            <w:pPr>
              <w:pStyle w:val="TAC"/>
            </w:pPr>
            <w:r w:rsidRPr="0001701A">
              <w:t>1</w:t>
            </w:r>
          </w:p>
        </w:tc>
        <w:tc>
          <w:tcPr>
            <w:tcW w:w="835" w:type="dxa"/>
          </w:tcPr>
          <w:p w14:paraId="4B992EB4" w14:textId="77777777" w:rsidR="00975C97" w:rsidRPr="0001701A" w:rsidRDefault="00975C97" w:rsidP="001C55B5">
            <w:pPr>
              <w:pStyle w:val="TAC"/>
            </w:pPr>
            <w:r w:rsidRPr="0001701A">
              <w:t>1</w:t>
            </w:r>
          </w:p>
        </w:tc>
        <w:tc>
          <w:tcPr>
            <w:tcW w:w="835" w:type="dxa"/>
            <w:vAlign w:val="center"/>
          </w:tcPr>
          <w:p w14:paraId="4EA187CE" w14:textId="77777777" w:rsidR="00975C97" w:rsidRPr="0001701A" w:rsidRDefault="00975C97" w:rsidP="001C55B5">
            <w:pPr>
              <w:pStyle w:val="TAC"/>
            </w:pPr>
            <w:r w:rsidRPr="0001701A">
              <w:t>1</w:t>
            </w:r>
          </w:p>
        </w:tc>
      </w:tr>
      <w:tr w:rsidR="00975C97" w:rsidRPr="0001701A" w14:paraId="109BF9B7" w14:textId="77777777" w:rsidTr="001C55B5">
        <w:trPr>
          <w:jc w:val="center"/>
        </w:trPr>
        <w:tc>
          <w:tcPr>
            <w:tcW w:w="3690" w:type="dxa"/>
          </w:tcPr>
          <w:p w14:paraId="2FC4FF47" w14:textId="77777777" w:rsidR="00975C97" w:rsidRPr="0001701A" w:rsidRDefault="00975C97" w:rsidP="001C55B5">
            <w:pPr>
              <w:pStyle w:val="TAL"/>
            </w:pPr>
            <w:r w:rsidRPr="0001701A">
              <w:t>Number of Code Blocks per Slot</w:t>
            </w:r>
          </w:p>
        </w:tc>
        <w:tc>
          <w:tcPr>
            <w:tcW w:w="1093" w:type="dxa"/>
            <w:vAlign w:val="center"/>
          </w:tcPr>
          <w:p w14:paraId="33820DE7" w14:textId="77777777" w:rsidR="00975C97" w:rsidRPr="0001701A" w:rsidRDefault="00975C97" w:rsidP="001C55B5">
            <w:pPr>
              <w:pStyle w:val="TAC"/>
            </w:pPr>
          </w:p>
        </w:tc>
        <w:tc>
          <w:tcPr>
            <w:tcW w:w="835" w:type="dxa"/>
            <w:vAlign w:val="center"/>
          </w:tcPr>
          <w:p w14:paraId="1F5C18DB" w14:textId="77777777" w:rsidR="00975C97" w:rsidRPr="0001701A" w:rsidRDefault="00975C97" w:rsidP="001C55B5">
            <w:pPr>
              <w:pStyle w:val="TAC"/>
            </w:pPr>
          </w:p>
        </w:tc>
        <w:tc>
          <w:tcPr>
            <w:tcW w:w="835" w:type="dxa"/>
            <w:vAlign w:val="center"/>
          </w:tcPr>
          <w:p w14:paraId="2B325D68" w14:textId="77777777" w:rsidR="00975C97" w:rsidRPr="0001701A" w:rsidRDefault="00975C97" w:rsidP="001C55B5">
            <w:pPr>
              <w:pStyle w:val="TAC"/>
            </w:pPr>
          </w:p>
        </w:tc>
        <w:tc>
          <w:tcPr>
            <w:tcW w:w="835" w:type="dxa"/>
            <w:vAlign w:val="center"/>
          </w:tcPr>
          <w:p w14:paraId="46361C13" w14:textId="77777777" w:rsidR="00975C97" w:rsidRPr="0001701A" w:rsidRDefault="00975C97" w:rsidP="001C55B5">
            <w:pPr>
              <w:pStyle w:val="TAC"/>
            </w:pPr>
          </w:p>
        </w:tc>
        <w:tc>
          <w:tcPr>
            <w:tcW w:w="835" w:type="dxa"/>
            <w:vAlign w:val="center"/>
          </w:tcPr>
          <w:p w14:paraId="24DFCEB5" w14:textId="77777777" w:rsidR="00975C97" w:rsidRPr="0001701A" w:rsidRDefault="00975C97" w:rsidP="001C55B5">
            <w:pPr>
              <w:pStyle w:val="TAC"/>
            </w:pPr>
          </w:p>
        </w:tc>
        <w:tc>
          <w:tcPr>
            <w:tcW w:w="835" w:type="dxa"/>
            <w:vAlign w:val="center"/>
          </w:tcPr>
          <w:p w14:paraId="3909CC5F" w14:textId="77777777" w:rsidR="00975C97" w:rsidRPr="0001701A" w:rsidRDefault="00975C97" w:rsidP="001C55B5">
            <w:pPr>
              <w:pStyle w:val="TAC"/>
            </w:pPr>
          </w:p>
        </w:tc>
        <w:tc>
          <w:tcPr>
            <w:tcW w:w="835" w:type="dxa"/>
            <w:vAlign w:val="center"/>
          </w:tcPr>
          <w:p w14:paraId="47F23174" w14:textId="77777777" w:rsidR="00975C97" w:rsidRPr="0001701A" w:rsidRDefault="00975C97" w:rsidP="001C55B5">
            <w:pPr>
              <w:pStyle w:val="TAC"/>
            </w:pPr>
          </w:p>
        </w:tc>
        <w:tc>
          <w:tcPr>
            <w:tcW w:w="835" w:type="dxa"/>
            <w:vAlign w:val="center"/>
          </w:tcPr>
          <w:p w14:paraId="315FF9EC" w14:textId="77777777" w:rsidR="00975C97" w:rsidRPr="0001701A" w:rsidRDefault="00975C97" w:rsidP="001C55B5">
            <w:pPr>
              <w:pStyle w:val="TAC"/>
            </w:pPr>
          </w:p>
        </w:tc>
        <w:tc>
          <w:tcPr>
            <w:tcW w:w="835" w:type="dxa"/>
            <w:vAlign w:val="center"/>
          </w:tcPr>
          <w:p w14:paraId="4A0390DA" w14:textId="77777777" w:rsidR="00975C97" w:rsidRPr="0001701A" w:rsidRDefault="00975C97" w:rsidP="001C55B5">
            <w:pPr>
              <w:pStyle w:val="TAC"/>
            </w:pPr>
          </w:p>
        </w:tc>
        <w:tc>
          <w:tcPr>
            <w:tcW w:w="835" w:type="dxa"/>
            <w:vAlign w:val="center"/>
          </w:tcPr>
          <w:p w14:paraId="05D8C4EE" w14:textId="77777777" w:rsidR="00975C97" w:rsidRPr="0001701A" w:rsidRDefault="00975C97" w:rsidP="001C55B5">
            <w:pPr>
              <w:pStyle w:val="TAC"/>
            </w:pPr>
          </w:p>
        </w:tc>
        <w:tc>
          <w:tcPr>
            <w:tcW w:w="835" w:type="dxa"/>
            <w:vAlign w:val="center"/>
          </w:tcPr>
          <w:p w14:paraId="680787BF" w14:textId="77777777" w:rsidR="00975C97" w:rsidRPr="0001701A" w:rsidRDefault="00975C97" w:rsidP="001C55B5">
            <w:pPr>
              <w:pStyle w:val="TAC"/>
            </w:pPr>
          </w:p>
        </w:tc>
        <w:tc>
          <w:tcPr>
            <w:tcW w:w="835" w:type="dxa"/>
          </w:tcPr>
          <w:p w14:paraId="03EF8774" w14:textId="77777777" w:rsidR="00975C97" w:rsidRPr="0001701A" w:rsidRDefault="00975C97" w:rsidP="001C55B5">
            <w:pPr>
              <w:pStyle w:val="TAC"/>
            </w:pPr>
          </w:p>
        </w:tc>
        <w:tc>
          <w:tcPr>
            <w:tcW w:w="835" w:type="dxa"/>
            <w:vAlign w:val="center"/>
          </w:tcPr>
          <w:p w14:paraId="172C112F" w14:textId="77777777" w:rsidR="00975C97" w:rsidRPr="0001701A" w:rsidRDefault="00975C97" w:rsidP="001C55B5">
            <w:pPr>
              <w:pStyle w:val="TAC"/>
            </w:pPr>
          </w:p>
        </w:tc>
      </w:tr>
      <w:tr w:rsidR="00975C97" w:rsidRPr="0001701A" w14:paraId="54226CCB" w14:textId="77777777" w:rsidTr="001C55B5">
        <w:trPr>
          <w:jc w:val="center"/>
        </w:trPr>
        <w:tc>
          <w:tcPr>
            <w:tcW w:w="3690" w:type="dxa"/>
          </w:tcPr>
          <w:p w14:paraId="4AC79974" w14:textId="77777777" w:rsidR="00975C97" w:rsidRPr="0001701A" w:rsidRDefault="00975C97" w:rsidP="001C55B5">
            <w:pPr>
              <w:pStyle w:val="TAL"/>
            </w:pPr>
            <w:r w:rsidRPr="0001701A">
              <w:t xml:space="preserve">  For Slots 0,1,2</w:t>
            </w:r>
          </w:p>
        </w:tc>
        <w:tc>
          <w:tcPr>
            <w:tcW w:w="1093" w:type="dxa"/>
            <w:vAlign w:val="center"/>
          </w:tcPr>
          <w:p w14:paraId="6656C4EA" w14:textId="77777777" w:rsidR="00975C97" w:rsidRPr="0001701A" w:rsidRDefault="00975C97" w:rsidP="001C55B5">
            <w:pPr>
              <w:pStyle w:val="TAC"/>
            </w:pPr>
            <w:r w:rsidRPr="0001701A">
              <w:t>CBs</w:t>
            </w:r>
          </w:p>
        </w:tc>
        <w:tc>
          <w:tcPr>
            <w:tcW w:w="835" w:type="dxa"/>
            <w:vAlign w:val="center"/>
          </w:tcPr>
          <w:p w14:paraId="29CD33AE" w14:textId="77777777" w:rsidR="00975C97" w:rsidRPr="0001701A" w:rsidRDefault="00975C97" w:rsidP="001C55B5">
            <w:pPr>
              <w:pStyle w:val="TAC"/>
            </w:pPr>
            <w:r w:rsidRPr="0001701A">
              <w:t>N/A</w:t>
            </w:r>
          </w:p>
        </w:tc>
        <w:tc>
          <w:tcPr>
            <w:tcW w:w="835" w:type="dxa"/>
            <w:vAlign w:val="center"/>
          </w:tcPr>
          <w:p w14:paraId="4044588D" w14:textId="77777777" w:rsidR="00975C97" w:rsidRPr="0001701A" w:rsidRDefault="00975C97" w:rsidP="001C55B5">
            <w:pPr>
              <w:pStyle w:val="TAC"/>
            </w:pPr>
            <w:r w:rsidRPr="0001701A">
              <w:t>N/A</w:t>
            </w:r>
          </w:p>
        </w:tc>
        <w:tc>
          <w:tcPr>
            <w:tcW w:w="835" w:type="dxa"/>
            <w:vAlign w:val="center"/>
          </w:tcPr>
          <w:p w14:paraId="1905F7DC" w14:textId="77777777" w:rsidR="00975C97" w:rsidRPr="0001701A" w:rsidRDefault="00975C97" w:rsidP="001C55B5">
            <w:pPr>
              <w:pStyle w:val="TAC"/>
            </w:pPr>
            <w:r w:rsidRPr="0001701A">
              <w:t>N/A</w:t>
            </w:r>
          </w:p>
        </w:tc>
        <w:tc>
          <w:tcPr>
            <w:tcW w:w="835" w:type="dxa"/>
            <w:vAlign w:val="center"/>
          </w:tcPr>
          <w:p w14:paraId="15027636" w14:textId="77777777" w:rsidR="00975C97" w:rsidRPr="0001701A" w:rsidRDefault="00975C97" w:rsidP="001C55B5">
            <w:pPr>
              <w:pStyle w:val="TAC"/>
            </w:pPr>
            <w:r w:rsidRPr="0001701A">
              <w:t>N/A</w:t>
            </w:r>
          </w:p>
        </w:tc>
        <w:tc>
          <w:tcPr>
            <w:tcW w:w="835" w:type="dxa"/>
            <w:vAlign w:val="center"/>
          </w:tcPr>
          <w:p w14:paraId="1A7DAD71" w14:textId="77777777" w:rsidR="00975C97" w:rsidRPr="0001701A" w:rsidRDefault="00975C97" w:rsidP="001C55B5">
            <w:pPr>
              <w:pStyle w:val="TAC"/>
            </w:pPr>
            <w:r w:rsidRPr="0001701A">
              <w:t>N/A</w:t>
            </w:r>
          </w:p>
        </w:tc>
        <w:tc>
          <w:tcPr>
            <w:tcW w:w="835" w:type="dxa"/>
            <w:vAlign w:val="center"/>
          </w:tcPr>
          <w:p w14:paraId="627387E3" w14:textId="77777777" w:rsidR="00975C97" w:rsidRPr="0001701A" w:rsidRDefault="00975C97" w:rsidP="001C55B5">
            <w:pPr>
              <w:pStyle w:val="TAC"/>
            </w:pPr>
            <w:r w:rsidRPr="0001701A">
              <w:t>N/A</w:t>
            </w:r>
          </w:p>
        </w:tc>
        <w:tc>
          <w:tcPr>
            <w:tcW w:w="835" w:type="dxa"/>
            <w:vAlign w:val="center"/>
          </w:tcPr>
          <w:p w14:paraId="05310661" w14:textId="77777777" w:rsidR="00975C97" w:rsidRPr="0001701A" w:rsidRDefault="00975C97" w:rsidP="001C55B5">
            <w:pPr>
              <w:pStyle w:val="TAC"/>
            </w:pPr>
            <w:r w:rsidRPr="0001701A">
              <w:t>N/A</w:t>
            </w:r>
          </w:p>
        </w:tc>
        <w:tc>
          <w:tcPr>
            <w:tcW w:w="835" w:type="dxa"/>
            <w:vAlign w:val="center"/>
          </w:tcPr>
          <w:p w14:paraId="44CE74D4" w14:textId="77777777" w:rsidR="00975C97" w:rsidRPr="0001701A" w:rsidRDefault="00975C97" w:rsidP="001C55B5">
            <w:pPr>
              <w:pStyle w:val="TAC"/>
            </w:pPr>
            <w:r w:rsidRPr="0001701A">
              <w:t>N/A</w:t>
            </w:r>
          </w:p>
        </w:tc>
        <w:tc>
          <w:tcPr>
            <w:tcW w:w="835" w:type="dxa"/>
            <w:vAlign w:val="center"/>
          </w:tcPr>
          <w:p w14:paraId="3F64CEB2" w14:textId="77777777" w:rsidR="00975C97" w:rsidRPr="0001701A" w:rsidRDefault="00975C97" w:rsidP="001C55B5">
            <w:pPr>
              <w:pStyle w:val="TAC"/>
            </w:pPr>
            <w:r w:rsidRPr="0001701A">
              <w:t>N/A</w:t>
            </w:r>
          </w:p>
        </w:tc>
        <w:tc>
          <w:tcPr>
            <w:tcW w:w="835" w:type="dxa"/>
            <w:vAlign w:val="center"/>
          </w:tcPr>
          <w:p w14:paraId="195A48CD" w14:textId="77777777" w:rsidR="00975C97" w:rsidRPr="0001701A" w:rsidRDefault="00975C97" w:rsidP="001C55B5">
            <w:pPr>
              <w:pStyle w:val="TAC"/>
            </w:pPr>
            <w:r w:rsidRPr="0001701A">
              <w:t>N/A</w:t>
            </w:r>
          </w:p>
        </w:tc>
        <w:tc>
          <w:tcPr>
            <w:tcW w:w="835" w:type="dxa"/>
          </w:tcPr>
          <w:p w14:paraId="37A7948C" w14:textId="77777777" w:rsidR="00975C97" w:rsidRPr="0001701A" w:rsidRDefault="00975C97" w:rsidP="001C55B5">
            <w:pPr>
              <w:pStyle w:val="TAC"/>
            </w:pPr>
            <w:r w:rsidRPr="0001701A">
              <w:t>N/A</w:t>
            </w:r>
          </w:p>
        </w:tc>
        <w:tc>
          <w:tcPr>
            <w:tcW w:w="835" w:type="dxa"/>
            <w:vAlign w:val="center"/>
          </w:tcPr>
          <w:p w14:paraId="32FAA1EA" w14:textId="77777777" w:rsidR="00975C97" w:rsidRPr="0001701A" w:rsidRDefault="00975C97" w:rsidP="001C55B5">
            <w:pPr>
              <w:pStyle w:val="TAC"/>
            </w:pPr>
            <w:r w:rsidRPr="0001701A">
              <w:t>N/A</w:t>
            </w:r>
          </w:p>
        </w:tc>
      </w:tr>
      <w:tr w:rsidR="00975C97" w:rsidRPr="0001701A" w14:paraId="49DFB410" w14:textId="77777777" w:rsidTr="001C55B5">
        <w:trPr>
          <w:jc w:val="center"/>
        </w:trPr>
        <w:tc>
          <w:tcPr>
            <w:tcW w:w="3690" w:type="dxa"/>
          </w:tcPr>
          <w:p w14:paraId="47B478F8" w14:textId="77777777" w:rsidR="00975C97" w:rsidRPr="0001701A" w:rsidRDefault="00975C97" w:rsidP="001C55B5">
            <w:pPr>
              <w:pStyle w:val="TAL"/>
            </w:pPr>
            <w:r w:rsidRPr="0001701A">
              <w:t xml:space="preserve">  For Slots 3,…,19</w:t>
            </w:r>
          </w:p>
        </w:tc>
        <w:tc>
          <w:tcPr>
            <w:tcW w:w="1093" w:type="dxa"/>
            <w:vAlign w:val="center"/>
          </w:tcPr>
          <w:p w14:paraId="71919809" w14:textId="77777777" w:rsidR="00975C97" w:rsidRPr="0001701A" w:rsidRDefault="00975C97" w:rsidP="001C55B5">
            <w:pPr>
              <w:pStyle w:val="TAC"/>
            </w:pPr>
            <w:r w:rsidRPr="0001701A">
              <w:t>CBs</w:t>
            </w:r>
          </w:p>
        </w:tc>
        <w:tc>
          <w:tcPr>
            <w:tcW w:w="835" w:type="dxa"/>
            <w:vAlign w:val="center"/>
          </w:tcPr>
          <w:p w14:paraId="79827838" w14:textId="77777777" w:rsidR="00975C97" w:rsidRPr="0001701A" w:rsidRDefault="00975C97" w:rsidP="001C55B5">
            <w:pPr>
              <w:pStyle w:val="TAC"/>
            </w:pPr>
            <w:r w:rsidRPr="0001701A">
              <w:t>1</w:t>
            </w:r>
          </w:p>
        </w:tc>
        <w:tc>
          <w:tcPr>
            <w:tcW w:w="835" w:type="dxa"/>
            <w:vAlign w:val="center"/>
          </w:tcPr>
          <w:p w14:paraId="1D4AEC5D" w14:textId="77777777" w:rsidR="00975C97" w:rsidRPr="0001701A" w:rsidRDefault="00975C97" w:rsidP="001C55B5">
            <w:pPr>
              <w:pStyle w:val="TAC"/>
            </w:pPr>
            <w:r w:rsidRPr="0001701A">
              <w:t>1</w:t>
            </w:r>
          </w:p>
        </w:tc>
        <w:tc>
          <w:tcPr>
            <w:tcW w:w="835" w:type="dxa"/>
            <w:vAlign w:val="center"/>
          </w:tcPr>
          <w:p w14:paraId="5E5A748A" w14:textId="77777777" w:rsidR="00975C97" w:rsidRPr="0001701A" w:rsidRDefault="00975C97" w:rsidP="001C55B5">
            <w:pPr>
              <w:pStyle w:val="TAC"/>
            </w:pPr>
            <w:r w:rsidRPr="0001701A">
              <w:t>1</w:t>
            </w:r>
          </w:p>
        </w:tc>
        <w:tc>
          <w:tcPr>
            <w:tcW w:w="835" w:type="dxa"/>
            <w:vAlign w:val="center"/>
          </w:tcPr>
          <w:p w14:paraId="4F35BA48" w14:textId="77777777" w:rsidR="00975C97" w:rsidRPr="0001701A" w:rsidRDefault="00975C97" w:rsidP="001C55B5">
            <w:pPr>
              <w:pStyle w:val="TAC"/>
            </w:pPr>
            <w:r w:rsidRPr="0001701A">
              <w:t>1</w:t>
            </w:r>
          </w:p>
        </w:tc>
        <w:tc>
          <w:tcPr>
            <w:tcW w:w="835" w:type="dxa"/>
            <w:vAlign w:val="center"/>
          </w:tcPr>
          <w:p w14:paraId="5B38486D" w14:textId="77777777" w:rsidR="00975C97" w:rsidRPr="0001701A" w:rsidRDefault="00975C97" w:rsidP="001C55B5">
            <w:pPr>
              <w:pStyle w:val="TAC"/>
            </w:pPr>
            <w:r w:rsidRPr="0001701A">
              <w:t>1</w:t>
            </w:r>
          </w:p>
        </w:tc>
        <w:tc>
          <w:tcPr>
            <w:tcW w:w="835" w:type="dxa"/>
            <w:vAlign w:val="center"/>
          </w:tcPr>
          <w:p w14:paraId="193F697F" w14:textId="77777777" w:rsidR="00975C97" w:rsidRPr="0001701A" w:rsidRDefault="00975C97" w:rsidP="001C55B5">
            <w:pPr>
              <w:pStyle w:val="TAC"/>
            </w:pPr>
            <w:r w:rsidRPr="0001701A">
              <w:t>1</w:t>
            </w:r>
          </w:p>
        </w:tc>
        <w:tc>
          <w:tcPr>
            <w:tcW w:w="835" w:type="dxa"/>
            <w:vAlign w:val="center"/>
          </w:tcPr>
          <w:p w14:paraId="30BEF631" w14:textId="77777777" w:rsidR="00975C97" w:rsidRPr="0001701A" w:rsidRDefault="00975C97" w:rsidP="001C55B5">
            <w:pPr>
              <w:pStyle w:val="TAC"/>
            </w:pPr>
            <w:r w:rsidRPr="0001701A">
              <w:t>1</w:t>
            </w:r>
          </w:p>
        </w:tc>
        <w:tc>
          <w:tcPr>
            <w:tcW w:w="835" w:type="dxa"/>
            <w:vAlign w:val="center"/>
          </w:tcPr>
          <w:p w14:paraId="28F79376" w14:textId="77777777" w:rsidR="00975C97" w:rsidRPr="0001701A" w:rsidRDefault="00975C97" w:rsidP="001C55B5">
            <w:pPr>
              <w:pStyle w:val="TAC"/>
            </w:pPr>
            <w:r w:rsidRPr="0001701A">
              <w:t>2</w:t>
            </w:r>
          </w:p>
        </w:tc>
        <w:tc>
          <w:tcPr>
            <w:tcW w:w="835" w:type="dxa"/>
            <w:vAlign w:val="center"/>
          </w:tcPr>
          <w:p w14:paraId="3CE0F1A8" w14:textId="77777777" w:rsidR="00975C97" w:rsidRPr="0001701A" w:rsidRDefault="00975C97" w:rsidP="001C55B5">
            <w:pPr>
              <w:pStyle w:val="TAC"/>
            </w:pPr>
            <w:r w:rsidRPr="0001701A">
              <w:t>2</w:t>
            </w:r>
          </w:p>
        </w:tc>
        <w:tc>
          <w:tcPr>
            <w:tcW w:w="835" w:type="dxa"/>
            <w:vAlign w:val="center"/>
          </w:tcPr>
          <w:p w14:paraId="1CA38111" w14:textId="77777777" w:rsidR="00975C97" w:rsidRPr="0001701A" w:rsidRDefault="00975C97" w:rsidP="001C55B5">
            <w:pPr>
              <w:pStyle w:val="TAC"/>
            </w:pPr>
            <w:r w:rsidRPr="0001701A">
              <w:t>2</w:t>
            </w:r>
          </w:p>
        </w:tc>
        <w:tc>
          <w:tcPr>
            <w:tcW w:w="835" w:type="dxa"/>
          </w:tcPr>
          <w:p w14:paraId="479B2425" w14:textId="77777777" w:rsidR="00975C97" w:rsidRPr="0001701A" w:rsidRDefault="00975C97" w:rsidP="001C55B5">
            <w:pPr>
              <w:pStyle w:val="TAC"/>
            </w:pPr>
            <w:r w:rsidRPr="0001701A">
              <w:t>2</w:t>
            </w:r>
          </w:p>
        </w:tc>
        <w:tc>
          <w:tcPr>
            <w:tcW w:w="835" w:type="dxa"/>
            <w:vAlign w:val="center"/>
          </w:tcPr>
          <w:p w14:paraId="25C67769" w14:textId="77777777" w:rsidR="00975C97" w:rsidRPr="0001701A" w:rsidRDefault="00975C97" w:rsidP="001C55B5">
            <w:pPr>
              <w:pStyle w:val="TAC"/>
            </w:pPr>
            <w:r w:rsidRPr="0001701A">
              <w:t>3</w:t>
            </w:r>
          </w:p>
        </w:tc>
      </w:tr>
      <w:tr w:rsidR="00975C97" w:rsidRPr="0001701A" w14:paraId="540C67B3" w14:textId="77777777" w:rsidTr="001C55B5">
        <w:trPr>
          <w:jc w:val="center"/>
        </w:trPr>
        <w:tc>
          <w:tcPr>
            <w:tcW w:w="3690" w:type="dxa"/>
          </w:tcPr>
          <w:p w14:paraId="260B9724" w14:textId="77777777" w:rsidR="00975C97" w:rsidRPr="0001701A" w:rsidRDefault="00975C97" w:rsidP="001C55B5">
            <w:pPr>
              <w:pStyle w:val="TAL"/>
            </w:pPr>
            <w:r w:rsidRPr="0001701A">
              <w:t>Binary Channel Bits per Slot</w:t>
            </w:r>
          </w:p>
        </w:tc>
        <w:tc>
          <w:tcPr>
            <w:tcW w:w="1093" w:type="dxa"/>
            <w:vAlign w:val="center"/>
          </w:tcPr>
          <w:p w14:paraId="25B204F0" w14:textId="77777777" w:rsidR="00975C97" w:rsidRPr="0001701A" w:rsidRDefault="00975C97" w:rsidP="001C55B5">
            <w:pPr>
              <w:pStyle w:val="TAC"/>
            </w:pPr>
          </w:p>
        </w:tc>
        <w:tc>
          <w:tcPr>
            <w:tcW w:w="835" w:type="dxa"/>
            <w:vAlign w:val="center"/>
          </w:tcPr>
          <w:p w14:paraId="39744241" w14:textId="77777777" w:rsidR="00975C97" w:rsidRPr="0001701A" w:rsidRDefault="00975C97" w:rsidP="001C55B5">
            <w:pPr>
              <w:pStyle w:val="TAC"/>
            </w:pPr>
          </w:p>
        </w:tc>
        <w:tc>
          <w:tcPr>
            <w:tcW w:w="835" w:type="dxa"/>
            <w:vAlign w:val="center"/>
          </w:tcPr>
          <w:p w14:paraId="3C1E9400" w14:textId="77777777" w:rsidR="00975C97" w:rsidRPr="0001701A" w:rsidRDefault="00975C97" w:rsidP="001C55B5">
            <w:pPr>
              <w:pStyle w:val="TAC"/>
            </w:pPr>
          </w:p>
        </w:tc>
        <w:tc>
          <w:tcPr>
            <w:tcW w:w="835" w:type="dxa"/>
            <w:vAlign w:val="center"/>
          </w:tcPr>
          <w:p w14:paraId="7C209C69" w14:textId="77777777" w:rsidR="00975C97" w:rsidRPr="0001701A" w:rsidRDefault="00975C97" w:rsidP="001C55B5">
            <w:pPr>
              <w:pStyle w:val="TAC"/>
            </w:pPr>
          </w:p>
        </w:tc>
        <w:tc>
          <w:tcPr>
            <w:tcW w:w="835" w:type="dxa"/>
            <w:vAlign w:val="center"/>
          </w:tcPr>
          <w:p w14:paraId="0A1D753D" w14:textId="77777777" w:rsidR="00975C97" w:rsidRPr="0001701A" w:rsidRDefault="00975C97" w:rsidP="001C55B5">
            <w:pPr>
              <w:pStyle w:val="TAC"/>
            </w:pPr>
          </w:p>
        </w:tc>
        <w:tc>
          <w:tcPr>
            <w:tcW w:w="835" w:type="dxa"/>
            <w:vAlign w:val="center"/>
          </w:tcPr>
          <w:p w14:paraId="272759D6" w14:textId="77777777" w:rsidR="00975C97" w:rsidRPr="0001701A" w:rsidRDefault="00975C97" w:rsidP="001C55B5">
            <w:pPr>
              <w:pStyle w:val="TAC"/>
            </w:pPr>
          </w:p>
        </w:tc>
        <w:tc>
          <w:tcPr>
            <w:tcW w:w="835" w:type="dxa"/>
            <w:vAlign w:val="center"/>
          </w:tcPr>
          <w:p w14:paraId="2BAE34D2" w14:textId="77777777" w:rsidR="00975C97" w:rsidRPr="0001701A" w:rsidRDefault="00975C97" w:rsidP="001C55B5">
            <w:pPr>
              <w:pStyle w:val="TAC"/>
            </w:pPr>
          </w:p>
        </w:tc>
        <w:tc>
          <w:tcPr>
            <w:tcW w:w="835" w:type="dxa"/>
            <w:vAlign w:val="center"/>
          </w:tcPr>
          <w:p w14:paraId="552D1A1B" w14:textId="77777777" w:rsidR="00975C97" w:rsidRPr="0001701A" w:rsidRDefault="00975C97" w:rsidP="001C55B5">
            <w:pPr>
              <w:pStyle w:val="TAC"/>
            </w:pPr>
          </w:p>
        </w:tc>
        <w:tc>
          <w:tcPr>
            <w:tcW w:w="835" w:type="dxa"/>
            <w:vAlign w:val="center"/>
          </w:tcPr>
          <w:p w14:paraId="3E4F5207" w14:textId="77777777" w:rsidR="00975C97" w:rsidRPr="0001701A" w:rsidRDefault="00975C97" w:rsidP="001C55B5">
            <w:pPr>
              <w:pStyle w:val="TAC"/>
            </w:pPr>
          </w:p>
        </w:tc>
        <w:tc>
          <w:tcPr>
            <w:tcW w:w="835" w:type="dxa"/>
            <w:vAlign w:val="center"/>
          </w:tcPr>
          <w:p w14:paraId="040AB6AE" w14:textId="77777777" w:rsidR="00975C97" w:rsidRPr="0001701A" w:rsidRDefault="00975C97" w:rsidP="001C55B5">
            <w:pPr>
              <w:pStyle w:val="TAC"/>
            </w:pPr>
          </w:p>
        </w:tc>
        <w:tc>
          <w:tcPr>
            <w:tcW w:w="835" w:type="dxa"/>
            <w:vAlign w:val="center"/>
          </w:tcPr>
          <w:p w14:paraId="2A0EE669" w14:textId="77777777" w:rsidR="00975C97" w:rsidRPr="0001701A" w:rsidRDefault="00975C97" w:rsidP="001C55B5">
            <w:pPr>
              <w:pStyle w:val="TAC"/>
            </w:pPr>
          </w:p>
        </w:tc>
        <w:tc>
          <w:tcPr>
            <w:tcW w:w="835" w:type="dxa"/>
          </w:tcPr>
          <w:p w14:paraId="18AA22A3" w14:textId="77777777" w:rsidR="00975C97" w:rsidRPr="0001701A" w:rsidRDefault="00975C97" w:rsidP="001C55B5">
            <w:pPr>
              <w:pStyle w:val="TAC"/>
            </w:pPr>
          </w:p>
        </w:tc>
        <w:tc>
          <w:tcPr>
            <w:tcW w:w="835" w:type="dxa"/>
            <w:vAlign w:val="center"/>
          </w:tcPr>
          <w:p w14:paraId="51FF8E8C" w14:textId="77777777" w:rsidR="00975C97" w:rsidRPr="0001701A" w:rsidRDefault="00975C97" w:rsidP="001C55B5">
            <w:pPr>
              <w:pStyle w:val="TAC"/>
            </w:pPr>
          </w:p>
        </w:tc>
      </w:tr>
      <w:tr w:rsidR="00975C97" w:rsidRPr="0001701A" w14:paraId="1D4ADFB3" w14:textId="77777777" w:rsidTr="001C55B5">
        <w:trPr>
          <w:jc w:val="center"/>
        </w:trPr>
        <w:tc>
          <w:tcPr>
            <w:tcW w:w="3690" w:type="dxa"/>
          </w:tcPr>
          <w:p w14:paraId="7AF32BDE" w14:textId="77777777" w:rsidR="00975C97" w:rsidRPr="0001701A" w:rsidRDefault="00975C97" w:rsidP="001C55B5">
            <w:pPr>
              <w:pStyle w:val="TAL"/>
            </w:pPr>
            <w:r w:rsidRPr="0001701A">
              <w:t xml:space="preserve">  For Slots 0,1,2</w:t>
            </w:r>
          </w:p>
        </w:tc>
        <w:tc>
          <w:tcPr>
            <w:tcW w:w="1093" w:type="dxa"/>
            <w:vAlign w:val="center"/>
          </w:tcPr>
          <w:p w14:paraId="5DE6EECA" w14:textId="77777777" w:rsidR="00975C97" w:rsidRPr="0001701A" w:rsidRDefault="00975C97" w:rsidP="001C55B5">
            <w:pPr>
              <w:pStyle w:val="TAC"/>
            </w:pPr>
            <w:r w:rsidRPr="0001701A">
              <w:t>Bits</w:t>
            </w:r>
          </w:p>
        </w:tc>
        <w:tc>
          <w:tcPr>
            <w:tcW w:w="835" w:type="dxa"/>
            <w:vAlign w:val="center"/>
          </w:tcPr>
          <w:p w14:paraId="7F63A10F" w14:textId="77777777" w:rsidR="00975C97" w:rsidRPr="0001701A" w:rsidRDefault="00975C97" w:rsidP="001C55B5">
            <w:pPr>
              <w:pStyle w:val="TAC"/>
            </w:pPr>
            <w:r w:rsidRPr="0001701A">
              <w:t>N/A</w:t>
            </w:r>
          </w:p>
        </w:tc>
        <w:tc>
          <w:tcPr>
            <w:tcW w:w="835" w:type="dxa"/>
            <w:vAlign w:val="center"/>
          </w:tcPr>
          <w:p w14:paraId="2C26A8F2" w14:textId="77777777" w:rsidR="00975C97" w:rsidRPr="0001701A" w:rsidRDefault="00975C97" w:rsidP="001C55B5">
            <w:pPr>
              <w:pStyle w:val="TAC"/>
            </w:pPr>
            <w:r w:rsidRPr="0001701A">
              <w:t>N/A</w:t>
            </w:r>
          </w:p>
        </w:tc>
        <w:tc>
          <w:tcPr>
            <w:tcW w:w="835" w:type="dxa"/>
            <w:vAlign w:val="center"/>
          </w:tcPr>
          <w:p w14:paraId="622C265A" w14:textId="77777777" w:rsidR="00975C97" w:rsidRPr="0001701A" w:rsidRDefault="00975C97" w:rsidP="001C55B5">
            <w:pPr>
              <w:pStyle w:val="TAC"/>
            </w:pPr>
            <w:r w:rsidRPr="0001701A">
              <w:t>N/A</w:t>
            </w:r>
          </w:p>
        </w:tc>
        <w:tc>
          <w:tcPr>
            <w:tcW w:w="835" w:type="dxa"/>
            <w:vAlign w:val="center"/>
          </w:tcPr>
          <w:p w14:paraId="52C82DC0" w14:textId="77777777" w:rsidR="00975C97" w:rsidRPr="0001701A" w:rsidRDefault="00975C97" w:rsidP="001C55B5">
            <w:pPr>
              <w:pStyle w:val="TAC"/>
            </w:pPr>
            <w:r w:rsidRPr="0001701A">
              <w:t>N/A</w:t>
            </w:r>
          </w:p>
        </w:tc>
        <w:tc>
          <w:tcPr>
            <w:tcW w:w="835" w:type="dxa"/>
            <w:vAlign w:val="center"/>
          </w:tcPr>
          <w:p w14:paraId="648FFD88" w14:textId="77777777" w:rsidR="00975C97" w:rsidRPr="0001701A" w:rsidRDefault="00975C97" w:rsidP="001C55B5">
            <w:pPr>
              <w:pStyle w:val="TAC"/>
            </w:pPr>
            <w:r w:rsidRPr="0001701A">
              <w:t>N/A</w:t>
            </w:r>
          </w:p>
        </w:tc>
        <w:tc>
          <w:tcPr>
            <w:tcW w:w="835" w:type="dxa"/>
            <w:vAlign w:val="center"/>
          </w:tcPr>
          <w:p w14:paraId="02FE41FF" w14:textId="77777777" w:rsidR="00975C97" w:rsidRPr="0001701A" w:rsidRDefault="00975C97" w:rsidP="001C55B5">
            <w:pPr>
              <w:pStyle w:val="TAC"/>
            </w:pPr>
            <w:r w:rsidRPr="0001701A">
              <w:t>N/A</w:t>
            </w:r>
          </w:p>
        </w:tc>
        <w:tc>
          <w:tcPr>
            <w:tcW w:w="835" w:type="dxa"/>
            <w:vAlign w:val="center"/>
          </w:tcPr>
          <w:p w14:paraId="6F368337" w14:textId="77777777" w:rsidR="00975C97" w:rsidRPr="0001701A" w:rsidRDefault="00975C97" w:rsidP="001C55B5">
            <w:pPr>
              <w:pStyle w:val="TAC"/>
            </w:pPr>
            <w:r w:rsidRPr="0001701A">
              <w:t>N/A</w:t>
            </w:r>
          </w:p>
        </w:tc>
        <w:tc>
          <w:tcPr>
            <w:tcW w:w="835" w:type="dxa"/>
            <w:vAlign w:val="center"/>
          </w:tcPr>
          <w:p w14:paraId="1954BBF0" w14:textId="77777777" w:rsidR="00975C97" w:rsidRPr="0001701A" w:rsidRDefault="00975C97" w:rsidP="001C55B5">
            <w:pPr>
              <w:pStyle w:val="TAC"/>
            </w:pPr>
            <w:r w:rsidRPr="0001701A">
              <w:t>N/A</w:t>
            </w:r>
          </w:p>
        </w:tc>
        <w:tc>
          <w:tcPr>
            <w:tcW w:w="835" w:type="dxa"/>
            <w:vAlign w:val="center"/>
          </w:tcPr>
          <w:p w14:paraId="62BAA068" w14:textId="77777777" w:rsidR="00975C97" w:rsidRPr="0001701A" w:rsidRDefault="00975C97" w:rsidP="001C55B5">
            <w:pPr>
              <w:pStyle w:val="TAC"/>
            </w:pPr>
            <w:r w:rsidRPr="0001701A">
              <w:t>N/A</w:t>
            </w:r>
          </w:p>
        </w:tc>
        <w:tc>
          <w:tcPr>
            <w:tcW w:w="835" w:type="dxa"/>
            <w:vAlign w:val="center"/>
          </w:tcPr>
          <w:p w14:paraId="2CA894CB" w14:textId="77777777" w:rsidR="00975C97" w:rsidRPr="0001701A" w:rsidRDefault="00975C97" w:rsidP="001C55B5">
            <w:pPr>
              <w:pStyle w:val="TAC"/>
            </w:pPr>
            <w:r w:rsidRPr="0001701A">
              <w:t>N/A</w:t>
            </w:r>
          </w:p>
        </w:tc>
        <w:tc>
          <w:tcPr>
            <w:tcW w:w="835" w:type="dxa"/>
          </w:tcPr>
          <w:p w14:paraId="5A60EF82" w14:textId="77777777" w:rsidR="00975C97" w:rsidRPr="0001701A" w:rsidRDefault="00975C97" w:rsidP="001C55B5">
            <w:pPr>
              <w:pStyle w:val="TAC"/>
            </w:pPr>
            <w:r w:rsidRPr="0001701A">
              <w:t>N/A</w:t>
            </w:r>
          </w:p>
        </w:tc>
        <w:tc>
          <w:tcPr>
            <w:tcW w:w="835" w:type="dxa"/>
            <w:vAlign w:val="center"/>
          </w:tcPr>
          <w:p w14:paraId="53D13E2B" w14:textId="77777777" w:rsidR="00975C97" w:rsidRPr="0001701A" w:rsidRDefault="00975C97" w:rsidP="001C55B5">
            <w:pPr>
              <w:pStyle w:val="TAC"/>
            </w:pPr>
            <w:r w:rsidRPr="0001701A">
              <w:t>N/A</w:t>
            </w:r>
          </w:p>
        </w:tc>
      </w:tr>
      <w:tr w:rsidR="00975C97" w:rsidRPr="0001701A" w14:paraId="4B9CD283" w14:textId="77777777" w:rsidTr="001C55B5">
        <w:trPr>
          <w:jc w:val="center"/>
        </w:trPr>
        <w:tc>
          <w:tcPr>
            <w:tcW w:w="3690" w:type="dxa"/>
          </w:tcPr>
          <w:p w14:paraId="5C7494F7" w14:textId="77777777" w:rsidR="00975C97" w:rsidRPr="0001701A" w:rsidRDefault="00975C97" w:rsidP="001C55B5">
            <w:pPr>
              <w:pStyle w:val="TAL"/>
            </w:pPr>
            <w:r w:rsidRPr="0001701A">
              <w:t xml:space="preserve">  For Slots 3,…,19</w:t>
            </w:r>
          </w:p>
        </w:tc>
        <w:tc>
          <w:tcPr>
            <w:tcW w:w="1093" w:type="dxa"/>
            <w:vAlign w:val="center"/>
          </w:tcPr>
          <w:p w14:paraId="7F83B7BF" w14:textId="77777777" w:rsidR="00975C97" w:rsidRPr="0001701A" w:rsidRDefault="00975C97" w:rsidP="001C55B5">
            <w:pPr>
              <w:pStyle w:val="TAC"/>
            </w:pPr>
            <w:r w:rsidRPr="0001701A">
              <w:t>Bits</w:t>
            </w:r>
          </w:p>
        </w:tc>
        <w:tc>
          <w:tcPr>
            <w:tcW w:w="835" w:type="dxa"/>
            <w:vAlign w:val="center"/>
          </w:tcPr>
          <w:p w14:paraId="7B2D096D" w14:textId="77777777" w:rsidR="00975C97" w:rsidRPr="0001701A" w:rsidRDefault="00975C97" w:rsidP="001C55B5">
            <w:pPr>
              <w:pStyle w:val="TAC"/>
            </w:pPr>
            <w:r w:rsidRPr="0001701A">
              <w:t>2376</w:t>
            </w:r>
          </w:p>
        </w:tc>
        <w:tc>
          <w:tcPr>
            <w:tcW w:w="835" w:type="dxa"/>
            <w:vAlign w:val="center"/>
          </w:tcPr>
          <w:p w14:paraId="09CFA24C" w14:textId="77777777" w:rsidR="00975C97" w:rsidRPr="0001701A" w:rsidRDefault="00975C97" w:rsidP="001C55B5">
            <w:pPr>
              <w:pStyle w:val="TAC"/>
            </w:pPr>
            <w:r w:rsidRPr="0001701A">
              <w:t>5184</w:t>
            </w:r>
          </w:p>
        </w:tc>
        <w:tc>
          <w:tcPr>
            <w:tcW w:w="835" w:type="dxa"/>
            <w:vAlign w:val="center"/>
          </w:tcPr>
          <w:p w14:paraId="7D91EF49" w14:textId="77777777" w:rsidR="00975C97" w:rsidRPr="0001701A" w:rsidRDefault="00975C97" w:rsidP="001C55B5">
            <w:pPr>
              <w:pStyle w:val="TAC"/>
            </w:pPr>
            <w:r w:rsidRPr="0001701A">
              <w:t>8208</w:t>
            </w:r>
          </w:p>
        </w:tc>
        <w:tc>
          <w:tcPr>
            <w:tcW w:w="835" w:type="dxa"/>
            <w:vAlign w:val="center"/>
          </w:tcPr>
          <w:p w14:paraId="6295ADC4" w14:textId="77777777" w:rsidR="00975C97" w:rsidRPr="0001701A" w:rsidRDefault="00975C97" w:rsidP="001C55B5">
            <w:pPr>
              <w:pStyle w:val="TAC"/>
            </w:pPr>
            <w:r w:rsidRPr="0001701A">
              <w:t>11016</w:t>
            </w:r>
          </w:p>
        </w:tc>
        <w:tc>
          <w:tcPr>
            <w:tcW w:w="835" w:type="dxa"/>
            <w:vAlign w:val="center"/>
          </w:tcPr>
          <w:p w14:paraId="233827EC" w14:textId="77777777" w:rsidR="00975C97" w:rsidRPr="0001701A" w:rsidRDefault="00975C97" w:rsidP="001C55B5">
            <w:pPr>
              <w:pStyle w:val="TAC"/>
            </w:pPr>
            <w:r w:rsidRPr="0001701A">
              <w:t>14040</w:t>
            </w:r>
          </w:p>
        </w:tc>
        <w:tc>
          <w:tcPr>
            <w:tcW w:w="835" w:type="dxa"/>
            <w:vAlign w:val="center"/>
          </w:tcPr>
          <w:p w14:paraId="3C605BE8" w14:textId="77777777" w:rsidR="00975C97" w:rsidRPr="0001701A" w:rsidRDefault="00975C97" w:rsidP="001C55B5">
            <w:pPr>
              <w:pStyle w:val="TAC"/>
            </w:pPr>
            <w:r w:rsidRPr="0001701A">
              <w:t>16848</w:t>
            </w:r>
          </w:p>
        </w:tc>
        <w:tc>
          <w:tcPr>
            <w:tcW w:w="835" w:type="dxa"/>
            <w:vAlign w:val="center"/>
          </w:tcPr>
          <w:p w14:paraId="57B29E95" w14:textId="77777777" w:rsidR="00975C97" w:rsidRPr="0001701A" w:rsidRDefault="00975C97" w:rsidP="001C55B5">
            <w:pPr>
              <w:pStyle w:val="TAC"/>
            </w:pPr>
            <w:r w:rsidRPr="0001701A">
              <w:t>22896</w:t>
            </w:r>
          </w:p>
        </w:tc>
        <w:tc>
          <w:tcPr>
            <w:tcW w:w="835" w:type="dxa"/>
            <w:vAlign w:val="center"/>
          </w:tcPr>
          <w:p w14:paraId="7A7AA905" w14:textId="77777777" w:rsidR="00975C97" w:rsidRPr="0001701A" w:rsidRDefault="00975C97" w:rsidP="001C55B5">
            <w:pPr>
              <w:pStyle w:val="TAC"/>
            </w:pPr>
            <w:r w:rsidRPr="0001701A">
              <w:t>28728</w:t>
            </w:r>
          </w:p>
        </w:tc>
        <w:tc>
          <w:tcPr>
            <w:tcW w:w="835" w:type="dxa"/>
            <w:vAlign w:val="center"/>
          </w:tcPr>
          <w:p w14:paraId="4EB31E6D" w14:textId="77777777" w:rsidR="00975C97" w:rsidRPr="0001701A" w:rsidRDefault="00975C97" w:rsidP="001C55B5">
            <w:pPr>
              <w:pStyle w:val="TAC"/>
            </w:pPr>
            <w:r w:rsidRPr="0001701A">
              <w:t>34992</w:t>
            </w:r>
          </w:p>
        </w:tc>
        <w:tc>
          <w:tcPr>
            <w:tcW w:w="835" w:type="dxa"/>
            <w:vAlign w:val="center"/>
          </w:tcPr>
          <w:p w14:paraId="48A30DF2" w14:textId="77777777" w:rsidR="00975C97" w:rsidRPr="0001701A" w:rsidRDefault="00975C97" w:rsidP="001C55B5">
            <w:pPr>
              <w:pStyle w:val="TAC"/>
            </w:pPr>
            <w:r w:rsidRPr="0001701A">
              <w:t>46872</w:t>
            </w:r>
          </w:p>
        </w:tc>
        <w:tc>
          <w:tcPr>
            <w:tcW w:w="835" w:type="dxa"/>
          </w:tcPr>
          <w:p w14:paraId="325AC84B" w14:textId="77777777" w:rsidR="00975C97" w:rsidRPr="0001701A" w:rsidRDefault="00975C97" w:rsidP="001C55B5">
            <w:pPr>
              <w:pStyle w:val="TAC"/>
            </w:pPr>
            <w:r w:rsidRPr="0001701A">
              <w:t>52920</w:t>
            </w:r>
          </w:p>
        </w:tc>
        <w:tc>
          <w:tcPr>
            <w:tcW w:w="835" w:type="dxa"/>
            <w:vAlign w:val="center"/>
          </w:tcPr>
          <w:p w14:paraId="5FC2B4BE" w14:textId="77777777" w:rsidR="00975C97" w:rsidRPr="0001701A" w:rsidRDefault="00975C97" w:rsidP="001C55B5">
            <w:pPr>
              <w:pStyle w:val="TAC"/>
            </w:pPr>
            <w:r w:rsidRPr="0001701A">
              <w:t>58968</w:t>
            </w:r>
          </w:p>
        </w:tc>
      </w:tr>
      <w:tr w:rsidR="00975C97" w:rsidRPr="0001701A" w14:paraId="73D68C74" w14:textId="77777777" w:rsidTr="001C55B5">
        <w:trPr>
          <w:trHeight w:val="70"/>
          <w:jc w:val="center"/>
        </w:trPr>
        <w:tc>
          <w:tcPr>
            <w:tcW w:w="3690" w:type="dxa"/>
          </w:tcPr>
          <w:p w14:paraId="5A44BE3C" w14:textId="77777777" w:rsidR="00975C97" w:rsidRPr="0001701A" w:rsidRDefault="00975C97" w:rsidP="001C55B5">
            <w:pPr>
              <w:pStyle w:val="TF"/>
            </w:pPr>
            <w:r w:rsidRPr="0001701A">
              <w:t>Max. Throughput averaged over 1 frame</w:t>
            </w:r>
          </w:p>
        </w:tc>
        <w:tc>
          <w:tcPr>
            <w:tcW w:w="1093" w:type="dxa"/>
            <w:vAlign w:val="center"/>
          </w:tcPr>
          <w:p w14:paraId="1A42EB0D" w14:textId="77777777" w:rsidR="00975C97" w:rsidRPr="0001701A" w:rsidRDefault="00975C97" w:rsidP="001C55B5">
            <w:pPr>
              <w:pStyle w:val="TAC"/>
            </w:pPr>
            <w:r w:rsidRPr="0001701A">
              <w:t>Mbps</w:t>
            </w:r>
          </w:p>
        </w:tc>
        <w:tc>
          <w:tcPr>
            <w:tcW w:w="835" w:type="dxa"/>
            <w:vAlign w:val="center"/>
          </w:tcPr>
          <w:p w14:paraId="144010BE" w14:textId="77777777" w:rsidR="00975C97" w:rsidRPr="0001701A" w:rsidRDefault="00975C97" w:rsidP="001C55B5">
            <w:pPr>
              <w:pStyle w:val="TAC"/>
            </w:pPr>
            <w:r w:rsidRPr="0001701A">
              <w:rPr>
                <w:rFonts w:cs="Arial"/>
              </w:rPr>
              <w:t>1.251</w:t>
            </w:r>
          </w:p>
        </w:tc>
        <w:tc>
          <w:tcPr>
            <w:tcW w:w="835" w:type="dxa"/>
            <w:vAlign w:val="center"/>
          </w:tcPr>
          <w:p w14:paraId="78CEF348" w14:textId="77777777" w:rsidR="00975C97" w:rsidRPr="0001701A" w:rsidRDefault="00975C97" w:rsidP="001C55B5">
            <w:pPr>
              <w:pStyle w:val="TAC"/>
            </w:pPr>
            <w:r w:rsidRPr="0001701A">
              <w:rPr>
                <w:rFonts w:cs="Arial"/>
              </w:rPr>
              <w:t>2.734</w:t>
            </w:r>
          </w:p>
        </w:tc>
        <w:tc>
          <w:tcPr>
            <w:tcW w:w="835" w:type="dxa"/>
            <w:vAlign w:val="center"/>
          </w:tcPr>
          <w:p w14:paraId="3657FC14" w14:textId="77777777" w:rsidR="00975C97" w:rsidRPr="0001701A" w:rsidRDefault="00975C97" w:rsidP="001C55B5">
            <w:pPr>
              <w:pStyle w:val="TAC"/>
            </w:pPr>
            <w:r w:rsidRPr="0001701A">
              <w:rPr>
                <w:rFonts w:cs="Arial"/>
              </w:rPr>
              <w:t>4.202</w:t>
            </w:r>
          </w:p>
        </w:tc>
        <w:tc>
          <w:tcPr>
            <w:tcW w:w="835" w:type="dxa"/>
            <w:vAlign w:val="center"/>
          </w:tcPr>
          <w:p w14:paraId="686E6CE5" w14:textId="77777777" w:rsidR="00975C97" w:rsidRPr="0001701A" w:rsidRDefault="00975C97" w:rsidP="001C55B5">
            <w:pPr>
              <w:pStyle w:val="TAC"/>
            </w:pPr>
            <w:r w:rsidRPr="0001701A">
              <w:rPr>
                <w:rFonts w:cs="Arial"/>
              </w:rPr>
              <w:t>5.726</w:t>
            </w:r>
          </w:p>
        </w:tc>
        <w:tc>
          <w:tcPr>
            <w:tcW w:w="835" w:type="dxa"/>
            <w:vAlign w:val="center"/>
          </w:tcPr>
          <w:p w14:paraId="6F548107" w14:textId="77777777" w:rsidR="00975C97" w:rsidRPr="0001701A" w:rsidRDefault="00975C97" w:rsidP="001C55B5">
            <w:pPr>
              <w:pStyle w:val="TAC"/>
            </w:pPr>
            <w:r w:rsidRPr="0001701A">
              <w:rPr>
                <w:rFonts w:cs="Arial"/>
              </w:rPr>
              <w:t>7.181</w:t>
            </w:r>
          </w:p>
        </w:tc>
        <w:tc>
          <w:tcPr>
            <w:tcW w:w="835" w:type="dxa"/>
            <w:vAlign w:val="center"/>
          </w:tcPr>
          <w:p w14:paraId="17E6E2B4" w14:textId="77777777" w:rsidR="00975C97" w:rsidRPr="0001701A" w:rsidRDefault="00975C97" w:rsidP="001C55B5">
            <w:pPr>
              <w:pStyle w:val="TAC"/>
            </w:pPr>
            <w:r w:rsidRPr="0001701A">
              <w:rPr>
                <w:rFonts w:cs="Arial"/>
              </w:rPr>
              <w:t>8.486</w:t>
            </w:r>
          </w:p>
        </w:tc>
        <w:tc>
          <w:tcPr>
            <w:tcW w:w="835" w:type="dxa"/>
            <w:vAlign w:val="center"/>
          </w:tcPr>
          <w:p w14:paraId="0F93E24B" w14:textId="77777777" w:rsidR="00975C97" w:rsidRPr="0001701A" w:rsidRDefault="00975C97" w:rsidP="001C55B5">
            <w:pPr>
              <w:pStyle w:val="TAC"/>
            </w:pPr>
            <w:r w:rsidRPr="0001701A">
              <w:rPr>
                <w:rFonts w:cs="Arial"/>
              </w:rPr>
              <w:t>11.750</w:t>
            </w:r>
          </w:p>
        </w:tc>
        <w:tc>
          <w:tcPr>
            <w:tcW w:w="835" w:type="dxa"/>
            <w:vAlign w:val="center"/>
          </w:tcPr>
          <w:p w14:paraId="375D14FD" w14:textId="77777777" w:rsidR="00975C97" w:rsidRPr="0001701A" w:rsidRDefault="00975C97" w:rsidP="001C55B5">
            <w:pPr>
              <w:pStyle w:val="TAC"/>
            </w:pPr>
            <w:r w:rsidRPr="0001701A">
              <w:rPr>
                <w:rFonts w:cs="Arial"/>
              </w:rPr>
              <w:t>14.810</w:t>
            </w:r>
          </w:p>
        </w:tc>
        <w:tc>
          <w:tcPr>
            <w:tcW w:w="835" w:type="dxa"/>
            <w:vAlign w:val="center"/>
          </w:tcPr>
          <w:p w14:paraId="08FAFB2A" w14:textId="77777777" w:rsidR="00975C97" w:rsidRPr="0001701A" w:rsidRDefault="00975C97" w:rsidP="001C55B5">
            <w:pPr>
              <w:pStyle w:val="TAC"/>
            </w:pPr>
            <w:r w:rsidRPr="0001701A">
              <w:rPr>
                <w:rFonts w:cs="Arial"/>
              </w:rPr>
              <w:t>17.857</w:t>
            </w:r>
          </w:p>
        </w:tc>
        <w:tc>
          <w:tcPr>
            <w:tcW w:w="835" w:type="dxa"/>
            <w:vAlign w:val="center"/>
          </w:tcPr>
          <w:p w14:paraId="1F823827" w14:textId="77777777" w:rsidR="00975C97" w:rsidRPr="0001701A" w:rsidRDefault="00975C97" w:rsidP="001C55B5">
            <w:pPr>
              <w:pStyle w:val="TAC"/>
            </w:pPr>
            <w:r w:rsidRPr="0001701A">
              <w:rPr>
                <w:rFonts w:cs="Arial"/>
              </w:rPr>
              <w:t>23.950</w:t>
            </w:r>
          </w:p>
        </w:tc>
        <w:tc>
          <w:tcPr>
            <w:tcW w:w="835" w:type="dxa"/>
          </w:tcPr>
          <w:p w14:paraId="61B0E4FE" w14:textId="77777777" w:rsidR="00975C97" w:rsidRPr="0001701A" w:rsidRDefault="00975C97" w:rsidP="001C55B5">
            <w:pPr>
              <w:pStyle w:val="TAC"/>
            </w:pPr>
            <w:r w:rsidRPr="0001701A">
              <w:t>26.996</w:t>
            </w:r>
          </w:p>
        </w:tc>
        <w:tc>
          <w:tcPr>
            <w:tcW w:w="835" w:type="dxa"/>
            <w:vAlign w:val="center"/>
          </w:tcPr>
          <w:p w14:paraId="5A4DC049" w14:textId="77777777" w:rsidR="00975C97" w:rsidRPr="0001701A" w:rsidRDefault="00975C97" w:rsidP="001C55B5">
            <w:pPr>
              <w:pStyle w:val="TAC"/>
            </w:pPr>
            <w:r w:rsidRPr="0001701A">
              <w:rPr>
                <w:rFonts w:cs="Arial"/>
              </w:rPr>
              <w:t>30.478</w:t>
            </w:r>
          </w:p>
        </w:tc>
      </w:tr>
      <w:tr w:rsidR="00975C97" w:rsidRPr="0001701A" w14:paraId="00E58E0B" w14:textId="77777777" w:rsidTr="001C55B5">
        <w:trPr>
          <w:trHeight w:val="70"/>
          <w:jc w:val="center"/>
        </w:trPr>
        <w:tc>
          <w:tcPr>
            <w:tcW w:w="14803" w:type="dxa"/>
            <w:gridSpan w:val="14"/>
          </w:tcPr>
          <w:p w14:paraId="08D7397A" w14:textId="77777777" w:rsidR="00975C97" w:rsidRPr="0001701A" w:rsidRDefault="00975C97" w:rsidP="001C55B5">
            <w:pPr>
              <w:pStyle w:val="TAN"/>
            </w:pPr>
            <w:r w:rsidRPr="0001701A">
              <w:t>Note 1:</w:t>
            </w:r>
            <w:r w:rsidRPr="0001701A">
              <w:tab/>
              <w:t>Additional parameters are specified in Table A.3.1-1 and Table A.3.2.1-1.</w:t>
            </w:r>
          </w:p>
          <w:p w14:paraId="43C4B032" w14:textId="77777777" w:rsidR="00975C97" w:rsidRPr="0001701A" w:rsidRDefault="00975C97" w:rsidP="001C55B5">
            <w:pPr>
              <w:pStyle w:val="TAN"/>
            </w:pPr>
            <w:r w:rsidRPr="0001701A">
              <w:t>Note 2:</w:t>
            </w:r>
            <w:r w:rsidRPr="0001701A">
              <w:tab/>
              <w:t>If more than one Code Block is present, an additional CRC sequence of L = 24 Bits is attached to each Code Block (otherwise L = 0 Bit).</w:t>
            </w:r>
          </w:p>
          <w:p w14:paraId="6BA854D0" w14:textId="77777777" w:rsidR="00975C97" w:rsidRPr="0001701A" w:rsidRDefault="00975C97" w:rsidP="001C55B5">
            <w:pPr>
              <w:pStyle w:val="TAN"/>
            </w:pPr>
            <w:r w:rsidRPr="0001701A">
              <w:t>Note 3:</w:t>
            </w:r>
            <w:r w:rsidRPr="0001701A">
              <w:tab/>
              <w:t>SS/PBCH block is transmitted in slot #0 of each frame.</w:t>
            </w:r>
          </w:p>
          <w:p w14:paraId="33CAA9EC" w14:textId="77777777" w:rsidR="00975C97" w:rsidRPr="0001701A" w:rsidRDefault="00975C97" w:rsidP="001C55B5">
            <w:pPr>
              <w:pStyle w:val="TAN"/>
              <w:rPr>
                <w:rFonts w:eastAsia="PMingLiU"/>
                <w:lang w:eastAsia="zh-TW"/>
              </w:rPr>
            </w:pPr>
            <w:r w:rsidRPr="0001701A">
              <w:t>Note 4:</w:t>
            </w:r>
            <w:r w:rsidRPr="0001701A">
              <w:tab/>
              <w:t xml:space="preserve">Slot </w:t>
            </w:r>
            <w:proofErr w:type="spellStart"/>
            <w:r w:rsidRPr="0001701A">
              <w:t>i</w:t>
            </w:r>
            <w:proofErr w:type="spellEnd"/>
            <w:r w:rsidRPr="0001701A">
              <w:t xml:space="preserve"> is slot index per fram</w:t>
            </w:r>
            <w:r w:rsidRPr="0001701A">
              <w:rPr>
                <w:rFonts w:eastAsia="PMingLiU"/>
                <w:lang w:eastAsia="zh-TW"/>
              </w:rPr>
              <w:t>e.</w:t>
            </w:r>
          </w:p>
        </w:tc>
      </w:tr>
    </w:tbl>
    <w:p w14:paraId="0186DE2B" w14:textId="77777777" w:rsidR="00975C97" w:rsidRPr="0001701A" w:rsidRDefault="00975C97" w:rsidP="00975C97"/>
    <w:p w14:paraId="2E05C481" w14:textId="77777777" w:rsidR="00975C97" w:rsidRPr="0001701A" w:rsidRDefault="00975C97" w:rsidP="00975C97">
      <w:pPr>
        <w:pStyle w:val="TH"/>
        <w:rPr>
          <w:rFonts w:eastAsia="PMingLiU"/>
          <w:lang w:eastAsia="zh-TW"/>
        </w:rPr>
      </w:pPr>
      <w:r w:rsidRPr="0001701A">
        <w:lastRenderedPageBreak/>
        <w:t>Table A.3.2.2-3: Fixed reference channel for receiver requirements (SCS 60 kHz, FDD, QPSK 1/3)</w:t>
      </w:r>
      <w:r w:rsidRPr="0001701A">
        <w:rPr>
          <w:rFonts w:eastAsia="PMingLiU"/>
          <w:lang w:eastAsia="zh-TW"/>
        </w:rPr>
        <w:t xml:space="preserve"> </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975C97" w:rsidRPr="0001701A" w14:paraId="03ED3F5E"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2E5066A3" w14:textId="77777777" w:rsidR="00975C97" w:rsidRPr="0001701A" w:rsidRDefault="00975C97" w:rsidP="001C55B5">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5D7E3745" w14:textId="77777777" w:rsidR="00975C97" w:rsidRPr="0001701A" w:rsidRDefault="00975C97" w:rsidP="001C55B5">
            <w:pPr>
              <w:pStyle w:val="TAH"/>
            </w:pPr>
            <w:r w:rsidRPr="0001701A">
              <w:t>Unit</w:t>
            </w:r>
          </w:p>
        </w:tc>
        <w:tc>
          <w:tcPr>
            <w:tcW w:w="9331" w:type="dxa"/>
            <w:gridSpan w:val="11"/>
            <w:tcBorders>
              <w:top w:val="single" w:sz="4" w:space="0" w:color="auto"/>
              <w:left w:val="single" w:sz="4" w:space="0" w:color="auto"/>
              <w:bottom w:val="single" w:sz="4" w:space="0" w:color="auto"/>
              <w:right w:val="single" w:sz="4" w:space="0" w:color="auto"/>
            </w:tcBorders>
          </w:tcPr>
          <w:p w14:paraId="4E1B2F2A" w14:textId="77777777" w:rsidR="00975C97" w:rsidRPr="0001701A" w:rsidRDefault="00975C97" w:rsidP="001C55B5">
            <w:pPr>
              <w:pStyle w:val="TAH"/>
            </w:pPr>
            <w:r w:rsidRPr="0001701A">
              <w:t>Value</w:t>
            </w:r>
          </w:p>
        </w:tc>
      </w:tr>
      <w:tr w:rsidR="00975C97" w:rsidRPr="0001701A" w14:paraId="3FFFB95D"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FA4BC36" w14:textId="77777777" w:rsidR="00975C97" w:rsidRPr="0001701A" w:rsidRDefault="00975C97" w:rsidP="001C55B5">
            <w:pPr>
              <w:pStyle w:val="TAL"/>
              <w:rPr>
                <w:rFonts w:cs="Arial"/>
              </w:rPr>
            </w:pPr>
            <w:r w:rsidRPr="0001701A">
              <w:rPr>
                <w:rFonts w:cs="Arial"/>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D52CE6" w14:textId="77777777" w:rsidR="00975C97" w:rsidRPr="0001701A" w:rsidRDefault="00975C97" w:rsidP="001C55B5">
            <w:pPr>
              <w:pStyle w:val="TAC"/>
              <w:rPr>
                <w:rFonts w:cs="Arial"/>
              </w:rPr>
            </w:pPr>
            <w:r w:rsidRPr="0001701A">
              <w:rPr>
                <w:rFonts w:cs="Arial"/>
              </w:rPr>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283FC1" w14:textId="77777777" w:rsidR="00975C97" w:rsidRPr="0001701A" w:rsidRDefault="00975C97" w:rsidP="001C55B5">
            <w:pPr>
              <w:pStyle w:val="TAC"/>
              <w:rPr>
                <w:rFonts w:cs="Arial"/>
              </w:rPr>
            </w:pPr>
            <w:r w:rsidRPr="0001701A">
              <w:rPr>
                <w:rFonts w:cs="Arial"/>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2C4E7" w14:textId="77777777" w:rsidR="00975C97" w:rsidRPr="0001701A" w:rsidRDefault="00975C97" w:rsidP="001C55B5">
            <w:pPr>
              <w:pStyle w:val="TAC"/>
              <w:rPr>
                <w:rFonts w:cs="Arial"/>
              </w:rPr>
            </w:pPr>
            <w:r w:rsidRPr="0001701A">
              <w:rPr>
                <w:rFonts w:cs="Arial"/>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E89A14" w14:textId="77777777" w:rsidR="00975C97" w:rsidRPr="0001701A" w:rsidRDefault="00975C97" w:rsidP="001C55B5">
            <w:pPr>
              <w:pStyle w:val="TAC"/>
              <w:rPr>
                <w:rFonts w:cs="Arial"/>
              </w:rPr>
            </w:pPr>
            <w:r w:rsidRPr="0001701A">
              <w:rPr>
                <w:rFonts w:cs="Arial"/>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A1AA" w14:textId="77777777" w:rsidR="00975C97" w:rsidRPr="0001701A" w:rsidRDefault="00975C97" w:rsidP="001C55B5">
            <w:pPr>
              <w:pStyle w:val="TAC"/>
              <w:rPr>
                <w:rFonts w:cs="Arial"/>
              </w:rPr>
            </w:pPr>
            <w:r w:rsidRPr="0001701A">
              <w:rPr>
                <w:rFonts w:cs="Arial"/>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603FF" w14:textId="77777777" w:rsidR="00975C97" w:rsidRPr="0001701A" w:rsidRDefault="00975C97" w:rsidP="001C55B5">
            <w:pPr>
              <w:pStyle w:val="TAC"/>
              <w:rPr>
                <w:rFonts w:cs="Arial"/>
              </w:rPr>
            </w:pPr>
            <w:r w:rsidRPr="0001701A">
              <w:rPr>
                <w:rFonts w:cs="Arial"/>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74369C" w14:textId="77777777" w:rsidR="00975C97" w:rsidRPr="0001701A" w:rsidRDefault="00975C97" w:rsidP="001C55B5">
            <w:pPr>
              <w:pStyle w:val="TAC"/>
              <w:rPr>
                <w:rFonts w:cs="Arial"/>
              </w:rPr>
            </w:pPr>
            <w:r w:rsidRPr="0001701A">
              <w:rPr>
                <w:rFonts w:cs="Arial"/>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FEADF" w14:textId="77777777" w:rsidR="00975C97" w:rsidRPr="0001701A" w:rsidRDefault="00975C97" w:rsidP="001C55B5">
            <w:pPr>
              <w:pStyle w:val="TAC"/>
              <w:rPr>
                <w:rFonts w:cs="Arial"/>
              </w:rPr>
            </w:pPr>
            <w:r w:rsidRPr="0001701A">
              <w:rPr>
                <w:rFonts w:cs="Arial"/>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C22B94" w14:textId="77777777" w:rsidR="00975C97" w:rsidRPr="0001701A" w:rsidRDefault="00975C97" w:rsidP="001C55B5">
            <w:pPr>
              <w:pStyle w:val="TAC"/>
              <w:rPr>
                <w:rFonts w:cs="Arial"/>
              </w:rPr>
            </w:pPr>
            <w:r w:rsidRPr="0001701A">
              <w:rPr>
                <w:rFonts w:cs="Arial"/>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0E99F2" w14:textId="77777777" w:rsidR="00975C97" w:rsidRPr="0001701A" w:rsidRDefault="00975C97" w:rsidP="001C55B5">
            <w:pPr>
              <w:pStyle w:val="TAC"/>
              <w:rPr>
                <w:rFonts w:cs="Arial"/>
              </w:rPr>
            </w:pPr>
            <w:r w:rsidRPr="0001701A">
              <w:rPr>
                <w:rFonts w:cs="Arial"/>
              </w:rPr>
              <w:t>80</w:t>
            </w:r>
          </w:p>
        </w:tc>
        <w:tc>
          <w:tcPr>
            <w:tcW w:w="849" w:type="dxa"/>
            <w:tcBorders>
              <w:top w:val="single" w:sz="4" w:space="0" w:color="auto"/>
              <w:left w:val="single" w:sz="4" w:space="0" w:color="auto"/>
              <w:bottom w:val="single" w:sz="4" w:space="0" w:color="auto"/>
              <w:right w:val="single" w:sz="4" w:space="0" w:color="auto"/>
            </w:tcBorders>
          </w:tcPr>
          <w:p w14:paraId="62348FD6" w14:textId="77777777" w:rsidR="00975C97" w:rsidRPr="0001701A" w:rsidRDefault="00975C97" w:rsidP="001C55B5">
            <w:pPr>
              <w:pStyle w:val="TAC"/>
              <w:rPr>
                <w:rFonts w:cs="Arial"/>
              </w:rPr>
            </w:pPr>
            <w:r w:rsidRPr="0001701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7EE40E" w14:textId="77777777" w:rsidR="00975C97" w:rsidRPr="0001701A" w:rsidRDefault="00975C97" w:rsidP="001C55B5">
            <w:pPr>
              <w:pStyle w:val="TAC"/>
              <w:rPr>
                <w:rFonts w:cs="Arial"/>
              </w:rPr>
            </w:pPr>
            <w:r w:rsidRPr="0001701A">
              <w:rPr>
                <w:rFonts w:cs="Arial"/>
              </w:rPr>
              <w:t>100</w:t>
            </w:r>
          </w:p>
        </w:tc>
      </w:tr>
      <w:tr w:rsidR="00975C97" w:rsidRPr="0001701A" w14:paraId="275ED75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5076FB2D" w14:textId="77777777" w:rsidR="00975C97" w:rsidRPr="0001701A" w:rsidRDefault="00975C97" w:rsidP="001C55B5">
            <w:pPr>
              <w:pStyle w:val="TAL"/>
              <w:rPr>
                <w:rFonts w:cs="Arial"/>
              </w:rPr>
            </w:pPr>
            <w:r w:rsidRPr="0001701A">
              <w:rPr>
                <w:rFonts w:cs="Arial"/>
              </w:rPr>
              <w:t xml:space="preserve">Subcarrier spacing configuration </w:t>
            </w:r>
            <w:r w:rsidRPr="0001701A">
              <w:rPr>
                <w:rFonts w:cs="Arial"/>
              </w:rPr>
              <w:object w:dxaOrig="230" w:dyaOrig="250" w14:anchorId="3D20AAB1">
                <v:shape id="_x0000_i1027" type="#_x0000_t75" style="width:14.25pt;height:14.25pt" o:ole="">
                  <v:imagedata r:id="rId9" o:title=""/>
                </v:shape>
                <o:OLEObject Type="Embed" ProgID="Equation.3" ShapeID="_x0000_i1027" DrawAspect="Content" ObjectID="_171085714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7F8ED7BE"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F79188"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6CB7A"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8BC39"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99353"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5AEF7"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163570"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CDF42"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DAB16"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9491B" w14:textId="77777777" w:rsidR="00975C97" w:rsidRPr="0001701A" w:rsidRDefault="00975C97" w:rsidP="001C55B5">
            <w:pPr>
              <w:pStyle w:val="TAC"/>
              <w:rPr>
                <w:rFonts w:cs="Arial"/>
              </w:rPr>
            </w:pPr>
            <w:r w:rsidRPr="0001701A">
              <w:rPr>
                <w:rFonts w:cs="Arial"/>
              </w:rPr>
              <w:t>2</w:t>
            </w:r>
          </w:p>
        </w:tc>
        <w:tc>
          <w:tcPr>
            <w:tcW w:w="849" w:type="dxa"/>
            <w:tcBorders>
              <w:top w:val="single" w:sz="4" w:space="0" w:color="auto"/>
              <w:left w:val="single" w:sz="4" w:space="0" w:color="auto"/>
              <w:bottom w:val="single" w:sz="4" w:space="0" w:color="auto"/>
              <w:right w:val="single" w:sz="4" w:space="0" w:color="auto"/>
            </w:tcBorders>
            <w:vAlign w:val="center"/>
          </w:tcPr>
          <w:p w14:paraId="397649AE" w14:textId="77777777" w:rsidR="00975C97" w:rsidRPr="0001701A" w:rsidRDefault="00975C97" w:rsidP="001C55B5">
            <w:pPr>
              <w:pStyle w:val="TAC"/>
              <w:rPr>
                <w:rFonts w:cs="Arial"/>
              </w:rPr>
            </w:pPr>
            <w:r w:rsidRPr="0001701A">
              <w:rPr>
                <w:rFonts w:cs="Arial"/>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F56CE2" w14:textId="77777777" w:rsidR="00975C97" w:rsidRPr="0001701A" w:rsidRDefault="00975C97" w:rsidP="001C55B5">
            <w:pPr>
              <w:pStyle w:val="TAC"/>
              <w:rPr>
                <w:rFonts w:cs="Arial"/>
              </w:rPr>
            </w:pPr>
            <w:r w:rsidRPr="0001701A">
              <w:rPr>
                <w:rFonts w:cs="Arial"/>
              </w:rPr>
              <w:t>2</w:t>
            </w:r>
          </w:p>
        </w:tc>
      </w:tr>
      <w:tr w:rsidR="00975C97" w:rsidRPr="0001701A" w14:paraId="032A6CC7"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C77279F" w14:textId="77777777" w:rsidR="00975C97" w:rsidRPr="0001701A" w:rsidRDefault="00975C97" w:rsidP="001C55B5">
            <w:pPr>
              <w:pStyle w:val="TAL"/>
              <w:rPr>
                <w:rFonts w:cs="Arial"/>
              </w:rPr>
            </w:pPr>
            <w:r w:rsidRPr="0001701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37FFDE"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95F99ED" w14:textId="77777777" w:rsidR="00975C97" w:rsidRPr="0001701A" w:rsidRDefault="00975C97" w:rsidP="001C55B5">
            <w:pPr>
              <w:pStyle w:val="TAC"/>
              <w:rPr>
                <w:rFonts w:cs="Arial"/>
              </w:rPr>
            </w:pPr>
            <w:r w:rsidRPr="0001701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A0EE5F" w14:textId="77777777" w:rsidR="00975C97" w:rsidRPr="0001701A" w:rsidRDefault="00975C97" w:rsidP="001C55B5">
            <w:pPr>
              <w:pStyle w:val="TAC"/>
              <w:rPr>
                <w:rFonts w:cs="Arial"/>
              </w:rPr>
            </w:pPr>
            <w:r w:rsidRPr="0001701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571C0" w14:textId="77777777" w:rsidR="00975C97" w:rsidRPr="0001701A" w:rsidRDefault="00975C97" w:rsidP="001C55B5">
            <w:pPr>
              <w:pStyle w:val="TAC"/>
              <w:rPr>
                <w:rFonts w:cs="Arial"/>
              </w:rPr>
            </w:pPr>
            <w:r w:rsidRPr="0001701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9B847" w14:textId="77777777" w:rsidR="00975C97" w:rsidRPr="0001701A" w:rsidRDefault="00975C97" w:rsidP="001C55B5">
            <w:pPr>
              <w:pStyle w:val="TAC"/>
              <w:rPr>
                <w:rFonts w:cs="Arial"/>
              </w:rPr>
            </w:pPr>
            <w:r w:rsidRPr="0001701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F5A6E" w14:textId="77777777" w:rsidR="00975C97" w:rsidRPr="0001701A" w:rsidRDefault="00975C97" w:rsidP="001C55B5">
            <w:pPr>
              <w:pStyle w:val="TAC"/>
              <w:rPr>
                <w:rFonts w:cs="Arial"/>
              </w:rPr>
            </w:pPr>
            <w:r w:rsidRPr="0001701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ACF13F" w14:textId="77777777" w:rsidR="00975C97" w:rsidRPr="0001701A" w:rsidRDefault="00975C97" w:rsidP="001C55B5">
            <w:pPr>
              <w:pStyle w:val="TAC"/>
              <w:rPr>
                <w:rFonts w:cs="Arial"/>
              </w:rPr>
            </w:pPr>
            <w:r w:rsidRPr="0001701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FDC12" w14:textId="77777777" w:rsidR="00975C97" w:rsidRPr="0001701A" w:rsidRDefault="00975C97" w:rsidP="001C55B5">
            <w:pPr>
              <w:pStyle w:val="TAC"/>
              <w:rPr>
                <w:rFonts w:cs="Arial"/>
              </w:rPr>
            </w:pPr>
            <w:r w:rsidRPr="0001701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A84BD" w14:textId="77777777" w:rsidR="00975C97" w:rsidRPr="0001701A" w:rsidRDefault="00975C97" w:rsidP="001C55B5">
            <w:pPr>
              <w:pStyle w:val="TAC"/>
              <w:rPr>
                <w:rFonts w:cs="Arial"/>
              </w:rPr>
            </w:pPr>
            <w:r w:rsidRPr="0001701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E33D93" w14:textId="77777777" w:rsidR="00975C97" w:rsidRPr="0001701A" w:rsidRDefault="00975C97" w:rsidP="001C55B5">
            <w:pPr>
              <w:pStyle w:val="TAC"/>
              <w:rPr>
                <w:rFonts w:cs="Arial"/>
              </w:rPr>
            </w:pPr>
            <w:r w:rsidRPr="0001701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26BDEDFF" w14:textId="77777777" w:rsidR="00975C97" w:rsidRPr="0001701A" w:rsidRDefault="00975C97" w:rsidP="001C55B5">
            <w:pPr>
              <w:pStyle w:val="TAC"/>
              <w:rPr>
                <w:rFonts w:cs="Arial"/>
              </w:rPr>
            </w:pPr>
            <w:r w:rsidRPr="0001701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600EF3" w14:textId="77777777" w:rsidR="00975C97" w:rsidRPr="0001701A" w:rsidRDefault="00975C97" w:rsidP="001C55B5">
            <w:pPr>
              <w:pStyle w:val="TAC"/>
              <w:rPr>
                <w:rFonts w:cs="Arial"/>
              </w:rPr>
            </w:pPr>
            <w:r w:rsidRPr="0001701A">
              <w:rPr>
                <w:rFonts w:cs="Arial"/>
              </w:rPr>
              <w:t>135</w:t>
            </w:r>
          </w:p>
        </w:tc>
      </w:tr>
      <w:tr w:rsidR="00975C97" w:rsidRPr="0001701A" w14:paraId="73848FC8"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0D9BC25F" w14:textId="77777777" w:rsidR="00975C97" w:rsidRPr="0001701A" w:rsidRDefault="00975C97" w:rsidP="001C55B5">
            <w:pPr>
              <w:pStyle w:val="TAL"/>
              <w:rPr>
                <w:rFonts w:cs="Arial"/>
              </w:rPr>
            </w:pPr>
            <w:r w:rsidRPr="0001701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B7C733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05C87AD"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DE65E"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B7AEA"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749E2"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A4C15"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5611A"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0AE102"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70BA6"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6DE4F" w14:textId="77777777" w:rsidR="00975C97" w:rsidRPr="0001701A" w:rsidRDefault="00975C97" w:rsidP="001C55B5">
            <w:pPr>
              <w:pStyle w:val="TAC"/>
              <w:rPr>
                <w:rFonts w:cs="Arial"/>
              </w:rPr>
            </w:pPr>
            <w:r w:rsidRPr="0001701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67FB520A" w14:textId="77777777" w:rsidR="00975C97" w:rsidRPr="0001701A" w:rsidRDefault="00975C97" w:rsidP="001C55B5">
            <w:pPr>
              <w:pStyle w:val="TAC"/>
              <w:rPr>
                <w:rFonts w:cs="Arial"/>
              </w:rPr>
            </w:pPr>
            <w:r w:rsidRPr="0001701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874591" w14:textId="77777777" w:rsidR="00975C97" w:rsidRPr="0001701A" w:rsidRDefault="00975C97" w:rsidP="001C55B5">
            <w:pPr>
              <w:pStyle w:val="TAC"/>
              <w:rPr>
                <w:rFonts w:cs="Arial"/>
              </w:rPr>
            </w:pPr>
            <w:r w:rsidRPr="0001701A">
              <w:rPr>
                <w:rFonts w:cs="Arial"/>
              </w:rPr>
              <w:t>12</w:t>
            </w:r>
          </w:p>
        </w:tc>
      </w:tr>
      <w:tr w:rsidR="00975C97" w:rsidRPr="0001701A" w14:paraId="248274BE"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F8CF021" w14:textId="77777777" w:rsidR="00975C97" w:rsidRPr="0001701A" w:rsidRDefault="00975C97" w:rsidP="001C55B5">
            <w:pPr>
              <w:pStyle w:val="TAL"/>
              <w:rPr>
                <w:rFonts w:cs="Arial"/>
              </w:rPr>
            </w:pPr>
            <w:r w:rsidRPr="0001701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CE50139"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186CBC61"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1E839275"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38965557"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7A54C557"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21239989"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6DC5EB38"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5CDDA400"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3DE97A21"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40FF0D91" w14:textId="77777777" w:rsidR="00975C97" w:rsidRPr="0001701A" w:rsidRDefault="00975C97" w:rsidP="001C55B5">
            <w:pPr>
              <w:pStyle w:val="TAC"/>
              <w:rPr>
                <w:rFonts w:cs="Arial"/>
              </w:rPr>
            </w:pPr>
            <w:r w:rsidRPr="0001701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13B85BC1" w14:textId="77777777" w:rsidR="00975C97" w:rsidRPr="0001701A" w:rsidRDefault="00975C97" w:rsidP="001C55B5">
            <w:pPr>
              <w:pStyle w:val="TAC"/>
              <w:rPr>
                <w:rFonts w:cs="Arial"/>
              </w:rPr>
            </w:pPr>
            <w:r w:rsidRPr="0001701A">
              <w:rPr>
                <w:rFonts w:cs="Arial"/>
              </w:rPr>
              <w:t>36</w:t>
            </w:r>
          </w:p>
        </w:tc>
        <w:tc>
          <w:tcPr>
            <w:tcW w:w="849" w:type="dxa"/>
            <w:tcBorders>
              <w:top w:val="single" w:sz="4" w:space="0" w:color="auto"/>
              <w:left w:val="single" w:sz="4" w:space="0" w:color="auto"/>
              <w:bottom w:val="single" w:sz="4" w:space="0" w:color="auto"/>
              <w:right w:val="single" w:sz="4" w:space="0" w:color="auto"/>
            </w:tcBorders>
            <w:hideMark/>
          </w:tcPr>
          <w:p w14:paraId="22A4BA0E" w14:textId="77777777" w:rsidR="00975C97" w:rsidRPr="0001701A" w:rsidRDefault="00975C97" w:rsidP="001C55B5">
            <w:pPr>
              <w:pStyle w:val="TAC"/>
              <w:rPr>
                <w:rFonts w:cs="Arial"/>
              </w:rPr>
            </w:pPr>
            <w:r w:rsidRPr="0001701A">
              <w:rPr>
                <w:rFonts w:cs="Arial"/>
              </w:rPr>
              <w:t>36</w:t>
            </w:r>
          </w:p>
        </w:tc>
      </w:tr>
      <w:tr w:rsidR="00975C97" w:rsidRPr="0001701A" w14:paraId="6C06D596"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tcPr>
          <w:p w14:paraId="3BC565B4" w14:textId="77777777" w:rsidR="00975C97" w:rsidRPr="0001701A" w:rsidRDefault="00975C97" w:rsidP="001C55B5">
            <w:pPr>
              <w:pStyle w:val="TAL"/>
              <w:rPr>
                <w:rFonts w:cs="Arial"/>
              </w:rPr>
            </w:pPr>
            <w:r w:rsidRPr="0001701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DB8B93"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786506E"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6C8777C"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39C9C9F"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A317207"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5F05088"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F4E5103"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A86D799"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209FDED"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45F0B71" w14:textId="77777777" w:rsidR="00975C97" w:rsidRPr="0001701A" w:rsidRDefault="00975C97" w:rsidP="001C55B5">
            <w:pPr>
              <w:pStyle w:val="TAC"/>
              <w:rPr>
                <w:rFonts w:cs="Arial"/>
              </w:rPr>
            </w:pPr>
            <w:r w:rsidRPr="0001701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5D46DD8C" w14:textId="77777777" w:rsidR="00975C97" w:rsidRPr="0001701A" w:rsidRDefault="00975C97" w:rsidP="001C55B5">
            <w:pPr>
              <w:pStyle w:val="TAC"/>
            </w:pPr>
            <w:r w:rsidRPr="0001701A">
              <w:t>4</w:t>
            </w:r>
          </w:p>
        </w:tc>
        <w:tc>
          <w:tcPr>
            <w:tcW w:w="849" w:type="dxa"/>
            <w:tcBorders>
              <w:top w:val="single" w:sz="4" w:space="0" w:color="auto"/>
              <w:left w:val="single" w:sz="4" w:space="0" w:color="auto"/>
              <w:bottom w:val="single" w:sz="4" w:space="0" w:color="auto"/>
              <w:right w:val="single" w:sz="4" w:space="0" w:color="auto"/>
            </w:tcBorders>
            <w:vAlign w:val="center"/>
          </w:tcPr>
          <w:p w14:paraId="02AE1922" w14:textId="77777777" w:rsidR="00975C97" w:rsidRPr="0001701A" w:rsidRDefault="00975C97" w:rsidP="001C55B5">
            <w:pPr>
              <w:pStyle w:val="TAC"/>
              <w:rPr>
                <w:rFonts w:cs="Arial"/>
              </w:rPr>
            </w:pPr>
            <w:r w:rsidRPr="0001701A">
              <w:rPr>
                <w:rFonts w:cs="Arial"/>
              </w:rPr>
              <w:t>4</w:t>
            </w:r>
          </w:p>
        </w:tc>
      </w:tr>
      <w:tr w:rsidR="00975C97" w:rsidRPr="0001701A" w14:paraId="45605CC1"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tcPr>
          <w:p w14:paraId="5D3CCA16" w14:textId="77777777" w:rsidR="00975C97" w:rsidRPr="0001701A" w:rsidRDefault="00975C97" w:rsidP="001C55B5">
            <w:pPr>
              <w:pStyle w:val="TAL"/>
              <w:rPr>
                <w:rFonts w:cs="Arial"/>
              </w:rPr>
            </w:pPr>
            <w:r w:rsidRPr="0001701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021A2CF" w14:textId="77777777" w:rsidR="00975C97" w:rsidRPr="0001701A" w:rsidRDefault="00975C97" w:rsidP="001C55B5">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256F997F" w14:textId="77777777" w:rsidR="00975C97" w:rsidRPr="0001701A" w:rsidRDefault="00975C97" w:rsidP="001C55B5">
            <w:pPr>
              <w:pStyle w:val="TAC"/>
              <w:rPr>
                <w:rFonts w:cs="Arial"/>
              </w:rPr>
            </w:pPr>
            <w:r w:rsidRPr="0001701A">
              <w:rPr>
                <w:rFonts w:cs="Arial"/>
              </w:rPr>
              <w:t>64QAM</w:t>
            </w:r>
          </w:p>
        </w:tc>
      </w:tr>
      <w:tr w:rsidR="00975C97" w:rsidRPr="0001701A" w14:paraId="448CCF4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1CD32225" w14:textId="77777777" w:rsidR="00975C97" w:rsidRPr="0001701A" w:rsidRDefault="00975C97" w:rsidP="001C55B5">
            <w:pPr>
              <w:pStyle w:val="TAL"/>
              <w:rPr>
                <w:rFonts w:cs="Arial"/>
              </w:rPr>
            </w:pPr>
            <w:r w:rsidRPr="0001701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AD1AA99"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8AA287"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89BABB"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D7FC9"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AC126B"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B68E4"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3BA63"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22D5A"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290CF"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A6178" w14:textId="77777777" w:rsidR="00975C97" w:rsidRPr="0001701A" w:rsidRDefault="00975C97" w:rsidP="001C55B5">
            <w:pPr>
              <w:pStyle w:val="TAC"/>
              <w:rPr>
                <w:rFonts w:cs="Arial"/>
              </w:rPr>
            </w:pPr>
            <w:r w:rsidRPr="0001701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3D59ED45" w14:textId="77777777" w:rsidR="00975C97" w:rsidRPr="0001701A" w:rsidRDefault="00975C97" w:rsidP="001C55B5">
            <w:pPr>
              <w:pStyle w:val="TAC"/>
              <w:rPr>
                <w:rFonts w:cs="Arial"/>
              </w:rPr>
            </w:pPr>
            <w:r w:rsidRPr="0001701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F03E24" w14:textId="77777777" w:rsidR="00975C97" w:rsidRPr="0001701A" w:rsidRDefault="00975C97" w:rsidP="001C55B5">
            <w:pPr>
              <w:pStyle w:val="TAC"/>
              <w:rPr>
                <w:rFonts w:cs="Arial"/>
              </w:rPr>
            </w:pPr>
            <w:r w:rsidRPr="0001701A">
              <w:rPr>
                <w:rFonts w:cs="Arial"/>
              </w:rPr>
              <w:t>QPSK</w:t>
            </w:r>
          </w:p>
        </w:tc>
      </w:tr>
      <w:tr w:rsidR="00975C97" w:rsidRPr="0001701A" w14:paraId="298BCC2D"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68F7EB32" w14:textId="77777777" w:rsidR="00975C97" w:rsidRPr="0001701A" w:rsidRDefault="00975C97" w:rsidP="001C55B5">
            <w:pPr>
              <w:pStyle w:val="TAL"/>
              <w:rPr>
                <w:rFonts w:cs="Arial"/>
              </w:rPr>
            </w:pPr>
            <w:r w:rsidRPr="0001701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06BD4D"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F98E82C"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0FB879"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4E7A7"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D7C883"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41111"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FC451"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B3D1B"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3FAF2"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EC9FE" w14:textId="77777777" w:rsidR="00975C97" w:rsidRPr="0001701A" w:rsidRDefault="00975C97" w:rsidP="001C55B5">
            <w:pPr>
              <w:pStyle w:val="TAC"/>
              <w:rPr>
                <w:rFonts w:cs="Arial"/>
              </w:rPr>
            </w:pPr>
            <w:r w:rsidRPr="0001701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8D7D1F8" w14:textId="77777777" w:rsidR="00975C97" w:rsidRPr="0001701A" w:rsidRDefault="00975C97" w:rsidP="001C55B5">
            <w:pPr>
              <w:pStyle w:val="TAC"/>
              <w:rPr>
                <w:rFonts w:cs="Arial"/>
              </w:rPr>
            </w:pPr>
            <w:r w:rsidRPr="0001701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9ECF84" w14:textId="77777777" w:rsidR="00975C97" w:rsidRPr="0001701A" w:rsidRDefault="00975C97" w:rsidP="001C55B5">
            <w:pPr>
              <w:pStyle w:val="TAC"/>
              <w:rPr>
                <w:rFonts w:cs="Arial"/>
              </w:rPr>
            </w:pPr>
            <w:r w:rsidRPr="0001701A">
              <w:rPr>
                <w:rFonts w:cs="Arial"/>
              </w:rPr>
              <w:t>1/3</w:t>
            </w:r>
          </w:p>
        </w:tc>
      </w:tr>
      <w:tr w:rsidR="00975C97" w:rsidRPr="0001701A" w14:paraId="59265F19"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324B04A" w14:textId="77777777" w:rsidR="00975C97" w:rsidRPr="0001701A" w:rsidRDefault="00975C97" w:rsidP="001C55B5">
            <w:pPr>
              <w:pStyle w:val="TAL"/>
              <w:rPr>
                <w:rFonts w:cs="Arial"/>
              </w:rPr>
            </w:pPr>
            <w:r w:rsidRPr="0001701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18BEDD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F465"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B5BC"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BCE7C"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D0EB6"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A47A4"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B2B28"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23696F"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90A13E"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679CC" w14:textId="77777777" w:rsidR="00975C97" w:rsidRPr="0001701A" w:rsidRDefault="00975C97" w:rsidP="001C55B5">
            <w:pPr>
              <w:pStyle w:val="TAC"/>
              <w:rPr>
                <w:rFonts w:cs="Arial"/>
              </w:rPr>
            </w:pPr>
            <w:r w:rsidRPr="0001701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FB82BD" w14:textId="77777777" w:rsidR="00975C97" w:rsidRPr="0001701A" w:rsidRDefault="00975C97" w:rsidP="001C55B5">
            <w:pPr>
              <w:pStyle w:val="TAC"/>
              <w:rPr>
                <w:rFonts w:cs="Arial"/>
              </w:rPr>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D381C5" w14:textId="77777777" w:rsidR="00975C97" w:rsidRPr="0001701A" w:rsidRDefault="00975C97" w:rsidP="001C55B5">
            <w:pPr>
              <w:pStyle w:val="TAC"/>
              <w:rPr>
                <w:rFonts w:cs="Arial"/>
              </w:rPr>
            </w:pPr>
            <w:r w:rsidRPr="0001701A">
              <w:rPr>
                <w:rFonts w:cs="Arial"/>
              </w:rPr>
              <w:t>1</w:t>
            </w:r>
          </w:p>
        </w:tc>
      </w:tr>
      <w:tr w:rsidR="00975C97" w:rsidRPr="0001701A" w14:paraId="3BE40230"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01B17BA" w14:textId="77777777" w:rsidR="00975C97" w:rsidRPr="0001701A" w:rsidRDefault="00975C97" w:rsidP="001C55B5">
            <w:pPr>
              <w:pStyle w:val="TAL"/>
              <w:rPr>
                <w:rFonts w:cs="Arial"/>
              </w:rPr>
            </w:pPr>
            <w:r w:rsidRPr="0001701A">
              <w:rPr>
                <w:rFonts w:cs="Arial"/>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6A05A7"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0678B4A"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F579BDB"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02F1B4"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FF7BBA"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A3A79CC"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05F37D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ED02F3"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96FCB2"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569076B"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94E43AC"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A871957" w14:textId="77777777" w:rsidR="00975C97" w:rsidRPr="0001701A" w:rsidRDefault="00975C97" w:rsidP="001C55B5">
            <w:pPr>
              <w:pStyle w:val="TAC"/>
              <w:rPr>
                <w:rFonts w:cs="Arial"/>
              </w:rPr>
            </w:pPr>
          </w:p>
        </w:tc>
      </w:tr>
      <w:tr w:rsidR="00975C97" w:rsidRPr="0001701A" w14:paraId="3DC52503"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534AE46" w14:textId="77777777" w:rsidR="00975C97" w:rsidRPr="0001701A" w:rsidRDefault="00975C97" w:rsidP="001C55B5">
            <w:pPr>
              <w:pStyle w:val="TAL"/>
              <w:rPr>
                <w:rFonts w:cs="Arial"/>
              </w:rPr>
            </w:pPr>
            <w:r w:rsidRPr="0001701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0E8E2B"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70E02F"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55FBE"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6A861"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7F76"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448CC3"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8E5D5"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62A24"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B9A65"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EDD13" w14:textId="77777777" w:rsidR="00975C97" w:rsidRPr="0001701A" w:rsidRDefault="00975C97" w:rsidP="001C55B5">
            <w:pPr>
              <w:pStyle w:val="TAC"/>
              <w:rPr>
                <w:rFonts w:cs="Arial"/>
              </w:rPr>
            </w:pPr>
            <w:r w:rsidRPr="0001701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613E736" w14:textId="77777777" w:rsidR="00975C97" w:rsidRPr="0001701A" w:rsidRDefault="00975C97" w:rsidP="001C55B5">
            <w:pPr>
              <w:pStyle w:val="TAC"/>
              <w:rPr>
                <w:rFonts w:cs="Arial"/>
              </w:rPr>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99DD22" w14:textId="77777777" w:rsidR="00975C97" w:rsidRPr="0001701A" w:rsidRDefault="00975C97" w:rsidP="001C55B5">
            <w:pPr>
              <w:pStyle w:val="TAC"/>
              <w:rPr>
                <w:rFonts w:cs="Arial"/>
              </w:rPr>
            </w:pPr>
            <w:r w:rsidRPr="0001701A">
              <w:rPr>
                <w:rFonts w:cs="Arial"/>
              </w:rPr>
              <w:t>N/A</w:t>
            </w:r>
          </w:p>
        </w:tc>
      </w:tr>
      <w:tr w:rsidR="00975C97" w:rsidRPr="0001701A" w14:paraId="440B744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4F29BEC1" w14:textId="77777777" w:rsidR="00975C97" w:rsidRPr="0001701A" w:rsidRDefault="00975C97" w:rsidP="001C55B5">
            <w:pPr>
              <w:pStyle w:val="TAL"/>
              <w:rPr>
                <w:rFonts w:cs="Arial"/>
              </w:rPr>
            </w:pPr>
            <w:r w:rsidRPr="0001701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87C3B7"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BEF89" w14:textId="77777777" w:rsidR="00975C97" w:rsidRPr="0001701A" w:rsidRDefault="00975C97" w:rsidP="001C55B5">
            <w:pPr>
              <w:pStyle w:val="TAC"/>
              <w:rPr>
                <w:rFonts w:cs="Arial"/>
              </w:rPr>
            </w:pPr>
            <w:r w:rsidRPr="0001701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D1537A" w14:textId="77777777" w:rsidR="00975C97" w:rsidRPr="0001701A" w:rsidRDefault="00975C97" w:rsidP="001C55B5">
            <w:pPr>
              <w:pStyle w:val="TAC"/>
              <w:rPr>
                <w:rFonts w:cs="Arial"/>
              </w:rPr>
            </w:pPr>
            <w:r w:rsidRPr="0001701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7C610F" w14:textId="77777777" w:rsidR="00975C97" w:rsidRPr="0001701A" w:rsidRDefault="00975C97" w:rsidP="001C55B5">
            <w:pPr>
              <w:pStyle w:val="TAC"/>
              <w:rPr>
                <w:rFonts w:cs="Arial"/>
              </w:rPr>
            </w:pPr>
            <w:r w:rsidRPr="0001701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4724F" w14:textId="77777777" w:rsidR="00975C97" w:rsidRPr="0001701A" w:rsidRDefault="00975C97" w:rsidP="001C55B5">
            <w:pPr>
              <w:pStyle w:val="TAC"/>
              <w:rPr>
                <w:rFonts w:cs="Arial"/>
              </w:rPr>
            </w:pPr>
            <w:r w:rsidRPr="0001701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C2362F" w14:textId="77777777" w:rsidR="00975C97" w:rsidRPr="0001701A" w:rsidRDefault="00975C97" w:rsidP="001C55B5">
            <w:pPr>
              <w:pStyle w:val="TAC"/>
              <w:rPr>
                <w:rFonts w:cs="Arial"/>
              </w:rPr>
            </w:pPr>
            <w:r w:rsidRPr="0001701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5A216" w14:textId="77777777" w:rsidR="00975C97" w:rsidRPr="0001701A" w:rsidRDefault="00975C97" w:rsidP="001C55B5">
            <w:pPr>
              <w:pStyle w:val="TAC"/>
              <w:rPr>
                <w:rFonts w:cs="Arial"/>
              </w:rPr>
            </w:pPr>
            <w:r w:rsidRPr="0001701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7E6F4" w14:textId="77777777" w:rsidR="00975C97" w:rsidRPr="0001701A" w:rsidRDefault="00975C97" w:rsidP="001C55B5">
            <w:pPr>
              <w:pStyle w:val="TAC"/>
              <w:rPr>
                <w:rFonts w:cs="Arial"/>
              </w:rPr>
            </w:pPr>
            <w:r w:rsidRPr="0001701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40AFD" w14:textId="77777777" w:rsidR="00975C97" w:rsidRPr="0001701A" w:rsidRDefault="00975C97" w:rsidP="001C55B5">
            <w:pPr>
              <w:pStyle w:val="TAC"/>
              <w:rPr>
                <w:rFonts w:cs="Arial"/>
              </w:rPr>
            </w:pPr>
            <w:r w:rsidRPr="0001701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D65869" w14:textId="77777777" w:rsidR="00975C97" w:rsidRPr="0001701A" w:rsidRDefault="00975C97" w:rsidP="001C55B5">
            <w:pPr>
              <w:pStyle w:val="TAC"/>
              <w:rPr>
                <w:rFonts w:cs="Arial"/>
              </w:rPr>
            </w:pPr>
            <w:r w:rsidRPr="0001701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520A9F71" w14:textId="77777777" w:rsidR="00975C97" w:rsidRPr="0001701A" w:rsidRDefault="00975C97" w:rsidP="001C55B5">
            <w:pPr>
              <w:pStyle w:val="TAC"/>
              <w:rPr>
                <w:rFonts w:cs="Arial"/>
              </w:rPr>
            </w:pPr>
            <w:r w:rsidRPr="0001701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939015" w14:textId="77777777" w:rsidR="00975C97" w:rsidRPr="0001701A" w:rsidRDefault="00975C97" w:rsidP="001C55B5">
            <w:pPr>
              <w:pStyle w:val="TAC"/>
              <w:rPr>
                <w:rFonts w:cs="Arial"/>
              </w:rPr>
            </w:pPr>
            <w:r w:rsidRPr="0001701A">
              <w:rPr>
                <w:rFonts w:cs="Arial"/>
              </w:rPr>
              <w:t>8712</w:t>
            </w:r>
          </w:p>
        </w:tc>
      </w:tr>
      <w:tr w:rsidR="00975C97" w:rsidRPr="0001701A" w14:paraId="61211803"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0677E0EC" w14:textId="77777777" w:rsidR="00975C97" w:rsidRPr="0001701A" w:rsidRDefault="00975C97" w:rsidP="001C55B5">
            <w:pPr>
              <w:pStyle w:val="TAL"/>
              <w:rPr>
                <w:rFonts w:cs="Arial"/>
              </w:rPr>
            </w:pPr>
            <w:r w:rsidRPr="0001701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FC6226"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4E3048"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F2A3F"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4A8E7"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05C9E"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DE3CD"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91779"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65B4A" w14:textId="77777777" w:rsidR="00975C97" w:rsidRPr="0001701A" w:rsidRDefault="00975C97" w:rsidP="001C55B5">
            <w:pPr>
              <w:pStyle w:val="TAC"/>
              <w:rPr>
                <w:rFonts w:cs="Arial"/>
              </w:rPr>
            </w:pPr>
            <w:r w:rsidRPr="0001701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291A05" w14:textId="77777777" w:rsidR="00975C97" w:rsidRPr="0001701A" w:rsidRDefault="00975C97" w:rsidP="001C55B5">
            <w:pPr>
              <w:pStyle w:val="TAC"/>
              <w:rPr>
                <w:rFonts w:cs="Arial"/>
              </w:rPr>
            </w:pPr>
            <w:r w:rsidRPr="0001701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D8207C" w14:textId="77777777" w:rsidR="00975C97" w:rsidRPr="0001701A" w:rsidRDefault="00975C97" w:rsidP="001C55B5">
            <w:pPr>
              <w:pStyle w:val="TAC"/>
              <w:rPr>
                <w:rFonts w:cs="Arial"/>
              </w:rPr>
            </w:pPr>
            <w:r w:rsidRPr="0001701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56319D3" w14:textId="77777777" w:rsidR="00975C97" w:rsidRPr="0001701A" w:rsidRDefault="00975C97" w:rsidP="001C55B5">
            <w:pPr>
              <w:pStyle w:val="TAC"/>
              <w:rPr>
                <w:rFonts w:cs="Arial"/>
              </w:rPr>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E29955" w14:textId="77777777" w:rsidR="00975C97" w:rsidRPr="0001701A" w:rsidRDefault="00975C97" w:rsidP="001C55B5">
            <w:pPr>
              <w:pStyle w:val="TAC"/>
              <w:rPr>
                <w:rFonts w:cs="Arial"/>
              </w:rPr>
            </w:pPr>
            <w:r w:rsidRPr="0001701A">
              <w:rPr>
                <w:rFonts w:cs="Arial"/>
              </w:rPr>
              <w:t>24</w:t>
            </w:r>
          </w:p>
        </w:tc>
      </w:tr>
      <w:tr w:rsidR="00975C97" w:rsidRPr="0001701A" w14:paraId="7DCFE05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4DA30587" w14:textId="77777777" w:rsidR="00975C97" w:rsidRPr="0001701A" w:rsidRDefault="00975C97" w:rsidP="001C55B5">
            <w:pPr>
              <w:pStyle w:val="TAL"/>
              <w:rPr>
                <w:rFonts w:cs="Arial"/>
              </w:rPr>
            </w:pPr>
            <w:r w:rsidRPr="0001701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217EF1A"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3C70DD"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C2C5E0"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DE909"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1BCC4"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34B0C"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22ECC4"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E21138"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B481F"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A7844" w14:textId="77777777" w:rsidR="00975C97" w:rsidRPr="0001701A" w:rsidRDefault="00975C97" w:rsidP="001C55B5">
            <w:pPr>
              <w:pStyle w:val="TAC"/>
              <w:rPr>
                <w:rFonts w:cs="Arial"/>
              </w:rPr>
            </w:pPr>
            <w:r w:rsidRPr="0001701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7E74D2F1" w14:textId="77777777" w:rsidR="00975C97" w:rsidRPr="0001701A" w:rsidRDefault="00975C97" w:rsidP="001C55B5">
            <w:pPr>
              <w:pStyle w:val="TAC"/>
              <w:rPr>
                <w:rFonts w:cs="Arial"/>
              </w:rPr>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CD6CB2" w14:textId="77777777" w:rsidR="00975C97" w:rsidRPr="0001701A" w:rsidRDefault="00975C97" w:rsidP="001C55B5">
            <w:pPr>
              <w:pStyle w:val="TAC"/>
              <w:rPr>
                <w:rFonts w:cs="Arial"/>
              </w:rPr>
            </w:pPr>
            <w:r w:rsidRPr="0001701A">
              <w:rPr>
                <w:rFonts w:cs="Arial"/>
              </w:rPr>
              <w:t>1</w:t>
            </w:r>
          </w:p>
        </w:tc>
      </w:tr>
      <w:tr w:rsidR="00975C97" w:rsidRPr="0001701A" w14:paraId="61264B7E"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2ADDAD11" w14:textId="77777777" w:rsidR="00975C97" w:rsidRPr="0001701A" w:rsidRDefault="00975C97" w:rsidP="001C55B5">
            <w:pPr>
              <w:pStyle w:val="TAL"/>
              <w:rPr>
                <w:rFonts w:cs="Arial"/>
              </w:rPr>
            </w:pPr>
            <w:r w:rsidRPr="0001701A">
              <w:rPr>
                <w:rFonts w:cs="Arial"/>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4521A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2880D3"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E2D5DF"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D33C73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66D9450"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DFC875"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1A1308"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B5914A4"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799F6F"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BE6469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C2E9320"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1CF1A06" w14:textId="77777777" w:rsidR="00975C97" w:rsidRPr="0001701A" w:rsidRDefault="00975C97" w:rsidP="001C55B5">
            <w:pPr>
              <w:pStyle w:val="TAC"/>
              <w:rPr>
                <w:rFonts w:cs="Arial"/>
              </w:rPr>
            </w:pPr>
          </w:p>
        </w:tc>
      </w:tr>
      <w:tr w:rsidR="00975C97" w:rsidRPr="0001701A" w14:paraId="1B7D3CE8"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152B0F85" w14:textId="77777777" w:rsidR="00975C97" w:rsidRPr="0001701A" w:rsidRDefault="00975C97" w:rsidP="001C55B5">
            <w:pPr>
              <w:pStyle w:val="TAL"/>
              <w:rPr>
                <w:rFonts w:cs="Arial"/>
              </w:rPr>
            </w:pPr>
            <w:r w:rsidRPr="0001701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F26A0" w14:textId="77777777" w:rsidR="00975C97" w:rsidRPr="0001701A" w:rsidRDefault="00975C97" w:rsidP="001C55B5">
            <w:pPr>
              <w:pStyle w:val="TAC"/>
              <w:rPr>
                <w:rFonts w:cs="Arial"/>
              </w:rPr>
            </w:pPr>
            <w:r w:rsidRPr="0001701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79A2A3"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61313D"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ACBD3"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A2F40"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37CAC"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2A4D5"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A4AC2"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F2C3FA"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51CF3" w14:textId="77777777" w:rsidR="00975C97" w:rsidRPr="0001701A" w:rsidRDefault="00975C97" w:rsidP="001C55B5">
            <w:pPr>
              <w:pStyle w:val="TAC"/>
              <w:rPr>
                <w:rFonts w:cs="Arial"/>
              </w:rPr>
            </w:pPr>
            <w:r w:rsidRPr="0001701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4444290" w14:textId="77777777" w:rsidR="00975C97" w:rsidRPr="0001701A" w:rsidRDefault="00975C97" w:rsidP="001C55B5">
            <w:pPr>
              <w:pStyle w:val="TAC"/>
              <w:rPr>
                <w:rFonts w:cs="Arial"/>
              </w:rPr>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BA4F34" w14:textId="77777777" w:rsidR="00975C97" w:rsidRPr="0001701A" w:rsidRDefault="00975C97" w:rsidP="001C55B5">
            <w:pPr>
              <w:pStyle w:val="TAC"/>
              <w:rPr>
                <w:rFonts w:cs="Arial"/>
              </w:rPr>
            </w:pPr>
            <w:r w:rsidRPr="0001701A">
              <w:rPr>
                <w:rFonts w:cs="Arial"/>
              </w:rPr>
              <w:t>N/A</w:t>
            </w:r>
          </w:p>
        </w:tc>
      </w:tr>
      <w:tr w:rsidR="00975C97" w:rsidRPr="0001701A" w14:paraId="2AABA10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2E9660E8" w14:textId="77777777" w:rsidR="00975C97" w:rsidRPr="0001701A" w:rsidRDefault="00975C97" w:rsidP="001C55B5">
            <w:pPr>
              <w:pStyle w:val="TAL"/>
              <w:rPr>
                <w:rFonts w:cs="Arial"/>
              </w:rPr>
            </w:pPr>
            <w:r w:rsidRPr="0001701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1068D7" w14:textId="77777777" w:rsidR="00975C97" w:rsidRPr="0001701A" w:rsidRDefault="00975C97" w:rsidP="001C55B5">
            <w:pPr>
              <w:pStyle w:val="TAC"/>
              <w:rPr>
                <w:rFonts w:cs="Arial"/>
              </w:rPr>
            </w:pPr>
            <w:r w:rsidRPr="0001701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92E1AA"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E7FD45"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BF09F"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AD237"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DF4247"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FE5D69"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240CA"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8C4F57"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7ACD" w14:textId="77777777" w:rsidR="00975C97" w:rsidRPr="0001701A" w:rsidRDefault="00975C97" w:rsidP="001C55B5">
            <w:pPr>
              <w:pStyle w:val="TAC"/>
              <w:rPr>
                <w:rFonts w:cs="Arial"/>
              </w:rPr>
            </w:pPr>
            <w:r w:rsidRPr="0001701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38FB4D0" w14:textId="77777777" w:rsidR="00975C97" w:rsidRPr="0001701A" w:rsidRDefault="00975C97" w:rsidP="001C55B5">
            <w:pPr>
              <w:pStyle w:val="TAC"/>
              <w:rPr>
                <w:rFonts w:cs="Arial"/>
              </w:rPr>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1834BA" w14:textId="77777777" w:rsidR="00975C97" w:rsidRPr="0001701A" w:rsidRDefault="00975C97" w:rsidP="001C55B5">
            <w:pPr>
              <w:pStyle w:val="TAC"/>
              <w:rPr>
                <w:rFonts w:cs="Arial"/>
              </w:rPr>
            </w:pPr>
            <w:r w:rsidRPr="0001701A">
              <w:rPr>
                <w:rFonts w:cs="Arial"/>
              </w:rPr>
              <w:t>2</w:t>
            </w:r>
          </w:p>
        </w:tc>
      </w:tr>
      <w:tr w:rsidR="00975C97" w:rsidRPr="0001701A" w14:paraId="31D2CD5D"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154C909D" w14:textId="77777777" w:rsidR="00975C97" w:rsidRPr="0001701A" w:rsidRDefault="00975C97" w:rsidP="001C55B5">
            <w:pPr>
              <w:pStyle w:val="TAL"/>
              <w:rPr>
                <w:rFonts w:cs="Arial"/>
              </w:rPr>
            </w:pPr>
            <w:r w:rsidRPr="0001701A">
              <w:rPr>
                <w:rFonts w:cs="Arial"/>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548411"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65B6063"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A8D722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F6056B9"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DEBBF10"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80DAA1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424589"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72802B"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ABE4F0"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07A9391"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297C0D59"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18E9EC" w14:textId="77777777" w:rsidR="00975C97" w:rsidRPr="0001701A" w:rsidRDefault="00975C97" w:rsidP="001C55B5">
            <w:pPr>
              <w:pStyle w:val="TAC"/>
              <w:rPr>
                <w:rFonts w:cs="Arial"/>
              </w:rPr>
            </w:pPr>
          </w:p>
        </w:tc>
      </w:tr>
      <w:tr w:rsidR="00975C97" w:rsidRPr="0001701A" w14:paraId="29CB6A16"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F1D3F53" w14:textId="77777777" w:rsidR="00975C97" w:rsidRPr="0001701A" w:rsidRDefault="00975C97" w:rsidP="001C55B5">
            <w:pPr>
              <w:pStyle w:val="TAL"/>
              <w:rPr>
                <w:rFonts w:cs="Arial"/>
              </w:rPr>
            </w:pPr>
            <w:r w:rsidRPr="0001701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34B7D"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43C976"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47F8C"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DE2DF"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43A8"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131D0"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0D1BA"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7AAC41"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2F11BC"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C7FDCA" w14:textId="77777777" w:rsidR="00975C97" w:rsidRPr="0001701A" w:rsidRDefault="00975C97" w:rsidP="001C55B5">
            <w:pPr>
              <w:pStyle w:val="TAC"/>
              <w:rPr>
                <w:rFonts w:cs="Arial"/>
              </w:rPr>
            </w:pPr>
            <w:r w:rsidRPr="0001701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B5FF379" w14:textId="77777777" w:rsidR="00975C97" w:rsidRPr="0001701A" w:rsidRDefault="00975C97" w:rsidP="001C55B5">
            <w:pPr>
              <w:pStyle w:val="TAC"/>
              <w:rPr>
                <w:rFonts w:cs="Arial"/>
              </w:rPr>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0C1697" w14:textId="77777777" w:rsidR="00975C97" w:rsidRPr="0001701A" w:rsidRDefault="00975C97" w:rsidP="001C55B5">
            <w:pPr>
              <w:pStyle w:val="TAC"/>
              <w:rPr>
                <w:rFonts w:cs="Arial"/>
              </w:rPr>
            </w:pPr>
            <w:r w:rsidRPr="0001701A">
              <w:rPr>
                <w:rFonts w:cs="Arial"/>
              </w:rPr>
              <w:t>N/A</w:t>
            </w:r>
          </w:p>
        </w:tc>
      </w:tr>
      <w:tr w:rsidR="00975C97" w:rsidRPr="0001701A" w14:paraId="552FEA4C"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BB18F8D" w14:textId="77777777" w:rsidR="00975C97" w:rsidRPr="0001701A" w:rsidRDefault="00975C97" w:rsidP="001C55B5">
            <w:pPr>
              <w:pStyle w:val="TAL"/>
              <w:rPr>
                <w:rFonts w:cs="Arial"/>
              </w:rPr>
            </w:pPr>
            <w:r w:rsidRPr="0001701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DD11F3"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068FAF" w14:textId="77777777" w:rsidR="00975C97" w:rsidRPr="0001701A" w:rsidRDefault="00975C97" w:rsidP="001C55B5">
            <w:pPr>
              <w:pStyle w:val="TAC"/>
              <w:rPr>
                <w:rFonts w:cs="Arial"/>
              </w:rPr>
            </w:pPr>
            <w:r w:rsidRPr="0001701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C328CF" w14:textId="77777777" w:rsidR="00975C97" w:rsidRPr="0001701A" w:rsidRDefault="00975C97" w:rsidP="001C55B5">
            <w:pPr>
              <w:pStyle w:val="TAC"/>
              <w:rPr>
                <w:rFonts w:cs="Arial"/>
              </w:rPr>
            </w:pPr>
            <w:r w:rsidRPr="0001701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0146F7" w14:textId="77777777" w:rsidR="00975C97" w:rsidRPr="0001701A" w:rsidRDefault="00975C97" w:rsidP="001C55B5">
            <w:pPr>
              <w:pStyle w:val="TAC"/>
              <w:rPr>
                <w:rFonts w:cs="Arial"/>
              </w:rPr>
            </w:pPr>
            <w:r w:rsidRPr="0001701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C73A7" w14:textId="77777777" w:rsidR="00975C97" w:rsidRPr="0001701A" w:rsidRDefault="00975C97" w:rsidP="001C55B5">
            <w:pPr>
              <w:pStyle w:val="TAC"/>
              <w:rPr>
                <w:rFonts w:cs="Arial"/>
              </w:rPr>
            </w:pPr>
            <w:r w:rsidRPr="0001701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BDCCAC" w14:textId="77777777" w:rsidR="00975C97" w:rsidRPr="0001701A" w:rsidRDefault="00975C97" w:rsidP="001C55B5">
            <w:pPr>
              <w:pStyle w:val="TAC"/>
              <w:rPr>
                <w:rFonts w:cs="Arial"/>
              </w:rPr>
            </w:pPr>
            <w:r w:rsidRPr="0001701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1B7C0" w14:textId="77777777" w:rsidR="00975C97" w:rsidRPr="0001701A" w:rsidRDefault="00975C97" w:rsidP="001C55B5">
            <w:pPr>
              <w:pStyle w:val="TAC"/>
              <w:rPr>
                <w:rFonts w:cs="Arial"/>
              </w:rPr>
            </w:pPr>
            <w:r w:rsidRPr="0001701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D335B6" w14:textId="77777777" w:rsidR="00975C97" w:rsidRPr="0001701A" w:rsidRDefault="00975C97" w:rsidP="001C55B5">
            <w:pPr>
              <w:pStyle w:val="TAC"/>
              <w:rPr>
                <w:rFonts w:cs="Arial"/>
              </w:rPr>
            </w:pPr>
            <w:r w:rsidRPr="0001701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075C9" w14:textId="77777777" w:rsidR="00975C97" w:rsidRPr="0001701A" w:rsidRDefault="00975C97" w:rsidP="001C55B5">
            <w:pPr>
              <w:pStyle w:val="TAC"/>
              <w:rPr>
                <w:rFonts w:cs="Arial"/>
              </w:rPr>
            </w:pPr>
            <w:r w:rsidRPr="0001701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384B9" w14:textId="77777777" w:rsidR="00975C97" w:rsidRPr="0001701A" w:rsidRDefault="00975C97" w:rsidP="001C55B5">
            <w:pPr>
              <w:pStyle w:val="TAC"/>
              <w:rPr>
                <w:rFonts w:cs="Arial"/>
              </w:rPr>
            </w:pPr>
            <w:r w:rsidRPr="0001701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59B78BD7" w14:textId="77777777" w:rsidR="00975C97" w:rsidRPr="0001701A" w:rsidRDefault="00975C97" w:rsidP="001C55B5">
            <w:pPr>
              <w:pStyle w:val="TAC"/>
              <w:rPr>
                <w:rFonts w:cs="Arial"/>
              </w:rPr>
            </w:pPr>
            <w:r w:rsidRPr="0001701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7CA0C0" w14:textId="77777777" w:rsidR="00975C97" w:rsidRPr="0001701A" w:rsidRDefault="00975C97" w:rsidP="001C55B5">
            <w:pPr>
              <w:pStyle w:val="TAC"/>
              <w:rPr>
                <w:rFonts w:cs="Arial"/>
              </w:rPr>
            </w:pPr>
            <w:r w:rsidRPr="0001701A">
              <w:rPr>
                <w:rFonts w:cs="Arial"/>
              </w:rPr>
              <w:t>29160</w:t>
            </w:r>
          </w:p>
        </w:tc>
      </w:tr>
      <w:tr w:rsidR="00975C97" w:rsidRPr="0001701A" w14:paraId="3EE0BCE7" w14:textId="77777777" w:rsidTr="001C55B5">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2A3C4BE3" w14:textId="77777777" w:rsidR="00975C97" w:rsidRPr="0001701A" w:rsidRDefault="00975C97" w:rsidP="001C55B5">
            <w:pPr>
              <w:pStyle w:val="TAL"/>
              <w:rPr>
                <w:rFonts w:cs="Arial"/>
              </w:rPr>
            </w:pPr>
            <w:r w:rsidRPr="0001701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381AFB" w14:textId="77777777" w:rsidR="00975C97" w:rsidRPr="0001701A" w:rsidRDefault="00975C97" w:rsidP="001C55B5">
            <w:pPr>
              <w:pStyle w:val="TAC"/>
              <w:rPr>
                <w:rFonts w:cs="Arial"/>
              </w:rPr>
            </w:pPr>
            <w:r w:rsidRPr="0001701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6FEF05" w14:textId="77777777" w:rsidR="00975C97" w:rsidRPr="0001701A" w:rsidRDefault="00975C97" w:rsidP="001C55B5">
            <w:pPr>
              <w:pStyle w:val="TAC"/>
              <w:rPr>
                <w:rFonts w:cs="Arial"/>
              </w:rPr>
            </w:pPr>
            <w:r w:rsidRPr="0001701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15282" w14:textId="77777777" w:rsidR="00975C97" w:rsidRPr="0001701A" w:rsidRDefault="00975C97" w:rsidP="001C55B5">
            <w:pPr>
              <w:pStyle w:val="TAC"/>
              <w:rPr>
                <w:rFonts w:cs="Arial"/>
              </w:rPr>
            </w:pPr>
            <w:r w:rsidRPr="0001701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3707D7" w14:textId="77777777" w:rsidR="00975C97" w:rsidRPr="0001701A" w:rsidRDefault="00975C97" w:rsidP="001C55B5">
            <w:pPr>
              <w:pStyle w:val="TAC"/>
              <w:rPr>
                <w:rFonts w:cs="Arial"/>
              </w:rPr>
            </w:pPr>
            <w:r w:rsidRPr="0001701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488EF" w14:textId="77777777" w:rsidR="00975C97" w:rsidRPr="0001701A" w:rsidRDefault="00975C97" w:rsidP="001C55B5">
            <w:pPr>
              <w:pStyle w:val="TAC"/>
              <w:rPr>
                <w:rFonts w:cs="Arial"/>
              </w:rPr>
            </w:pPr>
            <w:r w:rsidRPr="0001701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76441E" w14:textId="77777777" w:rsidR="00975C97" w:rsidRPr="0001701A" w:rsidRDefault="00975C97" w:rsidP="001C55B5">
            <w:pPr>
              <w:pStyle w:val="TAC"/>
              <w:rPr>
                <w:rFonts w:cs="Arial"/>
              </w:rPr>
            </w:pPr>
            <w:r w:rsidRPr="0001701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00026" w14:textId="77777777" w:rsidR="00975C97" w:rsidRPr="0001701A" w:rsidRDefault="00975C97" w:rsidP="001C55B5">
            <w:pPr>
              <w:pStyle w:val="TAC"/>
              <w:rPr>
                <w:rFonts w:cs="Arial"/>
              </w:rPr>
            </w:pPr>
            <w:r w:rsidRPr="0001701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29610" w14:textId="77777777" w:rsidR="00975C97" w:rsidRPr="0001701A" w:rsidRDefault="00975C97" w:rsidP="001C55B5">
            <w:pPr>
              <w:pStyle w:val="TAC"/>
              <w:rPr>
                <w:rFonts w:cs="Arial"/>
              </w:rPr>
            </w:pPr>
            <w:r w:rsidRPr="0001701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3398A3" w14:textId="77777777" w:rsidR="00975C97" w:rsidRPr="0001701A" w:rsidRDefault="00975C97" w:rsidP="001C55B5">
            <w:pPr>
              <w:pStyle w:val="TAC"/>
              <w:rPr>
                <w:rFonts w:cs="Arial"/>
              </w:rPr>
            </w:pPr>
            <w:r w:rsidRPr="0001701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3813A" w14:textId="77777777" w:rsidR="00975C97" w:rsidRPr="0001701A" w:rsidRDefault="00975C97" w:rsidP="001C55B5">
            <w:pPr>
              <w:pStyle w:val="TAC"/>
              <w:rPr>
                <w:rFonts w:cs="Arial"/>
              </w:rPr>
            </w:pPr>
            <w:r w:rsidRPr="0001701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7D316A01" w14:textId="77777777" w:rsidR="00975C97" w:rsidRPr="0001701A" w:rsidRDefault="00975C97" w:rsidP="001C55B5">
            <w:pPr>
              <w:pStyle w:val="TAC"/>
              <w:rPr>
                <w:rFonts w:cs="Arial"/>
              </w:rPr>
            </w:pPr>
            <w:r w:rsidRPr="0001701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BCA3B1" w14:textId="77777777" w:rsidR="00975C97" w:rsidRPr="0001701A" w:rsidRDefault="00975C97" w:rsidP="001C55B5">
            <w:pPr>
              <w:pStyle w:val="TAC"/>
              <w:rPr>
                <w:rFonts w:cs="Arial"/>
              </w:rPr>
            </w:pPr>
            <w:r w:rsidRPr="0001701A">
              <w:rPr>
                <w:rFonts w:cs="Arial"/>
              </w:rPr>
              <w:t>31.363</w:t>
            </w:r>
          </w:p>
        </w:tc>
      </w:tr>
      <w:tr w:rsidR="00975C97" w:rsidRPr="0001701A" w14:paraId="70B2E18C" w14:textId="77777777" w:rsidTr="001C55B5">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4EBBD0A5" w14:textId="77777777" w:rsidR="00975C97" w:rsidRPr="0001701A" w:rsidRDefault="00975C97" w:rsidP="001C55B5">
            <w:pPr>
              <w:pStyle w:val="TAN"/>
              <w:rPr>
                <w:rFonts w:eastAsia="PMingLiU"/>
                <w:lang w:eastAsia="zh-TW"/>
              </w:rPr>
            </w:pPr>
            <w:r w:rsidRPr="0001701A">
              <w:t>NOTE 1:</w:t>
            </w:r>
            <w:r w:rsidRPr="0001701A">
              <w:tab/>
              <w:t>Additional parameters are specified in Table A.3.1-1 and Table A.3.2.1-1.</w:t>
            </w:r>
          </w:p>
          <w:p w14:paraId="164024E8" w14:textId="77777777" w:rsidR="00975C97" w:rsidRPr="0001701A" w:rsidRDefault="00975C97" w:rsidP="001C55B5">
            <w:pPr>
              <w:pStyle w:val="TAN"/>
            </w:pPr>
            <w:r w:rsidRPr="0001701A">
              <w:t>NOTE 2:</w:t>
            </w:r>
            <w:r w:rsidRPr="0001701A">
              <w:tab/>
              <w:t>If more than one Code Block is present, an additional CRC sequence of L = 24 Bits is attached to each Code Block (otherwise L = 0 Bit).</w:t>
            </w:r>
          </w:p>
          <w:p w14:paraId="35D49F64" w14:textId="77777777" w:rsidR="00975C97" w:rsidRPr="0001701A" w:rsidRDefault="00975C97" w:rsidP="001C55B5">
            <w:pPr>
              <w:pStyle w:val="TAN"/>
              <w:rPr>
                <w:rFonts w:eastAsia="PMingLiU"/>
                <w:lang w:eastAsia="zh-TW"/>
              </w:rPr>
            </w:pPr>
            <w:r w:rsidRPr="0001701A">
              <w:t>NOTE 3:</w:t>
            </w:r>
            <w:r w:rsidRPr="0001701A">
              <w:tab/>
              <w:t>SS/PBCH block is transmitted in slot #0 of each frame</w:t>
            </w:r>
            <w:r w:rsidRPr="0001701A">
              <w:rPr>
                <w:rFonts w:eastAsia="PMingLiU"/>
                <w:lang w:eastAsia="zh-TW"/>
              </w:rPr>
              <w:t>.</w:t>
            </w:r>
          </w:p>
          <w:p w14:paraId="38F38144" w14:textId="77777777" w:rsidR="00975C97" w:rsidRPr="0001701A" w:rsidRDefault="00975C97" w:rsidP="001C55B5">
            <w:pPr>
              <w:pStyle w:val="TAN"/>
              <w:rPr>
                <w:rFonts w:eastAsia="PMingLiU"/>
                <w:lang w:eastAsia="zh-TW"/>
              </w:rPr>
            </w:pPr>
            <w:r w:rsidRPr="0001701A">
              <w:t>NOTE 4:</w:t>
            </w:r>
            <w:r w:rsidRPr="0001701A">
              <w:tab/>
              <w:t xml:space="preserve">Slot </w:t>
            </w:r>
            <w:proofErr w:type="spellStart"/>
            <w:r w:rsidRPr="0001701A">
              <w:t>i</w:t>
            </w:r>
            <w:proofErr w:type="spellEnd"/>
            <w:r w:rsidRPr="0001701A">
              <w:t xml:space="preserve"> is slot index per frame</w:t>
            </w:r>
            <w:r w:rsidRPr="0001701A">
              <w:rPr>
                <w:rFonts w:eastAsia="PMingLiU"/>
                <w:lang w:eastAsia="zh-TW"/>
              </w:rPr>
              <w:t>.</w:t>
            </w:r>
          </w:p>
        </w:tc>
      </w:tr>
    </w:tbl>
    <w:p w14:paraId="19839B84" w14:textId="77777777" w:rsidR="00975C97" w:rsidRPr="0001701A" w:rsidRDefault="00975C97" w:rsidP="00975C97"/>
    <w:p w14:paraId="4E2E56CE" w14:textId="77777777" w:rsidR="00975C97" w:rsidRPr="0001701A" w:rsidRDefault="00975C97" w:rsidP="00975C97">
      <w:pPr>
        <w:pStyle w:val="Heading3"/>
      </w:pPr>
      <w:bookmarkStart w:id="58" w:name="_Toc27478699"/>
      <w:bookmarkStart w:id="59" w:name="_Toc36227413"/>
      <w:r w:rsidRPr="0001701A">
        <w:lastRenderedPageBreak/>
        <w:t>A.3.2.3</w:t>
      </w:r>
      <w:r w:rsidRPr="0001701A">
        <w:tab/>
        <w:t>FRC for maximum input level for 64QAM</w:t>
      </w:r>
      <w:bookmarkEnd w:id="58"/>
      <w:bookmarkEnd w:id="59"/>
    </w:p>
    <w:p w14:paraId="62C4EE2B" w14:textId="77777777" w:rsidR="00975C97" w:rsidRPr="0001701A" w:rsidRDefault="00975C97" w:rsidP="00975C97">
      <w:pPr>
        <w:pStyle w:val="TH"/>
      </w:pPr>
      <w:r w:rsidRPr="0001701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75C97" w:rsidRPr="0001701A" w14:paraId="348BA87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F1DB29" w14:textId="77777777" w:rsidR="00975C97" w:rsidRPr="0001701A" w:rsidRDefault="00975C97" w:rsidP="00073410">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71912E" w14:textId="77777777" w:rsidR="00975C97" w:rsidRPr="0001701A" w:rsidRDefault="00975C97" w:rsidP="00073410">
            <w:pPr>
              <w:pStyle w:val="TAH"/>
            </w:pPr>
            <w:r w:rsidRPr="0001701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3DB7106" w14:textId="77777777" w:rsidR="00975C97" w:rsidRPr="0001701A" w:rsidRDefault="00975C97" w:rsidP="00073410">
            <w:pPr>
              <w:pStyle w:val="TAH"/>
            </w:pPr>
            <w:r w:rsidRPr="0001701A">
              <w:t>Value</w:t>
            </w:r>
          </w:p>
        </w:tc>
      </w:tr>
      <w:tr w:rsidR="00975C97" w:rsidRPr="0001701A" w14:paraId="2B32A353"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CA4999" w14:textId="77777777" w:rsidR="00975C97" w:rsidRPr="0001701A" w:rsidRDefault="00975C97" w:rsidP="00073410">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765C28" w14:textId="77777777" w:rsidR="00975C97" w:rsidRPr="0001701A" w:rsidRDefault="00975C97" w:rsidP="00073410">
            <w:pPr>
              <w:pStyle w:val="TAC"/>
            </w:pPr>
            <w:r w:rsidRPr="0001701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A41D4" w14:textId="77777777" w:rsidR="00975C97" w:rsidRPr="0001701A" w:rsidRDefault="00975C97" w:rsidP="00073410">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7C0695" w14:textId="77777777" w:rsidR="00975C97" w:rsidRPr="0001701A" w:rsidRDefault="00975C97" w:rsidP="00073410">
            <w:pPr>
              <w:pStyle w:val="TAC"/>
            </w:pPr>
            <w:r w:rsidRPr="0001701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54E2F"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53990" w14:textId="77777777" w:rsidR="00975C97" w:rsidRPr="0001701A" w:rsidRDefault="00975C97" w:rsidP="00073410">
            <w:pPr>
              <w:pStyle w:val="TAC"/>
            </w:pPr>
            <w:r w:rsidRPr="0001701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E3703" w14:textId="77777777" w:rsidR="00975C97" w:rsidRPr="0001701A" w:rsidRDefault="00975C97" w:rsidP="00073410">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711E91" w14:textId="77777777" w:rsidR="00975C97" w:rsidRPr="0001701A" w:rsidRDefault="00975C97" w:rsidP="00073410">
            <w:pPr>
              <w:pStyle w:val="TAC"/>
            </w:pPr>
            <w:r w:rsidRPr="0001701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E8E86" w14:textId="77777777" w:rsidR="00975C97" w:rsidRPr="0001701A" w:rsidRDefault="00975C97" w:rsidP="00073410">
            <w:pPr>
              <w:pStyle w:val="TAC"/>
            </w:pPr>
            <w:r w:rsidRPr="0001701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E6918" w14:textId="77777777" w:rsidR="00975C97" w:rsidRPr="0001701A" w:rsidRDefault="00975C97" w:rsidP="00073410">
            <w:pPr>
              <w:pStyle w:val="TAC"/>
            </w:pPr>
            <w:r w:rsidRPr="0001701A">
              <w:t>50</w:t>
            </w:r>
          </w:p>
        </w:tc>
      </w:tr>
      <w:tr w:rsidR="00975C97" w:rsidRPr="0001701A" w14:paraId="6D47C9BC"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06651" w14:textId="77777777" w:rsidR="00975C97" w:rsidRPr="0001701A" w:rsidRDefault="00975C97" w:rsidP="00073410">
            <w:pPr>
              <w:pStyle w:val="TAL"/>
            </w:pPr>
            <w:r w:rsidRPr="0001701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520FFD" w14:textId="77777777" w:rsidR="00975C97" w:rsidRPr="0001701A" w:rsidRDefault="00975C97" w:rsidP="00073410">
            <w:pPr>
              <w:pStyle w:val="TAC"/>
            </w:pPr>
            <w:r w:rsidRPr="0001701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C193A"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0A860"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6850B4"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CDD89"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BA9EF"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B31582"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4CF457"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69ED2" w14:textId="77777777" w:rsidR="00975C97" w:rsidRPr="0001701A" w:rsidRDefault="00975C97" w:rsidP="00073410">
            <w:pPr>
              <w:pStyle w:val="TAC"/>
            </w:pPr>
            <w:r w:rsidRPr="0001701A">
              <w:t>15</w:t>
            </w:r>
          </w:p>
        </w:tc>
      </w:tr>
      <w:tr w:rsidR="00975C97" w:rsidRPr="0001701A" w14:paraId="4E02633F"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131D44" w14:textId="77777777" w:rsidR="00975C97" w:rsidRPr="0001701A" w:rsidRDefault="00975C97" w:rsidP="00073410">
            <w:pPr>
              <w:pStyle w:val="TAL"/>
            </w:pPr>
            <w:r w:rsidRPr="0001701A">
              <w:t xml:space="preserve">Subcarrier spacing configuration </w:t>
            </w:r>
            <w:r w:rsidRPr="0001701A">
              <w:object w:dxaOrig="230" w:dyaOrig="250" w14:anchorId="0E221FE5">
                <v:shape id="_x0000_i1028" type="#_x0000_t75" style="width:10.5pt;height:12pt" o:ole="">
                  <v:imagedata r:id="rId9" o:title=""/>
                </v:shape>
                <o:OLEObject Type="Embed" ProgID="Equation.3" ShapeID="_x0000_i1028" DrawAspect="Content" ObjectID="_1710857147"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656B02A"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B11BD7"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5E61D"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D9CCAA"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8D5F57"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8F4E52"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C5EBA"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AF598"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C818B" w14:textId="77777777" w:rsidR="00975C97" w:rsidRPr="0001701A" w:rsidRDefault="00975C97" w:rsidP="00073410">
            <w:pPr>
              <w:pStyle w:val="TAC"/>
            </w:pPr>
            <w:r w:rsidRPr="0001701A">
              <w:t>0</w:t>
            </w:r>
          </w:p>
        </w:tc>
      </w:tr>
      <w:tr w:rsidR="00975C97" w:rsidRPr="0001701A" w14:paraId="603C4831"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A6591A" w14:textId="77777777" w:rsidR="00975C97" w:rsidRPr="0001701A" w:rsidRDefault="00975C97" w:rsidP="00073410">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4B525E5"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7B87CD" w14:textId="77777777" w:rsidR="00975C97" w:rsidRPr="0001701A" w:rsidRDefault="00975C97" w:rsidP="00073410">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59380" w14:textId="77777777" w:rsidR="00975C97" w:rsidRPr="0001701A" w:rsidRDefault="00975C97" w:rsidP="00073410">
            <w:pPr>
              <w:pStyle w:val="TAC"/>
            </w:pPr>
            <w:r w:rsidRPr="0001701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848AD" w14:textId="77777777" w:rsidR="00975C97" w:rsidRPr="0001701A" w:rsidRDefault="00975C97" w:rsidP="00073410">
            <w:pPr>
              <w:pStyle w:val="TAC"/>
            </w:pPr>
            <w:r w:rsidRPr="0001701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8F103" w14:textId="77777777" w:rsidR="00975C97" w:rsidRPr="0001701A" w:rsidRDefault="00975C97" w:rsidP="00073410">
            <w:pPr>
              <w:pStyle w:val="TAC"/>
            </w:pPr>
            <w:r w:rsidRPr="0001701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62C39A" w14:textId="77777777" w:rsidR="00975C97" w:rsidRPr="0001701A" w:rsidRDefault="00975C97" w:rsidP="00073410">
            <w:pPr>
              <w:pStyle w:val="TAC"/>
            </w:pPr>
            <w:r w:rsidRPr="0001701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6B7AD" w14:textId="77777777" w:rsidR="00975C97" w:rsidRPr="0001701A" w:rsidRDefault="00975C97" w:rsidP="00073410">
            <w:pPr>
              <w:pStyle w:val="TAC"/>
            </w:pPr>
            <w:r w:rsidRPr="0001701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F11B52" w14:textId="77777777" w:rsidR="00975C97" w:rsidRPr="0001701A" w:rsidRDefault="00975C97" w:rsidP="00073410">
            <w:pPr>
              <w:pStyle w:val="TAC"/>
            </w:pPr>
            <w:r w:rsidRPr="0001701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210D4" w14:textId="77777777" w:rsidR="00975C97" w:rsidRPr="0001701A" w:rsidRDefault="00975C97" w:rsidP="00073410">
            <w:pPr>
              <w:pStyle w:val="TAC"/>
            </w:pPr>
            <w:r w:rsidRPr="0001701A">
              <w:t>270</w:t>
            </w:r>
          </w:p>
        </w:tc>
      </w:tr>
      <w:tr w:rsidR="00975C97" w:rsidRPr="0001701A" w14:paraId="55FD082E"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AA5BF7" w14:textId="77777777" w:rsidR="00975C97" w:rsidRPr="0001701A" w:rsidRDefault="00975C97" w:rsidP="00073410">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996D63E"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A5D53F"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2D216"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728E07"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BF7C15"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80DCB"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5E842"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ABF8B3"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0EB3B" w14:textId="77777777" w:rsidR="00975C97" w:rsidRPr="0001701A" w:rsidRDefault="00975C97" w:rsidP="00073410">
            <w:pPr>
              <w:pStyle w:val="TAC"/>
            </w:pPr>
            <w:r w:rsidRPr="0001701A">
              <w:t>12</w:t>
            </w:r>
          </w:p>
        </w:tc>
      </w:tr>
      <w:tr w:rsidR="00975C97" w:rsidRPr="0001701A" w14:paraId="6B71B133"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2FAD11" w14:textId="77777777" w:rsidR="00975C97" w:rsidRPr="0001701A" w:rsidRDefault="00975C97" w:rsidP="00073410">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B0F55A5"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556713"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155FE5FF"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1B0733EB"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7E5F6E66"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2E1B2974"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3121E48"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49209383"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01C7DCE3" w14:textId="77777777" w:rsidR="00975C97" w:rsidRPr="0001701A" w:rsidRDefault="00975C97" w:rsidP="00073410">
            <w:pPr>
              <w:pStyle w:val="TAC"/>
            </w:pPr>
            <w:r w:rsidRPr="0001701A">
              <w:t>8</w:t>
            </w:r>
          </w:p>
        </w:tc>
      </w:tr>
      <w:tr w:rsidR="00975C97" w:rsidRPr="0001701A" w14:paraId="3BD8955F"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A7EF57" w14:textId="77777777" w:rsidR="00975C97" w:rsidRPr="0001701A" w:rsidRDefault="00975C97" w:rsidP="00073410">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C957FB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52A37E"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70232"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C27E1"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2DC59"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C14AD"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522296"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05CA82"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69401" w14:textId="77777777" w:rsidR="00975C97" w:rsidRPr="0001701A" w:rsidRDefault="00975C97" w:rsidP="00073410">
            <w:pPr>
              <w:pStyle w:val="TAC"/>
            </w:pPr>
            <w:r w:rsidRPr="0001701A">
              <w:t>24</w:t>
            </w:r>
          </w:p>
        </w:tc>
      </w:tr>
      <w:tr w:rsidR="00975C97" w:rsidRPr="0001701A" w14:paraId="050F9B8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EE74163" w14:textId="77777777" w:rsidR="00975C97" w:rsidRPr="0001701A" w:rsidRDefault="00975C97" w:rsidP="00073410">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C4780B" w14:textId="77777777" w:rsidR="00975C97" w:rsidRPr="0001701A" w:rsidRDefault="00975C97" w:rsidP="0007341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743DE1E2" w14:textId="77777777" w:rsidR="00975C97" w:rsidRPr="0001701A" w:rsidRDefault="00975C97" w:rsidP="00073410">
            <w:pPr>
              <w:pStyle w:val="TAC"/>
            </w:pPr>
            <w:r w:rsidRPr="0001701A">
              <w:rPr>
                <w:rFonts w:eastAsia="PMingLiU"/>
                <w:lang w:eastAsia="zh-TW"/>
              </w:rPr>
              <w:t>64QAM</w:t>
            </w:r>
          </w:p>
        </w:tc>
      </w:tr>
      <w:tr w:rsidR="00975C97" w:rsidRPr="0001701A" w14:paraId="5EC99596"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CE70C5" w14:textId="77777777" w:rsidR="00975C97" w:rsidRPr="0001701A" w:rsidRDefault="00975C97" w:rsidP="00073410">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C9108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8BF884"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9A1E5"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47BAC"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95924"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7D83E3"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94BB9"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AAACA"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6ABCC" w14:textId="77777777" w:rsidR="00975C97" w:rsidRPr="0001701A" w:rsidRDefault="00975C97" w:rsidP="00073410">
            <w:pPr>
              <w:pStyle w:val="TAC"/>
            </w:pPr>
            <w:r w:rsidRPr="0001701A">
              <w:t>64 QAM</w:t>
            </w:r>
          </w:p>
        </w:tc>
      </w:tr>
      <w:tr w:rsidR="00975C97" w:rsidRPr="0001701A" w14:paraId="284CB58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7C8BA8" w14:textId="77777777" w:rsidR="00975C97" w:rsidRPr="0001701A" w:rsidRDefault="00975C97" w:rsidP="00073410">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306A904"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18EB107"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A4AAF"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0000D"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EE2D2"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03B93"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A5377"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0C6A2"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D11CDB" w14:textId="77777777" w:rsidR="00975C97" w:rsidRPr="0001701A" w:rsidRDefault="00975C97" w:rsidP="00073410">
            <w:pPr>
              <w:pStyle w:val="TAC"/>
            </w:pPr>
            <w:r w:rsidRPr="0001701A">
              <w:t>3/4</w:t>
            </w:r>
          </w:p>
        </w:tc>
      </w:tr>
      <w:tr w:rsidR="00975C97" w:rsidRPr="0001701A" w14:paraId="3BA01980"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DCF02F" w14:textId="77777777" w:rsidR="00975C97" w:rsidRPr="0001701A" w:rsidRDefault="00975C97" w:rsidP="00073410">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3F70362"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4984F2"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DF02F"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424BA"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B1AB8A"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EC145"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1962BD"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DAB00"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5FDA2" w14:textId="77777777" w:rsidR="00975C97" w:rsidRPr="0001701A" w:rsidRDefault="00975C97" w:rsidP="00073410">
            <w:pPr>
              <w:pStyle w:val="TAC"/>
            </w:pPr>
            <w:r w:rsidRPr="0001701A">
              <w:t>1</w:t>
            </w:r>
          </w:p>
        </w:tc>
      </w:tr>
      <w:tr w:rsidR="00975C97" w:rsidRPr="0001701A" w14:paraId="19D3A4C3" w14:textId="77777777" w:rsidTr="0007341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FF21D7" w14:textId="77777777" w:rsidR="00975C97" w:rsidRPr="0001701A" w:rsidRDefault="00975C97" w:rsidP="00073410">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C1DC84"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35A29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AC927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7BBDDD"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2FB0F0"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A39F03"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7F5ED"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427C03"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9C3CC2" w14:textId="77777777" w:rsidR="00975C97" w:rsidRPr="0001701A" w:rsidRDefault="00975C97" w:rsidP="00073410">
            <w:pPr>
              <w:pStyle w:val="TAC"/>
            </w:pPr>
          </w:p>
        </w:tc>
      </w:tr>
      <w:tr w:rsidR="00975C97" w:rsidRPr="0001701A" w14:paraId="3F10852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648ED9" w14:textId="77777777" w:rsidR="00975C97" w:rsidRPr="0001701A" w:rsidRDefault="00975C97" w:rsidP="00073410">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91C03"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445843"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ACC84"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4DD69"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EEFEC"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6DDFD"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F2806"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F4459"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CDDFD3" w14:textId="77777777" w:rsidR="00975C97" w:rsidRPr="0001701A" w:rsidRDefault="00975C97" w:rsidP="00073410">
            <w:pPr>
              <w:pStyle w:val="TAC"/>
            </w:pPr>
            <w:r w:rsidRPr="0001701A">
              <w:t>N/A</w:t>
            </w:r>
          </w:p>
        </w:tc>
      </w:tr>
      <w:tr w:rsidR="00975C97" w:rsidRPr="0001701A" w14:paraId="5C4B2C15"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D131C2" w14:textId="77777777" w:rsidR="00975C97" w:rsidRPr="0001701A" w:rsidRDefault="00975C97" w:rsidP="00073410">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EE4B3"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487F5E" w14:textId="77777777" w:rsidR="00975C97" w:rsidRPr="0001701A" w:rsidRDefault="00975C97" w:rsidP="00073410">
            <w:pPr>
              <w:pStyle w:val="TAC"/>
            </w:pPr>
            <w:r w:rsidRPr="0001701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B18E9" w14:textId="77777777" w:rsidR="00975C97" w:rsidRPr="0001701A" w:rsidRDefault="00975C97" w:rsidP="00073410">
            <w:pPr>
              <w:pStyle w:val="TAC"/>
            </w:pPr>
            <w:r w:rsidRPr="0001701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B5E" w14:textId="77777777" w:rsidR="00975C97" w:rsidRPr="0001701A" w:rsidRDefault="00975C97" w:rsidP="00073410">
            <w:pPr>
              <w:pStyle w:val="TAC"/>
            </w:pPr>
            <w:r w:rsidRPr="0001701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8EBE1" w14:textId="77777777" w:rsidR="00975C97" w:rsidRPr="0001701A" w:rsidRDefault="00975C97" w:rsidP="00073410">
            <w:pPr>
              <w:pStyle w:val="TAC"/>
            </w:pPr>
            <w:r w:rsidRPr="0001701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8E028F" w14:textId="77777777" w:rsidR="00975C97" w:rsidRPr="0001701A" w:rsidRDefault="00975C97" w:rsidP="00073410">
            <w:pPr>
              <w:pStyle w:val="TAC"/>
            </w:pPr>
            <w:r w:rsidRPr="0001701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051067" w14:textId="77777777" w:rsidR="00975C97" w:rsidRPr="0001701A" w:rsidRDefault="00975C97" w:rsidP="00073410">
            <w:pPr>
              <w:pStyle w:val="TAC"/>
            </w:pPr>
            <w:r w:rsidRPr="0001701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52FAD6" w14:textId="77777777" w:rsidR="00975C97" w:rsidRPr="0001701A" w:rsidRDefault="00975C97" w:rsidP="00073410">
            <w:pPr>
              <w:pStyle w:val="TAC"/>
            </w:pPr>
            <w:r w:rsidRPr="0001701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DBF28" w14:textId="77777777" w:rsidR="00975C97" w:rsidRPr="0001701A" w:rsidRDefault="00975C97" w:rsidP="00073410">
            <w:pPr>
              <w:pStyle w:val="TAC"/>
            </w:pPr>
            <w:r w:rsidRPr="0001701A">
              <w:t>131176</w:t>
            </w:r>
          </w:p>
        </w:tc>
      </w:tr>
      <w:tr w:rsidR="00975C97" w:rsidRPr="0001701A" w14:paraId="6A573E2B"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E71791" w14:textId="77777777" w:rsidR="00975C97" w:rsidRPr="0001701A" w:rsidRDefault="00975C97" w:rsidP="00073410">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FEBC5"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4B318"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760FA"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05F0A"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E52A"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650A1"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FF833"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1697D"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8934A" w14:textId="77777777" w:rsidR="00975C97" w:rsidRPr="0001701A" w:rsidRDefault="00975C97" w:rsidP="00073410">
            <w:pPr>
              <w:pStyle w:val="TAC"/>
            </w:pPr>
            <w:r w:rsidRPr="0001701A">
              <w:t>24</w:t>
            </w:r>
          </w:p>
        </w:tc>
      </w:tr>
      <w:tr w:rsidR="00975C97" w:rsidRPr="0001701A" w14:paraId="6882D77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F8F1FB" w14:textId="77777777" w:rsidR="00975C97" w:rsidRPr="0001701A" w:rsidRDefault="00975C97" w:rsidP="00073410">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C67F56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3EA512"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F7AFA"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DC80D"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05EB0"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D2FC0"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99DD"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49595"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B4BAD" w14:textId="77777777" w:rsidR="00975C97" w:rsidRPr="0001701A" w:rsidRDefault="00975C97" w:rsidP="00073410">
            <w:pPr>
              <w:pStyle w:val="TAC"/>
            </w:pPr>
            <w:r w:rsidRPr="0001701A">
              <w:t>1</w:t>
            </w:r>
          </w:p>
        </w:tc>
      </w:tr>
      <w:tr w:rsidR="00975C97" w:rsidRPr="0001701A" w14:paraId="42654CD1"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907266" w14:textId="77777777" w:rsidR="00975C97" w:rsidRPr="0001701A" w:rsidRDefault="00975C97" w:rsidP="00073410">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81BD8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508AEE"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EEB0B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FE37AB"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AA7722"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92F4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87FEDA"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48CA6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8AEAFA" w14:textId="77777777" w:rsidR="00975C97" w:rsidRPr="0001701A" w:rsidRDefault="00975C97" w:rsidP="00073410">
            <w:pPr>
              <w:pStyle w:val="TAC"/>
            </w:pPr>
          </w:p>
        </w:tc>
      </w:tr>
      <w:tr w:rsidR="00975C97" w:rsidRPr="0001701A" w14:paraId="4C177A0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40B927" w14:textId="77777777" w:rsidR="00975C97" w:rsidRPr="0001701A" w:rsidRDefault="00975C97" w:rsidP="00073410">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0BF518" w14:textId="77777777" w:rsidR="00975C97" w:rsidRPr="0001701A" w:rsidRDefault="00975C97" w:rsidP="00073410">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67116"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ED2AE4"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334C2"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BDEB4"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B6C45"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5547A"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6BC1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B7EAD" w14:textId="77777777" w:rsidR="00975C97" w:rsidRPr="0001701A" w:rsidRDefault="00975C97" w:rsidP="00073410">
            <w:pPr>
              <w:pStyle w:val="TAC"/>
            </w:pPr>
            <w:r w:rsidRPr="0001701A">
              <w:t>N/A</w:t>
            </w:r>
          </w:p>
        </w:tc>
      </w:tr>
      <w:tr w:rsidR="00975C97" w:rsidRPr="0001701A" w14:paraId="620E5DD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164D1" w14:textId="77777777" w:rsidR="00975C97" w:rsidRPr="0001701A" w:rsidRDefault="00975C97" w:rsidP="00073410">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756C96" w14:textId="77777777" w:rsidR="00975C97" w:rsidRPr="0001701A" w:rsidRDefault="00975C97" w:rsidP="00073410">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D374FB" w14:textId="77777777" w:rsidR="00975C97" w:rsidRPr="0001701A" w:rsidRDefault="00975C97" w:rsidP="00073410">
            <w:pPr>
              <w:pStyle w:val="TAC"/>
            </w:pPr>
            <w:r w:rsidRPr="0001701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BADC2" w14:textId="77777777" w:rsidR="00975C97" w:rsidRPr="0001701A" w:rsidRDefault="00975C97" w:rsidP="00073410">
            <w:pPr>
              <w:pStyle w:val="TAC"/>
            </w:pPr>
            <w:r w:rsidRPr="0001701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85A698" w14:textId="77777777" w:rsidR="00975C97" w:rsidRPr="0001701A" w:rsidRDefault="00975C97" w:rsidP="00073410">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54FB1F" w14:textId="77777777" w:rsidR="00975C97" w:rsidRPr="0001701A" w:rsidRDefault="00975C97" w:rsidP="00073410">
            <w:pPr>
              <w:pStyle w:val="TAC"/>
            </w:pPr>
            <w:r w:rsidRPr="0001701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2AF4C"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BEB0D" w14:textId="77777777" w:rsidR="00975C97" w:rsidRPr="0001701A" w:rsidRDefault="00975C97" w:rsidP="00073410">
            <w:pPr>
              <w:pStyle w:val="TAC"/>
            </w:pPr>
            <w:r w:rsidRPr="0001701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50F89" w14:textId="77777777" w:rsidR="00975C97" w:rsidRPr="0001701A" w:rsidRDefault="00975C97" w:rsidP="00073410">
            <w:pPr>
              <w:pStyle w:val="TAC"/>
            </w:pPr>
            <w:r w:rsidRPr="0001701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1F55A" w14:textId="77777777" w:rsidR="00975C97" w:rsidRPr="0001701A" w:rsidRDefault="00975C97" w:rsidP="00073410">
            <w:pPr>
              <w:pStyle w:val="TAC"/>
            </w:pPr>
            <w:r w:rsidRPr="0001701A">
              <w:t>16</w:t>
            </w:r>
          </w:p>
        </w:tc>
      </w:tr>
      <w:tr w:rsidR="00975C97" w:rsidRPr="0001701A" w14:paraId="69BD33CF"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269A7" w14:textId="77777777" w:rsidR="00975C97" w:rsidRPr="0001701A" w:rsidRDefault="00975C97" w:rsidP="00073410">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0C0B21"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3B434"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F4DFB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38665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BB3482"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DA205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77D8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37684D"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A93E06" w14:textId="77777777" w:rsidR="00975C97" w:rsidRPr="0001701A" w:rsidRDefault="00975C97" w:rsidP="00073410">
            <w:pPr>
              <w:pStyle w:val="TAC"/>
            </w:pPr>
          </w:p>
        </w:tc>
      </w:tr>
      <w:tr w:rsidR="00975C97" w:rsidRPr="0001701A" w14:paraId="06D3F0DA"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797EEB" w14:textId="77777777" w:rsidR="00975C97" w:rsidRPr="0001701A" w:rsidRDefault="00975C97" w:rsidP="00073410">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06B45E"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42606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7A0D1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5F15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98933"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15280"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B6E4B2"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06598"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64578" w14:textId="77777777" w:rsidR="00975C97" w:rsidRPr="0001701A" w:rsidRDefault="00975C97" w:rsidP="00073410">
            <w:pPr>
              <w:pStyle w:val="TAC"/>
            </w:pPr>
            <w:r w:rsidRPr="0001701A">
              <w:t>N/A</w:t>
            </w:r>
          </w:p>
        </w:tc>
      </w:tr>
      <w:tr w:rsidR="00975C97" w:rsidRPr="0001701A" w14:paraId="544B152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CB9006" w14:textId="77777777" w:rsidR="00975C97" w:rsidRPr="0001701A" w:rsidRDefault="00975C97" w:rsidP="00073410">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60EBD5"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3FFF3" w14:textId="77777777" w:rsidR="00975C97" w:rsidRPr="0001701A" w:rsidRDefault="00975C97" w:rsidP="00073410">
            <w:pPr>
              <w:pStyle w:val="TAC"/>
            </w:pPr>
            <w:r w:rsidRPr="0001701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F089B" w14:textId="77777777" w:rsidR="00975C97" w:rsidRPr="0001701A" w:rsidRDefault="00975C97" w:rsidP="00073410">
            <w:pPr>
              <w:pStyle w:val="TAC"/>
            </w:pPr>
            <w:r w:rsidRPr="0001701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A21E9" w14:textId="77777777" w:rsidR="00975C97" w:rsidRPr="0001701A" w:rsidRDefault="00975C97" w:rsidP="00073410">
            <w:pPr>
              <w:pStyle w:val="TAC"/>
            </w:pPr>
            <w:r w:rsidRPr="0001701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B3CE60" w14:textId="77777777" w:rsidR="00975C97" w:rsidRPr="0001701A" w:rsidRDefault="00975C97" w:rsidP="00073410">
            <w:pPr>
              <w:pStyle w:val="TAC"/>
            </w:pPr>
            <w:r w:rsidRPr="0001701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00ED79" w14:textId="77777777" w:rsidR="00975C97" w:rsidRPr="0001701A" w:rsidRDefault="00975C97" w:rsidP="00073410">
            <w:pPr>
              <w:pStyle w:val="TAC"/>
            </w:pPr>
            <w:r w:rsidRPr="0001701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3286E" w14:textId="77777777" w:rsidR="00975C97" w:rsidRPr="0001701A" w:rsidRDefault="00975C97" w:rsidP="00073410">
            <w:pPr>
              <w:pStyle w:val="TAC"/>
            </w:pPr>
            <w:r w:rsidRPr="0001701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52DCE6" w14:textId="77777777" w:rsidR="00975C97" w:rsidRPr="0001701A" w:rsidRDefault="00975C97" w:rsidP="00073410">
            <w:pPr>
              <w:pStyle w:val="TAC"/>
            </w:pPr>
            <w:r w:rsidRPr="0001701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154B2" w14:textId="77777777" w:rsidR="00975C97" w:rsidRPr="0001701A" w:rsidRDefault="00975C97" w:rsidP="00073410">
            <w:pPr>
              <w:pStyle w:val="TAC"/>
            </w:pPr>
            <w:r w:rsidRPr="0001701A">
              <w:t>174960</w:t>
            </w:r>
          </w:p>
        </w:tc>
      </w:tr>
      <w:tr w:rsidR="00975C97" w:rsidRPr="0001701A" w14:paraId="5B409F8B" w14:textId="77777777" w:rsidTr="0007341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76F62B" w14:textId="77777777" w:rsidR="00975C97" w:rsidRPr="0001701A" w:rsidRDefault="00975C97" w:rsidP="00073410">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EC5A1" w14:textId="77777777" w:rsidR="00975C97" w:rsidRPr="0001701A" w:rsidRDefault="00975C97" w:rsidP="00073410">
            <w:pPr>
              <w:pStyle w:val="TAC"/>
            </w:pPr>
            <w:r w:rsidRPr="0001701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0B4EA" w14:textId="77777777" w:rsidR="00975C97" w:rsidRPr="0001701A" w:rsidRDefault="00975C97" w:rsidP="00073410">
            <w:pPr>
              <w:pStyle w:val="TAC"/>
            </w:pPr>
            <w:r w:rsidRPr="0001701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93F8F" w14:textId="77777777" w:rsidR="00975C97" w:rsidRPr="0001701A" w:rsidRDefault="00975C97" w:rsidP="00073410">
            <w:pPr>
              <w:pStyle w:val="TAC"/>
            </w:pPr>
            <w:r w:rsidRPr="0001701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846E4" w14:textId="77777777" w:rsidR="00975C97" w:rsidRPr="0001701A" w:rsidRDefault="00975C97" w:rsidP="00073410">
            <w:pPr>
              <w:pStyle w:val="TAC"/>
            </w:pPr>
            <w:r w:rsidRPr="0001701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448B5" w14:textId="77777777" w:rsidR="00975C97" w:rsidRPr="0001701A" w:rsidRDefault="00975C97" w:rsidP="00073410">
            <w:pPr>
              <w:pStyle w:val="TAC"/>
            </w:pPr>
            <w:r w:rsidRPr="0001701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262436" w14:textId="77777777" w:rsidR="00975C97" w:rsidRPr="0001701A" w:rsidRDefault="00975C97" w:rsidP="00073410">
            <w:pPr>
              <w:pStyle w:val="TAC"/>
            </w:pPr>
            <w:r w:rsidRPr="0001701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48315C" w14:textId="77777777" w:rsidR="00975C97" w:rsidRPr="0001701A" w:rsidRDefault="00975C97" w:rsidP="00073410">
            <w:pPr>
              <w:pStyle w:val="TAC"/>
            </w:pPr>
            <w:r w:rsidRPr="0001701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A9F77" w14:textId="77777777" w:rsidR="00975C97" w:rsidRPr="0001701A" w:rsidRDefault="00975C97" w:rsidP="00073410">
            <w:pPr>
              <w:pStyle w:val="TAC"/>
            </w:pPr>
            <w:r w:rsidRPr="0001701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47A9C" w14:textId="77777777" w:rsidR="00975C97" w:rsidRPr="0001701A" w:rsidRDefault="00975C97" w:rsidP="00073410">
            <w:pPr>
              <w:pStyle w:val="TAC"/>
            </w:pPr>
            <w:r w:rsidRPr="0001701A">
              <w:t>104.941</w:t>
            </w:r>
          </w:p>
        </w:tc>
      </w:tr>
      <w:tr w:rsidR="00975C97" w:rsidRPr="0001701A" w14:paraId="58D46042" w14:textId="77777777" w:rsidTr="0007341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9356E69" w14:textId="77777777" w:rsidR="00975C97" w:rsidRPr="0001701A" w:rsidRDefault="00975C97" w:rsidP="00073410">
            <w:pPr>
              <w:pStyle w:val="TAN"/>
            </w:pPr>
            <w:r w:rsidRPr="0001701A">
              <w:t>NOTE 1:</w:t>
            </w:r>
            <w:r w:rsidRPr="0001701A">
              <w:tab/>
              <w:t>Additional parameters are specified in Table A.3.1-1 and Table A.3.2.1-1.</w:t>
            </w:r>
          </w:p>
          <w:p w14:paraId="71D9A6F4" w14:textId="77777777" w:rsidR="00975C97" w:rsidRPr="0001701A" w:rsidRDefault="00975C97" w:rsidP="00073410">
            <w:pPr>
              <w:pStyle w:val="TAN"/>
            </w:pPr>
            <w:r w:rsidRPr="0001701A">
              <w:t>NOTE 2:</w:t>
            </w:r>
            <w:r w:rsidRPr="0001701A">
              <w:tab/>
              <w:t>If more than one Code Block is present, an additional CRC sequence of L = 24 Bits is attached to each Code Block (otherwise L = 0 Bit).</w:t>
            </w:r>
          </w:p>
          <w:p w14:paraId="45E6E5A9" w14:textId="77777777" w:rsidR="00975C97" w:rsidRPr="0001701A" w:rsidRDefault="00975C97" w:rsidP="00073410">
            <w:pPr>
              <w:pStyle w:val="TAN"/>
            </w:pPr>
            <w:r w:rsidRPr="0001701A">
              <w:t>NOTE 3:</w:t>
            </w:r>
            <w:r w:rsidRPr="0001701A">
              <w:tab/>
              <w:t>SS/PBCH block is transmitted in slot 0 of each frame</w:t>
            </w:r>
          </w:p>
          <w:p w14:paraId="46056A86" w14:textId="77777777" w:rsidR="00975C97" w:rsidRPr="0001701A" w:rsidRDefault="00975C97" w:rsidP="00073410">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6DCEC014" w14:textId="6D453827" w:rsidR="00975C97" w:rsidRPr="0001701A" w:rsidRDefault="00975C97" w:rsidP="00975C97"/>
    <w:p w14:paraId="75432885" w14:textId="77777777" w:rsidR="00975C97" w:rsidRPr="0001701A" w:rsidRDefault="00975C97" w:rsidP="00975C97">
      <w:pPr>
        <w:pStyle w:val="TH"/>
      </w:pPr>
      <w:r w:rsidRPr="0001701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975C97" w:rsidRPr="0001701A" w14:paraId="7F2CB3FC"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2C767E9D" w14:textId="77777777" w:rsidR="00975C97" w:rsidRPr="0001701A" w:rsidRDefault="00975C97" w:rsidP="00115F09">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58E41018" w14:textId="77777777" w:rsidR="00975C97" w:rsidRPr="0001701A" w:rsidRDefault="00975C97" w:rsidP="00115F09">
            <w:pPr>
              <w:pStyle w:val="TAH"/>
            </w:pPr>
            <w:r w:rsidRPr="0001701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04A585D" w14:textId="77777777" w:rsidR="00975C97" w:rsidRPr="0001701A" w:rsidRDefault="00975C97" w:rsidP="00115F09">
            <w:pPr>
              <w:pStyle w:val="TAH"/>
            </w:pPr>
            <w:r w:rsidRPr="0001701A">
              <w:t>Value</w:t>
            </w:r>
          </w:p>
        </w:tc>
      </w:tr>
      <w:tr w:rsidR="00975C97" w:rsidRPr="0001701A" w14:paraId="2C246CC4"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7101C055" w14:textId="77777777" w:rsidR="00975C97" w:rsidRPr="0001701A" w:rsidRDefault="00975C97" w:rsidP="00115F09">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3C6B65" w14:textId="77777777" w:rsidR="00975C97" w:rsidRPr="0001701A" w:rsidRDefault="00975C97" w:rsidP="00115F09">
            <w:pPr>
              <w:pStyle w:val="TAC"/>
            </w:pPr>
            <w:r w:rsidRPr="0001701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0FEE6" w14:textId="77777777" w:rsidR="00975C97" w:rsidRPr="0001701A" w:rsidRDefault="00975C97" w:rsidP="00115F09">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F851C" w14:textId="77777777" w:rsidR="00975C97" w:rsidRPr="0001701A" w:rsidRDefault="00975C97" w:rsidP="00115F09">
            <w:pPr>
              <w:pStyle w:val="TAC"/>
            </w:pPr>
            <w:r w:rsidRPr="0001701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26EEC" w14:textId="77777777" w:rsidR="00975C97" w:rsidRPr="0001701A" w:rsidRDefault="00975C97" w:rsidP="00115F09">
            <w:pPr>
              <w:pStyle w:val="TAC"/>
            </w:pPr>
            <w:r w:rsidRPr="0001701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60ED9" w14:textId="77777777" w:rsidR="00975C97" w:rsidRPr="0001701A" w:rsidRDefault="00975C97" w:rsidP="00115F09">
            <w:pPr>
              <w:pStyle w:val="TAC"/>
            </w:pPr>
            <w:r w:rsidRPr="0001701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4A719" w14:textId="77777777" w:rsidR="00975C97" w:rsidRPr="0001701A" w:rsidRDefault="00975C97" w:rsidP="00115F09">
            <w:pPr>
              <w:pStyle w:val="TAC"/>
            </w:pPr>
            <w:r w:rsidRPr="0001701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B451E" w14:textId="77777777" w:rsidR="00975C97" w:rsidRPr="0001701A" w:rsidRDefault="00975C97" w:rsidP="00115F09">
            <w:pPr>
              <w:pStyle w:val="TAC"/>
            </w:pPr>
            <w:r w:rsidRPr="0001701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8456" w14:textId="77777777" w:rsidR="00975C97" w:rsidRPr="0001701A" w:rsidRDefault="00975C97" w:rsidP="00115F09">
            <w:pPr>
              <w:pStyle w:val="TAC"/>
            </w:pPr>
            <w:r w:rsidRPr="0001701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CBB6C" w14:textId="77777777" w:rsidR="00975C97" w:rsidRPr="0001701A" w:rsidRDefault="00975C97" w:rsidP="00115F09">
            <w:pPr>
              <w:pStyle w:val="TAC"/>
            </w:pPr>
            <w:r w:rsidRPr="0001701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EF275" w14:textId="77777777" w:rsidR="00975C97" w:rsidRPr="0001701A" w:rsidRDefault="00975C97" w:rsidP="00115F09">
            <w:pPr>
              <w:pStyle w:val="TAC"/>
            </w:pPr>
            <w:r w:rsidRPr="0001701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82C47" w14:textId="77777777" w:rsidR="00975C97" w:rsidRPr="0001701A" w:rsidRDefault="00975C97" w:rsidP="00115F09">
            <w:pPr>
              <w:pStyle w:val="TAC"/>
            </w:pPr>
            <w:r w:rsidRPr="0001701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754FE" w14:textId="77777777" w:rsidR="00975C97" w:rsidRPr="0001701A" w:rsidRDefault="00975C97" w:rsidP="00115F09">
            <w:pPr>
              <w:pStyle w:val="TAC"/>
            </w:pPr>
            <w:r w:rsidRPr="0001701A">
              <w:t>100</w:t>
            </w:r>
          </w:p>
        </w:tc>
      </w:tr>
      <w:tr w:rsidR="00975C97" w:rsidRPr="0001701A" w14:paraId="61CE073E"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C6D628A" w14:textId="77777777" w:rsidR="00975C97" w:rsidRPr="0001701A" w:rsidRDefault="00975C97" w:rsidP="00115F09">
            <w:pPr>
              <w:pStyle w:val="TAL"/>
            </w:pPr>
            <w:r w:rsidRPr="0001701A">
              <w:t xml:space="preserve">Subcarrier spacing configuration </w:t>
            </w:r>
            <w:r w:rsidRPr="0001701A">
              <w:object w:dxaOrig="230" w:dyaOrig="250" w14:anchorId="6B429B0D">
                <v:shape id="_x0000_i1029" type="#_x0000_t75" style="width:10.5pt;height:12.75pt" o:ole="">
                  <v:imagedata r:id="rId9" o:title=""/>
                </v:shape>
                <o:OLEObject Type="Embed" ProgID="Equation.3" ShapeID="_x0000_i1029" DrawAspect="Content" ObjectID="_1710857148"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5B69F89C"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736685"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30BABB"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787D8A"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74D64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E002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9544E"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3F048"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B99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EF3D5"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D21D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094CA4" w14:textId="77777777" w:rsidR="00975C97" w:rsidRPr="0001701A" w:rsidRDefault="00975C97" w:rsidP="00115F09">
            <w:pPr>
              <w:pStyle w:val="TAC"/>
            </w:pPr>
            <w:r w:rsidRPr="0001701A">
              <w:t>1</w:t>
            </w:r>
          </w:p>
        </w:tc>
      </w:tr>
      <w:tr w:rsidR="00975C97" w:rsidRPr="0001701A" w14:paraId="51094AF2"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7F8C34B" w14:textId="77777777" w:rsidR="00975C97" w:rsidRPr="0001701A" w:rsidRDefault="00975C97" w:rsidP="00115F09">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D68F20E"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1AECD0" w14:textId="77777777" w:rsidR="00975C97" w:rsidRPr="0001701A" w:rsidRDefault="00975C97" w:rsidP="00115F09">
            <w:pPr>
              <w:pStyle w:val="TAC"/>
            </w:pPr>
            <w:r w:rsidRPr="0001701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BA65B"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9ACC8" w14:textId="77777777" w:rsidR="00975C97" w:rsidRPr="0001701A" w:rsidRDefault="00975C97" w:rsidP="00115F09">
            <w:pPr>
              <w:pStyle w:val="TAC"/>
            </w:pPr>
            <w:r w:rsidRPr="0001701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61F37" w14:textId="77777777" w:rsidR="00975C97" w:rsidRPr="0001701A" w:rsidRDefault="00975C97" w:rsidP="00115F09">
            <w:pPr>
              <w:pStyle w:val="TAC"/>
            </w:pPr>
            <w:r w:rsidRPr="0001701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8616A" w14:textId="77777777" w:rsidR="00975C97" w:rsidRPr="0001701A" w:rsidRDefault="00975C97" w:rsidP="00115F09">
            <w:pPr>
              <w:pStyle w:val="TAC"/>
            </w:pPr>
            <w:r w:rsidRPr="0001701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DF095" w14:textId="77777777" w:rsidR="00975C97" w:rsidRPr="0001701A" w:rsidRDefault="00975C97" w:rsidP="00115F09">
            <w:pPr>
              <w:pStyle w:val="TAC"/>
            </w:pPr>
            <w:r w:rsidRPr="0001701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34C24" w14:textId="77777777" w:rsidR="00975C97" w:rsidRPr="0001701A" w:rsidRDefault="00975C97" w:rsidP="00115F09">
            <w:pPr>
              <w:pStyle w:val="TAC"/>
            </w:pPr>
            <w:r w:rsidRPr="0001701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CA38C" w14:textId="77777777" w:rsidR="00975C97" w:rsidRPr="0001701A" w:rsidRDefault="00975C97" w:rsidP="00115F09">
            <w:pPr>
              <w:pStyle w:val="TAC"/>
            </w:pPr>
            <w:r w:rsidRPr="0001701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AAFA9E" w14:textId="77777777" w:rsidR="00975C97" w:rsidRPr="0001701A" w:rsidRDefault="00975C97" w:rsidP="00115F09">
            <w:pPr>
              <w:pStyle w:val="TAC"/>
            </w:pPr>
            <w:r w:rsidRPr="0001701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5D4F92" w14:textId="77777777" w:rsidR="00975C97" w:rsidRPr="0001701A" w:rsidRDefault="00975C97" w:rsidP="00115F09">
            <w:pPr>
              <w:pStyle w:val="TAC"/>
            </w:pPr>
            <w:r w:rsidRPr="0001701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27B84" w14:textId="77777777" w:rsidR="00975C97" w:rsidRPr="0001701A" w:rsidRDefault="00975C97" w:rsidP="00115F09">
            <w:pPr>
              <w:pStyle w:val="TAC"/>
            </w:pPr>
            <w:r w:rsidRPr="0001701A">
              <w:t>273</w:t>
            </w:r>
          </w:p>
        </w:tc>
      </w:tr>
      <w:tr w:rsidR="00975C97" w:rsidRPr="0001701A" w14:paraId="36091A5A"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6C8D1781" w14:textId="77777777" w:rsidR="00975C97" w:rsidRPr="0001701A" w:rsidRDefault="00975C97" w:rsidP="00115F09">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BCB97C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C8AF7D3"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523299"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6BBC00"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80A1D"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8EAA0"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DF223"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1F05D9"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304D91"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1C978E"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EF014B"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118ADD" w14:textId="77777777" w:rsidR="00975C97" w:rsidRPr="0001701A" w:rsidRDefault="00975C97" w:rsidP="00115F09">
            <w:pPr>
              <w:pStyle w:val="TAC"/>
            </w:pPr>
            <w:r w:rsidRPr="0001701A">
              <w:t>12</w:t>
            </w:r>
          </w:p>
        </w:tc>
      </w:tr>
      <w:tr w:rsidR="00975C97" w:rsidRPr="0001701A" w14:paraId="01E9752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1644AEE9" w14:textId="77777777" w:rsidR="00975C97" w:rsidRPr="0001701A" w:rsidRDefault="00975C97" w:rsidP="00115F09">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3F6EDA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308AED6"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F2808EE"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DEB6D59"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BCED5D5"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28EE38CD"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605E3F1"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3B067BBA"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02C56CFC"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6AF2ADED"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B0747A5"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61548119" w14:textId="77777777" w:rsidR="00975C97" w:rsidRPr="0001701A" w:rsidRDefault="00975C97" w:rsidP="00115F09">
            <w:pPr>
              <w:pStyle w:val="TAC"/>
            </w:pPr>
            <w:r w:rsidRPr="0001701A">
              <w:t>17</w:t>
            </w:r>
          </w:p>
        </w:tc>
      </w:tr>
      <w:tr w:rsidR="00975C97" w:rsidRPr="0001701A" w14:paraId="600415FC"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7440F1B2" w14:textId="77777777" w:rsidR="00975C97" w:rsidRPr="0001701A" w:rsidRDefault="00975C97" w:rsidP="00115F09">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A853C43"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465DE2F"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9970E"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4AFBB"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662E3"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C830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B27AB"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D7E39"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25E6"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1AD68C"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A5AB93"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B403D6" w14:textId="77777777" w:rsidR="00975C97" w:rsidRPr="0001701A" w:rsidRDefault="00975C97" w:rsidP="00115F09">
            <w:pPr>
              <w:pStyle w:val="TAC"/>
            </w:pPr>
            <w:r w:rsidRPr="0001701A">
              <w:t>24</w:t>
            </w:r>
          </w:p>
        </w:tc>
      </w:tr>
      <w:tr w:rsidR="00975C97" w:rsidRPr="0001701A" w14:paraId="6A7E41E9"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tcPr>
          <w:p w14:paraId="17CC5E4F" w14:textId="77777777" w:rsidR="00975C97" w:rsidRPr="0001701A" w:rsidRDefault="00975C97" w:rsidP="00115F09">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64AB68C" w14:textId="77777777" w:rsidR="00975C97" w:rsidRPr="0001701A" w:rsidRDefault="00975C97" w:rsidP="00115F0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B49D507" w14:textId="77777777" w:rsidR="00975C97" w:rsidRPr="0001701A" w:rsidRDefault="00975C97" w:rsidP="00115F09">
            <w:pPr>
              <w:pStyle w:val="TAC"/>
            </w:pPr>
            <w:r w:rsidRPr="0001701A">
              <w:rPr>
                <w:rFonts w:eastAsia="PMingLiU"/>
                <w:lang w:eastAsia="zh-TW"/>
              </w:rPr>
              <w:t>64QAM</w:t>
            </w:r>
          </w:p>
        </w:tc>
      </w:tr>
      <w:tr w:rsidR="00975C97" w:rsidRPr="0001701A" w14:paraId="33CD1E73"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8B375B8" w14:textId="77777777" w:rsidR="00975C97" w:rsidRPr="0001701A" w:rsidRDefault="00975C97" w:rsidP="00115F09">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7B7C0CC"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F6C51B7"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799C5"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2EE8F"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6D58A"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AF710"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44D1D1"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3210D2"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C3696"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6DA5B"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3A1EE"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83599" w14:textId="77777777" w:rsidR="00975C97" w:rsidRPr="0001701A" w:rsidRDefault="00975C97" w:rsidP="00115F09">
            <w:pPr>
              <w:pStyle w:val="TAC"/>
            </w:pPr>
            <w:r w:rsidRPr="0001701A">
              <w:t>64 QAM</w:t>
            </w:r>
          </w:p>
        </w:tc>
      </w:tr>
      <w:tr w:rsidR="00975C97" w:rsidRPr="0001701A" w14:paraId="1632AF8E"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5F1602E2" w14:textId="77777777" w:rsidR="00975C97" w:rsidRPr="0001701A" w:rsidRDefault="00975C97" w:rsidP="00115F09">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A79818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6AE152"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2F95A"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4E77C"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14835"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C9A9"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418E8"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C652F"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27AF0"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3323C"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1B1D"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EFFF" w14:textId="77777777" w:rsidR="00975C97" w:rsidRPr="0001701A" w:rsidRDefault="00975C97" w:rsidP="00115F09">
            <w:pPr>
              <w:pStyle w:val="TAC"/>
            </w:pPr>
            <w:r w:rsidRPr="0001701A">
              <w:t>3/4</w:t>
            </w:r>
          </w:p>
        </w:tc>
      </w:tr>
      <w:tr w:rsidR="00975C97" w:rsidRPr="0001701A" w14:paraId="5A5F8310"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1858A9E" w14:textId="77777777" w:rsidR="00975C97" w:rsidRPr="0001701A" w:rsidRDefault="00975C97" w:rsidP="00115F09">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B23AA6F"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4E58C3"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0152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8F4C7"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34E2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B3D63"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ED06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E36FE"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088DD"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F50EA"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FF78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8AE31" w14:textId="77777777" w:rsidR="00975C97" w:rsidRPr="0001701A" w:rsidRDefault="00975C97" w:rsidP="00115F09">
            <w:pPr>
              <w:pStyle w:val="TAC"/>
            </w:pPr>
            <w:r w:rsidRPr="0001701A">
              <w:t>1</w:t>
            </w:r>
          </w:p>
        </w:tc>
      </w:tr>
      <w:tr w:rsidR="00975C97" w:rsidRPr="0001701A" w14:paraId="70BF607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1D33E0FE" w14:textId="77777777" w:rsidR="00975C97" w:rsidRPr="0001701A" w:rsidRDefault="00975C97" w:rsidP="00115F09">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4B447E"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8F75E8"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AB20D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17D6F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9E62C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023BE"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A7F363"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30DBC2"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6B5D3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3181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1FE46D"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8AFAAB" w14:textId="77777777" w:rsidR="00975C97" w:rsidRPr="0001701A" w:rsidRDefault="00975C97" w:rsidP="00115F09">
            <w:pPr>
              <w:pStyle w:val="TAC"/>
            </w:pPr>
          </w:p>
        </w:tc>
      </w:tr>
      <w:tr w:rsidR="00975C97" w:rsidRPr="0001701A" w14:paraId="7A864D66"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78E58A9A" w14:textId="77777777" w:rsidR="00975C97" w:rsidRPr="0001701A" w:rsidRDefault="00975C97" w:rsidP="00115F09">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032511"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1BF0A"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AAF82"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BF601"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94DCB"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A3EE2"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B51A5"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081636"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48E557"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31EA2"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0B1980"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E0583" w14:textId="77777777" w:rsidR="00975C97" w:rsidRPr="0001701A" w:rsidRDefault="00975C97" w:rsidP="00115F09">
            <w:pPr>
              <w:pStyle w:val="TAC"/>
            </w:pPr>
            <w:r w:rsidRPr="0001701A">
              <w:t>N/A</w:t>
            </w:r>
          </w:p>
        </w:tc>
      </w:tr>
      <w:tr w:rsidR="00975C97" w:rsidRPr="0001701A" w14:paraId="5BBBDC4F"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D5447F4" w14:textId="77777777" w:rsidR="00975C97" w:rsidRPr="0001701A" w:rsidRDefault="00975C97" w:rsidP="00115F09">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5925E4"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9C41" w14:textId="77777777" w:rsidR="00975C97" w:rsidRPr="0001701A" w:rsidRDefault="00975C97" w:rsidP="00115F09">
            <w:pPr>
              <w:pStyle w:val="TAC"/>
            </w:pPr>
            <w:r w:rsidRPr="0001701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A5058" w14:textId="77777777" w:rsidR="00975C97" w:rsidRPr="0001701A" w:rsidRDefault="00975C97" w:rsidP="00115F09">
            <w:pPr>
              <w:pStyle w:val="TAC"/>
            </w:pPr>
            <w:r w:rsidRPr="0001701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8F4A4" w14:textId="77777777" w:rsidR="00975C97" w:rsidRPr="0001701A" w:rsidRDefault="00975C97" w:rsidP="00115F09">
            <w:pPr>
              <w:pStyle w:val="TAC"/>
            </w:pPr>
            <w:r w:rsidRPr="0001701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E2C04" w14:textId="77777777" w:rsidR="00975C97" w:rsidRPr="0001701A" w:rsidRDefault="00975C97" w:rsidP="00115F09">
            <w:pPr>
              <w:pStyle w:val="TAC"/>
            </w:pPr>
            <w:r w:rsidRPr="0001701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B79C8" w14:textId="77777777" w:rsidR="00975C97" w:rsidRPr="0001701A" w:rsidRDefault="00975C97" w:rsidP="00115F09">
            <w:pPr>
              <w:pStyle w:val="TAC"/>
            </w:pPr>
            <w:r w:rsidRPr="0001701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BCFCF" w14:textId="77777777" w:rsidR="00975C97" w:rsidRPr="0001701A" w:rsidRDefault="00975C97" w:rsidP="00115F09">
            <w:pPr>
              <w:pStyle w:val="TAC"/>
            </w:pPr>
            <w:r w:rsidRPr="0001701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03674" w14:textId="77777777" w:rsidR="00975C97" w:rsidRPr="0001701A" w:rsidRDefault="00975C97" w:rsidP="00115F09">
            <w:pPr>
              <w:pStyle w:val="TAC"/>
            </w:pPr>
            <w:r w:rsidRPr="0001701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5DC86" w14:textId="77777777" w:rsidR="00975C97" w:rsidRPr="0001701A" w:rsidRDefault="00975C97" w:rsidP="00115F09">
            <w:pPr>
              <w:pStyle w:val="TAC"/>
            </w:pPr>
            <w:r w:rsidRPr="0001701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D9FF76" w14:textId="77777777" w:rsidR="00975C97" w:rsidRPr="0001701A" w:rsidRDefault="00975C97" w:rsidP="00115F09">
            <w:pPr>
              <w:pStyle w:val="TAC"/>
            </w:pPr>
            <w:r w:rsidRPr="0001701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A123A" w14:textId="77777777" w:rsidR="00975C97" w:rsidRPr="0001701A" w:rsidRDefault="00975C97" w:rsidP="00115F09">
            <w:pPr>
              <w:pStyle w:val="TAC"/>
            </w:pPr>
            <w:r w:rsidRPr="0001701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0A3C66" w14:textId="77777777" w:rsidR="00975C97" w:rsidRPr="0001701A" w:rsidRDefault="00975C97" w:rsidP="00115F09">
            <w:pPr>
              <w:pStyle w:val="TAC"/>
            </w:pPr>
            <w:r w:rsidRPr="0001701A">
              <w:t>135296</w:t>
            </w:r>
          </w:p>
        </w:tc>
      </w:tr>
      <w:tr w:rsidR="00975C97" w:rsidRPr="0001701A" w14:paraId="48C3A4DA"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50FFB8EF" w14:textId="77777777" w:rsidR="00975C97" w:rsidRPr="0001701A" w:rsidRDefault="00975C97" w:rsidP="00115F09">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669AC9"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4D1BC9"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2FD72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D7A36"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6467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69AC01"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F8705D"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B7CFF"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F71AF9"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2C89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5B4FF"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D95AB" w14:textId="77777777" w:rsidR="00975C97" w:rsidRPr="0001701A" w:rsidRDefault="00975C97" w:rsidP="00115F09">
            <w:pPr>
              <w:pStyle w:val="TAC"/>
            </w:pPr>
            <w:r w:rsidRPr="0001701A">
              <w:t>24</w:t>
            </w:r>
          </w:p>
        </w:tc>
      </w:tr>
      <w:tr w:rsidR="00975C97" w:rsidRPr="0001701A" w14:paraId="340EC91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14980FF9" w14:textId="77777777" w:rsidR="00975C97" w:rsidRPr="0001701A" w:rsidRDefault="00975C97" w:rsidP="00115F09">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8A96F9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2ACD2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DD83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D9265"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61EA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E2F783"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E2651"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50E76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CB90D2"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FC01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96A02"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489FF" w14:textId="77777777" w:rsidR="00975C97" w:rsidRPr="0001701A" w:rsidRDefault="00975C97" w:rsidP="00115F09">
            <w:pPr>
              <w:pStyle w:val="TAC"/>
            </w:pPr>
            <w:r w:rsidRPr="0001701A">
              <w:t>1</w:t>
            </w:r>
          </w:p>
        </w:tc>
      </w:tr>
      <w:tr w:rsidR="00975C97" w:rsidRPr="0001701A" w14:paraId="2CA64129"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6463055" w14:textId="77777777" w:rsidR="00975C97" w:rsidRPr="0001701A" w:rsidRDefault="00975C97" w:rsidP="00115F09">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B8FBB4"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9D058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E9DD6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E00F8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C0E76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7AB5E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A079E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A71E58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7FCFC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51D2D0"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15C23"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089E1A" w14:textId="77777777" w:rsidR="00975C97" w:rsidRPr="0001701A" w:rsidRDefault="00975C97" w:rsidP="00115F09">
            <w:pPr>
              <w:pStyle w:val="TAC"/>
            </w:pPr>
          </w:p>
        </w:tc>
      </w:tr>
      <w:tr w:rsidR="00975C97" w:rsidRPr="0001701A" w14:paraId="5449DBA6"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11E8329" w14:textId="77777777" w:rsidR="00975C97" w:rsidRPr="0001701A" w:rsidRDefault="00975C97" w:rsidP="00115F09">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9A7764" w14:textId="77777777" w:rsidR="00975C97" w:rsidRPr="0001701A" w:rsidRDefault="00975C97" w:rsidP="00115F09">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E2F358"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E6F44"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6243"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98705"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DAD20"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376416"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79A6E"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BC19CA"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36648E"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C4CF6"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16E1B" w14:textId="77777777" w:rsidR="00975C97" w:rsidRPr="0001701A" w:rsidRDefault="00975C97" w:rsidP="00115F09">
            <w:pPr>
              <w:pStyle w:val="TAC"/>
            </w:pPr>
            <w:r w:rsidRPr="0001701A">
              <w:t>N/A</w:t>
            </w:r>
          </w:p>
        </w:tc>
      </w:tr>
      <w:tr w:rsidR="00975C97" w:rsidRPr="0001701A" w14:paraId="1C362BDC"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07C40FA" w14:textId="77777777" w:rsidR="00975C97" w:rsidRPr="0001701A" w:rsidRDefault="00975C97" w:rsidP="00115F09">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D59036" w14:textId="77777777" w:rsidR="00975C97" w:rsidRPr="0001701A" w:rsidRDefault="00975C97" w:rsidP="00115F09">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0A35D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06B38" w14:textId="77777777" w:rsidR="00975C97" w:rsidRPr="0001701A" w:rsidRDefault="00975C97" w:rsidP="00115F09">
            <w:pPr>
              <w:pStyle w:val="TAC"/>
            </w:pPr>
            <w:r w:rsidRPr="0001701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35B0" w14:textId="77777777" w:rsidR="00975C97" w:rsidRPr="0001701A" w:rsidRDefault="00975C97" w:rsidP="00115F09">
            <w:pPr>
              <w:pStyle w:val="TAC"/>
            </w:pPr>
            <w:r w:rsidRPr="0001701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E66FF" w14:textId="77777777" w:rsidR="00975C97" w:rsidRPr="0001701A" w:rsidRDefault="00975C97" w:rsidP="00115F09">
            <w:pPr>
              <w:pStyle w:val="TAC"/>
            </w:pPr>
            <w:r w:rsidRPr="0001701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2181B" w14:textId="77777777" w:rsidR="00975C97" w:rsidRPr="0001701A" w:rsidRDefault="00975C97" w:rsidP="00115F09">
            <w:pPr>
              <w:pStyle w:val="TAC"/>
            </w:pPr>
            <w:r w:rsidRPr="0001701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3AAFD" w14:textId="77777777" w:rsidR="00975C97" w:rsidRPr="0001701A" w:rsidRDefault="00975C97" w:rsidP="00115F09">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36408" w14:textId="77777777" w:rsidR="00975C97" w:rsidRPr="0001701A" w:rsidRDefault="00975C97" w:rsidP="00115F09">
            <w:pPr>
              <w:pStyle w:val="TAC"/>
            </w:pPr>
            <w:r w:rsidRPr="0001701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1629F" w14:textId="77777777" w:rsidR="00975C97" w:rsidRPr="0001701A" w:rsidRDefault="00975C97" w:rsidP="00115F09">
            <w:pPr>
              <w:pStyle w:val="TAC"/>
            </w:pPr>
            <w:r w:rsidRPr="0001701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12DD3" w14:textId="77777777" w:rsidR="00975C97" w:rsidRPr="0001701A" w:rsidRDefault="00975C97" w:rsidP="00115F09">
            <w:pPr>
              <w:pStyle w:val="TAC"/>
            </w:pPr>
            <w:r w:rsidRPr="0001701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7DD1C" w14:textId="77777777" w:rsidR="00975C97" w:rsidRPr="0001701A" w:rsidRDefault="00975C97" w:rsidP="00115F09">
            <w:pPr>
              <w:pStyle w:val="TAC"/>
            </w:pPr>
            <w:r w:rsidRPr="0001701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A2C66" w14:textId="77777777" w:rsidR="00975C97" w:rsidRPr="0001701A" w:rsidRDefault="00975C97" w:rsidP="00115F09">
            <w:pPr>
              <w:pStyle w:val="TAC"/>
            </w:pPr>
            <w:r w:rsidRPr="0001701A">
              <w:t>17</w:t>
            </w:r>
          </w:p>
        </w:tc>
      </w:tr>
      <w:tr w:rsidR="00975C97" w:rsidRPr="0001701A" w14:paraId="3D7419D4"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653D527D" w14:textId="77777777" w:rsidR="00975C97" w:rsidRPr="0001701A" w:rsidRDefault="00975C97" w:rsidP="00115F09">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926EC2"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AFF12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C3359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EAD1B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7B613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4D8D1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A8CD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69D3A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E93BFA"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AEDA4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F7FA2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44A4D4" w14:textId="77777777" w:rsidR="00975C97" w:rsidRPr="0001701A" w:rsidRDefault="00975C97" w:rsidP="00115F09">
            <w:pPr>
              <w:pStyle w:val="TAC"/>
            </w:pPr>
          </w:p>
        </w:tc>
      </w:tr>
      <w:tr w:rsidR="00975C97" w:rsidRPr="0001701A" w14:paraId="5A565117"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2A0FB86D" w14:textId="77777777" w:rsidR="00975C97" w:rsidRPr="0001701A" w:rsidRDefault="00975C97" w:rsidP="00115F09">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230258"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DAE28"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EF33F"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9300"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23C0A"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6520E"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6B7D5"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F72A8F"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8BB64"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9C684"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191F7"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B98CAB" w14:textId="77777777" w:rsidR="00975C97" w:rsidRPr="0001701A" w:rsidRDefault="00975C97" w:rsidP="00115F09">
            <w:pPr>
              <w:pStyle w:val="TAC"/>
            </w:pPr>
            <w:r w:rsidRPr="0001701A">
              <w:t>N/A</w:t>
            </w:r>
          </w:p>
        </w:tc>
      </w:tr>
      <w:tr w:rsidR="00975C97" w:rsidRPr="0001701A" w14:paraId="7D70EA6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C71B872" w14:textId="77777777" w:rsidR="00975C97" w:rsidRPr="0001701A" w:rsidRDefault="00975C97" w:rsidP="00115F09">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BDC620"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tcPr>
          <w:p w14:paraId="1866BC3A" w14:textId="77777777" w:rsidR="00975C97" w:rsidRPr="0001701A" w:rsidRDefault="00975C97" w:rsidP="00115F09">
            <w:pPr>
              <w:pStyle w:val="TAC"/>
            </w:pPr>
            <w:r w:rsidRPr="0001701A">
              <w:t>7128</w:t>
            </w:r>
          </w:p>
        </w:tc>
        <w:tc>
          <w:tcPr>
            <w:tcW w:w="835" w:type="dxa"/>
            <w:tcBorders>
              <w:top w:val="single" w:sz="4" w:space="0" w:color="auto"/>
              <w:left w:val="single" w:sz="4" w:space="0" w:color="auto"/>
              <w:bottom w:val="single" w:sz="4" w:space="0" w:color="auto"/>
              <w:right w:val="single" w:sz="4" w:space="0" w:color="auto"/>
            </w:tcBorders>
            <w:vAlign w:val="center"/>
          </w:tcPr>
          <w:p w14:paraId="384FC7A0" w14:textId="77777777" w:rsidR="00975C97" w:rsidRPr="0001701A" w:rsidRDefault="00975C97" w:rsidP="00115F09">
            <w:pPr>
              <w:pStyle w:val="TAC"/>
            </w:pPr>
            <w:r w:rsidRPr="0001701A">
              <w:t>15552</w:t>
            </w:r>
          </w:p>
        </w:tc>
        <w:tc>
          <w:tcPr>
            <w:tcW w:w="835" w:type="dxa"/>
            <w:tcBorders>
              <w:top w:val="single" w:sz="4" w:space="0" w:color="auto"/>
              <w:left w:val="single" w:sz="4" w:space="0" w:color="auto"/>
              <w:bottom w:val="single" w:sz="4" w:space="0" w:color="auto"/>
              <w:right w:val="single" w:sz="4" w:space="0" w:color="auto"/>
            </w:tcBorders>
            <w:vAlign w:val="center"/>
          </w:tcPr>
          <w:p w14:paraId="67AA14B2" w14:textId="77777777" w:rsidR="00975C97" w:rsidRPr="0001701A" w:rsidRDefault="00975C97" w:rsidP="00115F09">
            <w:pPr>
              <w:pStyle w:val="TAC"/>
            </w:pPr>
            <w:r w:rsidRPr="0001701A">
              <w:t>24624</w:t>
            </w:r>
          </w:p>
        </w:tc>
        <w:tc>
          <w:tcPr>
            <w:tcW w:w="835" w:type="dxa"/>
            <w:tcBorders>
              <w:top w:val="single" w:sz="4" w:space="0" w:color="auto"/>
              <w:left w:val="single" w:sz="4" w:space="0" w:color="auto"/>
              <w:bottom w:val="single" w:sz="4" w:space="0" w:color="auto"/>
              <w:right w:val="single" w:sz="4" w:space="0" w:color="auto"/>
            </w:tcBorders>
            <w:vAlign w:val="center"/>
          </w:tcPr>
          <w:p w14:paraId="02E8ED20" w14:textId="77777777" w:rsidR="00975C97" w:rsidRPr="0001701A" w:rsidRDefault="00975C97" w:rsidP="00115F09">
            <w:pPr>
              <w:pStyle w:val="TAC"/>
            </w:pPr>
            <w:r w:rsidRPr="0001701A">
              <w:t>33048</w:t>
            </w:r>
          </w:p>
        </w:tc>
        <w:tc>
          <w:tcPr>
            <w:tcW w:w="835" w:type="dxa"/>
            <w:tcBorders>
              <w:top w:val="single" w:sz="4" w:space="0" w:color="auto"/>
              <w:left w:val="single" w:sz="4" w:space="0" w:color="auto"/>
              <w:bottom w:val="single" w:sz="4" w:space="0" w:color="auto"/>
              <w:right w:val="single" w:sz="4" w:space="0" w:color="auto"/>
            </w:tcBorders>
            <w:vAlign w:val="center"/>
          </w:tcPr>
          <w:p w14:paraId="3CDD8CC9" w14:textId="77777777" w:rsidR="00975C97" w:rsidRPr="0001701A" w:rsidRDefault="00975C97" w:rsidP="00115F09">
            <w:pPr>
              <w:pStyle w:val="TAC"/>
            </w:pPr>
            <w:r w:rsidRPr="0001701A">
              <w:t>42120</w:t>
            </w:r>
          </w:p>
        </w:tc>
        <w:tc>
          <w:tcPr>
            <w:tcW w:w="835" w:type="dxa"/>
            <w:tcBorders>
              <w:top w:val="single" w:sz="4" w:space="0" w:color="auto"/>
              <w:left w:val="single" w:sz="4" w:space="0" w:color="auto"/>
              <w:bottom w:val="single" w:sz="4" w:space="0" w:color="auto"/>
              <w:right w:val="single" w:sz="4" w:space="0" w:color="auto"/>
            </w:tcBorders>
            <w:vAlign w:val="center"/>
          </w:tcPr>
          <w:p w14:paraId="1A6EE2A6" w14:textId="77777777" w:rsidR="00975C97" w:rsidRPr="0001701A" w:rsidRDefault="00975C97" w:rsidP="00115F09">
            <w:pPr>
              <w:pStyle w:val="TAC"/>
            </w:pPr>
            <w:r w:rsidRPr="0001701A">
              <w:t>50544</w:t>
            </w:r>
          </w:p>
        </w:tc>
        <w:tc>
          <w:tcPr>
            <w:tcW w:w="835" w:type="dxa"/>
            <w:tcBorders>
              <w:top w:val="single" w:sz="4" w:space="0" w:color="auto"/>
              <w:left w:val="single" w:sz="4" w:space="0" w:color="auto"/>
              <w:bottom w:val="single" w:sz="4" w:space="0" w:color="auto"/>
              <w:right w:val="single" w:sz="4" w:space="0" w:color="auto"/>
            </w:tcBorders>
            <w:vAlign w:val="center"/>
          </w:tcPr>
          <w:p w14:paraId="2AF9CCCD" w14:textId="77777777" w:rsidR="00975C97" w:rsidRPr="0001701A" w:rsidRDefault="00975C97" w:rsidP="00115F09">
            <w:pPr>
              <w:pStyle w:val="TAC"/>
            </w:pPr>
            <w:r w:rsidRPr="0001701A">
              <w:t>68688</w:t>
            </w:r>
          </w:p>
        </w:tc>
        <w:tc>
          <w:tcPr>
            <w:tcW w:w="835" w:type="dxa"/>
            <w:tcBorders>
              <w:top w:val="single" w:sz="4" w:space="0" w:color="auto"/>
              <w:left w:val="single" w:sz="4" w:space="0" w:color="auto"/>
              <w:bottom w:val="single" w:sz="4" w:space="0" w:color="auto"/>
              <w:right w:val="single" w:sz="4" w:space="0" w:color="auto"/>
            </w:tcBorders>
            <w:vAlign w:val="center"/>
          </w:tcPr>
          <w:p w14:paraId="4C32ADC9" w14:textId="77777777" w:rsidR="00975C97" w:rsidRPr="0001701A" w:rsidRDefault="00975C97" w:rsidP="00115F09">
            <w:pPr>
              <w:pStyle w:val="TAC"/>
            </w:pPr>
            <w:r w:rsidRPr="0001701A">
              <w:t>86184</w:t>
            </w:r>
          </w:p>
        </w:tc>
        <w:tc>
          <w:tcPr>
            <w:tcW w:w="835" w:type="dxa"/>
            <w:tcBorders>
              <w:top w:val="single" w:sz="4" w:space="0" w:color="auto"/>
              <w:left w:val="single" w:sz="4" w:space="0" w:color="auto"/>
              <w:bottom w:val="single" w:sz="4" w:space="0" w:color="auto"/>
              <w:right w:val="single" w:sz="4" w:space="0" w:color="auto"/>
            </w:tcBorders>
            <w:vAlign w:val="center"/>
          </w:tcPr>
          <w:p w14:paraId="4F41E5A4" w14:textId="77777777" w:rsidR="00975C97" w:rsidRPr="0001701A" w:rsidRDefault="00975C97" w:rsidP="00115F09">
            <w:pPr>
              <w:pStyle w:val="TAC"/>
            </w:pPr>
            <w:r w:rsidRPr="0001701A">
              <w:t>104976</w:t>
            </w:r>
          </w:p>
        </w:tc>
        <w:tc>
          <w:tcPr>
            <w:tcW w:w="835" w:type="dxa"/>
            <w:tcBorders>
              <w:top w:val="single" w:sz="4" w:space="0" w:color="auto"/>
              <w:left w:val="single" w:sz="4" w:space="0" w:color="auto"/>
              <w:bottom w:val="single" w:sz="4" w:space="0" w:color="auto"/>
              <w:right w:val="single" w:sz="4" w:space="0" w:color="auto"/>
            </w:tcBorders>
            <w:vAlign w:val="center"/>
          </w:tcPr>
          <w:p w14:paraId="2E139474" w14:textId="77777777" w:rsidR="00975C97" w:rsidRPr="0001701A" w:rsidRDefault="00975C97" w:rsidP="00115F09">
            <w:pPr>
              <w:pStyle w:val="TAC"/>
            </w:pPr>
            <w:r w:rsidRPr="0001701A">
              <w:t>140616</w:t>
            </w:r>
          </w:p>
        </w:tc>
        <w:tc>
          <w:tcPr>
            <w:tcW w:w="835" w:type="dxa"/>
            <w:tcBorders>
              <w:top w:val="single" w:sz="4" w:space="0" w:color="auto"/>
              <w:left w:val="single" w:sz="4" w:space="0" w:color="auto"/>
              <w:bottom w:val="single" w:sz="4" w:space="0" w:color="auto"/>
              <w:right w:val="single" w:sz="4" w:space="0" w:color="auto"/>
            </w:tcBorders>
            <w:vAlign w:val="center"/>
          </w:tcPr>
          <w:p w14:paraId="4032F1BE" w14:textId="77777777" w:rsidR="00975C97" w:rsidRPr="0001701A" w:rsidRDefault="00975C97" w:rsidP="00115F09">
            <w:pPr>
              <w:pStyle w:val="TAC"/>
            </w:pPr>
            <w:r w:rsidRPr="0001701A">
              <w:t>176904</w:t>
            </w:r>
          </w:p>
        </w:tc>
      </w:tr>
      <w:tr w:rsidR="00975C97" w:rsidRPr="0001701A" w14:paraId="72D904DA" w14:textId="77777777" w:rsidTr="00115F0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FDE40B8" w14:textId="77777777" w:rsidR="00975C97" w:rsidRPr="0001701A" w:rsidRDefault="00975C97" w:rsidP="00115F09">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5CD0D" w14:textId="77777777" w:rsidR="00975C97" w:rsidRPr="0001701A" w:rsidRDefault="00975C97" w:rsidP="00115F09">
            <w:pPr>
              <w:pStyle w:val="TAC"/>
            </w:pPr>
            <w:r w:rsidRPr="0001701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84F74" w14:textId="77777777" w:rsidR="00975C97" w:rsidRPr="0001701A" w:rsidRDefault="00975C97" w:rsidP="00115F09">
            <w:pPr>
              <w:pStyle w:val="TAC"/>
            </w:pPr>
            <w:r w:rsidRPr="0001701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8CE5EA" w14:textId="77777777" w:rsidR="00975C97" w:rsidRPr="0001701A" w:rsidRDefault="00975C97" w:rsidP="00115F09">
            <w:pPr>
              <w:pStyle w:val="TAC"/>
            </w:pPr>
            <w:r w:rsidRPr="0001701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D1480" w14:textId="77777777" w:rsidR="00975C97" w:rsidRPr="0001701A" w:rsidRDefault="00975C97" w:rsidP="00115F09">
            <w:pPr>
              <w:pStyle w:val="TAC"/>
            </w:pPr>
            <w:r w:rsidRPr="0001701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E8722D" w14:textId="77777777" w:rsidR="00975C97" w:rsidRPr="0001701A" w:rsidRDefault="00975C97" w:rsidP="00115F09">
            <w:pPr>
              <w:pStyle w:val="TAC"/>
            </w:pPr>
            <w:r w:rsidRPr="0001701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115F7" w14:textId="77777777" w:rsidR="00975C97" w:rsidRPr="0001701A" w:rsidRDefault="00975C97" w:rsidP="00115F09">
            <w:pPr>
              <w:pStyle w:val="TAC"/>
            </w:pPr>
            <w:r w:rsidRPr="0001701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649AF7" w14:textId="77777777" w:rsidR="00975C97" w:rsidRPr="0001701A" w:rsidRDefault="00975C97" w:rsidP="00115F09">
            <w:pPr>
              <w:pStyle w:val="TAC"/>
            </w:pPr>
            <w:r w:rsidRPr="0001701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9E7D9" w14:textId="77777777" w:rsidR="00975C97" w:rsidRPr="0001701A" w:rsidRDefault="00975C97" w:rsidP="00115F09">
            <w:pPr>
              <w:pStyle w:val="TAC"/>
            </w:pPr>
            <w:r w:rsidRPr="0001701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03BCF" w14:textId="77777777" w:rsidR="00975C97" w:rsidRPr="0001701A" w:rsidRDefault="00975C97" w:rsidP="00115F09">
            <w:pPr>
              <w:pStyle w:val="TAC"/>
            </w:pPr>
            <w:r w:rsidRPr="0001701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35514" w14:textId="77777777" w:rsidR="00975C97" w:rsidRPr="0001701A" w:rsidRDefault="00975C97" w:rsidP="00115F09">
            <w:pPr>
              <w:pStyle w:val="TAC"/>
            </w:pPr>
            <w:r w:rsidRPr="0001701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3DB27" w14:textId="77777777" w:rsidR="00975C97" w:rsidRPr="0001701A" w:rsidRDefault="00975C97" w:rsidP="00115F09">
            <w:pPr>
              <w:pStyle w:val="TAC"/>
            </w:pPr>
            <w:r w:rsidRPr="0001701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B1673" w14:textId="77777777" w:rsidR="00975C97" w:rsidRPr="0001701A" w:rsidRDefault="00975C97" w:rsidP="00115F09">
            <w:pPr>
              <w:pStyle w:val="TAC"/>
            </w:pPr>
            <w:r w:rsidRPr="0001701A">
              <w:t>230.003</w:t>
            </w:r>
          </w:p>
        </w:tc>
      </w:tr>
      <w:tr w:rsidR="00975C97" w:rsidRPr="0001701A" w14:paraId="5AB9F9E9" w14:textId="77777777" w:rsidTr="00115F0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A9C1F8D" w14:textId="77777777" w:rsidR="00975C97" w:rsidRPr="0001701A" w:rsidRDefault="00975C97" w:rsidP="00115F09">
            <w:pPr>
              <w:pStyle w:val="TAN"/>
            </w:pPr>
            <w:r w:rsidRPr="0001701A">
              <w:t>Note 1:</w:t>
            </w:r>
            <w:r w:rsidRPr="0001701A">
              <w:tab/>
              <w:t>Additional parameters are specified in Table A.3.1-1 and Table A.3.2.1-1</w:t>
            </w:r>
          </w:p>
          <w:p w14:paraId="22731D8C" w14:textId="77777777" w:rsidR="00975C97" w:rsidRPr="0001701A" w:rsidRDefault="00975C97" w:rsidP="00115F09">
            <w:pPr>
              <w:pStyle w:val="TAN"/>
            </w:pPr>
            <w:r w:rsidRPr="0001701A">
              <w:t>Note 2:</w:t>
            </w:r>
            <w:r w:rsidRPr="0001701A">
              <w:tab/>
              <w:t>If more than one Code Block is present, an additional CRC sequence of L = 24 Bits is attached to each Code Block (otherwise L = 0 Bit)</w:t>
            </w:r>
          </w:p>
          <w:p w14:paraId="3541359D" w14:textId="77777777" w:rsidR="00975C97" w:rsidRPr="0001701A" w:rsidRDefault="00975C97" w:rsidP="00115F09">
            <w:pPr>
              <w:pStyle w:val="TAN"/>
            </w:pPr>
            <w:r w:rsidRPr="0001701A">
              <w:t>Note 3:</w:t>
            </w:r>
            <w:r w:rsidRPr="0001701A">
              <w:tab/>
              <w:t>SS/PBCH block is transmitted in slot 0 of each frame.</w:t>
            </w:r>
          </w:p>
          <w:p w14:paraId="21B292E4" w14:textId="77777777" w:rsidR="00975C97" w:rsidRPr="0001701A" w:rsidRDefault="00975C97" w:rsidP="00115F09">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3882C7A" w14:textId="77777777" w:rsidR="00975C97" w:rsidRPr="0001701A" w:rsidRDefault="00975C97" w:rsidP="00975C97"/>
    <w:p w14:paraId="5329613E" w14:textId="77777777" w:rsidR="00975C97" w:rsidRPr="0001701A" w:rsidRDefault="00975C97" w:rsidP="00975C97">
      <w:pPr>
        <w:pStyle w:val="TH"/>
      </w:pPr>
      <w:r w:rsidRPr="0001701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975C97" w:rsidRPr="0001701A" w14:paraId="44552B3B"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7584736B" w14:textId="77777777" w:rsidR="00975C97" w:rsidRPr="0001701A" w:rsidRDefault="00975C97" w:rsidP="003D5CC7">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754CBF49" w14:textId="77777777" w:rsidR="00975C97" w:rsidRPr="0001701A" w:rsidRDefault="00975C97" w:rsidP="003D5CC7">
            <w:pPr>
              <w:pStyle w:val="TAH"/>
            </w:pPr>
            <w:r w:rsidRPr="0001701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C53579F" w14:textId="77777777" w:rsidR="00975C97" w:rsidRPr="0001701A" w:rsidRDefault="00975C97" w:rsidP="003D5CC7">
            <w:pPr>
              <w:pStyle w:val="TAH"/>
            </w:pPr>
            <w:r w:rsidRPr="0001701A">
              <w:t>Value</w:t>
            </w:r>
          </w:p>
        </w:tc>
      </w:tr>
      <w:tr w:rsidR="00975C97" w:rsidRPr="0001701A" w14:paraId="6D97F0FF"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2684051" w14:textId="77777777" w:rsidR="00975C97" w:rsidRPr="0001701A" w:rsidRDefault="00975C97" w:rsidP="003D5CC7">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81AA6" w14:textId="77777777" w:rsidR="00975C97" w:rsidRPr="0001701A" w:rsidRDefault="00975C97" w:rsidP="003D5CC7">
            <w:pPr>
              <w:pStyle w:val="TAC"/>
            </w:pPr>
            <w:r w:rsidRPr="0001701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A3271F" w14:textId="77777777" w:rsidR="00975C97" w:rsidRPr="0001701A" w:rsidRDefault="00975C97" w:rsidP="003D5CC7">
            <w:pPr>
              <w:pStyle w:val="TAC"/>
            </w:pPr>
            <w:r w:rsidRPr="0001701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20C1C7" w14:textId="77777777" w:rsidR="00975C97" w:rsidRPr="0001701A" w:rsidRDefault="00975C97" w:rsidP="003D5CC7">
            <w:pPr>
              <w:pStyle w:val="TAC"/>
            </w:pPr>
            <w:r w:rsidRPr="0001701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6D040" w14:textId="77777777" w:rsidR="00975C97" w:rsidRPr="0001701A" w:rsidRDefault="00975C97" w:rsidP="003D5CC7">
            <w:pPr>
              <w:pStyle w:val="TAC"/>
            </w:pPr>
            <w:r w:rsidRPr="0001701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002BD" w14:textId="77777777" w:rsidR="00975C97" w:rsidRPr="0001701A" w:rsidRDefault="00975C97" w:rsidP="003D5CC7">
            <w:pPr>
              <w:pStyle w:val="TAC"/>
            </w:pPr>
            <w:r w:rsidRPr="0001701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5DE2F" w14:textId="77777777" w:rsidR="00975C97" w:rsidRPr="0001701A" w:rsidRDefault="00975C97" w:rsidP="003D5CC7">
            <w:pPr>
              <w:pStyle w:val="TAC"/>
            </w:pPr>
            <w:r w:rsidRPr="0001701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97C86" w14:textId="77777777" w:rsidR="00975C97" w:rsidRPr="0001701A" w:rsidRDefault="00975C97" w:rsidP="003D5CC7">
            <w:pPr>
              <w:pStyle w:val="TAC"/>
            </w:pPr>
            <w:r w:rsidRPr="0001701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B1D83" w14:textId="77777777" w:rsidR="00975C97" w:rsidRPr="0001701A" w:rsidRDefault="00975C97" w:rsidP="003D5CC7">
            <w:pPr>
              <w:pStyle w:val="TAC"/>
            </w:pPr>
            <w:r w:rsidRPr="0001701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57F5BF" w14:textId="77777777" w:rsidR="00975C97" w:rsidRPr="0001701A" w:rsidRDefault="00975C97" w:rsidP="003D5CC7">
            <w:pPr>
              <w:pStyle w:val="TAC"/>
            </w:pPr>
            <w:r w:rsidRPr="0001701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B5AFC" w14:textId="77777777" w:rsidR="00975C97" w:rsidRPr="0001701A" w:rsidRDefault="00975C97" w:rsidP="003D5CC7">
            <w:pPr>
              <w:pStyle w:val="TAC"/>
            </w:pPr>
            <w:r w:rsidRPr="0001701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5E2AAD" w14:textId="77777777" w:rsidR="00975C97" w:rsidRPr="0001701A" w:rsidRDefault="00975C97" w:rsidP="003D5CC7">
            <w:pPr>
              <w:pStyle w:val="TAC"/>
            </w:pPr>
            <w:r w:rsidRPr="0001701A">
              <w:t>100</w:t>
            </w:r>
          </w:p>
        </w:tc>
      </w:tr>
      <w:tr w:rsidR="00975C97" w:rsidRPr="0001701A" w14:paraId="144AAA95"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79056680" w14:textId="77777777" w:rsidR="00975C97" w:rsidRPr="0001701A" w:rsidRDefault="00975C97" w:rsidP="003D5CC7">
            <w:pPr>
              <w:pStyle w:val="TAL"/>
            </w:pPr>
            <w:r w:rsidRPr="0001701A">
              <w:t xml:space="preserve">Subcarrier spacing configuration </w:t>
            </w:r>
            <w:r w:rsidRPr="0001701A">
              <w:object w:dxaOrig="230" w:dyaOrig="250" w14:anchorId="4E0FE74D">
                <v:shape id="_x0000_i1030" type="#_x0000_t75" style="width:10.5pt;height:12.75pt" o:ole="">
                  <v:imagedata r:id="rId9" o:title=""/>
                </v:shape>
                <o:OLEObject Type="Embed" ProgID="Equation.3" ShapeID="_x0000_i1030" DrawAspect="Content" ObjectID="_171085714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5F3A2878"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52F7A0E"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A4B99"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E2DE43"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5743A"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F89E46"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CCF07"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F1317"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C2122"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01601" w14:textId="77777777" w:rsidR="00975C97" w:rsidRPr="0001701A" w:rsidRDefault="00975C97" w:rsidP="003D5CC7">
            <w:pPr>
              <w:pStyle w:val="TAC"/>
            </w:pPr>
            <w:r w:rsidRPr="0001701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B8F98F" w14:textId="77777777" w:rsidR="00975C97" w:rsidRPr="0001701A" w:rsidRDefault="00975C97" w:rsidP="003D5CC7">
            <w:pPr>
              <w:pStyle w:val="TAC"/>
            </w:pPr>
            <w:r w:rsidRPr="0001701A">
              <w:t>2</w:t>
            </w:r>
          </w:p>
        </w:tc>
      </w:tr>
      <w:tr w:rsidR="00975C97" w:rsidRPr="0001701A" w14:paraId="42E5B0E2"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F7EE27C" w14:textId="77777777" w:rsidR="00975C97" w:rsidRPr="0001701A" w:rsidRDefault="00975C97" w:rsidP="003D5CC7">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C3660C"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02E9A47" w14:textId="77777777" w:rsidR="00975C97" w:rsidRPr="0001701A" w:rsidRDefault="00975C97" w:rsidP="003D5CC7">
            <w:pPr>
              <w:pStyle w:val="TAC"/>
            </w:pPr>
            <w:r w:rsidRPr="0001701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146F2" w14:textId="77777777" w:rsidR="00975C97" w:rsidRPr="0001701A" w:rsidRDefault="00975C97" w:rsidP="003D5CC7">
            <w:pPr>
              <w:pStyle w:val="TAC"/>
            </w:pPr>
            <w:r w:rsidRPr="0001701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6B91BF"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C33271" w14:textId="77777777" w:rsidR="00975C97" w:rsidRPr="0001701A" w:rsidRDefault="00975C97" w:rsidP="003D5CC7">
            <w:pPr>
              <w:pStyle w:val="TAC"/>
            </w:pPr>
            <w:r w:rsidRPr="0001701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2DBD1" w14:textId="77777777" w:rsidR="00975C97" w:rsidRPr="0001701A" w:rsidRDefault="00975C97" w:rsidP="003D5CC7">
            <w:pPr>
              <w:pStyle w:val="TAC"/>
            </w:pPr>
            <w:r w:rsidRPr="0001701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78E55" w14:textId="77777777" w:rsidR="00975C97" w:rsidRPr="0001701A" w:rsidRDefault="00975C97" w:rsidP="003D5CC7">
            <w:pPr>
              <w:pStyle w:val="TAC"/>
            </w:pPr>
            <w:r w:rsidRPr="0001701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C2F90" w14:textId="77777777" w:rsidR="00975C97" w:rsidRPr="0001701A" w:rsidRDefault="00975C97" w:rsidP="003D5CC7">
            <w:pPr>
              <w:pStyle w:val="TAC"/>
            </w:pPr>
            <w:r w:rsidRPr="0001701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499B99" w14:textId="77777777" w:rsidR="00975C97" w:rsidRPr="0001701A" w:rsidRDefault="00975C97" w:rsidP="003D5CC7">
            <w:pPr>
              <w:pStyle w:val="TAC"/>
            </w:pPr>
            <w:r w:rsidRPr="0001701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3392F" w14:textId="77777777" w:rsidR="00975C97" w:rsidRPr="0001701A" w:rsidRDefault="00975C97" w:rsidP="003D5CC7">
            <w:pPr>
              <w:pStyle w:val="TAC"/>
            </w:pPr>
            <w:r w:rsidRPr="0001701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15C2FA" w14:textId="77777777" w:rsidR="00975C97" w:rsidRPr="0001701A" w:rsidRDefault="00975C97" w:rsidP="003D5CC7">
            <w:pPr>
              <w:pStyle w:val="TAC"/>
            </w:pPr>
            <w:r w:rsidRPr="0001701A">
              <w:t>135</w:t>
            </w:r>
          </w:p>
        </w:tc>
      </w:tr>
      <w:tr w:rsidR="00975C97" w:rsidRPr="0001701A" w14:paraId="6A0E7F80"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0BFB38F" w14:textId="77777777" w:rsidR="00975C97" w:rsidRPr="0001701A" w:rsidRDefault="00975C97" w:rsidP="003D5CC7">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58262D"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1BD7327"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F76633"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893DB"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ED36E3"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85E5"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07D75"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9AE20"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9B313"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7DB9C" w14:textId="77777777" w:rsidR="00975C97" w:rsidRPr="0001701A" w:rsidRDefault="00975C97" w:rsidP="003D5CC7">
            <w:pPr>
              <w:pStyle w:val="TAC"/>
            </w:pPr>
            <w:r w:rsidRPr="0001701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30C552" w14:textId="77777777" w:rsidR="00975C97" w:rsidRPr="0001701A" w:rsidRDefault="00975C97" w:rsidP="003D5CC7">
            <w:pPr>
              <w:pStyle w:val="TAC"/>
            </w:pPr>
            <w:r w:rsidRPr="0001701A">
              <w:t>12</w:t>
            </w:r>
          </w:p>
        </w:tc>
      </w:tr>
      <w:tr w:rsidR="00975C97" w:rsidRPr="0001701A" w14:paraId="5D3D4EAF"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493E51DA" w14:textId="77777777" w:rsidR="00975C97" w:rsidRPr="0001701A" w:rsidRDefault="00975C97" w:rsidP="003D5CC7">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6D70630"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32155227"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76FD7F9A"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76152430"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241A3F59"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1DFD0131"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0E236FB3"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0080D0AA"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68D1CACB"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535DC110" w14:textId="77777777" w:rsidR="00975C97" w:rsidRPr="0001701A" w:rsidRDefault="00975C97" w:rsidP="003D5CC7">
            <w:pPr>
              <w:pStyle w:val="TAC"/>
            </w:pPr>
            <w:r w:rsidRPr="0001701A">
              <w:t>36</w:t>
            </w:r>
          </w:p>
        </w:tc>
        <w:tc>
          <w:tcPr>
            <w:tcW w:w="849" w:type="dxa"/>
            <w:tcBorders>
              <w:top w:val="single" w:sz="4" w:space="0" w:color="auto"/>
              <w:left w:val="single" w:sz="4" w:space="0" w:color="auto"/>
              <w:bottom w:val="single" w:sz="4" w:space="0" w:color="auto"/>
              <w:right w:val="single" w:sz="4" w:space="0" w:color="auto"/>
            </w:tcBorders>
            <w:hideMark/>
          </w:tcPr>
          <w:p w14:paraId="4EC456A8" w14:textId="77777777" w:rsidR="00975C97" w:rsidRPr="0001701A" w:rsidRDefault="00975C97" w:rsidP="003D5CC7">
            <w:pPr>
              <w:pStyle w:val="TAC"/>
            </w:pPr>
            <w:r w:rsidRPr="0001701A">
              <w:t>36</w:t>
            </w:r>
          </w:p>
        </w:tc>
      </w:tr>
      <w:tr w:rsidR="00975C97" w:rsidRPr="0001701A" w14:paraId="05867821"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tcPr>
          <w:p w14:paraId="14007FBF" w14:textId="77777777" w:rsidR="00975C97" w:rsidRPr="0001701A" w:rsidRDefault="00975C97" w:rsidP="003D5CC7">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23172A3"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E07D684"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3DBD772C"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28919825"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74869004"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694FDBB7"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37ACFBD5"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0245F9FE"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5194300F"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3D047E6D" w14:textId="77777777" w:rsidR="00975C97" w:rsidRPr="0001701A" w:rsidRDefault="00975C97" w:rsidP="003D5CC7">
            <w:pPr>
              <w:pStyle w:val="TAC"/>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tcPr>
          <w:p w14:paraId="7072F74F" w14:textId="77777777" w:rsidR="00975C97" w:rsidRPr="0001701A" w:rsidRDefault="00975C97" w:rsidP="003D5CC7">
            <w:pPr>
              <w:pStyle w:val="TAC"/>
            </w:pPr>
            <w:r w:rsidRPr="0001701A">
              <w:t>24</w:t>
            </w:r>
          </w:p>
        </w:tc>
      </w:tr>
      <w:tr w:rsidR="00975C97" w:rsidRPr="0001701A" w14:paraId="3B70468E"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2BB4928" w14:textId="77777777" w:rsidR="00975C97" w:rsidRPr="0001701A" w:rsidRDefault="00975C97" w:rsidP="003D5CC7">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5F23BBA" w14:textId="77777777" w:rsidR="00975C97" w:rsidRPr="0001701A" w:rsidRDefault="00975C97" w:rsidP="003D5CC7">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28EA3141" w14:textId="77777777" w:rsidR="00975C97" w:rsidRPr="0001701A" w:rsidRDefault="00975C97" w:rsidP="003D5CC7">
            <w:pPr>
              <w:pStyle w:val="TAC"/>
              <w:rPr>
                <w:rFonts w:eastAsia="PMingLiU"/>
                <w:lang w:eastAsia="zh-TW"/>
              </w:rPr>
            </w:pPr>
            <w:r w:rsidRPr="0001701A">
              <w:rPr>
                <w:rFonts w:eastAsia="PMingLiU"/>
                <w:lang w:eastAsia="zh-TW"/>
              </w:rPr>
              <w:t>64QAM</w:t>
            </w:r>
          </w:p>
        </w:tc>
      </w:tr>
      <w:tr w:rsidR="00975C97" w:rsidRPr="0001701A" w14:paraId="644DCCC8"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5D4F9B69" w14:textId="77777777" w:rsidR="00975C97" w:rsidRPr="0001701A" w:rsidRDefault="00975C97" w:rsidP="003D5CC7">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20A059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84D0F6"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1512C"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3DCBA"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799F3"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9B29B"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5A80C"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0C8FA2"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EE0F6"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93687" w14:textId="77777777" w:rsidR="00975C97" w:rsidRPr="0001701A" w:rsidRDefault="00975C97" w:rsidP="003D5CC7">
            <w:pPr>
              <w:pStyle w:val="TAC"/>
            </w:pPr>
            <w:r w:rsidRPr="0001701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DA7DF" w14:textId="77777777" w:rsidR="00975C97" w:rsidRPr="0001701A" w:rsidRDefault="00975C97" w:rsidP="003D5CC7">
            <w:pPr>
              <w:pStyle w:val="TAC"/>
            </w:pPr>
            <w:r w:rsidRPr="0001701A">
              <w:t>64 QAM</w:t>
            </w:r>
          </w:p>
        </w:tc>
      </w:tr>
      <w:tr w:rsidR="00975C97" w:rsidRPr="0001701A" w14:paraId="23EB653C"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7B60C65" w14:textId="77777777" w:rsidR="00975C97" w:rsidRPr="0001701A" w:rsidRDefault="00975C97" w:rsidP="003D5CC7">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063C35"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0409BF7"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AC1CFD"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0C99B"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34C40"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B1005A"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675304"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E87D86"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243295"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B53ABF" w14:textId="77777777" w:rsidR="00975C97" w:rsidRPr="0001701A" w:rsidRDefault="00975C97" w:rsidP="003D5CC7">
            <w:pPr>
              <w:pStyle w:val="TAC"/>
            </w:pPr>
            <w:r w:rsidRPr="0001701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9B8935" w14:textId="77777777" w:rsidR="00975C97" w:rsidRPr="0001701A" w:rsidRDefault="00975C97" w:rsidP="003D5CC7">
            <w:pPr>
              <w:pStyle w:val="TAC"/>
            </w:pPr>
            <w:r w:rsidRPr="0001701A">
              <w:t>3/4</w:t>
            </w:r>
          </w:p>
        </w:tc>
      </w:tr>
      <w:tr w:rsidR="00975C97" w:rsidRPr="0001701A" w14:paraId="27E9E89B"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897845F" w14:textId="77777777" w:rsidR="00975C97" w:rsidRPr="0001701A" w:rsidRDefault="00975C97" w:rsidP="003D5CC7">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7BDE54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B111063"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AE5FA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8AAFD"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E4889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92381"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4087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B5C022"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98985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92016" w14:textId="77777777" w:rsidR="00975C97" w:rsidRPr="0001701A" w:rsidRDefault="00975C97" w:rsidP="003D5CC7">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F0EE12" w14:textId="77777777" w:rsidR="00975C97" w:rsidRPr="0001701A" w:rsidRDefault="00975C97" w:rsidP="003D5CC7">
            <w:pPr>
              <w:pStyle w:val="TAC"/>
            </w:pPr>
            <w:r w:rsidRPr="0001701A">
              <w:t>1</w:t>
            </w:r>
          </w:p>
        </w:tc>
      </w:tr>
      <w:tr w:rsidR="00975C97" w:rsidRPr="0001701A" w14:paraId="19859575"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538D4166" w14:textId="77777777" w:rsidR="00975C97" w:rsidRPr="0001701A" w:rsidRDefault="00975C97" w:rsidP="003D5CC7">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12BDA5"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30249B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D3DFF5"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437CF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1EF59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C00D2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C4DC1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3D5407"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CD3DF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CE7B77" w14:textId="77777777" w:rsidR="00975C97" w:rsidRPr="0001701A" w:rsidRDefault="00975C97" w:rsidP="003D5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26360CD" w14:textId="77777777" w:rsidR="00975C97" w:rsidRPr="0001701A" w:rsidRDefault="00975C97" w:rsidP="003D5CC7">
            <w:pPr>
              <w:pStyle w:val="TAC"/>
            </w:pPr>
          </w:p>
        </w:tc>
      </w:tr>
      <w:tr w:rsidR="00975C97" w:rsidRPr="0001701A" w14:paraId="42B5AAEC"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34C35C15" w14:textId="77777777" w:rsidR="00975C97" w:rsidRPr="0001701A" w:rsidRDefault="00975C97" w:rsidP="003D5CC7">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B05C68"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D5E643"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F6212"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921C31"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03A80"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E10AE8"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6C27EC"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440B6"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32D87"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A682B6" w14:textId="77777777" w:rsidR="00975C97" w:rsidRPr="0001701A" w:rsidRDefault="00975C97" w:rsidP="003D5CC7">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F164D2" w14:textId="77777777" w:rsidR="00975C97" w:rsidRPr="0001701A" w:rsidRDefault="00975C97" w:rsidP="003D5CC7">
            <w:pPr>
              <w:pStyle w:val="TAC"/>
            </w:pPr>
            <w:r w:rsidRPr="0001701A">
              <w:t>N/A</w:t>
            </w:r>
          </w:p>
        </w:tc>
      </w:tr>
      <w:tr w:rsidR="00975C97" w:rsidRPr="0001701A" w14:paraId="72B510A7"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4E6B0962" w14:textId="77777777" w:rsidR="00975C97" w:rsidRPr="0001701A" w:rsidRDefault="00975C97" w:rsidP="003D5CC7">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3D2C8"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CA4F38" w14:textId="77777777" w:rsidR="00975C97" w:rsidRPr="0001701A" w:rsidRDefault="00975C97" w:rsidP="003D5CC7">
            <w:pPr>
              <w:pStyle w:val="TAC"/>
            </w:pPr>
            <w:r w:rsidRPr="0001701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0E41" w14:textId="77777777" w:rsidR="00975C97" w:rsidRPr="0001701A" w:rsidRDefault="00975C97" w:rsidP="003D5CC7">
            <w:pPr>
              <w:pStyle w:val="TAC"/>
            </w:pPr>
            <w:r w:rsidRPr="0001701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5B791" w14:textId="77777777" w:rsidR="00975C97" w:rsidRPr="0001701A" w:rsidRDefault="00975C97" w:rsidP="003D5CC7">
            <w:pPr>
              <w:pStyle w:val="TAC"/>
            </w:pPr>
            <w:r w:rsidRPr="0001701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01B5B" w14:textId="77777777" w:rsidR="00975C97" w:rsidRPr="0001701A" w:rsidRDefault="00975C97" w:rsidP="003D5CC7">
            <w:pPr>
              <w:pStyle w:val="TAC"/>
            </w:pPr>
            <w:r w:rsidRPr="0001701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863830" w14:textId="77777777" w:rsidR="00975C97" w:rsidRPr="0001701A" w:rsidRDefault="00975C97" w:rsidP="003D5CC7">
            <w:pPr>
              <w:pStyle w:val="TAC"/>
            </w:pPr>
            <w:r w:rsidRPr="0001701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68A3C" w14:textId="77777777" w:rsidR="00975C97" w:rsidRPr="0001701A" w:rsidRDefault="00975C97" w:rsidP="003D5CC7">
            <w:pPr>
              <w:pStyle w:val="TAC"/>
            </w:pPr>
            <w:r w:rsidRPr="0001701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294B" w14:textId="77777777" w:rsidR="00975C97" w:rsidRPr="0001701A" w:rsidRDefault="00975C97" w:rsidP="003D5CC7">
            <w:pPr>
              <w:pStyle w:val="TAC"/>
            </w:pPr>
            <w:r w:rsidRPr="0001701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46E1B6" w14:textId="77777777" w:rsidR="00975C97" w:rsidRPr="0001701A" w:rsidRDefault="00975C97" w:rsidP="003D5CC7">
            <w:pPr>
              <w:pStyle w:val="TAC"/>
            </w:pPr>
            <w:r w:rsidRPr="0001701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4DD731" w14:textId="77777777" w:rsidR="00975C97" w:rsidRPr="0001701A" w:rsidRDefault="00975C97" w:rsidP="003D5CC7">
            <w:pPr>
              <w:pStyle w:val="TAC"/>
            </w:pPr>
            <w:r w:rsidRPr="0001701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451EA3" w14:textId="77777777" w:rsidR="00975C97" w:rsidRPr="0001701A" w:rsidRDefault="00975C97" w:rsidP="003D5CC7">
            <w:pPr>
              <w:pStyle w:val="TAC"/>
            </w:pPr>
            <w:r w:rsidRPr="0001701A">
              <w:t>65576</w:t>
            </w:r>
          </w:p>
        </w:tc>
      </w:tr>
      <w:tr w:rsidR="00975C97" w:rsidRPr="0001701A" w14:paraId="797B4969"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274CD4C6" w14:textId="77777777" w:rsidR="00975C97" w:rsidRPr="0001701A" w:rsidRDefault="00975C97" w:rsidP="003D5CC7">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8B7E61"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7C2FE6"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64A2B"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835A1"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E2B71"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5729B"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A7528"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D58FF"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03D5"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5BCA03" w14:textId="77777777" w:rsidR="00975C97" w:rsidRPr="0001701A" w:rsidRDefault="00975C97" w:rsidP="003D5CC7">
            <w:pPr>
              <w:pStyle w:val="TAC"/>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61A171" w14:textId="77777777" w:rsidR="00975C97" w:rsidRPr="0001701A" w:rsidRDefault="00975C97" w:rsidP="003D5CC7">
            <w:pPr>
              <w:pStyle w:val="TAC"/>
            </w:pPr>
            <w:r w:rsidRPr="0001701A">
              <w:t>24</w:t>
            </w:r>
          </w:p>
        </w:tc>
      </w:tr>
      <w:tr w:rsidR="00975C97" w:rsidRPr="0001701A" w14:paraId="4BC28B94"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9BC276D" w14:textId="77777777" w:rsidR="00975C97" w:rsidRPr="0001701A" w:rsidRDefault="00975C97" w:rsidP="003D5CC7">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24131D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A215274"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50E13"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9B1E4"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8A3A24"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54766"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1097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50C46"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49E6F"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2F13B1" w14:textId="77777777" w:rsidR="00975C97" w:rsidRPr="0001701A" w:rsidRDefault="00975C97" w:rsidP="003D5CC7">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134172" w14:textId="77777777" w:rsidR="00975C97" w:rsidRPr="0001701A" w:rsidRDefault="00975C97" w:rsidP="003D5CC7">
            <w:pPr>
              <w:pStyle w:val="TAC"/>
            </w:pPr>
            <w:r w:rsidRPr="0001701A">
              <w:t>1</w:t>
            </w:r>
          </w:p>
        </w:tc>
      </w:tr>
      <w:tr w:rsidR="00975C97" w:rsidRPr="0001701A" w14:paraId="3B780FD2"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1718C74" w14:textId="77777777" w:rsidR="00975C97" w:rsidRPr="0001701A" w:rsidRDefault="00975C97" w:rsidP="003D5CC7">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25EFE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670EF0B"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8F700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CABAFB"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73E642"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F5538DB"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732352"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1EBAB5"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ED9B40"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69DCDD" w14:textId="77777777" w:rsidR="00975C97" w:rsidRPr="0001701A" w:rsidRDefault="00975C97" w:rsidP="003D5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24AD270" w14:textId="77777777" w:rsidR="00975C97" w:rsidRPr="0001701A" w:rsidRDefault="00975C97" w:rsidP="003D5CC7">
            <w:pPr>
              <w:pStyle w:val="TAC"/>
            </w:pPr>
          </w:p>
        </w:tc>
      </w:tr>
      <w:tr w:rsidR="00975C97" w:rsidRPr="0001701A" w14:paraId="6645FC7E"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803ABF5" w14:textId="77777777" w:rsidR="00975C97" w:rsidRPr="0001701A" w:rsidRDefault="00975C97" w:rsidP="003D5CC7">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E8801E" w14:textId="77777777" w:rsidR="00975C97" w:rsidRPr="0001701A" w:rsidRDefault="00975C97" w:rsidP="003D5CC7">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87B585"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B991E"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3DD9A8"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D3DFFD"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4E492"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191F4"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8FA1C"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FCE0D"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80B1CF" w14:textId="77777777" w:rsidR="00975C97" w:rsidRPr="0001701A" w:rsidRDefault="00975C97" w:rsidP="003D5CC7">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3235C8" w14:textId="77777777" w:rsidR="00975C97" w:rsidRPr="0001701A" w:rsidRDefault="00975C97" w:rsidP="003D5CC7">
            <w:pPr>
              <w:pStyle w:val="TAC"/>
            </w:pPr>
            <w:r w:rsidRPr="0001701A">
              <w:t>N/A</w:t>
            </w:r>
          </w:p>
        </w:tc>
      </w:tr>
      <w:tr w:rsidR="00975C97" w:rsidRPr="0001701A" w14:paraId="00789A27"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25F44883" w14:textId="77777777" w:rsidR="00975C97" w:rsidRPr="0001701A" w:rsidRDefault="00975C97" w:rsidP="003D5CC7">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8EA228" w14:textId="77777777" w:rsidR="00975C97" w:rsidRPr="0001701A" w:rsidRDefault="00975C97" w:rsidP="003D5CC7">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EFA6D5"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00C19"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3D094E"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9AB04E"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A784D" w14:textId="77777777" w:rsidR="00975C97" w:rsidRPr="0001701A" w:rsidRDefault="00975C97" w:rsidP="003D5CC7">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60541" w14:textId="77777777" w:rsidR="00975C97" w:rsidRPr="0001701A" w:rsidRDefault="00975C97" w:rsidP="003D5CC7">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545C03" w14:textId="77777777" w:rsidR="00975C97" w:rsidRPr="0001701A" w:rsidRDefault="00975C97" w:rsidP="003D5CC7">
            <w:pPr>
              <w:pStyle w:val="TAC"/>
            </w:pPr>
            <w:r w:rsidRPr="0001701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AD148" w14:textId="77777777" w:rsidR="00975C97" w:rsidRPr="0001701A" w:rsidRDefault="00975C97" w:rsidP="003D5CC7">
            <w:pPr>
              <w:pStyle w:val="TAC"/>
            </w:pPr>
            <w:r w:rsidRPr="0001701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B8A1B" w14:textId="77777777" w:rsidR="00975C97" w:rsidRPr="0001701A" w:rsidRDefault="00975C97" w:rsidP="003D5CC7">
            <w:pPr>
              <w:pStyle w:val="TAC"/>
            </w:pPr>
            <w:r w:rsidRPr="0001701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DE436" w14:textId="77777777" w:rsidR="00975C97" w:rsidRPr="0001701A" w:rsidRDefault="00975C97" w:rsidP="003D5CC7">
            <w:pPr>
              <w:pStyle w:val="TAC"/>
            </w:pPr>
            <w:r w:rsidRPr="0001701A">
              <w:t>8</w:t>
            </w:r>
          </w:p>
        </w:tc>
      </w:tr>
      <w:tr w:rsidR="00975C97" w:rsidRPr="0001701A" w14:paraId="1EC13B36"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2DBE75ED" w14:textId="77777777" w:rsidR="00975C97" w:rsidRPr="0001701A" w:rsidRDefault="00975C97" w:rsidP="003D5CC7">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BEE1EE"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EE752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128F21"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098CA1"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64B356"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40C295"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75ADE3"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9CBC8D"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7FA33F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A80377" w14:textId="77777777" w:rsidR="00975C97" w:rsidRPr="0001701A" w:rsidRDefault="00975C97" w:rsidP="003D5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C99AE52" w14:textId="77777777" w:rsidR="00975C97" w:rsidRPr="0001701A" w:rsidRDefault="00975C97" w:rsidP="003D5CC7">
            <w:pPr>
              <w:pStyle w:val="TAC"/>
            </w:pPr>
          </w:p>
        </w:tc>
      </w:tr>
      <w:tr w:rsidR="00975C97" w:rsidRPr="0001701A" w14:paraId="66F73018"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76093BAA" w14:textId="77777777" w:rsidR="00975C97" w:rsidRPr="0001701A" w:rsidRDefault="00975C97" w:rsidP="003D5CC7">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42D9AC"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A5917F"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B9233"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478EF"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02A75"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9CF34"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4ECBBE"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B074D"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83CF31"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B069D0" w14:textId="77777777" w:rsidR="00975C97" w:rsidRPr="0001701A" w:rsidRDefault="00975C97" w:rsidP="003D5CC7">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D81053" w14:textId="77777777" w:rsidR="00975C97" w:rsidRPr="0001701A" w:rsidRDefault="00975C97" w:rsidP="003D5CC7">
            <w:pPr>
              <w:pStyle w:val="TAC"/>
            </w:pPr>
            <w:r w:rsidRPr="0001701A">
              <w:t>N/A</w:t>
            </w:r>
          </w:p>
        </w:tc>
      </w:tr>
      <w:tr w:rsidR="00975C97" w:rsidRPr="0001701A" w14:paraId="6ACB879F"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33FD07CC" w14:textId="77777777" w:rsidR="00975C97" w:rsidRPr="0001701A" w:rsidRDefault="00975C97" w:rsidP="003D5CC7">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0F959"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tcPr>
          <w:p w14:paraId="450A95D0" w14:textId="77777777" w:rsidR="00975C97" w:rsidRPr="0001701A" w:rsidRDefault="00975C97" w:rsidP="003D5CC7">
            <w:pPr>
              <w:pStyle w:val="TAC"/>
            </w:pPr>
            <w:r w:rsidRPr="0001701A">
              <w:t>7128</w:t>
            </w:r>
          </w:p>
        </w:tc>
        <w:tc>
          <w:tcPr>
            <w:tcW w:w="848" w:type="dxa"/>
            <w:tcBorders>
              <w:top w:val="single" w:sz="4" w:space="0" w:color="auto"/>
              <w:left w:val="single" w:sz="4" w:space="0" w:color="auto"/>
              <w:bottom w:val="single" w:sz="4" w:space="0" w:color="auto"/>
              <w:right w:val="single" w:sz="4" w:space="0" w:color="auto"/>
            </w:tcBorders>
            <w:vAlign w:val="center"/>
          </w:tcPr>
          <w:p w14:paraId="4222152B" w14:textId="77777777" w:rsidR="00975C97" w:rsidRPr="0001701A" w:rsidRDefault="00975C97" w:rsidP="003D5CC7">
            <w:pPr>
              <w:pStyle w:val="TAC"/>
            </w:pPr>
            <w:r w:rsidRPr="0001701A">
              <w:t>11664</w:t>
            </w:r>
          </w:p>
        </w:tc>
        <w:tc>
          <w:tcPr>
            <w:tcW w:w="848" w:type="dxa"/>
            <w:tcBorders>
              <w:top w:val="single" w:sz="4" w:space="0" w:color="auto"/>
              <w:left w:val="single" w:sz="4" w:space="0" w:color="auto"/>
              <w:bottom w:val="single" w:sz="4" w:space="0" w:color="auto"/>
              <w:right w:val="single" w:sz="4" w:space="0" w:color="auto"/>
            </w:tcBorders>
            <w:vAlign w:val="center"/>
          </w:tcPr>
          <w:p w14:paraId="3092ECD6" w14:textId="77777777" w:rsidR="00975C97" w:rsidRPr="0001701A" w:rsidRDefault="00975C97" w:rsidP="003D5CC7">
            <w:pPr>
              <w:pStyle w:val="TAC"/>
            </w:pPr>
            <w:r w:rsidRPr="0001701A">
              <w:t>15552</w:t>
            </w:r>
          </w:p>
        </w:tc>
        <w:tc>
          <w:tcPr>
            <w:tcW w:w="848" w:type="dxa"/>
            <w:tcBorders>
              <w:top w:val="single" w:sz="4" w:space="0" w:color="auto"/>
              <w:left w:val="single" w:sz="4" w:space="0" w:color="auto"/>
              <w:bottom w:val="single" w:sz="4" w:space="0" w:color="auto"/>
              <w:right w:val="single" w:sz="4" w:space="0" w:color="auto"/>
            </w:tcBorders>
            <w:vAlign w:val="center"/>
          </w:tcPr>
          <w:p w14:paraId="0F949BE5" w14:textId="77777777" w:rsidR="00975C97" w:rsidRPr="0001701A" w:rsidRDefault="00975C97" w:rsidP="003D5CC7">
            <w:pPr>
              <w:pStyle w:val="TAC"/>
            </w:pPr>
            <w:r w:rsidRPr="0001701A">
              <w:t>20088</w:t>
            </w:r>
          </w:p>
        </w:tc>
        <w:tc>
          <w:tcPr>
            <w:tcW w:w="848" w:type="dxa"/>
            <w:tcBorders>
              <w:top w:val="single" w:sz="4" w:space="0" w:color="auto"/>
              <w:left w:val="single" w:sz="4" w:space="0" w:color="auto"/>
              <w:bottom w:val="single" w:sz="4" w:space="0" w:color="auto"/>
              <w:right w:val="single" w:sz="4" w:space="0" w:color="auto"/>
            </w:tcBorders>
            <w:vAlign w:val="center"/>
          </w:tcPr>
          <w:p w14:paraId="532D64FA" w14:textId="77777777" w:rsidR="00975C97" w:rsidRPr="0001701A" w:rsidRDefault="00975C97" w:rsidP="003D5CC7">
            <w:pPr>
              <w:pStyle w:val="TAC"/>
            </w:pPr>
            <w:r w:rsidRPr="0001701A">
              <w:t>24624</w:t>
            </w:r>
          </w:p>
        </w:tc>
        <w:tc>
          <w:tcPr>
            <w:tcW w:w="848" w:type="dxa"/>
            <w:tcBorders>
              <w:top w:val="single" w:sz="4" w:space="0" w:color="auto"/>
              <w:left w:val="single" w:sz="4" w:space="0" w:color="auto"/>
              <w:bottom w:val="single" w:sz="4" w:space="0" w:color="auto"/>
              <w:right w:val="single" w:sz="4" w:space="0" w:color="auto"/>
            </w:tcBorders>
            <w:vAlign w:val="center"/>
          </w:tcPr>
          <w:p w14:paraId="0F879AEC" w14:textId="77777777" w:rsidR="00975C97" w:rsidRPr="0001701A" w:rsidRDefault="00975C97" w:rsidP="003D5CC7">
            <w:pPr>
              <w:pStyle w:val="TAC"/>
            </w:pPr>
            <w:r w:rsidRPr="0001701A">
              <w:t>33048</w:t>
            </w:r>
          </w:p>
        </w:tc>
        <w:tc>
          <w:tcPr>
            <w:tcW w:w="848" w:type="dxa"/>
            <w:tcBorders>
              <w:top w:val="single" w:sz="4" w:space="0" w:color="auto"/>
              <w:left w:val="single" w:sz="4" w:space="0" w:color="auto"/>
              <w:bottom w:val="single" w:sz="4" w:space="0" w:color="auto"/>
              <w:right w:val="single" w:sz="4" w:space="0" w:color="auto"/>
            </w:tcBorders>
            <w:vAlign w:val="center"/>
          </w:tcPr>
          <w:p w14:paraId="604F09E1" w14:textId="77777777" w:rsidR="00975C97" w:rsidRPr="0001701A" w:rsidRDefault="00975C97" w:rsidP="003D5CC7">
            <w:pPr>
              <w:pStyle w:val="TAC"/>
            </w:pPr>
            <w:r w:rsidRPr="0001701A">
              <w:t>42120</w:t>
            </w:r>
          </w:p>
        </w:tc>
        <w:tc>
          <w:tcPr>
            <w:tcW w:w="848" w:type="dxa"/>
            <w:tcBorders>
              <w:top w:val="single" w:sz="4" w:space="0" w:color="auto"/>
              <w:left w:val="single" w:sz="4" w:space="0" w:color="auto"/>
              <w:bottom w:val="single" w:sz="4" w:space="0" w:color="auto"/>
              <w:right w:val="single" w:sz="4" w:space="0" w:color="auto"/>
            </w:tcBorders>
            <w:vAlign w:val="center"/>
          </w:tcPr>
          <w:p w14:paraId="533AD4C7" w14:textId="77777777" w:rsidR="00975C97" w:rsidRPr="0001701A" w:rsidRDefault="00975C97" w:rsidP="003D5CC7">
            <w:pPr>
              <w:pStyle w:val="TAC"/>
            </w:pPr>
            <w:r w:rsidRPr="0001701A">
              <w:t>51192</w:t>
            </w:r>
          </w:p>
        </w:tc>
        <w:tc>
          <w:tcPr>
            <w:tcW w:w="848" w:type="dxa"/>
            <w:tcBorders>
              <w:top w:val="single" w:sz="4" w:space="0" w:color="auto"/>
              <w:left w:val="single" w:sz="4" w:space="0" w:color="auto"/>
              <w:bottom w:val="single" w:sz="4" w:space="0" w:color="auto"/>
              <w:right w:val="single" w:sz="4" w:space="0" w:color="auto"/>
            </w:tcBorders>
            <w:vAlign w:val="center"/>
          </w:tcPr>
          <w:p w14:paraId="1301C08B" w14:textId="77777777" w:rsidR="00975C97" w:rsidRPr="0001701A" w:rsidRDefault="00975C97" w:rsidP="003D5CC7">
            <w:pPr>
              <w:pStyle w:val="TAC"/>
            </w:pPr>
            <w:r w:rsidRPr="0001701A">
              <w:t>69336</w:t>
            </w:r>
          </w:p>
        </w:tc>
        <w:tc>
          <w:tcPr>
            <w:tcW w:w="849" w:type="dxa"/>
            <w:tcBorders>
              <w:top w:val="single" w:sz="4" w:space="0" w:color="auto"/>
              <w:left w:val="single" w:sz="4" w:space="0" w:color="auto"/>
              <w:bottom w:val="single" w:sz="4" w:space="0" w:color="auto"/>
              <w:right w:val="single" w:sz="4" w:space="0" w:color="auto"/>
            </w:tcBorders>
            <w:vAlign w:val="center"/>
          </w:tcPr>
          <w:p w14:paraId="45445DB3" w14:textId="77777777" w:rsidR="00975C97" w:rsidRPr="0001701A" w:rsidRDefault="00975C97" w:rsidP="003D5CC7">
            <w:pPr>
              <w:pStyle w:val="TAC"/>
            </w:pPr>
            <w:r w:rsidRPr="0001701A">
              <w:t>87480</w:t>
            </w:r>
          </w:p>
        </w:tc>
      </w:tr>
      <w:tr w:rsidR="00975C97" w:rsidRPr="0001701A" w14:paraId="0398FA01" w14:textId="77777777" w:rsidTr="003D5CC7">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D1ED8AC" w14:textId="77777777" w:rsidR="00975C97" w:rsidRPr="0001701A" w:rsidRDefault="00975C97" w:rsidP="003D5CC7">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6B0657" w14:textId="77777777" w:rsidR="00975C97" w:rsidRPr="0001701A" w:rsidRDefault="00975C97" w:rsidP="003D5CC7">
            <w:pPr>
              <w:pStyle w:val="TAC"/>
            </w:pPr>
            <w:r w:rsidRPr="0001701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BDF18DC" w14:textId="77777777" w:rsidR="00975C97" w:rsidRPr="0001701A" w:rsidRDefault="00975C97" w:rsidP="003D5CC7">
            <w:pPr>
              <w:pStyle w:val="TAC"/>
            </w:pPr>
            <w:r w:rsidRPr="0001701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C9A749" w14:textId="77777777" w:rsidR="00975C97" w:rsidRPr="0001701A" w:rsidRDefault="00975C97" w:rsidP="003D5CC7">
            <w:pPr>
              <w:pStyle w:val="TAC"/>
            </w:pPr>
            <w:r w:rsidRPr="0001701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235CA2" w14:textId="77777777" w:rsidR="00975C97" w:rsidRPr="0001701A" w:rsidRDefault="00975C97" w:rsidP="003D5CC7">
            <w:pPr>
              <w:pStyle w:val="TAC"/>
            </w:pPr>
            <w:r w:rsidRPr="0001701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586C6" w14:textId="77777777" w:rsidR="00975C97" w:rsidRPr="0001701A" w:rsidRDefault="00975C97" w:rsidP="003D5CC7">
            <w:pPr>
              <w:pStyle w:val="TAC"/>
            </w:pPr>
            <w:r w:rsidRPr="0001701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01E31" w14:textId="77777777" w:rsidR="00975C97" w:rsidRPr="0001701A" w:rsidRDefault="00975C97" w:rsidP="003D5CC7">
            <w:pPr>
              <w:pStyle w:val="TAC"/>
            </w:pPr>
            <w:r w:rsidRPr="0001701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03037C" w14:textId="77777777" w:rsidR="00975C97" w:rsidRPr="0001701A" w:rsidRDefault="00975C97" w:rsidP="003D5CC7">
            <w:pPr>
              <w:pStyle w:val="TAC"/>
            </w:pPr>
            <w:r w:rsidRPr="0001701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9830B" w14:textId="77777777" w:rsidR="00975C97" w:rsidRPr="0001701A" w:rsidRDefault="00975C97" w:rsidP="003D5CC7">
            <w:pPr>
              <w:pStyle w:val="TAC"/>
            </w:pPr>
            <w:r w:rsidRPr="0001701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4EC0E" w14:textId="77777777" w:rsidR="00975C97" w:rsidRPr="0001701A" w:rsidRDefault="00975C97" w:rsidP="003D5CC7">
            <w:pPr>
              <w:pStyle w:val="TAC"/>
            </w:pPr>
            <w:r w:rsidRPr="0001701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B08B42" w14:textId="77777777" w:rsidR="00975C97" w:rsidRPr="0001701A" w:rsidRDefault="00975C97" w:rsidP="003D5CC7">
            <w:pPr>
              <w:pStyle w:val="TAC"/>
            </w:pPr>
            <w:r w:rsidRPr="0001701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DB4953" w14:textId="77777777" w:rsidR="00975C97" w:rsidRPr="0001701A" w:rsidRDefault="00975C97" w:rsidP="003D5CC7">
            <w:pPr>
              <w:pStyle w:val="TAC"/>
            </w:pPr>
            <w:r w:rsidRPr="0001701A">
              <w:t>236.074</w:t>
            </w:r>
          </w:p>
        </w:tc>
      </w:tr>
      <w:tr w:rsidR="00975C97" w:rsidRPr="0001701A" w14:paraId="7464F9D1" w14:textId="77777777" w:rsidTr="003D5CC7">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1EBBADCA" w14:textId="77777777" w:rsidR="00975C97" w:rsidRPr="0001701A" w:rsidRDefault="00975C97" w:rsidP="003D5CC7">
            <w:pPr>
              <w:pStyle w:val="TAN"/>
            </w:pPr>
            <w:r w:rsidRPr="0001701A">
              <w:t>Note 1:</w:t>
            </w:r>
            <w:r w:rsidRPr="0001701A">
              <w:tab/>
              <w:t>Additional parameters are specified in Table A.3.1-1 and Table A.3.2.1-1.</w:t>
            </w:r>
          </w:p>
          <w:p w14:paraId="2106E56B" w14:textId="77777777" w:rsidR="00975C97" w:rsidRPr="0001701A" w:rsidRDefault="00975C97" w:rsidP="003D5CC7">
            <w:pPr>
              <w:pStyle w:val="TAN"/>
            </w:pPr>
            <w:r w:rsidRPr="0001701A">
              <w:t>Note 2:</w:t>
            </w:r>
            <w:r w:rsidRPr="0001701A">
              <w:tab/>
              <w:t>If more than one Code Block is present, an additional CRC sequence of L = 24 Bits is attached to each Code Block (otherwise L = 0 Bit)</w:t>
            </w:r>
          </w:p>
          <w:p w14:paraId="209BF4D8" w14:textId="77777777" w:rsidR="00975C97" w:rsidRPr="0001701A" w:rsidRDefault="00975C97" w:rsidP="003D5CC7">
            <w:pPr>
              <w:pStyle w:val="TAN"/>
            </w:pPr>
            <w:r w:rsidRPr="0001701A">
              <w:t>Note 3:</w:t>
            </w:r>
            <w:r w:rsidRPr="0001701A">
              <w:tab/>
              <w:t>SS/PBCH block is transmitted in slot #0 of each frame.</w:t>
            </w:r>
          </w:p>
          <w:p w14:paraId="1A0CB413" w14:textId="77777777" w:rsidR="00975C97" w:rsidRPr="0001701A" w:rsidRDefault="00975C97" w:rsidP="003D5CC7">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60D0BA9D" w14:textId="77777777" w:rsidR="00975C97" w:rsidRPr="0001701A" w:rsidRDefault="00975C97" w:rsidP="00975C97"/>
    <w:p w14:paraId="79C5BAE1" w14:textId="77777777" w:rsidR="00975C97" w:rsidRPr="0001701A" w:rsidRDefault="00975C97" w:rsidP="00975C97">
      <w:pPr>
        <w:pStyle w:val="Heading3"/>
      </w:pPr>
      <w:bookmarkStart w:id="60" w:name="_Toc27478700"/>
      <w:bookmarkStart w:id="61" w:name="_Toc36227414"/>
      <w:r w:rsidRPr="0001701A">
        <w:lastRenderedPageBreak/>
        <w:t>A.3.2.4</w:t>
      </w:r>
      <w:r w:rsidRPr="0001701A">
        <w:tab/>
        <w:t>FRC for maximum input level for 256 QAM</w:t>
      </w:r>
      <w:bookmarkEnd w:id="60"/>
      <w:bookmarkEnd w:id="61"/>
    </w:p>
    <w:p w14:paraId="319F4705" w14:textId="77777777" w:rsidR="00975C97" w:rsidRPr="0001701A" w:rsidRDefault="00975C97" w:rsidP="00975C97">
      <w:pPr>
        <w:pStyle w:val="TH"/>
      </w:pPr>
      <w:r w:rsidRPr="0001701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75C97" w:rsidRPr="0001701A" w14:paraId="063ED424"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745944" w14:textId="77777777" w:rsidR="00975C97" w:rsidRPr="0001701A" w:rsidRDefault="00975C97" w:rsidP="001E3B64">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91665C" w14:textId="77777777" w:rsidR="00975C97" w:rsidRPr="0001701A" w:rsidRDefault="00975C97" w:rsidP="001E3B64">
            <w:pPr>
              <w:pStyle w:val="TAH"/>
            </w:pPr>
            <w:r w:rsidRPr="0001701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D10BD65" w14:textId="77777777" w:rsidR="00975C97" w:rsidRPr="0001701A" w:rsidRDefault="00975C97" w:rsidP="001E3B64">
            <w:pPr>
              <w:pStyle w:val="TAH"/>
            </w:pPr>
            <w:r w:rsidRPr="0001701A">
              <w:t>Value</w:t>
            </w:r>
          </w:p>
        </w:tc>
      </w:tr>
      <w:tr w:rsidR="00975C97" w:rsidRPr="0001701A" w14:paraId="3493C45B"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5D13B7" w14:textId="77777777" w:rsidR="00975C97" w:rsidRPr="0001701A" w:rsidRDefault="00975C97" w:rsidP="001E3B64">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A1485" w14:textId="77777777" w:rsidR="00975C97" w:rsidRPr="0001701A" w:rsidRDefault="00975C97" w:rsidP="001E3B64">
            <w:pPr>
              <w:pStyle w:val="TAC"/>
            </w:pPr>
            <w:r w:rsidRPr="0001701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1FF45" w14:textId="77777777" w:rsidR="00975C97" w:rsidRPr="0001701A" w:rsidRDefault="00975C97" w:rsidP="001E3B64">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AC273" w14:textId="77777777" w:rsidR="00975C97" w:rsidRPr="0001701A" w:rsidRDefault="00975C97" w:rsidP="001E3B64">
            <w:pPr>
              <w:pStyle w:val="TAC"/>
            </w:pPr>
            <w:r w:rsidRPr="0001701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727B17"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8D581" w14:textId="77777777" w:rsidR="00975C97" w:rsidRPr="0001701A" w:rsidRDefault="00975C97" w:rsidP="001E3B64">
            <w:pPr>
              <w:pStyle w:val="TAC"/>
            </w:pPr>
            <w:r w:rsidRPr="0001701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39FE4" w14:textId="77777777" w:rsidR="00975C97" w:rsidRPr="0001701A" w:rsidRDefault="00975C97" w:rsidP="001E3B64">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9A221" w14:textId="77777777" w:rsidR="00975C97" w:rsidRPr="0001701A" w:rsidRDefault="00975C97" w:rsidP="001E3B64">
            <w:pPr>
              <w:pStyle w:val="TAC"/>
            </w:pPr>
            <w:r w:rsidRPr="0001701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D9D96" w14:textId="77777777" w:rsidR="00975C97" w:rsidRPr="0001701A" w:rsidRDefault="00975C97" w:rsidP="001E3B64">
            <w:pPr>
              <w:pStyle w:val="TAC"/>
            </w:pPr>
            <w:r w:rsidRPr="0001701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355EA" w14:textId="77777777" w:rsidR="00975C97" w:rsidRPr="0001701A" w:rsidRDefault="00975C97" w:rsidP="001E3B64">
            <w:pPr>
              <w:pStyle w:val="TAC"/>
            </w:pPr>
            <w:r w:rsidRPr="0001701A">
              <w:t>50</w:t>
            </w:r>
          </w:p>
        </w:tc>
      </w:tr>
      <w:tr w:rsidR="00975C97" w:rsidRPr="0001701A" w14:paraId="4730E882"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E0A270" w14:textId="77777777" w:rsidR="00975C97" w:rsidRPr="0001701A" w:rsidRDefault="00975C97" w:rsidP="001E3B64">
            <w:pPr>
              <w:pStyle w:val="TAL"/>
            </w:pPr>
            <w:r w:rsidRPr="0001701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C4722F" w14:textId="77777777" w:rsidR="00975C97" w:rsidRPr="0001701A" w:rsidRDefault="00975C97" w:rsidP="001E3B64">
            <w:pPr>
              <w:pStyle w:val="TAC"/>
            </w:pPr>
            <w:r w:rsidRPr="0001701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D6A90"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DE8F6"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6EE641"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430FE"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850F9"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72BFC"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F3FFB"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66D6F" w14:textId="77777777" w:rsidR="00975C97" w:rsidRPr="0001701A" w:rsidRDefault="00975C97" w:rsidP="001E3B64">
            <w:pPr>
              <w:pStyle w:val="TAC"/>
            </w:pPr>
            <w:r w:rsidRPr="0001701A">
              <w:t>15</w:t>
            </w:r>
          </w:p>
        </w:tc>
      </w:tr>
      <w:tr w:rsidR="00975C97" w:rsidRPr="0001701A" w14:paraId="1C300F55"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548B02" w14:textId="77777777" w:rsidR="00975C97" w:rsidRPr="0001701A" w:rsidRDefault="00975C97" w:rsidP="001E3B64">
            <w:pPr>
              <w:pStyle w:val="TAL"/>
            </w:pPr>
            <w:r w:rsidRPr="0001701A">
              <w:t xml:space="preserve">Subcarrier spacing configuration </w:t>
            </w:r>
            <w:r w:rsidRPr="0001701A">
              <w:object w:dxaOrig="230" w:dyaOrig="250" w14:anchorId="3A58BFE0">
                <v:shape id="_x0000_i1031" type="#_x0000_t75" style="width:10.5pt;height:12.75pt" o:ole="">
                  <v:imagedata r:id="rId9" o:title=""/>
                </v:shape>
                <o:OLEObject Type="Embed" ProgID="Equation.3" ShapeID="_x0000_i1031" DrawAspect="Content" ObjectID="_171085715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865A60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9EBC92"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51411"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CFA0A6"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2DD4A"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049AE"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78455"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3C8ED7"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09F66" w14:textId="77777777" w:rsidR="00975C97" w:rsidRPr="0001701A" w:rsidRDefault="00975C97" w:rsidP="001E3B64">
            <w:pPr>
              <w:pStyle w:val="TAC"/>
            </w:pPr>
            <w:r w:rsidRPr="0001701A">
              <w:t>0</w:t>
            </w:r>
          </w:p>
        </w:tc>
      </w:tr>
      <w:tr w:rsidR="00975C97" w:rsidRPr="0001701A" w14:paraId="04AE505E"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C8EC58" w14:textId="77777777" w:rsidR="00975C97" w:rsidRPr="0001701A" w:rsidRDefault="00975C97" w:rsidP="001E3B64">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91FDC37"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4FE15B" w14:textId="77777777" w:rsidR="00975C97" w:rsidRPr="0001701A" w:rsidRDefault="00975C97" w:rsidP="001E3B64">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851C73" w14:textId="77777777" w:rsidR="00975C97" w:rsidRPr="0001701A" w:rsidRDefault="00975C97" w:rsidP="001E3B64">
            <w:pPr>
              <w:pStyle w:val="TAC"/>
            </w:pPr>
            <w:r w:rsidRPr="0001701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A1510D" w14:textId="77777777" w:rsidR="00975C97" w:rsidRPr="0001701A" w:rsidRDefault="00975C97" w:rsidP="001E3B64">
            <w:pPr>
              <w:pStyle w:val="TAC"/>
            </w:pPr>
            <w:r w:rsidRPr="0001701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F416E" w14:textId="77777777" w:rsidR="00975C97" w:rsidRPr="0001701A" w:rsidRDefault="00975C97" w:rsidP="001E3B64">
            <w:pPr>
              <w:pStyle w:val="TAC"/>
            </w:pPr>
            <w:r w:rsidRPr="0001701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DED68" w14:textId="77777777" w:rsidR="00975C97" w:rsidRPr="0001701A" w:rsidRDefault="00975C97" w:rsidP="001E3B64">
            <w:pPr>
              <w:pStyle w:val="TAC"/>
            </w:pPr>
            <w:r w:rsidRPr="0001701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97D74" w14:textId="77777777" w:rsidR="00975C97" w:rsidRPr="0001701A" w:rsidRDefault="00975C97" w:rsidP="001E3B64">
            <w:pPr>
              <w:pStyle w:val="TAC"/>
            </w:pPr>
            <w:r w:rsidRPr="0001701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EC0B5" w14:textId="77777777" w:rsidR="00975C97" w:rsidRPr="0001701A" w:rsidRDefault="00975C97" w:rsidP="001E3B64">
            <w:pPr>
              <w:pStyle w:val="TAC"/>
            </w:pPr>
            <w:r w:rsidRPr="0001701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39314" w14:textId="77777777" w:rsidR="00975C97" w:rsidRPr="0001701A" w:rsidRDefault="00975C97" w:rsidP="001E3B64">
            <w:pPr>
              <w:pStyle w:val="TAC"/>
            </w:pPr>
            <w:r w:rsidRPr="0001701A">
              <w:t>270</w:t>
            </w:r>
          </w:p>
        </w:tc>
      </w:tr>
      <w:tr w:rsidR="00975C97" w:rsidRPr="0001701A" w14:paraId="66B1D71B"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4DE16B" w14:textId="77777777" w:rsidR="00975C97" w:rsidRPr="0001701A" w:rsidRDefault="00975C97" w:rsidP="001E3B64">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CCD9358"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9A9020"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810E3"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CCB8A4"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46629"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1306"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6CF1B"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41772"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46C0D" w14:textId="77777777" w:rsidR="00975C97" w:rsidRPr="0001701A" w:rsidRDefault="00975C97" w:rsidP="001E3B64">
            <w:pPr>
              <w:pStyle w:val="TAC"/>
            </w:pPr>
            <w:r w:rsidRPr="0001701A">
              <w:t>12</w:t>
            </w:r>
          </w:p>
        </w:tc>
      </w:tr>
      <w:tr w:rsidR="00975C97" w:rsidRPr="0001701A" w14:paraId="56351AD7"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962357" w14:textId="77777777" w:rsidR="00975C97" w:rsidRPr="0001701A" w:rsidRDefault="00975C97" w:rsidP="001E3B64">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D6961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C492096"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5C73FCB9"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8B32410"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3B7B785E"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0AC57FF9"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55CB346B"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FA6D937"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EE805D8" w14:textId="77777777" w:rsidR="00975C97" w:rsidRPr="0001701A" w:rsidRDefault="00975C97" w:rsidP="001E3B64">
            <w:pPr>
              <w:pStyle w:val="TAC"/>
            </w:pPr>
            <w:r w:rsidRPr="0001701A">
              <w:t>8</w:t>
            </w:r>
          </w:p>
        </w:tc>
      </w:tr>
      <w:tr w:rsidR="00975C97" w:rsidRPr="0001701A" w14:paraId="5BF8F2F0"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538F2F" w14:textId="77777777" w:rsidR="00975C97" w:rsidRPr="0001701A" w:rsidRDefault="00975C97" w:rsidP="001E3B64">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6A8D92F"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A0DB7B"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0DDD2"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A767D"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071E7"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E7240"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1D817"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DBD833"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2014F" w14:textId="77777777" w:rsidR="00975C97" w:rsidRPr="0001701A" w:rsidRDefault="00975C97" w:rsidP="001E3B64">
            <w:pPr>
              <w:pStyle w:val="TAC"/>
            </w:pPr>
            <w:r w:rsidRPr="0001701A">
              <w:t>23</w:t>
            </w:r>
          </w:p>
        </w:tc>
      </w:tr>
      <w:tr w:rsidR="00975C97" w:rsidRPr="0001701A" w14:paraId="2055FA1D"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CC6B6" w14:textId="77777777" w:rsidR="00975C97" w:rsidRPr="0001701A" w:rsidRDefault="00975C97" w:rsidP="001E3B64">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BB0390A" w14:textId="77777777" w:rsidR="00975C97" w:rsidRPr="0001701A" w:rsidRDefault="00975C97" w:rsidP="001E3B64">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42891777" w14:textId="77777777" w:rsidR="00975C97" w:rsidRPr="0001701A" w:rsidRDefault="00975C97" w:rsidP="001E3B64">
            <w:pPr>
              <w:pStyle w:val="TAC"/>
              <w:rPr>
                <w:rFonts w:eastAsia="PMingLiU"/>
                <w:lang w:eastAsia="zh-TW"/>
              </w:rPr>
            </w:pPr>
            <w:r w:rsidRPr="0001701A">
              <w:rPr>
                <w:rFonts w:eastAsia="PMingLiU"/>
                <w:lang w:eastAsia="zh-TW"/>
              </w:rPr>
              <w:t>256QAM</w:t>
            </w:r>
          </w:p>
        </w:tc>
      </w:tr>
      <w:tr w:rsidR="00975C97" w:rsidRPr="0001701A" w14:paraId="16329561"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68E1C2" w14:textId="77777777" w:rsidR="00975C97" w:rsidRPr="0001701A" w:rsidRDefault="00975C97" w:rsidP="001E3B64">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BA9A44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10C2C4"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C93CD"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ED499"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EC31A"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FAE44"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D16CF"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CE34"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373EA" w14:textId="77777777" w:rsidR="00975C97" w:rsidRPr="0001701A" w:rsidRDefault="00975C97" w:rsidP="001E3B64">
            <w:pPr>
              <w:pStyle w:val="TAC"/>
            </w:pPr>
            <w:r w:rsidRPr="0001701A">
              <w:t>256 QAM</w:t>
            </w:r>
          </w:p>
        </w:tc>
      </w:tr>
      <w:tr w:rsidR="00975C97" w:rsidRPr="0001701A" w14:paraId="12E25E28"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9954A6" w14:textId="77777777" w:rsidR="00975C97" w:rsidRPr="0001701A" w:rsidRDefault="00975C97" w:rsidP="001E3B64">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E5136C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B02FCA"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61FA4"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A674"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67BBF"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360C6E"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79AB9"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477EFA"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F1982" w14:textId="77777777" w:rsidR="00975C97" w:rsidRPr="0001701A" w:rsidRDefault="00975C97" w:rsidP="001E3B64">
            <w:pPr>
              <w:pStyle w:val="TAC"/>
            </w:pPr>
            <w:r w:rsidRPr="0001701A">
              <w:t>4/5</w:t>
            </w:r>
          </w:p>
        </w:tc>
      </w:tr>
      <w:tr w:rsidR="00975C97" w:rsidRPr="0001701A" w14:paraId="39A71983"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2D46A" w14:textId="77777777" w:rsidR="00975C97" w:rsidRPr="0001701A" w:rsidRDefault="00975C97" w:rsidP="001E3B64">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DB9C9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313C5B1"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3F9E7"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E7149F"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EDB59"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1B906"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41743"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D3762"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2A6D5" w14:textId="77777777" w:rsidR="00975C97" w:rsidRPr="0001701A" w:rsidRDefault="00975C97" w:rsidP="001E3B64">
            <w:pPr>
              <w:pStyle w:val="TAC"/>
            </w:pPr>
            <w:r w:rsidRPr="0001701A">
              <w:t>1</w:t>
            </w:r>
          </w:p>
        </w:tc>
      </w:tr>
      <w:tr w:rsidR="00975C97" w:rsidRPr="0001701A" w14:paraId="761EC89C" w14:textId="77777777" w:rsidTr="001E3B6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8A9227" w14:textId="77777777" w:rsidR="00975C97" w:rsidRPr="0001701A" w:rsidRDefault="00975C97" w:rsidP="001E3B64">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15BAA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A6ACB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3D326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C3D3F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A875B1"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B7C69D"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B618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E978D8"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CDD986" w14:textId="77777777" w:rsidR="00975C97" w:rsidRPr="0001701A" w:rsidRDefault="00975C97" w:rsidP="001E3B64">
            <w:pPr>
              <w:pStyle w:val="TAC"/>
            </w:pPr>
          </w:p>
        </w:tc>
      </w:tr>
      <w:tr w:rsidR="00975C97" w:rsidRPr="0001701A" w14:paraId="549B63A1"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030E46" w14:textId="77777777" w:rsidR="00975C97" w:rsidRPr="0001701A" w:rsidRDefault="00975C97" w:rsidP="001E3B64">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41D0"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B48CBF"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86077"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9058"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3550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13426"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6A6A65"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0A7AB"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AD1214" w14:textId="77777777" w:rsidR="00975C97" w:rsidRPr="0001701A" w:rsidRDefault="00975C97" w:rsidP="001E3B64">
            <w:pPr>
              <w:pStyle w:val="TAC"/>
            </w:pPr>
            <w:r w:rsidRPr="0001701A">
              <w:t>N/A</w:t>
            </w:r>
          </w:p>
        </w:tc>
      </w:tr>
      <w:tr w:rsidR="00975C97" w:rsidRPr="0001701A" w14:paraId="039B54B0"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49F393" w14:textId="77777777" w:rsidR="00975C97" w:rsidRPr="0001701A" w:rsidRDefault="00975C97" w:rsidP="001E3B64">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12314E"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A748B" w14:textId="77777777" w:rsidR="00975C97" w:rsidRPr="0001701A" w:rsidRDefault="00975C97" w:rsidP="001E3B64">
            <w:pPr>
              <w:pStyle w:val="TAC"/>
            </w:pPr>
            <w:r w:rsidRPr="0001701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5F866" w14:textId="77777777" w:rsidR="00975C97" w:rsidRPr="0001701A" w:rsidRDefault="00975C97" w:rsidP="001E3B64">
            <w:pPr>
              <w:pStyle w:val="TAC"/>
            </w:pPr>
            <w:r w:rsidRPr="0001701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73D4C" w14:textId="77777777" w:rsidR="00975C97" w:rsidRPr="0001701A" w:rsidRDefault="00975C97" w:rsidP="001E3B64">
            <w:pPr>
              <w:pStyle w:val="TAC"/>
            </w:pPr>
            <w:r w:rsidRPr="0001701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730B9" w14:textId="77777777" w:rsidR="00975C97" w:rsidRPr="0001701A" w:rsidRDefault="00975C97" w:rsidP="001E3B64">
            <w:pPr>
              <w:pStyle w:val="TAC"/>
            </w:pPr>
            <w:r w:rsidRPr="0001701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5182E" w14:textId="77777777" w:rsidR="00975C97" w:rsidRPr="0001701A" w:rsidRDefault="00975C97" w:rsidP="001E3B64">
            <w:pPr>
              <w:pStyle w:val="TAC"/>
            </w:pPr>
            <w:r w:rsidRPr="0001701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D5F06" w14:textId="77777777" w:rsidR="00975C97" w:rsidRPr="0001701A" w:rsidRDefault="00975C97" w:rsidP="001E3B64">
            <w:pPr>
              <w:pStyle w:val="TAC"/>
            </w:pPr>
            <w:r w:rsidRPr="0001701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33981" w14:textId="77777777" w:rsidR="00975C97" w:rsidRPr="0001701A" w:rsidRDefault="00975C97" w:rsidP="001E3B64">
            <w:pPr>
              <w:pStyle w:val="TAC"/>
            </w:pPr>
            <w:r w:rsidRPr="0001701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1D8EA" w14:textId="77777777" w:rsidR="00975C97" w:rsidRPr="0001701A" w:rsidRDefault="00975C97" w:rsidP="001E3B64">
            <w:pPr>
              <w:pStyle w:val="TAC"/>
            </w:pPr>
            <w:r w:rsidRPr="0001701A">
              <w:t>180376</w:t>
            </w:r>
          </w:p>
        </w:tc>
      </w:tr>
      <w:tr w:rsidR="00975C97" w:rsidRPr="0001701A" w14:paraId="161847F4"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0CA8F1" w14:textId="77777777" w:rsidR="00975C97" w:rsidRPr="0001701A" w:rsidRDefault="00975C97" w:rsidP="001E3B64">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BA30EA"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37B85"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65031"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F4E75"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01A324"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C5E3D"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832E9"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5EBF0"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9211E" w14:textId="77777777" w:rsidR="00975C97" w:rsidRPr="0001701A" w:rsidRDefault="00975C97" w:rsidP="001E3B64">
            <w:pPr>
              <w:pStyle w:val="TAC"/>
            </w:pPr>
            <w:r w:rsidRPr="0001701A">
              <w:t>24</w:t>
            </w:r>
          </w:p>
        </w:tc>
      </w:tr>
      <w:tr w:rsidR="00975C97" w:rsidRPr="0001701A" w14:paraId="7048B696"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8D1D21" w14:textId="77777777" w:rsidR="00975C97" w:rsidRPr="0001701A" w:rsidRDefault="00975C97" w:rsidP="001E3B64">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A34B6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8FEAFB"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68D1A"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00A44"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6BB3A"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988E5"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359773"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F3"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44DC8" w14:textId="77777777" w:rsidR="00975C97" w:rsidRPr="0001701A" w:rsidRDefault="00975C97" w:rsidP="001E3B64">
            <w:pPr>
              <w:pStyle w:val="TAC"/>
            </w:pPr>
            <w:r w:rsidRPr="0001701A">
              <w:t>1</w:t>
            </w:r>
          </w:p>
        </w:tc>
      </w:tr>
      <w:tr w:rsidR="00975C97" w:rsidRPr="0001701A" w14:paraId="1627E6D2"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919CE4" w14:textId="77777777" w:rsidR="00975C97" w:rsidRPr="0001701A" w:rsidRDefault="00975C97" w:rsidP="001E3B64">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3CAF2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8E460"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FE3C52"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5D02F5"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763C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CC471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CF8610"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56C558"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DD76EB" w14:textId="77777777" w:rsidR="00975C97" w:rsidRPr="0001701A" w:rsidRDefault="00975C97" w:rsidP="001E3B64">
            <w:pPr>
              <w:pStyle w:val="TAC"/>
            </w:pPr>
          </w:p>
        </w:tc>
      </w:tr>
      <w:tr w:rsidR="00975C97" w:rsidRPr="0001701A" w14:paraId="7276FA6E"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CECAC7" w14:textId="77777777" w:rsidR="00975C97" w:rsidRPr="0001701A" w:rsidRDefault="00975C97" w:rsidP="001E3B64">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45E884" w14:textId="77777777" w:rsidR="00975C97" w:rsidRPr="0001701A" w:rsidRDefault="00975C97" w:rsidP="001E3B64">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600F2"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F1A74"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6CC79"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F335F"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28F30"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C0FCF"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5D34"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EF6809" w14:textId="77777777" w:rsidR="00975C97" w:rsidRPr="0001701A" w:rsidRDefault="00975C97" w:rsidP="001E3B64">
            <w:pPr>
              <w:pStyle w:val="TAC"/>
            </w:pPr>
            <w:r w:rsidRPr="0001701A">
              <w:t>N/A</w:t>
            </w:r>
          </w:p>
        </w:tc>
      </w:tr>
      <w:tr w:rsidR="00975C97" w:rsidRPr="0001701A" w14:paraId="1B154A98"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25402" w14:textId="77777777" w:rsidR="00975C97" w:rsidRPr="0001701A" w:rsidRDefault="00975C97" w:rsidP="001E3B64">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0DA8EC" w14:textId="77777777" w:rsidR="00975C97" w:rsidRPr="0001701A" w:rsidRDefault="00975C97" w:rsidP="001E3B64">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161132" w14:textId="77777777" w:rsidR="00975C97" w:rsidRPr="0001701A" w:rsidRDefault="00975C97" w:rsidP="001E3B64">
            <w:pPr>
              <w:pStyle w:val="TAC"/>
            </w:pPr>
            <w:r w:rsidRPr="0001701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E6C21" w14:textId="77777777" w:rsidR="00975C97" w:rsidRPr="0001701A" w:rsidRDefault="00975C97" w:rsidP="001E3B64">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6F3F8" w14:textId="77777777" w:rsidR="00975C97" w:rsidRPr="0001701A" w:rsidRDefault="00975C97" w:rsidP="001E3B64">
            <w:pPr>
              <w:pStyle w:val="TAC"/>
            </w:pPr>
            <w:r w:rsidRPr="0001701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A63F5" w14:textId="77777777" w:rsidR="00975C97" w:rsidRPr="0001701A" w:rsidRDefault="00975C97" w:rsidP="001E3B64">
            <w:pPr>
              <w:pStyle w:val="TAC"/>
            </w:pPr>
            <w:r w:rsidRPr="0001701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99961"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DDCF5" w14:textId="77777777" w:rsidR="00975C97" w:rsidRPr="0001701A" w:rsidRDefault="00975C97" w:rsidP="001E3B64">
            <w:pPr>
              <w:pStyle w:val="TAC"/>
            </w:pPr>
            <w:r w:rsidRPr="0001701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257C2" w14:textId="77777777" w:rsidR="00975C97" w:rsidRPr="0001701A" w:rsidRDefault="00975C97" w:rsidP="001E3B64">
            <w:pPr>
              <w:pStyle w:val="TAC"/>
            </w:pPr>
            <w:r w:rsidRPr="0001701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D5C29" w14:textId="77777777" w:rsidR="00975C97" w:rsidRPr="0001701A" w:rsidRDefault="00975C97" w:rsidP="001E3B64">
            <w:pPr>
              <w:pStyle w:val="TAC"/>
            </w:pPr>
            <w:r w:rsidRPr="0001701A">
              <w:t>23</w:t>
            </w:r>
          </w:p>
        </w:tc>
      </w:tr>
      <w:tr w:rsidR="00975C97" w:rsidRPr="0001701A" w14:paraId="744E9C56"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B5774" w14:textId="77777777" w:rsidR="00975C97" w:rsidRPr="0001701A" w:rsidRDefault="00975C97" w:rsidP="001E3B64">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B6B363"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CCA4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B92CF6"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FE9610"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F9C3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A97B0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E144C3"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17AD6D"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651E77" w14:textId="77777777" w:rsidR="00975C97" w:rsidRPr="0001701A" w:rsidRDefault="00975C97" w:rsidP="001E3B64">
            <w:pPr>
              <w:pStyle w:val="TAC"/>
            </w:pPr>
          </w:p>
        </w:tc>
      </w:tr>
      <w:tr w:rsidR="00975C97" w:rsidRPr="0001701A" w14:paraId="24647444"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D078AC" w14:textId="77777777" w:rsidR="00975C97" w:rsidRPr="0001701A" w:rsidRDefault="00975C97" w:rsidP="001E3B64">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2017B"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F787D"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E451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CD8E0"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8BD4D"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30818"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5A416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B1D1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73EE3" w14:textId="77777777" w:rsidR="00975C97" w:rsidRPr="0001701A" w:rsidRDefault="00975C97" w:rsidP="001E3B64">
            <w:pPr>
              <w:pStyle w:val="TAC"/>
            </w:pPr>
            <w:r w:rsidRPr="0001701A">
              <w:t>N/A</w:t>
            </w:r>
          </w:p>
        </w:tc>
      </w:tr>
      <w:tr w:rsidR="00975C97" w:rsidRPr="0001701A" w14:paraId="614D7A4F"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CD1A76" w14:textId="77777777" w:rsidR="00975C97" w:rsidRPr="0001701A" w:rsidRDefault="00975C97" w:rsidP="001E3B64">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7CFED4"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tcPr>
          <w:p w14:paraId="0D48DC51" w14:textId="77777777" w:rsidR="00975C97" w:rsidRPr="0001701A" w:rsidRDefault="00975C97" w:rsidP="001E3B64">
            <w:pPr>
              <w:pStyle w:val="TAC"/>
            </w:pPr>
            <w:r w:rsidRPr="0001701A">
              <w:t>21600</w:t>
            </w:r>
          </w:p>
        </w:tc>
        <w:tc>
          <w:tcPr>
            <w:tcW w:w="717" w:type="dxa"/>
            <w:tcBorders>
              <w:top w:val="single" w:sz="4" w:space="0" w:color="auto"/>
              <w:left w:val="single" w:sz="4" w:space="0" w:color="auto"/>
              <w:bottom w:val="single" w:sz="4" w:space="0" w:color="auto"/>
              <w:right w:val="single" w:sz="4" w:space="0" w:color="auto"/>
            </w:tcBorders>
            <w:vAlign w:val="center"/>
          </w:tcPr>
          <w:p w14:paraId="3F38C5F9" w14:textId="77777777" w:rsidR="00975C97" w:rsidRPr="0001701A" w:rsidRDefault="00975C97" w:rsidP="001E3B64">
            <w:pPr>
              <w:pStyle w:val="TAC"/>
            </w:pPr>
            <w:r w:rsidRPr="0001701A">
              <w:t>44928</w:t>
            </w:r>
          </w:p>
        </w:tc>
        <w:tc>
          <w:tcPr>
            <w:tcW w:w="717" w:type="dxa"/>
            <w:tcBorders>
              <w:top w:val="single" w:sz="4" w:space="0" w:color="auto"/>
              <w:left w:val="single" w:sz="4" w:space="0" w:color="auto"/>
              <w:bottom w:val="single" w:sz="4" w:space="0" w:color="auto"/>
              <w:right w:val="single" w:sz="4" w:space="0" w:color="auto"/>
            </w:tcBorders>
            <w:vAlign w:val="center"/>
          </w:tcPr>
          <w:p w14:paraId="000FC44B" w14:textId="77777777" w:rsidR="00975C97" w:rsidRPr="0001701A" w:rsidRDefault="00975C97" w:rsidP="001E3B64">
            <w:pPr>
              <w:pStyle w:val="TAC"/>
            </w:pPr>
            <w:r w:rsidRPr="0001701A">
              <w:t>68256</w:t>
            </w:r>
          </w:p>
        </w:tc>
        <w:tc>
          <w:tcPr>
            <w:tcW w:w="717" w:type="dxa"/>
            <w:tcBorders>
              <w:top w:val="single" w:sz="4" w:space="0" w:color="auto"/>
              <w:left w:val="single" w:sz="4" w:space="0" w:color="auto"/>
              <w:bottom w:val="single" w:sz="4" w:space="0" w:color="auto"/>
              <w:right w:val="single" w:sz="4" w:space="0" w:color="auto"/>
            </w:tcBorders>
            <w:vAlign w:val="center"/>
          </w:tcPr>
          <w:p w14:paraId="77EA14C2" w14:textId="77777777" w:rsidR="00975C97" w:rsidRPr="0001701A" w:rsidRDefault="00975C97" w:rsidP="001E3B64">
            <w:pPr>
              <w:pStyle w:val="TAC"/>
            </w:pPr>
            <w:r w:rsidRPr="0001701A">
              <w:t>91584</w:t>
            </w:r>
          </w:p>
        </w:tc>
        <w:tc>
          <w:tcPr>
            <w:tcW w:w="717" w:type="dxa"/>
            <w:tcBorders>
              <w:top w:val="single" w:sz="4" w:space="0" w:color="auto"/>
              <w:left w:val="single" w:sz="4" w:space="0" w:color="auto"/>
              <w:bottom w:val="single" w:sz="4" w:space="0" w:color="auto"/>
              <w:right w:val="single" w:sz="4" w:space="0" w:color="auto"/>
            </w:tcBorders>
            <w:vAlign w:val="center"/>
          </w:tcPr>
          <w:p w14:paraId="6A2B5A6D" w14:textId="77777777" w:rsidR="00975C97" w:rsidRPr="0001701A" w:rsidRDefault="00975C97" w:rsidP="001E3B64">
            <w:pPr>
              <w:pStyle w:val="TAC"/>
            </w:pPr>
            <w:r w:rsidRPr="0001701A">
              <w:t>114912</w:t>
            </w:r>
          </w:p>
        </w:tc>
        <w:tc>
          <w:tcPr>
            <w:tcW w:w="717" w:type="dxa"/>
            <w:tcBorders>
              <w:top w:val="single" w:sz="4" w:space="0" w:color="auto"/>
              <w:left w:val="single" w:sz="4" w:space="0" w:color="auto"/>
              <w:bottom w:val="single" w:sz="4" w:space="0" w:color="auto"/>
              <w:right w:val="single" w:sz="4" w:space="0" w:color="auto"/>
            </w:tcBorders>
            <w:vAlign w:val="center"/>
          </w:tcPr>
          <w:p w14:paraId="1C38EA22" w14:textId="77777777" w:rsidR="00975C97" w:rsidRPr="0001701A" w:rsidRDefault="00975C97" w:rsidP="001E3B64">
            <w:pPr>
              <w:pStyle w:val="TAC"/>
            </w:pPr>
            <w:r w:rsidRPr="0001701A">
              <w:t>138240</w:t>
            </w:r>
          </w:p>
        </w:tc>
        <w:tc>
          <w:tcPr>
            <w:tcW w:w="717" w:type="dxa"/>
            <w:tcBorders>
              <w:top w:val="single" w:sz="4" w:space="0" w:color="auto"/>
              <w:left w:val="single" w:sz="4" w:space="0" w:color="auto"/>
              <w:bottom w:val="single" w:sz="4" w:space="0" w:color="auto"/>
              <w:right w:val="single" w:sz="4" w:space="0" w:color="auto"/>
            </w:tcBorders>
            <w:vAlign w:val="center"/>
          </w:tcPr>
          <w:p w14:paraId="4E7AC85B" w14:textId="77777777" w:rsidR="00975C97" w:rsidRPr="0001701A" w:rsidRDefault="00975C97" w:rsidP="001E3B64">
            <w:pPr>
              <w:pStyle w:val="TAC"/>
            </w:pPr>
            <w:r w:rsidRPr="0001701A">
              <w:t>186624</w:t>
            </w:r>
          </w:p>
        </w:tc>
        <w:tc>
          <w:tcPr>
            <w:tcW w:w="717" w:type="dxa"/>
            <w:tcBorders>
              <w:top w:val="single" w:sz="4" w:space="0" w:color="auto"/>
              <w:left w:val="single" w:sz="4" w:space="0" w:color="auto"/>
              <w:bottom w:val="single" w:sz="4" w:space="0" w:color="auto"/>
              <w:right w:val="single" w:sz="4" w:space="0" w:color="auto"/>
            </w:tcBorders>
            <w:vAlign w:val="center"/>
          </w:tcPr>
          <w:p w14:paraId="57653921" w14:textId="77777777" w:rsidR="00975C97" w:rsidRPr="0001701A" w:rsidRDefault="00975C97" w:rsidP="001E3B64">
            <w:pPr>
              <w:pStyle w:val="TAC"/>
            </w:pPr>
            <w:r w:rsidRPr="0001701A">
              <w:t>233280</w:t>
            </w:r>
          </w:p>
        </w:tc>
      </w:tr>
      <w:tr w:rsidR="00975C97" w:rsidRPr="0001701A" w14:paraId="198A853D" w14:textId="77777777" w:rsidTr="001E3B6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5A01F0" w14:textId="77777777" w:rsidR="00975C97" w:rsidRPr="0001701A" w:rsidRDefault="00975C97" w:rsidP="001E3B64">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093AD7" w14:textId="77777777" w:rsidR="00975C97" w:rsidRPr="0001701A" w:rsidRDefault="00975C97" w:rsidP="001E3B64">
            <w:pPr>
              <w:pStyle w:val="TAC"/>
            </w:pPr>
            <w:r w:rsidRPr="0001701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31E40" w14:textId="77777777" w:rsidR="00975C97" w:rsidRPr="0001701A" w:rsidRDefault="00975C97" w:rsidP="001E3B64">
            <w:pPr>
              <w:pStyle w:val="TAC"/>
            </w:pPr>
            <w:r w:rsidRPr="0001701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C566A" w14:textId="77777777" w:rsidR="00975C97" w:rsidRPr="0001701A" w:rsidRDefault="00975C97" w:rsidP="001E3B64">
            <w:pPr>
              <w:pStyle w:val="TAC"/>
            </w:pPr>
            <w:r w:rsidRPr="0001701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C0032" w14:textId="77777777" w:rsidR="00975C97" w:rsidRPr="0001701A" w:rsidRDefault="00975C97" w:rsidP="001E3B64">
            <w:pPr>
              <w:pStyle w:val="TAC"/>
            </w:pPr>
            <w:r w:rsidRPr="0001701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02FEB" w14:textId="77777777" w:rsidR="00975C97" w:rsidRPr="0001701A" w:rsidRDefault="00975C97" w:rsidP="001E3B64">
            <w:pPr>
              <w:pStyle w:val="TAC"/>
            </w:pPr>
            <w:r w:rsidRPr="0001701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FB153B" w14:textId="77777777" w:rsidR="00975C97" w:rsidRPr="0001701A" w:rsidRDefault="00975C97" w:rsidP="001E3B64">
            <w:pPr>
              <w:pStyle w:val="TAC"/>
            </w:pPr>
            <w:r w:rsidRPr="0001701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A2E28" w14:textId="77777777" w:rsidR="00975C97" w:rsidRPr="0001701A" w:rsidRDefault="00975C97" w:rsidP="001E3B64">
            <w:pPr>
              <w:pStyle w:val="TAC"/>
            </w:pPr>
            <w:r w:rsidRPr="0001701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9976F" w14:textId="77777777" w:rsidR="00975C97" w:rsidRPr="0001701A" w:rsidRDefault="00975C97" w:rsidP="001E3B64">
            <w:pPr>
              <w:pStyle w:val="TAC"/>
            </w:pPr>
            <w:r w:rsidRPr="0001701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7489" w14:textId="77777777" w:rsidR="00975C97" w:rsidRPr="0001701A" w:rsidRDefault="00975C97" w:rsidP="001E3B64">
            <w:pPr>
              <w:pStyle w:val="TAC"/>
            </w:pPr>
            <w:r w:rsidRPr="0001701A">
              <w:t>144.310</w:t>
            </w:r>
          </w:p>
        </w:tc>
      </w:tr>
      <w:tr w:rsidR="00975C97" w:rsidRPr="0001701A" w14:paraId="3EC0E80B" w14:textId="77777777" w:rsidTr="001E3B6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22623FD" w14:textId="77777777" w:rsidR="00975C97" w:rsidRPr="0001701A" w:rsidRDefault="00975C97" w:rsidP="001E3B64">
            <w:pPr>
              <w:pStyle w:val="TAN"/>
            </w:pPr>
            <w:r w:rsidRPr="0001701A">
              <w:t>Note 1:</w:t>
            </w:r>
            <w:r w:rsidRPr="0001701A">
              <w:tab/>
              <w:t>Additional parameters are specified in Table A.3.1-1 and Table A.3.2.1-1.</w:t>
            </w:r>
          </w:p>
          <w:p w14:paraId="3C3F8EE8" w14:textId="77777777" w:rsidR="00975C97" w:rsidRPr="0001701A" w:rsidRDefault="00975C97" w:rsidP="001E3B64">
            <w:pPr>
              <w:pStyle w:val="TAN"/>
            </w:pPr>
            <w:r w:rsidRPr="0001701A">
              <w:t>Note 2:</w:t>
            </w:r>
            <w:r w:rsidRPr="0001701A">
              <w:tab/>
              <w:t>If more than one Code Block is present, an additional CRC sequence of L = 24 Bits is attached to each Code Block (otherwise L = 0 Bit)</w:t>
            </w:r>
          </w:p>
          <w:p w14:paraId="6D5A26A1" w14:textId="77777777" w:rsidR="00975C97" w:rsidRPr="0001701A" w:rsidRDefault="00975C97" w:rsidP="001E3B64">
            <w:pPr>
              <w:pStyle w:val="TAN"/>
            </w:pPr>
            <w:r w:rsidRPr="0001701A">
              <w:t>Note 3:</w:t>
            </w:r>
            <w:r w:rsidRPr="0001701A">
              <w:tab/>
              <w:t>SS/PBCH block is transmitted in slot 0 of each frame.</w:t>
            </w:r>
          </w:p>
          <w:p w14:paraId="3688F237" w14:textId="77777777" w:rsidR="00975C97" w:rsidRPr="0001701A" w:rsidRDefault="00975C97" w:rsidP="001E3B64">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0992D374" w14:textId="77777777" w:rsidR="00975C97" w:rsidRPr="0001701A" w:rsidRDefault="00975C97" w:rsidP="00975C97"/>
    <w:p w14:paraId="2AC34232" w14:textId="77777777" w:rsidR="00975C97" w:rsidRPr="0001701A" w:rsidRDefault="00975C97" w:rsidP="00975C97">
      <w:pPr>
        <w:pStyle w:val="TH"/>
      </w:pPr>
      <w:r w:rsidRPr="0001701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975C97" w:rsidRPr="0001701A" w14:paraId="3DD5015D"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FCF4199" w14:textId="77777777" w:rsidR="00975C97" w:rsidRPr="0001701A" w:rsidRDefault="00975C97" w:rsidP="0005125D">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6D143E5B" w14:textId="77777777" w:rsidR="00975C97" w:rsidRPr="0001701A" w:rsidRDefault="00975C97" w:rsidP="0005125D">
            <w:pPr>
              <w:pStyle w:val="TAH"/>
            </w:pPr>
            <w:r w:rsidRPr="0001701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CA9169B" w14:textId="77777777" w:rsidR="00975C97" w:rsidRPr="0001701A" w:rsidRDefault="00975C97" w:rsidP="0005125D">
            <w:pPr>
              <w:pStyle w:val="TAH"/>
            </w:pPr>
            <w:r w:rsidRPr="0001701A">
              <w:t>Value</w:t>
            </w:r>
          </w:p>
        </w:tc>
      </w:tr>
      <w:tr w:rsidR="00975C97" w:rsidRPr="0001701A" w14:paraId="0BD98737"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FA22A72" w14:textId="77777777" w:rsidR="00975C97" w:rsidRPr="0001701A" w:rsidRDefault="00975C97" w:rsidP="0005125D">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433333" w14:textId="77777777" w:rsidR="00975C97" w:rsidRPr="0001701A" w:rsidRDefault="00975C97" w:rsidP="0005125D">
            <w:pPr>
              <w:pStyle w:val="TAC"/>
            </w:pPr>
            <w:r w:rsidRPr="0001701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018EC" w14:textId="77777777" w:rsidR="00975C97" w:rsidRPr="0001701A" w:rsidRDefault="00975C97" w:rsidP="0005125D">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98F710" w14:textId="77777777" w:rsidR="00975C97" w:rsidRPr="0001701A" w:rsidRDefault="00975C97" w:rsidP="0005125D">
            <w:pPr>
              <w:pStyle w:val="TAC"/>
            </w:pPr>
            <w:r w:rsidRPr="0001701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4B1F24" w14:textId="77777777" w:rsidR="00975C97" w:rsidRPr="0001701A" w:rsidRDefault="00975C97" w:rsidP="0005125D">
            <w:pPr>
              <w:pStyle w:val="TAC"/>
            </w:pPr>
            <w:r w:rsidRPr="0001701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68B82" w14:textId="77777777" w:rsidR="00975C97" w:rsidRPr="0001701A" w:rsidRDefault="00975C97" w:rsidP="0005125D">
            <w:pPr>
              <w:pStyle w:val="TAC"/>
            </w:pPr>
            <w:r w:rsidRPr="0001701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2D57E" w14:textId="77777777" w:rsidR="00975C97" w:rsidRPr="0001701A" w:rsidRDefault="00975C97" w:rsidP="0005125D">
            <w:pPr>
              <w:pStyle w:val="TAC"/>
            </w:pPr>
            <w:r w:rsidRPr="0001701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D4FF65" w14:textId="77777777" w:rsidR="00975C97" w:rsidRPr="0001701A" w:rsidRDefault="00975C97" w:rsidP="0005125D">
            <w:pPr>
              <w:pStyle w:val="TAC"/>
            </w:pPr>
            <w:r w:rsidRPr="0001701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67724" w14:textId="77777777" w:rsidR="00975C97" w:rsidRPr="0001701A" w:rsidRDefault="00975C97" w:rsidP="0005125D">
            <w:pPr>
              <w:pStyle w:val="TAC"/>
            </w:pPr>
            <w:r w:rsidRPr="0001701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259BC9" w14:textId="77777777" w:rsidR="00975C97" w:rsidRPr="0001701A" w:rsidRDefault="00975C97" w:rsidP="0005125D">
            <w:pPr>
              <w:pStyle w:val="TAC"/>
            </w:pPr>
            <w:r w:rsidRPr="0001701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D64396" w14:textId="77777777" w:rsidR="00975C97" w:rsidRPr="0001701A" w:rsidRDefault="00975C97" w:rsidP="0005125D">
            <w:pPr>
              <w:pStyle w:val="TAC"/>
            </w:pPr>
            <w:r w:rsidRPr="0001701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BBBF7" w14:textId="77777777" w:rsidR="00975C97" w:rsidRPr="0001701A" w:rsidRDefault="00975C97" w:rsidP="0005125D">
            <w:pPr>
              <w:pStyle w:val="TAC"/>
            </w:pPr>
            <w:r w:rsidRPr="0001701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6D0EA" w14:textId="77777777" w:rsidR="00975C97" w:rsidRPr="0001701A" w:rsidRDefault="00975C97" w:rsidP="0005125D">
            <w:pPr>
              <w:pStyle w:val="TAC"/>
            </w:pPr>
            <w:r w:rsidRPr="0001701A">
              <w:t>100</w:t>
            </w:r>
          </w:p>
        </w:tc>
      </w:tr>
      <w:tr w:rsidR="00975C97" w:rsidRPr="0001701A" w14:paraId="6332C8A1"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3324F32B" w14:textId="77777777" w:rsidR="00975C97" w:rsidRPr="0001701A" w:rsidRDefault="00975C97" w:rsidP="0005125D">
            <w:pPr>
              <w:pStyle w:val="TAL"/>
            </w:pPr>
            <w:r w:rsidRPr="0001701A">
              <w:t xml:space="preserve">Subcarrier spacing configuration </w:t>
            </w:r>
            <w:r w:rsidRPr="0001701A">
              <w:object w:dxaOrig="230" w:dyaOrig="250" w14:anchorId="1E9DE768">
                <v:shape id="_x0000_i1032" type="#_x0000_t75" style="width:10.5pt;height:12.75pt" o:ole="">
                  <v:imagedata r:id="rId9" o:title=""/>
                </v:shape>
                <o:OLEObject Type="Embed" ProgID="Equation.3" ShapeID="_x0000_i1032" DrawAspect="Content" ObjectID="_171085715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B91763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670DB4C"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9B8BE"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12B7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D30ED"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AAC84"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93B8B"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DF313"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306DA"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AC93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60BBB"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D1385" w14:textId="77777777" w:rsidR="00975C97" w:rsidRPr="0001701A" w:rsidRDefault="00975C97" w:rsidP="0005125D">
            <w:pPr>
              <w:pStyle w:val="TAC"/>
            </w:pPr>
            <w:r w:rsidRPr="0001701A">
              <w:t>1</w:t>
            </w:r>
          </w:p>
        </w:tc>
      </w:tr>
      <w:tr w:rsidR="00975C97" w:rsidRPr="0001701A" w14:paraId="6348D255"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E47B74F" w14:textId="77777777" w:rsidR="00975C97" w:rsidRPr="0001701A" w:rsidRDefault="00975C97" w:rsidP="0005125D">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0501DFB"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9AD636" w14:textId="77777777" w:rsidR="00975C97" w:rsidRPr="0001701A" w:rsidRDefault="00975C97" w:rsidP="0005125D">
            <w:pPr>
              <w:pStyle w:val="TAC"/>
            </w:pPr>
            <w:r w:rsidRPr="0001701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8C005"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8B3098" w14:textId="77777777" w:rsidR="00975C97" w:rsidRPr="0001701A" w:rsidRDefault="00975C97" w:rsidP="0005125D">
            <w:pPr>
              <w:pStyle w:val="TAC"/>
            </w:pPr>
            <w:r w:rsidRPr="0001701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1A93" w14:textId="77777777" w:rsidR="00975C97" w:rsidRPr="0001701A" w:rsidRDefault="00975C97" w:rsidP="0005125D">
            <w:pPr>
              <w:pStyle w:val="TAC"/>
            </w:pPr>
            <w:r w:rsidRPr="0001701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C4DB2" w14:textId="77777777" w:rsidR="00975C97" w:rsidRPr="0001701A" w:rsidRDefault="00975C97" w:rsidP="0005125D">
            <w:pPr>
              <w:pStyle w:val="TAC"/>
            </w:pPr>
            <w:r w:rsidRPr="0001701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8CC3" w14:textId="77777777" w:rsidR="00975C97" w:rsidRPr="0001701A" w:rsidRDefault="00975C97" w:rsidP="0005125D">
            <w:pPr>
              <w:pStyle w:val="TAC"/>
            </w:pPr>
            <w:r w:rsidRPr="0001701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E12A5" w14:textId="77777777" w:rsidR="00975C97" w:rsidRPr="0001701A" w:rsidRDefault="00975C97" w:rsidP="0005125D">
            <w:pPr>
              <w:pStyle w:val="TAC"/>
            </w:pPr>
            <w:r w:rsidRPr="0001701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E1CE1" w14:textId="77777777" w:rsidR="00975C97" w:rsidRPr="0001701A" w:rsidRDefault="00975C97" w:rsidP="0005125D">
            <w:pPr>
              <w:pStyle w:val="TAC"/>
            </w:pPr>
            <w:r w:rsidRPr="0001701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6D4E2" w14:textId="77777777" w:rsidR="00975C97" w:rsidRPr="0001701A" w:rsidRDefault="00975C97" w:rsidP="0005125D">
            <w:pPr>
              <w:pStyle w:val="TAC"/>
            </w:pPr>
            <w:r w:rsidRPr="0001701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A05E" w14:textId="77777777" w:rsidR="00975C97" w:rsidRPr="0001701A" w:rsidRDefault="00975C97" w:rsidP="0005125D">
            <w:pPr>
              <w:pStyle w:val="TAC"/>
            </w:pPr>
            <w:r w:rsidRPr="0001701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20DD0" w14:textId="77777777" w:rsidR="00975C97" w:rsidRPr="0001701A" w:rsidRDefault="00975C97" w:rsidP="0005125D">
            <w:pPr>
              <w:pStyle w:val="TAC"/>
            </w:pPr>
            <w:r w:rsidRPr="0001701A">
              <w:t>273</w:t>
            </w:r>
          </w:p>
        </w:tc>
      </w:tr>
      <w:tr w:rsidR="00975C97" w:rsidRPr="0001701A" w14:paraId="3624E08A"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7BB9E4B0" w14:textId="77777777" w:rsidR="00975C97" w:rsidRPr="0001701A" w:rsidRDefault="00975C97" w:rsidP="0005125D">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871DA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B89C19F"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5D9CF"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1CD5D"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049AA"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6F9B8"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76BE17"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765AC"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47849"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76BA7"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69A50F"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DFD8D" w14:textId="77777777" w:rsidR="00975C97" w:rsidRPr="0001701A" w:rsidRDefault="00975C97" w:rsidP="0005125D">
            <w:pPr>
              <w:pStyle w:val="TAC"/>
            </w:pPr>
            <w:r w:rsidRPr="0001701A">
              <w:t>12</w:t>
            </w:r>
          </w:p>
        </w:tc>
      </w:tr>
      <w:tr w:rsidR="00975C97" w:rsidRPr="0001701A" w14:paraId="5B63C0CC"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3FC6F190" w14:textId="77777777" w:rsidR="00975C97" w:rsidRPr="0001701A" w:rsidRDefault="00975C97" w:rsidP="0005125D">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E2DFC93"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hideMark/>
          </w:tcPr>
          <w:p w14:paraId="553F7662"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EAD656A"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D188F37"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123B06A0"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D79F333"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A73EBE1"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C2CF66C"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3F6655A"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E9AF88C"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A3DFE4E"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3751E24F" w14:textId="77777777" w:rsidR="00975C97" w:rsidRPr="0001701A" w:rsidRDefault="00975C97" w:rsidP="0005125D">
            <w:pPr>
              <w:pStyle w:val="TAC"/>
            </w:pPr>
            <w:r w:rsidRPr="0001701A">
              <w:t>17</w:t>
            </w:r>
          </w:p>
        </w:tc>
      </w:tr>
      <w:tr w:rsidR="00975C97" w:rsidRPr="0001701A" w14:paraId="1B697559"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CE8329F" w14:textId="77777777" w:rsidR="00975C97" w:rsidRPr="0001701A" w:rsidRDefault="00975C97" w:rsidP="0005125D">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2EAAF71"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945EF"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CD165"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9D4ED"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A5BA4"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90B9"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EE37F"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A5442"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F28A5"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6EC0E"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8A8BB6"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E888D" w14:textId="77777777" w:rsidR="00975C97" w:rsidRPr="0001701A" w:rsidRDefault="00975C97" w:rsidP="0005125D">
            <w:pPr>
              <w:pStyle w:val="TAC"/>
            </w:pPr>
            <w:r w:rsidRPr="0001701A">
              <w:t>23</w:t>
            </w:r>
          </w:p>
        </w:tc>
      </w:tr>
      <w:tr w:rsidR="00975C97" w:rsidRPr="0001701A" w14:paraId="2386E4CC"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37C78EEE" w14:textId="77777777" w:rsidR="00975C97" w:rsidRPr="0001701A" w:rsidRDefault="00975C97" w:rsidP="0005125D">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DC311C1" w14:textId="77777777" w:rsidR="00975C97" w:rsidRPr="0001701A" w:rsidRDefault="00975C97" w:rsidP="0005125D">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14:paraId="3F8D1C63" w14:textId="77777777" w:rsidR="00975C97" w:rsidRPr="0001701A" w:rsidRDefault="00975C97" w:rsidP="0005125D">
            <w:pPr>
              <w:pStyle w:val="TAC"/>
              <w:rPr>
                <w:rFonts w:eastAsia="PMingLiU"/>
                <w:lang w:eastAsia="zh-TW"/>
              </w:rPr>
            </w:pPr>
            <w:r w:rsidRPr="0001701A">
              <w:rPr>
                <w:rFonts w:eastAsia="PMingLiU"/>
                <w:lang w:eastAsia="zh-TW"/>
              </w:rPr>
              <w:t>256QAM</w:t>
            </w:r>
          </w:p>
        </w:tc>
      </w:tr>
      <w:tr w:rsidR="00975C97" w:rsidRPr="0001701A" w14:paraId="0B852AD0"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9042FFE" w14:textId="77777777" w:rsidR="00975C97" w:rsidRPr="0001701A" w:rsidRDefault="00975C97" w:rsidP="0005125D">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0B1DA80"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2180EF5"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29829"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422F3"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0DBE1C"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31F7F"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C377B"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95C8C"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5228"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CA691"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EE0F1"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85658" w14:textId="77777777" w:rsidR="00975C97" w:rsidRPr="0001701A" w:rsidRDefault="00975C97" w:rsidP="0005125D">
            <w:pPr>
              <w:pStyle w:val="TAC"/>
            </w:pPr>
            <w:r w:rsidRPr="0001701A">
              <w:t>256 QAM</w:t>
            </w:r>
          </w:p>
        </w:tc>
      </w:tr>
      <w:tr w:rsidR="00975C97" w:rsidRPr="0001701A" w14:paraId="6AD20ED8"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EC833EC" w14:textId="77777777" w:rsidR="00975C97" w:rsidRPr="0001701A" w:rsidRDefault="00975C97" w:rsidP="0005125D">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17CADB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7211C2D"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2A3E4"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64ED9"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5BBFC3"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86905"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19BBD"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080F9"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09CBB"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9AEB1"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F806A"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CE1A41" w14:textId="77777777" w:rsidR="00975C97" w:rsidRPr="0001701A" w:rsidRDefault="00975C97" w:rsidP="0005125D">
            <w:pPr>
              <w:pStyle w:val="TAC"/>
            </w:pPr>
            <w:r w:rsidRPr="0001701A">
              <w:t>4/5</w:t>
            </w:r>
          </w:p>
        </w:tc>
      </w:tr>
      <w:tr w:rsidR="00975C97" w:rsidRPr="0001701A" w14:paraId="6DAC2A13"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7906F81" w14:textId="77777777" w:rsidR="00975C97" w:rsidRPr="0001701A" w:rsidRDefault="00975C97" w:rsidP="0005125D">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B12653B"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C25935"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518C0"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35711"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EE6F"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4AE832"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AB820"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AE65"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D1B74"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304EA"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003B5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F0F9CE" w14:textId="77777777" w:rsidR="00975C97" w:rsidRPr="0001701A" w:rsidRDefault="00975C97" w:rsidP="0005125D">
            <w:pPr>
              <w:pStyle w:val="TAC"/>
            </w:pPr>
            <w:r w:rsidRPr="0001701A">
              <w:t>1</w:t>
            </w:r>
          </w:p>
        </w:tc>
      </w:tr>
      <w:tr w:rsidR="00975C97" w:rsidRPr="0001701A" w14:paraId="2A743CAE"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0D71DBB" w14:textId="77777777" w:rsidR="00975C97" w:rsidRPr="0001701A" w:rsidRDefault="00975C97" w:rsidP="0005125D">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9C481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86FDFE"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CAB17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072B46"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13FEBC"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20581F"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E197B1"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855A0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DAF07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FB1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7896EB"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428EFD" w14:textId="77777777" w:rsidR="00975C97" w:rsidRPr="0001701A" w:rsidRDefault="00975C97" w:rsidP="0005125D">
            <w:pPr>
              <w:pStyle w:val="TAC"/>
            </w:pPr>
          </w:p>
        </w:tc>
      </w:tr>
      <w:tr w:rsidR="00975C97" w:rsidRPr="0001701A" w14:paraId="684A1ACF"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48489E9A" w14:textId="77777777" w:rsidR="00975C97" w:rsidRPr="0001701A" w:rsidRDefault="00975C97" w:rsidP="0005125D">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F9470C"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276DAE"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A76948"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7EA40F"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89010"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6BB3FF"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E4EC9E"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63EF8"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BA7434"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8CD0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AD583D"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ECA77" w14:textId="77777777" w:rsidR="00975C97" w:rsidRPr="0001701A" w:rsidRDefault="00975C97" w:rsidP="0005125D">
            <w:pPr>
              <w:pStyle w:val="TAC"/>
            </w:pPr>
            <w:r w:rsidRPr="0001701A">
              <w:t>N/A</w:t>
            </w:r>
          </w:p>
        </w:tc>
      </w:tr>
      <w:tr w:rsidR="00975C97" w:rsidRPr="0001701A" w14:paraId="589660A0"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7DF36078" w14:textId="77777777" w:rsidR="00975C97" w:rsidRPr="0001701A" w:rsidRDefault="00975C97" w:rsidP="0005125D">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C8E3A9"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2C534" w14:textId="77777777" w:rsidR="00975C97" w:rsidRPr="0001701A" w:rsidRDefault="00975C97" w:rsidP="0005125D">
            <w:pPr>
              <w:pStyle w:val="TAC"/>
            </w:pPr>
            <w:r w:rsidRPr="0001701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42AA4" w14:textId="77777777" w:rsidR="00975C97" w:rsidRPr="0001701A" w:rsidRDefault="00975C97" w:rsidP="0005125D">
            <w:pPr>
              <w:pStyle w:val="TAC"/>
            </w:pPr>
            <w:r w:rsidRPr="0001701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4ABBF" w14:textId="77777777" w:rsidR="00975C97" w:rsidRPr="0001701A" w:rsidRDefault="00975C97" w:rsidP="0005125D">
            <w:pPr>
              <w:pStyle w:val="TAC"/>
            </w:pPr>
            <w:r w:rsidRPr="0001701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D93E0" w14:textId="77777777" w:rsidR="00975C97" w:rsidRPr="0001701A" w:rsidRDefault="00975C97" w:rsidP="0005125D">
            <w:pPr>
              <w:pStyle w:val="TAC"/>
            </w:pPr>
            <w:r w:rsidRPr="0001701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F023E" w14:textId="77777777" w:rsidR="00975C97" w:rsidRPr="0001701A" w:rsidRDefault="00975C97" w:rsidP="0005125D">
            <w:pPr>
              <w:pStyle w:val="TAC"/>
            </w:pPr>
            <w:r w:rsidRPr="0001701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25E6C1" w14:textId="77777777" w:rsidR="00975C97" w:rsidRPr="0001701A" w:rsidRDefault="00975C97" w:rsidP="0005125D">
            <w:pPr>
              <w:pStyle w:val="TAC"/>
            </w:pPr>
            <w:r w:rsidRPr="0001701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258F9" w14:textId="77777777" w:rsidR="00975C97" w:rsidRPr="0001701A" w:rsidRDefault="00975C97" w:rsidP="0005125D">
            <w:pPr>
              <w:pStyle w:val="TAC"/>
            </w:pPr>
            <w:r w:rsidRPr="0001701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C20A5" w14:textId="77777777" w:rsidR="00975C97" w:rsidRPr="0001701A" w:rsidRDefault="00975C97" w:rsidP="0005125D">
            <w:pPr>
              <w:pStyle w:val="TAC"/>
            </w:pPr>
            <w:r w:rsidRPr="0001701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D5221" w14:textId="77777777" w:rsidR="00975C97" w:rsidRPr="0001701A" w:rsidRDefault="00975C97" w:rsidP="0005125D">
            <w:pPr>
              <w:pStyle w:val="TAC"/>
            </w:pPr>
            <w:r w:rsidRPr="0001701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347CF4" w14:textId="77777777" w:rsidR="00975C97" w:rsidRPr="0001701A" w:rsidRDefault="00975C97" w:rsidP="0005125D">
            <w:pPr>
              <w:pStyle w:val="TAC"/>
            </w:pPr>
            <w:r w:rsidRPr="0001701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A62A0" w14:textId="77777777" w:rsidR="00975C97" w:rsidRPr="0001701A" w:rsidRDefault="00975C97" w:rsidP="0005125D">
            <w:pPr>
              <w:pStyle w:val="TAC"/>
            </w:pPr>
            <w:r w:rsidRPr="0001701A">
              <w:t>184424</w:t>
            </w:r>
          </w:p>
        </w:tc>
      </w:tr>
      <w:tr w:rsidR="00975C97" w:rsidRPr="0001701A" w14:paraId="6AF5B54B"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C05C56D" w14:textId="77777777" w:rsidR="00975C97" w:rsidRPr="0001701A" w:rsidRDefault="00975C97" w:rsidP="0005125D">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739E45"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B9556"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CB6AB"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8A153"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1F0E0"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2A7CD"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C4901"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9638F"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D47A1"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1E4CC"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9342F2"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7C19C7" w14:textId="77777777" w:rsidR="00975C97" w:rsidRPr="0001701A" w:rsidRDefault="00975C97" w:rsidP="0005125D">
            <w:pPr>
              <w:pStyle w:val="TAC"/>
            </w:pPr>
            <w:r w:rsidRPr="0001701A">
              <w:t>24</w:t>
            </w:r>
          </w:p>
        </w:tc>
      </w:tr>
      <w:tr w:rsidR="00975C97" w:rsidRPr="0001701A" w14:paraId="01EC9494"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6F38DB74" w14:textId="77777777" w:rsidR="00975C97" w:rsidRPr="0001701A" w:rsidRDefault="00975C97" w:rsidP="0005125D">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347EFD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9C9114E"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A99D1A"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CB807"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CA642"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2F0EC"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14808"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51A8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74252"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8341C"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D45D"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6C47C" w14:textId="77777777" w:rsidR="00975C97" w:rsidRPr="0001701A" w:rsidRDefault="00975C97" w:rsidP="0005125D">
            <w:pPr>
              <w:pStyle w:val="TAC"/>
            </w:pPr>
            <w:r w:rsidRPr="0001701A">
              <w:t>1</w:t>
            </w:r>
          </w:p>
        </w:tc>
      </w:tr>
      <w:tr w:rsidR="00975C97" w:rsidRPr="0001701A" w14:paraId="08046276"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6C0CA8D6" w14:textId="77777777" w:rsidR="00975C97" w:rsidRPr="0001701A" w:rsidRDefault="00975C97" w:rsidP="0005125D">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B606FE"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37026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6347B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C2F059"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8B815D"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EEB084"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F688B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E81A1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3CD77D"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23C40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2436C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66242" w14:textId="77777777" w:rsidR="00975C97" w:rsidRPr="0001701A" w:rsidRDefault="00975C97" w:rsidP="0005125D">
            <w:pPr>
              <w:pStyle w:val="TAC"/>
            </w:pPr>
          </w:p>
        </w:tc>
      </w:tr>
      <w:tr w:rsidR="00975C97" w:rsidRPr="0001701A" w14:paraId="19FC0F5E"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B41EC3C" w14:textId="77777777" w:rsidR="00975C97" w:rsidRPr="0001701A" w:rsidRDefault="00975C97" w:rsidP="0005125D">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108973" w14:textId="77777777" w:rsidR="00975C97" w:rsidRPr="0001701A" w:rsidRDefault="00975C97" w:rsidP="0005125D">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B779"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C8DBA"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5DA35"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10196"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6CBA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ECE4E"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0D78FA"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6E55C"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9F2C2"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2CB86"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6C5B8" w14:textId="77777777" w:rsidR="00975C97" w:rsidRPr="0001701A" w:rsidRDefault="00975C97" w:rsidP="0005125D">
            <w:pPr>
              <w:pStyle w:val="TAC"/>
            </w:pPr>
            <w:r w:rsidRPr="0001701A">
              <w:t>N/A</w:t>
            </w:r>
          </w:p>
        </w:tc>
      </w:tr>
      <w:tr w:rsidR="00975C97" w:rsidRPr="0001701A" w14:paraId="1CD185E0"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75E655CC" w14:textId="77777777" w:rsidR="00975C97" w:rsidRPr="0001701A" w:rsidRDefault="00975C97" w:rsidP="0005125D">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766C58" w14:textId="77777777" w:rsidR="00975C97" w:rsidRPr="0001701A" w:rsidRDefault="00975C97" w:rsidP="0005125D">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41E9"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86E98" w14:textId="77777777" w:rsidR="00975C97" w:rsidRPr="0001701A" w:rsidRDefault="00975C97" w:rsidP="0005125D">
            <w:pPr>
              <w:pStyle w:val="TAC"/>
            </w:pPr>
            <w:r w:rsidRPr="0001701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7AD3C" w14:textId="77777777" w:rsidR="00975C97" w:rsidRPr="0001701A" w:rsidRDefault="00975C97" w:rsidP="0005125D">
            <w:pPr>
              <w:pStyle w:val="TAC"/>
            </w:pPr>
            <w:r w:rsidRPr="0001701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DC5D6" w14:textId="77777777" w:rsidR="00975C97" w:rsidRPr="0001701A" w:rsidRDefault="00975C97" w:rsidP="0005125D">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BAA70" w14:textId="77777777" w:rsidR="00975C97" w:rsidRPr="0001701A" w:rsidRDefault="00975C97" w:rsidP="0005125D">
            <w:pPr>
              <w:pStyle w:val="TAC"/>
            </w:pPr>
            <w:r w:rsidRPr="0001701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662BB" w14:textId="77777777" w:rsidR="00975C97" w:rsidRPr="0001701A" w:rsidRDefault="00975C97" w:rsidP="0005125D">
            <w:pPr>
              <w:pStyle w:val="TAC"/>
            </w:pPr>
            <w:r w:rsidRPr="0001701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663D2" w14:textId="77777777" w:rsidR="00975C97" w:rsidRPr="0001701A" w:rsidRDefault="00975C97" w:rsidP="0005125D">
            <w:pPr>
              <w:pStyle w:val="TAC"/>
            </w:pPr>
            <w:r w:rsidRPr="0001701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0387E"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255F" w14:textId="77777777" w:rsidR="00975C97" w:rsidRPr="0001701A" w:rsidRDefault="00975C97" w:rsidP="0005125D">
            <w:pPr>
              <w:pStyle w:val="TAC"/>
            </w:pPr>
            <w:r w:rsidRPr="0001701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A810E" w14:textId="77777777" w:rsidR="00975C97" w:rsidRPr="0001701A" w:rsidRDefault="00975C97" w:rsidP="0005125D">
            <w:pPr>
              <w:pStyle w:val="TAC"/>
            </w:pPr>
            <w:r w:rsidRPr="0001701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C5E43C" w14:textId="77777777" w:rsidR="00975C97" w:rsidRPr="0001701A" w:rsidRDefault="00975C97" w:rsidP="0005125D">
            <w:pPr>
              <w:pStyle w:val="TAC"/>
            </w:pPr>
            <w:r w:rsidRPr="0001701A">
              <w:t>23</w:t>
            </w:r>
          </w:p>
        </w:tc>
      </w:tr>
      <w:tr w:rsidR="00975C97" w:rsidRPr="0001701A" w14:paraId="59578286"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D099F12" w14:textId="77777777" w:rsidR="00975C97" w:rsidRPr="0001701A" w:rsidRDefault="00975C97" w:rsidP="0005125D">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282DF5"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8079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C801CD"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9D611"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95ED5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BE1D89"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87FD3D4"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EE5BA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3F2E9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EB730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AA7DBE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AB43DF" w14:textId="77777777" w:rsidR="00975C97" w:rsidRPr="0001701A" w:rsidRDefault="00975C97" w:rsidP="0005125D">
            <w:pPr>
              <w:pStyle w:val="TAC"/>
            </w:pPr>
          </w:p>
        </w:tc>
      </w:tr>
      <w:tr w:rsidR="00975C97" w:rsidRPr="0001701A" w14:paraId="6C56F317"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D373795" w14:textId="77777777" w:rsidR="00975C97" w:rsidRPr="0001701A" w:rsidRDefault="00975C97" w:rsidP="0005125D">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5C0DFF"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91B252"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2E6F4"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2FF73"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EAC54"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5EC47"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C650DB"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8E583"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9811F"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B546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1107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074A0" w14:textId="77777777" w:rsidR="00975C97" w:rsidRPr="0001701A" w:rsidRDefault="00975C97" w:rsidP="0005125D">
            <w:pPr>
              <w:pStyle w:val="TAC"/>
            </w:pPr>
            <w:r w:rsidRPr="0001701A">
              <w:t>N/A</w:t>
            </w:r>
          </w:p>
        </w:tc>
      </w:tr>
      <w:tr w:rsidR="00975C97" w:rsidRPr="0001701A" w14:paraId="5496035B"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5EB8B8CF" w14:textId="77777777" w:rsidR="00975C97" w:rsidRPr="0001701A" w:rsidRDefault="00975C97" w:rsidP="0005125D">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96B5FD"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tcPr>
          <w:p w14:paraId="03D08E1F" w14:textId="77777777" w:rsidR="00975C97" w:rsidRPr="0001701A" w:rsidRDefault="00975C97" w:rsidP="0005125D">
            <w:pPr>
              <w:pStyle w:val="TAC"/>
            </w:pPr>
            <w:r w:rsidRPr="0001701A">
              <w:t>9504</w:t>
            </w:r>
          </w:p>
        </w:tc>
        <w:tc>
          <w:tcPr>
            <w:tcW w:w="835" w:type="dxa"/>
            <w:tcBorders>
              <w:top w:val="single" w:sz="4" w:space="0" w:color="auto"/>
              <w:left w:val="single" w:sz="4" w:space="0" w:color="auto"/>
              <w:bottom w:val="single" w:sz="4" w:space="0" w:color="auto"/>
              <w:right w:val="single" w:sz="4" w:space="0" w:color="auto"/>
            </w:tcBorders>
            <w:vAlign w:val="center"/>
          </w:tcPr>
          <w:p w14:paraId="72E8DB41" w14:textId="77777777" w:rsidR="00975C97" w:rsidRPr="0001701A" w:rsidRDefault="00975C97" w:rsidP="0005125D">
            <w:pPr>
              <w:pStyle w:val="TAC"/>
            </w:pPr>
            <w:r w:rsidRPr="0001701A">
              <w:t>20736</w:t>
            </w:r>
          </w:p>
        </w:tc>
        <w:tc>
          <w:tcPr>
            <w:tcW w:w="835" w:type="dxa"/>
            <w:tcBorders>
              <w:top w:val="single" w:sz="4" w:space="0" w:color="auto"/>
              <w:left w:val="single" w:sz="4" w:space="0" w:color="auto"/>
              <w:bottom w:val="single" w:sz="4" w:space="0" w:color="auto"/>
              <w:right w:val="single" w:sz="4" w:space="0" w:color="auto"/>
            </w:tcBorders>
            <w:vAlign w:val="center"/>
          </w:tcPr>
          <w:p w14:paraId="6A303BF4" w14:textId="77777777" w:rsidR="00975C97" w:rsidRPr="0001701A" w:rsidRDefault="00975C97" w:rsidP="0005125D">
            <w:pPr>
              <w:pStyle w:val="TAC"/>
            </w:pPr>
            <w:r w:rsidRPr="0001701A">
              <w:t>32832</w:t>
            </w:r>
          </w:p>
        </w:tc>
        <w:tc>
          <w:tcPr>
            <w:tcW w:w="835" w:type="dxa"/>
            <w:tcBorders>
              <w:top w:val="single" w:sz="4" w:space="0" w:color="auto"/>
              <w:left w:val="single" w:sz="4" w:space="0" w:color="auto"/>
              <w:bottom w:val="single" w:sz="4" w:space="0" w:color="auto"/>
              <w:right w:val="single" w:sz="4" w:space="0" w:color="auto"/>
            </w:tcBorders>
            <w:vAlign w:val="center"/>
          </w:tcPr>
          <w:p w14:paraId="5778FCD8" w14:textId="77777777" w:rsidR="00975C97" w:rsidRPr="0001701A" w:rsidRDefault="00975C97" w:rsidP="0005125D">
            <w:pPr>
              <w:pStyle w:val="TAC"/>
            </w:pPr>
            <w:r w:rsidRPr="0001701A">
              <w:t>44064</w:t>
            </w:r>
          </w:p>
        </w:tc>
        <w:tc>
          <w:tcPr>
            <w:tcW w:w="835" w:type="dxa"/>
            <w:tcBorders>
              <w:top w:val="single" w:sz="4" w:space="0" w:color="auto"/>
              <w:left w:val="single" w:sz="4" w:space="0" w:color="auto"/>
              <w:bottom w:val="single" w:sz="4" w:space="0" w:color="auto"/>
              <w:right w:val="single" w:sz="4" w:space="0" w:color="auto"/>
            </w:tcBorders>
            <w:vAlign w:val="center"/>
          </w:tcPr>
          <w:p w14:paraId="5788D850" w14:textId="77777777" w:rsidR="00975C97" w:rsidRPr="0001701A" w:rsidRDefault="00975C97" w:rsidP="0005125D">
            <w:pPr>
              <w:pStyle w:val="TAC"/>
            </w:pPr>
            <w:r w:rsidRPr="0001701A">
              <w:t>56160</w:t>
            </w:r>
          </w:p>
        </w:tc>
        <w:tc>
          <w:tcPr>
            <w:tcW w:w="835" w:type="dxa"/>
            <w:tcBorders>
              <w:top w:val="single" w:sz="4" w:space="0" w:color="auto"/>
              <w:left w:val="single" w:sz="4" w:space="0" w:color="auto"/>
              <w:bottom w:val="single" w:sz="4" w:space="0" w:color="auto"/>
              <w:right w:val="single" w:sz="4" w:space="0" w:color="auto"/>
            </w:tcBorders>
            <w:vAlign w:val="center"/>
          </w:tcPr>
          <w:p w14:paraId="37DF59D8" w14:textId="77777777" w:rsidR="00975C97" w:rsidRPr="0001701A" w:rsidRDefault="00975C97" w:rsidP="0005125D">
            <w:pPr>
              <w:pStyle w:val="TAC"/>
            </w:pPr>
            <w:r w:rsidRPr="0001701A">
              <w:t>67392</w:t>
            </w:r>
          </w:p>
        </w:tc>
        <w:tc>
          <w:tcPr>
            <w:tcW w:w="835" w:type="dxa"/>
            <w:tcBorders>
              <w:top w:val="single" w:sz="4" w:space="0" w:color="auto"/>
              <w:left w:val="single" w:sz="4" w:space="0" w:color="auto"/>
              <w:bottom w:val="single" w:sz="4" w:space="0" w:color="auto"/>
              <w:right w:val="single" w:sz="4" w:space="0" w:color="auto"/>
            </w:tcBorders>
            <w:vAlign w:val="center"/>
          </w:tcPr>
          <w:p w14:paraId="0E8672B6" w14:textId="77777777" w:rsidR="00975C97" w:rsidRPr="0001701A" w:rsidRDefault="00975C97" w:rsidP="0005125D">
            <w:pPr>
              <w:pStyle w:val="TAC"/>
            </w:pPr>
            <w:r w:rsidRPr="0001701A">
              <w:t>91584</w:t>
            </w:r>
          </w:p>
        </w:tc>
        <w:tc>
          <w:tcPr>
            <w:tcW w:w="835" w:type="dxa"/>
            <w:tcBorders>
              <w:top w:val="single" w:sz="4" w:space="0" w:color="auto"/>
              <w:left w:val="single" w:sz="4" w:space="0" w:color="auto"/>
              <w:bottom w:val="single" w:sz="4" w:space="0" w:color="auto"/>
              <w:right w:val="single" w:sz="4" w:space="0" w:color="auto"/>
            </w:tcBorders>
            <w:vAlign w:val="center"/>
          </w:tcPr>
          <w:p w14:paraId="56EB6F48" w14:textId="77777777" w:rsidR="00975C97" w:rsidRPr="0001701A" w:rsidRDefault="00975C97" w:rsidP="0005125D">
            <w:pPr>
              <w:pStyle w:val="TAC"/>
            </w:pPr>
            <w:r w:rsidRPr="0001701A">
              <w:t>114912</w:t>
            </w:r>
          </w:p>
        </w:tc>
        <w:tc>
          <w:tcPr>
            <w:tcW w:w="835" w:type="dxa"/>
            <w:tcBorders>
              <w:top w:val="single" w:sz="4" w:space="0" w:color="auto"/>
              <w:left w:val="single" w:sz="4" w:space="0" w:color="auto"/>
              <w:bottom w:val="single" w:sz="4" w:space="0" w:color="auto"/>
              <w:right w:val="single" w:sz="4" w:space="0" w:color="auto"/>
            </w:tcBorders>
            <w:vAlign w:val="center"/>
          </w:tcPr>
          <w:p w14:paraId="2118FBB8" w14:textId="77777777" w:rsidR="00975C97" w:rsidRPr="0001701A" w:rsidRDefault="00975C97" w:rsidP="0005125D">
            <w:pPr>
              <w:pStyle w:val="TAC"/>
            </w:pPr>
            <w:r w:rsidRPr="0001701A">
              <w:t>139968</w:t>
            </w:r>
          </w:p>
        </w:tc>
        <w:tc>
          <w:tcPr>
            <w:tcW w:w="835" w:type="dxa"/>
            <w:tcBorders>
              <w:top w:val="single" w:sz="4" w:space="0" w:color="auto"/>
              <w:left w:val="single" w:sz="4" w:space="0" w:color="auto"/>
              <w:bottom w:val="single" w:sz="4" w:space="0" w:color="auto"/>
              <w:right w:val="single" w:sz="4" w:space="0" w:color="auto"/>
            </w:tcBorders>
            <w:vAlign w:val="center"/>
          </w:tcPr>
          <w:p w14:paraId="567D7E29" w14:textId="77777777" w:rsidR="00975C97" w:rsidRPr="0001701A" w:rsidRDefault="00975C97" w:rsidP="0005125D">
            <w:pPr>
              <w:pStyle w:val="TAC"/>
            </w:pPr>
            <w:r w:rsidRPr="0001701A">
              <w:t>187488</w:t>
            </w:r>
          </w:p>
        </w:tc>
        <w:tc>
          <w:tcPr>
            <w:tcW w:w="835" w:type="dxa"/>
            <w:tcBorders>
              <w:top w:val="single" w:sz="4" w:space="0" w:color="auto"/>
              <w:left w:val="single" w:sz="4" w:space="0" w:color="auto"/>
              <w:bottom w:val="single" w:sz="4" w:space="0" w:color="auto"/>
              <w:right w:val="single" w:sz="4" w:space="0" w:color="auto"/>
            </w:tcBorders>
            <w:vAlign w:val="center"/>
          </w:tcPr>
          <w:p w14:paraId="275DCD34" w14:textId="77777777" w:rsidR="00975C97" w:rsidRPr="0001701A" w:rsidRDefault="00975C97" w:rsidP="0005125D">
            <w:pPr>
              <w:pStyle w:val="TAC"/>
            </w:pPr>
            <w:r w:rsidRPr="0001701A">
              <w:t>235872</w:t>
            </w:r>
          </w:p>
        </w:tc>
      </w:tr>
      <w:tr w:rsidR="00975C97" w:rsidRPr="0001701A" w14:paraId="56B4CBF0" w14:textId="77777777" w:rsidTr="0005125D">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A0B8E21" w14:textId="77777777" w:rsidR="00975C97" w:rsidRPr="0001701A" w:rsidRDefault="00975C97" w:rsidP="0005125D">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585A2F" w14:textId="77777777" w:rsidR="00975C97" w:rsidRPr="0001701A" w:rsidRDefault="00975C97" w:rsidP="0005125D">
            <w:pPr>
              <w:pStyle w:val="TAC"/>
            </w:pPr>
            <w:r w:rsidRPr="0001701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A0E2" w14:textId="77777777" w:rsidR="00975C97" w:rsidRPr="0001701A" w:rsidRDefault="00975C97" w:rsidP="0005125D">
            <w:pPr>
              <w:pStyle w:val="TAC"/>
            </w:pPr>
            <w:r w:rsidRPr="0001701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0AF7B" w14:textId="77777777" w:rsidR="00975C97" w:rsidRPr="0001701A" w:rsidRDefault="00975C97" w:rsidP="0005125D">
            <w:pPr>
              <w:pStyle w:val="TAC"/>
            </w:pPr>
            <w:r w:rsidRPr="0001701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A8D010" w14:textId="77777777" w:rsidR="00975C97" w:rsidRPr="0001701A" w:rsidRDefault="00975C97" w:rsidP="0005125D">
            <w:pPr>
              <w:pStyle w:val="TAC"/>
            </w:pPr>
            <w:r w:rsidRPr="0001701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2B4A4" w14:textId="77777777" w:rsidR="00975C97" w:rsidRPr="0001701A" w:rsidRDefault="00975C97" w:rsidP="0005125D">
            <w:pPr>
              <w:pStyle w:val="TAC"/>
            </w:pPr>
            <w:r w:rsidRPr="0001701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8C9F6" w14:textId="77777777" w:rsidR="00975C97" w:rsidRPr="0001701A" w:rsidRDefault="00975C97" w:rsidP="0005125D">
            <w:pPr>
              <w:pStyle w:val="TAC"/>
            </w:pPr>
            <w:r w:rsidRPr="0001701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8C469" w14:textId="77777777" w:rsidR="00975C97" w:rsidRPr="0001701A" w:rsidRDefault="00975C97" w:rsidP="0005125D">
            <w:pPr>
              <w:pStyle w:val="TAC"/>
            </w:pPr>
            <w:r w:rsidRPr="0001701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3D0CD" w14:textId="77777777" w:rsidR="00975C97" w:rsidRPr="0001701A" w:rsidRDefault="00975C97" w:rsidP="0005125D">
            <w:pPr>
              <w:pStyle w:val="TAC"/>
            </w:pPr>
            <w:r w:rsidRPr="0001701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E2E72" w14:textId="77777777" w:rsidR="00975C97" w:rsidRPr="0001701A" w:rsidRDefault="00975C97" w:rsidP="0005125D">
            <w:pPr>
              <w:pStyle w:val="TAC"/>
            </w:pPr>
            <w:r w:rsidRPr="0001701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8D3C9" w14:textId="77777777" w:rsidR="00975C97" w:rsidRPr="0001701A" w:rsidRDefault="00975C97" w:rsidP="0005125D">
            <w:pPr>
              <w:pStyle w:val="TAC"/>
            </w:pPr>
            <w:r w:rsidRPr="0001701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18FF8" w14:textId="77777777" w:rsidR="00975C97" w:rsidRPr="0001701A" w:rsidRDefault="00975C97" w:rsidP="0005125D">
            <w:pPr>
              <w:pStyle w:val="TAC"/>
            </w:pPr>
            <w:r w:rsidRPr="0001701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2803" w14:textId="77777777" w:rsidR="00975C97" w:rsidRPr="0001701A" w:rsidRDefault="00975C97" w:rsidP="0005125D">
            <w:pPr>
              <w:pStyle w:val="TAC"/>
            </w:pPr>
            <w:r w:rsidRPr="0001701A">
              <w:t>313.521</w:t>
            </w:r>
          </w:p>
        </w:tc>
      </w:tr>
      <w:tr w:rsidR="00975C97" w:rsidRPr="0001701A" w14:paraId="153EEA76" w14:textId="77777777" w:rsidTr="0005125D">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008FA6" w14:textId="77777777" w:rsidR="00975C97" w:rsidRPr="0001701A" w:rsidRDefault="00975C97" w:rsidP="0005125D">
            <w:pPr>
              <w:pStyle w:val="TAN"/>
            </w:pPr>
            <w:r w:rsidRPr="0001701A">
              <w:t>Note 1:</w:t>
            </w:r>
            <w:r w:rsidRPr="0001701A">
              <w:tab/>
              <w:t>Additional parameters are specified in Table A.3.1-1 and Table A.3.2.1-1.</w:t>
            </w:r>
          </w:p>
          <w:p w14:paraId="3D93CEDD" w14:textId="77777777" w:rsidR="00975C97" w:rsidRPr="0001701A" w:rsidRDefault="00975C97" w:rsidP="0005125D">
            <w:pPr>
              <w:pStyle w:val="TAN"/>
            </w:pPr>
            <w:r w:rsidRPr="0001701A">
              <w:t>Note 2:</w:t>
            </w:r>
            <w:r w:rsidRPr="0001701A">
              <w:tab/>
              <w:t>If more than one Code Block is present, an additional CRC sequence of L = 24 Bits is attached to each Code Block (otherwise L = 0 Bit)</w:t>
            </w:r>
          </w:p>
          <w:p w14:paraId="6A73BBFD" w14:textId="77777777" w:rsidR="00975C97" w:rsidRPr="0001701A" w:rsidRDefault="00975C97" w:rsidP="0005125D">
            <w:pPr>
              <w:pStyle w:val="TAN"/>
            </w:pPr>
            <w:r w:rsidRPr="0001701A">
              <w:t>Note 3:</w:t>
            </w:r>
            <w:r w:rsidRPr="0001701A">
              <w:tab/>
              <w:t>SS/PBCH block is transmitted in slot 0 of each frame.</w:t>
            </w:r>
          </w:p>
          <w:p w14:paraId="74FFD297" w14:textId="77777777" w:rsidR="00975C97" w:rsidRPr="0001701A" w:rsidRDefault="00975C97" w:rsidP="0005125D">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29B5713B" w14:textId="77777777" w:rsidR="00975C97" w:rsidRPr="0001701A" w:rsidRDefault="00975C97" w:rsidP="00975C97"/>
    <w:p w14:paraId="1B28AB29" w14:textId="77777777" w:rsidR="00975C97" w:rsidRPr="0001701A" w:rsidRDefault="00975C97" w:rsidP="00975C97">
      <w:pPr>
        <w:pStyle w:val="TH"/>
      </w:pPr>
      <w:r w:rsidRPr="0001701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975C97" w:rsidRPr="0001701A" w14:paraId="55D43074"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23AF1D4" w14:textId="77777777" w:rsidR="00975C97" w:rsidRPr="0001701A" w:rsidRDefault="00975C97" w:rsidP="003759F1">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2A5C12C1" w14:textId="77777777" w:rsidR="00975C97" w:rsidRPr="0001701A" w:rsidRDefault="00975C97" w:rsidP="003759F1">
            <w:pPr>
              <w:pStyle w:val="TAH"/>
            </w:pPr>
            <w:r w:rsidRPr="0001701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29484D8F" w14:textId="77777777" w:rsidR="00975C97" w:rsidRPr="0001701A" w:rsidRDefault="00975C97" w:rsidP="003759F1">
            <w:pPr>
              <w:pStyle w:val="TAH"/>
            </w:pPr>
            <w:r w:rsidRPr="0001701A">
              <w:t>Value</w:t>
            </w:r>
          </w:p>
        </w:tc>
      </w:tr>
      <w:tr w:rsidR="00975C97" w:rsidRPr="0001701A" w14:paraId="4A6C4D1E"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4853B33F" w14:textId="77777777" w:rsidR="00975C97" w:rsidRPr="0001701A" w:rsidRDefault="00975C97" w:rsidP="003759F1">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10614F" w14:textId="77777777" w:rsidR="00975C97" w:rsidRPr="0001701A" w:rsidRDefault="00975C97" w:rsidP="003759F1">
            <w:pPr>
              <w:pStyle w:val="TAC"/>
            </w:pPr>
            <w:r w:rsidRPr="0001701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20357" w14:textId="77777777" w:rsidR="00975C97" w:rsidRPr="0001701A" w:rsidRDefault="00975C97" w:rsidP="003759F1">
            <w:pPr>
              <w:pStyle w:val="TAC"/>
            </w:pPr>
            <w:r w:rsidRPr="0001701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7132B" w14:textId="77777777" w:rsidR="00975C97" w:rsidRPr="0001701A" w:rsidRDefault="00975C97" w:rsidP="003759F1">
            <w:pPr>
              <w:pStyle w:val="TAC"/>
            </w:pPr>
            <w:r w:rsidRPr="0001701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74E68" w14:textId="77777777" w:rsidR="00975C97" w:rsidRPr="0001701A" w:rsidRDefault="00975C97" w:rsidP="003759F1">
            <w:pPr>
              <w:pStyle w:val="TAC"/>
            </w:pPr>
            <w:r w:rsidRPr="0001701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7DA4D" w14:textId="77777777" w:rsidR="00975C97" w:rsidRPr="0001701A" w:rsidRDefault="00975C97" w:rsidP="003759F1">
            <w:pPr>
              <w:pStyle w:val="TAC"/>
            </w:pPr>
            <w:r w:rsidRPr="0001701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FE92BE" w14:textId="77777777" w:rsidR="00975C97" w:rsidRPr="0001701A" w:rsidRDefault="00975C97" w:rsidP="003759F1">
            <w:pPr>
              <w:pStyle w:val="TAC"/>
            </w:pPr>
            <w:r w:rsidRPr="0001701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50438A" w14:textId="77777777" w:rsidR="00975C97" w:rsidRPr="0001701A" w:rsidRDefault="00975C97" w:rsidP="003759F1">
            <w:pPr>
              <w:pStyle w:val="TAC"/>
            </w:pPr>
            <w:r w:rsidRPr="0001701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BC7AB" w14:textId="77777777" w:rsidR="00975C97" w:rsidRPr="0001701A" w:rsidRDefault="00975C97" w:rsidP="003759F1">
            <w:pPr>
              <w:pStyle w:val="TAC"/>
            </w:pPr>
            <w:r w:rsidRPr="0001701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67D05A" w14:textId="77777777" w:rsidR="00975C97" w:rsidRPr="0001701A" w:rsidRDefault="00975C97" w:rsidP="003759F1">
            <w:pPr>
              <w:pStyle w:val="TAC"/>
            </w:pPr>
            <w:r w:rsidRPr="0001701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0CF75" w14:textId="77777777" w:rsidR="00975C97" w:rsidRPr="0001701A" w:rsidRDefault="00975C97" w:rsidP="003759F1">
            <w:pPr>
              <w:pStyle w:val="TAC"/>
            </w:pPr>
            <w:r w:rsidRPr="0001701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138F46" w14:textId="77777777" w:rsidR="00975C97" w:rsidRPr="0001701A" w:rsidRDefault="00975C97" w:rsidP="003759F1">
            <w:pPr>
              <w:pStyle w:val="TAC"/>
            </w:pPr>
            <w:r w:rsidRPr="0001701A">
              <w:t>100</w:t>
            </w:r>
          </w:p>
        </w:tc>
      </w:tr>
      <w:tr w:rsidR="00975C97" w:rsidRPr="0001701A" w14:paraId="0E17AD27"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37D745D3" w14:textId="77777777" w:rsidR="00975C97" w:rsidRPr="0001701A" w:rsidRDefault="00975C97" w:rsidP="003759F1">
            <w:pPr>
              <w:pStyle w:val="TAL"/>
            </w:pPr>
            <w:r w:rsidRPr="0001701A">
              <w:t xml:space="preserve">Subcarrier spacing configuration </w:t>
            </w:r>
            <w:r w:rsidRPr="0001701A">
              <w:object w:dxaOrig="230" w:dyaOrig="250" w14:anchorId="283F3032">
                <v:shape id="_x0000_i1033" type="#_x0000_t75" style="width:10.5pt;height:12.75pt" o:ole="">
                  <v:imagedata r:id="rId9" o:title=""/>
                </v:shape>
                <o:OLEObject Type="Embed" ProgID="Equation.3" ShapeID="_x0000_i1033" DrawAspect="Content" ObjectID="_1710857152"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589E85E5"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837EA7"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9EAC0D"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3B5155"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ABDEDA"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913B25"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96CE22"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EEA6E"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24765E"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DF060" w14:textId="77777777" w:rsidR="00975C97" w:rsidRPr="0001701A" w:rsidRDefault="00975C97" w:rsidP="003759F1">
            <w:pPr>
              <w:pStyle w:val="TAC"/>
            </w:pPr>
            <w:r w:rsidRPr="0001701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5B9960" w14:textId="77777777" w:rsidR="00975C97" w:rsidRPr="0001701A" w:rsidRDefault="00975C97" w:rsidP="003759F1">
            <w:pPr>
              <w:pStyle w:val="TAC"/>
            </w:pPr>
            <w:r w:rsidRPr="0001701A">
              <w:t>2</w:t>
            </w:r>
          </w:p>
        </w:tc>
      </w:tr>
      <w:tr w:rsidR="00975C97" w:rsidRPr="0001701A" w14:paraId="3ED12DFF"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3D5A6A44" w14:textId="77777777" w:rsidR="00975C97" w:rsidRPr="0001701A" w:rsidRDefault="00975C97" w:rsidP="003759F1">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AB75EA"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CD76939" w14:textId="77777777" w:rsidR="00975C97" w:rsidRPr="0001701A" w:rsidRDefault="00975C97" w:rsidP="003759F1">
            <w:pPr>
              <w:pStyle w:val="TAC"/>
            </w:pPr>
            <w:r w:rsidRPr="0001701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EC9A08" w14:textId="77777777" w:rsidR="00975C97" w:rsidRPr="0001701A" w:rsidRDefault="00975C97" w:rsidP="003759F1">
            <w:pPr>
              <w:pStyle w:val="TAC"/>
            </w:pPr>
            <w:r w:rsidRPr="0001701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DDF514"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FE7BF" w14:textId="77777777" w:rsidR="00975C97" w:rsidRPr="0001701A" w:rsidRDefault="00975C97" w:rsidP="003759F1">
            <w:pPr>
              <w:pStyle w:val="TAC"/>
            </w:pPr>
            <w:r w:rsidRPr="0001701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3A37F1" w14:textId="77777777" w:rsidR="00975C97" w:rsidRPr="0001701A" w:rsidRDefault="00975C97" w:rsidP="003759F1">
            <w:pPr>
              <w:pStyle w:val="TAC"/>
            </w:pPr>
            <w:r w:rsidRPr="0001701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81032D" w14:textId="77777777" w:rsidR="00975C97" w:rsidRPr="0001701A" w:rsidRDefault="00975C97" w:rsidP="003759F1">
            <w:pPr>
              <w:pStyle w:val="TAC"/>
            </w:pPr>
            <w:r w:rsidRPr="0001701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39B1B" w14:textId="77777777" w:rsidR="00975C97" w:rsidRPr="0001701A" w:rsidRDefault="00975C97" w:rsidP="003759F1">
            <w:pPr>
              <w:pStyle w:val="TAC"/>
            </w:pPr>
            <w:r w:rsidRPr="0001701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4238C4" w14:textId="77777777" w:rsidR="00975C97" w:rsidRPr="0001701A" w:rsidRDefault="00975C97" w:rsidP="003759F1">
            <w:pPr>
              <w:pStyle w:val="TAC"/>
            </w:pPr>
            <w:r w:rsidRPr="0001701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AEDC" w14:textId="77777777" w:rsidR="00975C97" w:rsidRPr="0001701A" w:rsidRDefault="00975C97" w:rsidP="003759F1">
            <w:pPr>
              <w:pStyle w:val="TAC"/>
            </w:pPr>
            <w:r w:rsidRPr="0001701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A93132" w14:textId="77777777" w:rsidR="00975C97" w:rsidRPr="0001701A" w:rsidRDefault="00975C97" w:rsidP="003759F1">
            <w:pPr>
              <w:pStyle w:val="TAC"/>
            </w:pPr>
            <w:r w:rsidRPr="0001701A">
              <w:t>135</w:t>
            </w:r>
          </w:p>
        </w:tc>
      </w:tr>
      <w:tr w:rsidR="00975C97" w:rsidRPr="0001701A" w14:paraId="193894B5"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9DE5983" w14:textId="77777777" w:rsidR="00975C97" w:rsidRPr="0001701A" w:rsidRDefault="00975C97" w:rsidP="003759F1">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1CFA89"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CC45508"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EBFAA"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0BB998"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BD814"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D6BA1"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16DCC7"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07750"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E1AAA"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A1ED76" w14:textId="77777777" w:rsidR="00975C97" w:rsidRPr="0001701A" w:rsidRDefault="00975C97" w:rsidP="003759F1">
            <w:pPr>
              <w:pStyle w:val="TAC"/>
            </w:pPr>
            <w:r w:rsidRPr="0001701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1F8B88" w14:textId="77777777" w:rsidR="00975C97" w:rsidRPr="0001701A" w:rsidRDefault="00975C97" w:rsidP="003759F1">
            <w:pPr>
              <w:pStyle w:val="TAC"/>
            </w:pPr>
            <w:r w:rsidRPr="0001701A">
              <w:t>12</w:t>
            </w:r>
          </w:p>
        </w:tc>
      </w:tr>
      <w:tr w:rsidR="00975C97" w:rsidRPr="0001701A" w14:paraId="5E19829C"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AADB55A" w14:textId="77777777" w:rsidR="00975C97" w:rsidRPr="0001701A" w:rsidRDefault="00975C97" w:rsidP="003759F1">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513101D"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275E213F"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612E3943"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4557B534"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50CF5B04"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3DE37B19"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5AF65555"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37348342"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749C4B99"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2B0D1782" w14:textId="77777777" w:rsidR="00975C97" w:rsidRPr="0001701A" w:rsidRDefault="00975C97" w:rsidP="003759F1">
            <w:pPr>
              <w:pStyle w:val="TAC"/>
            </w:pPr>
            <w:r w:rsidRPr="0001701A">
              <w:t>36</w:t>
            </w:r>
          </w:p>
        </w:tc>
        <w:tc>
          <w:tcPr>
            <w:tcW w:w="849" w:type="dxa"/>
            <w:tcBorders>
              <w:top w:val="single" w:sz="4" w:space="0" w:color="auto"/>
              <w:left w:val="single" w:sz="4" w:space="0" w:color="auto"/>
              <w:bottom w:val="single" w:sz="4" w:space="0" w:color="auto"/>
              <w:right w:val="single" w:sz="4" w:space="0" w:color="auto"/>
            </w:tcBorders>
            <w:hideMark/>
          </w:tcPr>
          <w:p w14:paraId="304B917F" w14:textId="77777777" w:rsidR="00975C97" w:rsidRPr="0001701A" w:rsidRDefault="00975C97" w:rsidP="003759F1">
            <w:pPr>
              <w:pStyle w:val="TAC"/>
            </w:pPr>
            <w:r w:rsidRPr="0001701A">
              <w:t>36</w:t>
            </w:r>
          </w:p>
        </w:tc>
      </w:tr>
      <w:tr w:rsidR="00975C97" w:rsidRPr="0001701A" w14:paraId="11FFBE03"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tcPr>
          <w:p w14:paraId="13B493D5" w14:textId="77777777" w:rsidR="00975C97" w:rsidRPr="0001701A" w:rsidRDefault="00975C97" w:rsidP="003759F1">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1982135"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43EA508"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424DCEEA"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3E07CAE3"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4BFF452C"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1B0D999B"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73CA8302"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3B10CA4E"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0E2DDF71"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10E1A202" w14:textId="77777777" w:rsidR="00975C97" w:rsidRPr="0001701A" w:rsidRDefault="00975C97" w:rsidP="003759F1">
            <w:pPr>
              <w:pStyle w:val="TAC"/>
            </w:pPr>
            <w:r w:rsidRPr="0001701A">
              <w:t>23</w:t>
            </w:r>
          </w:p>
        </w:tc>
        <w:tc>
          <w:tcPr>
            <w:tcW w:w="849" w:type="dxa"/>
            <w:tcBorders>
              <w:top w:val="single" w:sz="4" w:space="0" w:color="auto"/>
              <w:left w:val="single" w:sz="4" w:space="0" w:color="auto"/>
              <w:bottom w:val="single" w:sz="4" w:space="0" w:color="auto"/>
              <w:right w:val="single" w:sz="4" w:space="0" w:color="auto"/>
            </w:tcBorders>
            <w:vAlign w:val="center"/>
          </w:tcPr>
          <w:p w14:paraId="3B10E3CB" w14:textId="77777777" w:rsidR="00975C97" w:rsidRPr="0001701A" w:rsidRDefault="00975C97" w:rsidP="003759F1">
            <w:pPr>
              <w:pStyle w:val="TAC"/>
            </w:pPr>
            <w:r w:rsidRPr="0001701A">
              <w:t>23</w:t>
            </w:r>
          </w:p>
        </w:tc>
      </w:tr>
      <w:tr w:rsidR="00975C97" w:rsidRPr="0001701A" w14:paraId="22AD9B2C"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B2935B6" w14:textId="77777777" w:rsidR="00975C97" w:rsidRPr="0001701A" w:rsidRDefault="00975C97" w:rsidP="003759F1">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6FE3893" w14:textId="77777777" w:rsidR="00975C97" w:rsidRPr="0001701A" w:rsidRDefault="00975C97" w:rsidP="003759F1">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31CD0E62" w14:textId="77777777" w:rsidR="00975C97" w:rsidRPr="0001701A" w:rsidRDefault="00975C97" w:rsidP="003759F1">
            <w:pPr>
              <w:pStyle w:val="TAC"/>
              <w:rPr>
                <w:rFonts w:eastAsia="PMingLiU"/>
                <w:lang w:eastAsia="zh-TW"/>
              </w:rPr>
            </w:pPr>
            <w:r w:rsidRPr="0001701A">
              <w:rPr>
                <w:rFonts w:eastAsia="PMingLiU"/>
                <w:lang w:eastAsia="zh-TW"/>
              </w:rPr>
              <w:t>256QAM</w:t>
            </w:r>
          </w:p>
        </w:tc>
      </w:tr>
      <w:tr w:rsidR="00975C97" w:rsidRPr="0001701A" w14:paraId="148A354F"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926AB17" w14:textId="77777777" w:rsidR="00975C97" w:rsidRPr="0001701A" w:rsidRDefault="00975C97" w:rsidP="003759F1">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B7E95D4"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46C540"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9FCEC"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8A6F3"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A17B"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4A00F"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5D3803"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ABFC1"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B21E9"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B0B678" w14:textId="77777777" w:rsidR="00975C97" w:rsidRPr="0001701A" w:rsidRDefault="00975C97" w:rsidP="003759F1">
            <w:pPr>
              <w:pStyle w:val="TAC"/>
            </w:pPr>
            <w:r w:rsidRPr="0001701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54F6BB" w14:textId="77777777" w:rsidR="00975C97" w:rsidRPr="0001701A" w:rsidRDefault="00975C97" w:rsidP="003759F1">
            <w:pPr>
              <w:pStyle w:val="TAC"/>
            </w:pPr>
            <w:r w:rsidRPr="0001701A">
              <w:t>256 QAM</w:t>
            </w:r>
          </w:p>
        </w:tc>
      </w:tr>
      <w:tr w:rsidR="00975C97" w:rsidRPr="0001701A" w14:paraId="08F450CB"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52BD538" w14:textId="77777777" w:rsidR="00975C97" w:rsidRPr="0001701A" w:rsidRDefault="00975C97" w:rsidP="003759F1">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D9F7DB0"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AA5B98D"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CC56A6"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50508"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EDEDF"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F8D81F"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87DF33"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8A7B60"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ABCF2A"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76E6C" w14:textId="77777777" w:rsidR="00975C97" w:rsidRPr="0001701A" w:rsidRDefault="00975C97" w:rsidP="003759F1">
            <w:pPr>
              <w:pStyle w:val="TAC"/>
            </w:pPr>
            <w:r w:rsidRPr="0001701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942249" w14:textId="77777777" w:rsidR="00975C97" w:rsidRPr="0001701A" w:rsidRDefault="00975C97" w:rsidP="003759F1">
            <w:pPr>
              <w:pStyle w:val="TAC"/>
            </w:pPr>
            <w:r w:rsidRPr="0001701A">
              <w:t>4/5</w:t>
            </w:r>
          </w:p>
        </w:tc>
      </w:tr>
      <w:tr w:rsidR="00975C97" w:rsidRPr="0001701A" w14:paraId="015A4FD3"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FCC4268" w14:textId="77777777" w:rsidR="00975C97" w:rsidRPr="0001701A" w:rsidRDefault="00975C97" w:rsidP="003759F1">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A1C4E45"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AF399A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9E3B2"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10991"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8DAB7"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6C8E"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067C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99E6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EF755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672B5" w14:textId="77777777" w:rsidR="00975C97" w:rsidRPr="0001701A" w:rsidRDefault="00975C97" w:rsidP="003759F1">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E1B88C1" w14:textId="77777777" w:rsidR="00975C97" w:rsidRPr="0001701A" w:rsidRDefault="00975C97" w:rsidP="003759F1">
            <w:pPr>
              <w:pStyle w:val="TAC"/>
            </w:pPr>
            <w:r w:rsidRPr="0001701A">
              <w:t>1</w:t>
            </w:r>
          </w:p>
        </w:tc>
      </w:tr>
      <w:tr w:rsidR="00975C97" w:rsidRPr="0001701A" w14:paraId="16D4D72D"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0B500F0" w14:textId="77777777" w:rsidR="00975C97" w:rsidRPr="0001701A" w:rsidRDefault="00975C97" w:rsidP="003759F1">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F19BE7"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F6D267"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F2B712"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61ED4"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B99D6F"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D96CE3"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3317D5"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261847"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7E23B9"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2D5870" w14:textId="77777777" w:rsidR="00975C97" w:rsidRPr="0001701A" w:rsidRDefault="00975C97" w:rsidP="003759F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CA66746" w14:textId="77777777" w:rsidR="00975C97" w:rsidRPr="0001701A" w:rsidRDefault="00975C97" w:rsidP="003759F1">
            <w:pPr>
              <w:pStyle w:val="TAC"/>
            </w:pPr>
          </w:p>
        </w:tc>
      </w:tr>
      <w:tr w:rsidR="00975C97" w:rsidRPr="0001701A" w14:paraId="61B20565"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E4F9ECD" w14:textId="77777777" w:rsidR="00975C97" w:rsidRPr="0001701A" w:rsidRDefault="00975C97" w:rsidP="003759F1">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C2D49"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B22B73"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9C421"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5E84D"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4DA24B"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8182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3B742"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BA3B10"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8B7B7"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CDEB1" w14:textId="77777777" w:rsidR="00975C97" w:rsidRPr="0001701A" w:rsidRDefault="00975C97" w:rsidP="003759F1">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6805C3" w14:textId="77777777" w:rsidR="00975C97" w:rsidRPr="0001701A" w:rsidRDefault="00975C97" w:rsidP="003759F1">
            <w:pPr>
              <w:pStyle w:val="TAC"/>
            </w:pPr>
            <w:r w:rsidRPr="0001701A">
              <w:t>N/A</w:t>
            </w:r>
          </w:p>
        </w:tc>
      </w:tr>
      <w:tr w:rsidR="00975C97" w:rsidRPr="0001701A" w14:paraId="5ACD4B5F"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585E1C4" w14:textId="77777777" w:rsidR="00975C97" w:rsidRPr="0001701A" w:rsidRDefault="00975C97" w:rsidP="003759F1">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32C928"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C0322" w14:textId="77777777" w:rsidR="00975C97" w:rsidRPr="0001701A" w:rsidRDefault="00975C97" w:rsidP="003759F1">
            <w:pPr>
              <w:pStyle w:val="TAC"/>
            </w:pPr>
            <w:r w:rsidRPr="0001701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1614" w14:textId="77777777" w:rsidR="00975C97" w:rsidRPr="0001701A" w:rsidRDefault="00975C97" w:rsidP="003759F1">
            <w:pPr>
              <w:pStyle w:val="TAC"/>
            </w:pPr>
            <w:r w:rsidRPr="0001701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E8D83B" w14:textId="77777777" w:rsidR="00975C97" w:rsidRPr="0001701A" w:rsidRDefault="00975C97" w:rsidP="003759F1">
            <w:pPr>
              <w:pStyle w:val="TAC"/>
            </w:pPr>
            <w:r w:rsidRPr="0001701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C168A" w14:textId="77777777" w:rsidR="00975C97" w:rsidRPr="0001701A" w:rsidRDefault="00975C97" w:rsidP="003759F1">
            <w:pPr>
              <w:pStyle w:val="TAC"/>
            </w:pPr>
            <w:r w:rsidRPr="0001701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9946E" w14:textId="77777777" w:rsidR="00975C97" w:rsidRPr="0001701A" w:rsidRDefault="00975C97" w:rsidP="003759F1">
            <w:pPr>
              <w:pStyle w:val="TAC"/>
            </w:pPr>
            <w:r w:rsidRPr="0001701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803A2B" w14:textId="77777777" w:rsidR="00975C97" w:rsidRPr="0001701A" w:rsidRDefault="00975C97" w:rsidP="003759F1">
            <w:pPr>
              <w:pStyle w:val="TAC"/>
            </w:pPr>
            <w:r w:rsidRPr="0001701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446747" w14:textId="77777777" w:rsidR="00975C97" w:rsidRPr="0001701A" w:rsidRDefault="00975C97" w:rsidP="003759F1">
            <w:pPr>
              <w:pStyle w:val="TAC"/>
            </w:pPr>
            <w:r w:rsidRPr="0001701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3AD898" w14:textId="77777777" w:rsidR="00975C97" w:rsidRPr="0001701A" w:rsidRDefault="00975C97" w:rsidP="003759F1">
            <w:pPr>
              <w:pStyle w:val="TAC"/>
            </w:pPr>
            <w:r w:rsidRPr="0001701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43C34" w14:textId="77777777" w:rsidR="00975C97" w:rsidRPr="0001701A" w:rsidRDefault="00975C97" w:rsidP="003759F1">
            <w:pPr>
              <w:pStyle w:val="TAC"/>
            </w:pPr>
            <w:r w:rsidRPr="0001701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D64977" w14:textId="77777777" w:rsidR="00975C97" w:rsidRPr="0001701A" w:rsidRDefault="00975C97" w:rsidP="003759F1">
            <w:pPr>
              <w:pStyle w:val="TAC"/>
            </w:pPr>
            <w:r w:rsidRPr="0001701A">
              <w:t>90176</w:t>
            </w:r>
          </w:p>
        </w:tc>
      </w:tr>
      <w:tr w:rsidR="00975C97" w:rsidRPr="0001701A" w14:paraId="2752961E"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0D16025" w14:textId="77777777" w:rsidR="00975C97" w:rsidRPr="0001701A" w:rsidRDefault="00975C97" w:rsidP="003759F1">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21CBE"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DF592CC"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D538F"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B5850"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7B3DA"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9447"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438B8"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0A4E9"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037615"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5CBA4" w14:textId="77777777" w:rsidR="00975C97" w:rsidRPr="0001701A" w:rsidRDefault="00975C97" w:rsidP="003759F1">
            <w:pPr>
              <w:pStyle w:val="TAC"/>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F1F50B" w14:textId="77777777" w:rsidR="00975C97" w:rsidRPr="0001701A" w:rsidRDefault="00975C97" w:rsidP="003759F1">
            <w:pPr>
              <w:pStyle w:val="TAC"/>
            </w:pPr>
            <w:r w:rsidRPr="0001701A">
              <w:t>24</w:t>
            </w:r>
          </w:p>
        </w:tc>
      </w:tr>
      <w:tr w:rsidR="00975C97" w:rsidRPr="0001701A" w14:paraId="38F71B73"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655BEB0" w14:textId="77777777" w:rsidR="00975C97" w:rsidRPr="0001701A" w:rsidRDefault="00975C97" w:rsidP="003759F1">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2812BD9"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07BE95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4843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409CA1"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88E2"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10903"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6399C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FFB8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32454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7EAAF" w14:textId="77777777" w:rsidR="00975C97" w:rsidRPr="0001701A" w:rsidRDefault="00975C97" w:rsidP="003759F1">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13497E" w14:textId="77777777" w:rsidR="00975C97" w:rsidRPr="0001701A" w:rsidRDefault="00975C97" w:rsidP="003759F1">
            <w:pPr>
              <w:pStyle w:val="TAC"/>
            </w:pPr>
            <w:r w:rsidRPr="0001701A">
              <w:t>1</w:t>
            </w:r>
          </w:p>
        </w:tc>
      </w:tr>
      <w:tr w:rsidR="00975C97" w:rsidRPr="0001701A" w14:paraId="38B91AD6"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AE4D8DA" w14:textId="77777777" w:rsidR="00975C97" w:rsidRPr="0001701A" w:rsidRDefault="00975C97" w:rsidP="003759F1">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8601E61"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A7A3A64"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EEF4A"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CE9F02"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6E140"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EC1FB4"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8912D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A54CEE"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84F31E"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6FA9A1" w14:textId="77777777" w:rsidR="00975C97" w:rsidRPr="0001701A" w:rsidRDefault="00975C97" w:rsidP="003759F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9CB5642" w14:textId="77777777" w:rsidR="00975C97" w:rsidRPr="0001701A" w:rsidRDefault="00975C97" w:rsidP="003759F1">
            <w:pPr>
              <w:pStyle w:val="TAC"/>
            </w:pPr>
          </w:p>
        </w:tc>
      </w:tr>
      <w:tr w:rsidR="00975C97" w:rsidRPr="0001701A" w14:paraId="08CA2FA0"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30475D0F" w14:textId="77777777" w:rsidR="00975C97" w:rsidRPr="0001701A" w:rsidRDefault="00975C97" w:rsidP="003759F1">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9CFB5" w14:textId="77777777" w:rsidR="00975C97" w:rsidRPr="0001701A" w:rsidRDefault="00975C97" w:rsidP="003759F1">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3222A1"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74618"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8C4C3"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12F9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BFAB7"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E1B50"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2ACE4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8BB08"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6C0D20" w14:textId="77777777" w:rsidR="00975C97" w:rsidRPr="0001701A" w:rsidRDefault="00975C97" w:rsidP="003759F1">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40820F" w14:textId="77777777" w:rsidR="00975C97" w:rsidRPr="0001701A" w:rsidRDefault="00975C97" w:rsidP="003759F1">
            <w:pPr>
              <w:pStyle w:val="TAC"/>
            </w:pPr>
            <w:r w:rsidRPr="0001701A">
              <w:t>N/A</w:t>
            </w:r>
          </w:p>
        </w:tc>
      </w:tr>
      <w:tr w:rsidR="00975C97" w:rsidRPr="0001701A" w14:paraId="613D74EA"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4F91CD1D" w14:textId="77777777" w:rsidR="00975C97" w:rsidRPr="0001701A" w:rsidRDefault="00975C97" w:rsidP="003759F1">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76B006" w14:textId="77777777" w:rsidR="00975C97" w:rsidRPr="0001701A" w:rsidRDefault="00975C97" w:rsidP="003759F1">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F4B8B88"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34A078"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FD010C" w14:textId="77777777" w:rsidR="00975C97" w:rsidRPr="0001701A" w:rsidRDefault="00975C97" w:rsidP="003759F1">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E00F3" w14:textId="77777777" w:rsidR="00975C97" w:rsidRPr="0001701A" w:rsidRDefault="00975C97" w:rsidP="003759F1">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75114" w14:textId="77777777" w:rsidR="00975C97" w:rsidRPr="0001701A" w:rsidRDefault="00975C97" w:rsidP="003759F1">
            <w:pPr>
              <w:pStyle w:val="TAC"/>
            </w:pPr>
            <w:r w:rsidRPr="0001701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8E4E32" w14:textId="77777777" w:rsidR="00975C97" w:rsidRPr="0001701A" w:rsidRDefault="00975C97" w:rsidP="003759F1">
            <w:pPr>
              <w:pStyle w:val="TAC"/>
            </w:pPr>
            <w:r w:rsidRPr="0001701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5ABD96" w14:textId="77777777" w:rsidR="00975C97" w:rsidRPr="0001701A" w:rsidRDefault="00975C97" w:rsidP="003759F1">
            <w:pPr>
              <w:pStyle w:val="TAC"/>
            </w:pPr>
            <w:r w:rsidRPr="0001701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81322" w14:textId="77777777" w:rsidR="00975C97" w:rsidRPr="0001701A" w:rsidRDefault="00975C97" w:rsidP="003759F1">
            <w:pPr>
              <w:pStyle w:val="TAC"/>
            </w:pPr>
            <w:r w:rsidRPr="0001701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2F211" w14:textId="77777777" w:rsidR="00975C97" w:rsidRPr="0001701A" w:rsidRDefault="00975C97" w:rsidP="003759F1">
            <w:pPr>
              <w:pStyle w:val="TAC"/>
            </w:pPr>
            <w:r w:rsidRPr="0001701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BD539D" w14:textId="77777777" w:rsidR="00975C97" w:rsidRPr="0001701A" w:rsidRDefault="00975C97" w:rsidP="003759F1">
            <w:pPr>
              <w:pStyle w:val="TAC"/>
            </w:pPr>
            <w:r w:rsidRPr="0001701A">
              <w:t>12</w:t>
            </w:r>
          </w:p>
        </w:tc>
      </w:tr>
      <w:tr w:rsidR="00975C97" w:rsidRPr="0001701A" w14:paraId="78746FA5"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DBB2EC5" w14:textId="77777777" w:rsidR="00975C97" w:rsidRPr="0001701A" w:rsidRDefault="00975C97" w:rsidP="003759F1">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0FDF569"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9BC9FAE"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468438"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4B200D"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19660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6C8D3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731D73"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3D98E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206EE6"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4B4D3E" w14:textId="77777777" w:rsidR="00975C97" w:rsidRPr="0001701A" w:rsidRDefault="00975C97" w:rsidP="003759F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4DEF548" w14:textId="77777777" w:rsidR="00975C97" w:rsidRPr="0001701A" w:rsidRDefault="00975C97" w:rsidP="003759F1">
            <w:pPr>
              <w:pStyle w:val="TAC"/>
            </w:pPr>
          </w:p>
        </w:tc>
      </w:tr>
      <w:tr w:rsidR="00975C97" w:rsidRPr="0001701A" w14:paraId="120D9F8A"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5EBF864" w14:textId="77777777" w:rsidR="00975C97" w:rsidRPr="0001701A" w:rsidRDefault="00975C97" w:rsidP="003759F1">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A4DA16"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74F5BF4"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770F0"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4841A"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4C95E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FFBE3"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0F110E"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DF48B"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6B43A6"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F1844" w14:textId="77777777" w:rsidR="00975C97" w:rsidRPr="0001701A" w:rsidRDefault="00975C97" w:rsidP="003759F1">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229DD3" w14:textId="77777777" w:rsidR="00975C97" w:rsidRPr="0001701A" w:rsidRDefault="00975C97" w:rsidP="003759F1">
            <w:pPr>
              <w:pStyle w:val="TAC"/>
            </w:pPr>
            <w:r w:rsidRPr="0001701A">
              <w:t>N/A</w:t>
            </w:r>
          </w:p>
        </w:tc>
      </w:tr>
      <w:tr w:rsidR="00975C97" w:rsidRPr="0001701A" w14:paraId="7459361C"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FAE3C96" w14:textId="77777777" w:rsidR="00975C97" w:rsidRPr="0001701A" w:rsidRDefault="00975C97" w:rsidP="003759F1">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571CF6"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tcPr>
          <w:p w14:paraId="0AFED460" w14:textId="77777777" w:rsidR="00975C97" w:rsidRPr="0001701A" w:rsidRDefault="00975C97" w:rsidP="003759F1">
            <w:pPr>
              <w:pStyle w:val="TAC"/>
            </w:pPr>
            <w:r w:rsidRPr="0001701A">
              <w:t>9504</w:t>
            </w:r>
          </w:p>
        </w:tc>
        <w:tc>
          <w:tcPr>
            <w:tcW w:w="848" w:type="dxa"/>
            <w:tcBorders>
              <w:top w:val="single" w:sz="4" w:space="0" w:color="auto"/>
              <w:left w:val="single" w:sz="4" w:space="0" w:color="auto"/>
              <w:bottom w:val="single" w:sz="4" w:space="0" w:color="auto"/>
              <w:right w:val="single" w:sz="4" w:space="0" w:color="auto"/>
            </w:tcBorders>
            <w:vAlign w:val="center"/>
          </w:tcPr>
          <w:p w14:paraId="6D261388" w14:textId="77777777" w:rsidR="00975C97" w:rsidRPr="0001701A" w:rsidRDefault="00975C97" w:rsidP="003759F1">
            <w:pPr>
              <w:pStyle w:val="TAC"/>
            </w:pPr>
            <w:r w:rsidRPr="0001701A">
              <w:t>15552</w:t>
            </w:r>
          </w:p>
        </w:tc>
        <w:tc>
          <w:tcPr>
            <w:tcW w:w="848" w:type="dxa"/>
            <w:tcBorders>
              <w:top w:val="single" w:sz="4" w:space="0" w:color="auto"/>
              <w:left w:val="single" w:sz="4" w:space="0" w:color="auto"/>
              <w:bottom w:val="single" w:sz="4" w:space="0" w:color="auto"/>
              <w:right w:val="single" w:sz="4" w:space="0" w:color="auto"/>
            </w:tcBorders>
            <w:vAlign w:val="center"/>
          </w:tcPr>
          <w:p w14:paraId="68C82C22" w14:textId="77777777" w:rsidR="00975C97" w:rsidRPr="0001701A" w:rsidRDefault="00975C97" w:rsidP="003759F1">
            <w:pPr>
              <w:pStyle w:val="TAC"/>
            </w:pPr>
            <w:r w:rsidRPr="0001701A">
              <w:t>20736</w:t>
            </w:r>
          </w:p>
        </w:tc>
        <w:tc>
          <w:tcPr>
            <w:tcW w:w="848" w:type="dxa"/>
            <w:tcBorders>
              <w:top w:val="single" w:sz="4" w:space="0" w:color="auto"/>
              <w:left w:val="single" w:sz="4" w:space="0" w:color="auto"/>
              <w:bottom w:val="single" w:sz="4" w:space="0" w:color="auto"/>
              <w:right w:val="single" w:sz="4" w:space="0" w:color="auto"/>
            </w:tcBorders>
            <w:vAlign w:val="center"/>
          </w:tcPr>
          <w:p w14:paraId="62520B90" w14:textId="77777777" w:rsidR="00975C97" w:rsidRPr="0001701A" w:rsidRDefault="00975C97" w:rsidP="003759F1">
            <w:pPr>
              <w:pStyle w:val="TAC"/>
            </w:pPr>
            <w:r w:rsidRPr="0001701A">
              <w:t>26784</w:t>
            </w:r>
          </w:p>
        </w:tc>
        <w:tc>
          <w:tcPr>
            <w:tcW w:w="848" w:type="dxa"/>
            <w:tcBorders>
              <w:top w:val="single" w:sz="4" w:space="0" w:color="auto"/>
              <w:left w:val="single" w:sz="4" w:space="0" w:color="auto"/>
              <w:bottom w:val="single" w:sz="4" w:space="0" w:color="auto"/>
              <w:right w:val="single" w:sz="4" w:space="0" w:color="auto"/>
            </w:tcBorders>
            <w:vAlign w:val="center"/>
          </w:tcPr>
          <w:p w14:paraId="00926CC8" w14:textId="77777777" w:rsidR="00975C97" w:rsidRPr="0001701A" w:rsidRDefault="00975C97" w:rsidP="003759F1">
            <w:pPr>
              <w:pStyle w:val="TAC"/>
            </w:pPr>
            <w:r w:rsidRPr="0001701A">
              <w:t>32832</w:t>
            </w:r>
          </w:p>
        </w:tc>
        <w:tc>
          <w:tcPr>
            <w:tcW w:w="848" w:type="dxa"/>
            <w:tcBorders>
              <w:top w:val="single" w:sz="4" w:space="0" w:color="auto"/>
              <w:left w:val="single" w:sz="4" w:space="0" w:color="auto"/>
              <w:bottom w:val="single" w:sz="4" w:space="0" w:color="auto"/>
              <w:right w:val="single" w:sz="4" w:space="0" w:color="auto"/>
            </w:tcBorders>
            <w:vAlign w:val="center"/>
          </w:tcPr>
          <w:p w14:paraId="0C63E37D" w14:textId="77777777" w:rsidR="00975C97" w:rsidRPr="0001701A" w:rsidRDefault="00975C97" w:rsidP="003759F1">
            <w:pPr>
              <w:pStyle w:val="TAC"/>
            </w:pPr>
            <w:r w:rsidRPr="0001701A">
              <w:t>44064</w:t>
            </w:r>
          </w:p>
        </w:tc>
        <w:tc>
          <w:tcPr>
            <w:tcW w:w="848" w:type="dxa"/>
            <w:tcBorders>
              <w:top w:val="single" w:sz="4" w:space="0" w:color="auto"/>
              <w:left w:val="single" w:sz="4" w:space="0" w:color="auto"/>
              <w:bottom w:val="single" w:sz="4" w:space="0" w:color="auto"/>
              <w:right w:val="single" w:sz="4" w:space="0" w:color="auto"/>
            </w:tcBorders>
            <w:vAlign w:val="center"/>
          </w:tcPr>
          <w:p w14:paraId="6F1AFA0A" w14:textId="77777777" w:rsidR="00975C97" w:rsidRPr="0001701A" w:rsidRDefault="00975C97" w:rsidP="003759F1">
            <w:pPr>
              <w:pStyle w:val="TAC"/>
            </w:pPr>
            <w:r w:rsidRPr="0001701A">
              <w:t>56160</w:t>
            </w:r>
          </w:p>
        </w:tc>
        <w:tc>
          <w:tcPr>
            <w:tcW w:w="848" w:type="dxa"/>
            <w:tcBorders>
              <w:top w:val="single" w:sz="4" w:space="0" w:color="auto"/>
              <w:left w:val="single" w:sz="4" w:space="0" w:color="auto"/>
              <w:bottom w:val="single" w:sz="4" w:space="0" w:color="auto"/>
              <w:right w:val="single" w:sz="4" w:space="0" w:color="auto"/>
            </w:tcBorders>
            <w:vAlign w:val="center"/>
          </w:tcPr>
          <w:p w14:paraId="78F74FD9" w14:textId="77777777" w:rsidR="00975C97" w:rsidRPr="0001701A" w:rsidRDefault="00975C97" w:rsidP="003759F1">
            <w:pPr>
              <w:pStyle w:val="TAC"/>
            </w:pPr>
            <w:r w:rsidRPr="0001701A">
              <w:t>68256</w:t>
            </w:r>
          </w:p>
        </w:tc>
        <w:tc>
          <w:tcPr>
            <w:tcW w:w="848" w:type="dxa"/>
            <w:tcBorders>
              <w:top w:val="single" w:sz="4" w:space="0" w:color="auto"/>
              <w:left w:val="single" w:sz="4" w:space="0" w:color="auto"/>
              <w:bottom w:val="single" w:sz="4" w:space="0" w:color="auto"/>
              <w:right w:val="single" w:sz="4" w:space="0" w:color="auto"/>
            </w:tcBorders>
            <w:vAlign w:val="center"/>
          </w:tcPr>
          <w:p w14:paraId="42BF23F4" w14:textId="77777777" w:rsidR="00975C97" w:rsidRPr="0001701A" w:rsidRDefault="00975C97" w:rsidP="003759F1">
            <w:pPr>
              <w:pStyle w:val="TAC"/>
            </w:pPr>
            <w:r w:rsidRPr="0001701A">
              <w:t>92448</w:t>
            </w:r>
          </w:p>
        </w:tc>
        <w:tc>
          <w:tcPr>
            <w:tcW w:w="849" w:type="dxa"/>
            <w:tcBorders>
              <w:top w:val="single" w:sz="4" w:space="0" w:color="auto"/>
              <w:left w:val="single" w:sz="4" w:space="0" w:color="auto"/>
              <w:bottom w:val="single" w:sz="4" w:space="0" w:color="auto"/>
              <w:right w:val="single" w:sz="4" w:space="0" w:color="auto"/>
            </w:tcBorders>
            <w:vAlign w:val="center"/>
          </w:tcPr>
          <w:p w14:paraId="39D325AD" w14:textId="77777777" w:rsidR="00975C97" w:rsidRPr="0001701A" w:rsidRDefault="00975C97" w:rsidP="003759F1">
            <w:pPr>
              <w:pStyle w:val="TAC"/>
            </w:pPr>
            <w:r w:rsidRPr="0001701A">
              <w:t>116640</w:t>
            </w:r>
          </w:p>
        </w:tc>
      </w:tr>
      <w:tr w:rsidR="00975C97" w:rsidRPr="0001701A" w14:paraId="3130640A" w14:textId="77777777" w:rsidTr="003759F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D7DCF54" w14:textId="77777777" w:rsidR="00975C97" w:rsidRPr="0001701A" w:rsidRDefault="00975C97" w:rsidP="003759F1">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87866E" w14:textId="77777777" w:rsidR="00975C97" w:rsidRPr="0001701A" w:rsidRDefault="00975C97" w:rsidP="003759F1">
            <w:pPr>
              <w:pStyle w:val="TAC"/>
            </w:pPr>
            <w:r w:rsidRPr="0001701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03D1DA7" w14:textId="77777777" w:rsidR="00975C97" w:rsidRPr="0001701A" w:rsidRDefault="00975C97" w:rsidP="003759F1">
            <w:pPr>
              <w:pStyle w:val="TAC"/>
            </w:pPr>
            <w:r w:rsidRPr="0001701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A75487" w14:textId="77777777" w:rsidR="00975C97" w:rsidRPr="0001701A" w:rsidRDefault="00975C97" w:rsidP="003759F1">
            <w:pPr>
              <w:pStyle w:val="TAC"/>
            </w:pPr>
            <w:r w:rsidRPr="0001701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2961C" w14:textId="77777777" w:rsidR="00975C97" w:rsidRPr="0001701A" w:rsidRDefault="00975C97" w:rsidP="003759F1">
            <w:pPr>
              <w:pStyle w:val="TAC"/>
            </w:pPr>
            <w:r w:rsidRPr="0001701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258C90" w14:textId="77777777" w:rsidR="00975C97" w:rsidRPr="0001701A" w:rsidRDefault="00975C97" w:rsidP="003759F1">
            <w:pPr>
              <w:pStyle w:val="TAC"/>
            </w:pPr>
            <w:r w:rsidRPr="0001701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8E225E" w14:textId="77777777" w:rsidR="00975C97" w:rsidRPr="0001701A" w:rsidRDefault="00975C97" w:rsidP="003759F1">
            <w:pPr>
              <w:pStyle w:val="TAC"/>
            </w:pPr>
            <w:r w:rsidRPr="0001701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C93084" w14:textId="77777777" w:rsidR="00975C97" w:rsidRPr="0001701A" w:rsidRDefault="00975C97" w:rsidP="003759F1">
            <w:pPr>
              <w:pStyle w:val="TAC"/>
            </w:pPr>
            <w:r w:rsidRPr="0001701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6EC8E" w14:textId="77777777" w:rsidR="00975C97" w:rsidRPr="0001701A" w:rsidRDefault="00975C97" w:rsidP="003759F1">
            <w:pPr>
              <w:pStyle w:val="TAC"/>
            </w:pPr>
            <w:r w:rsidRPr="0001701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BDCAB2" w14:textId="77777777" w:rsidR="00975C97" w:rsidRPr="0001701A" w:rsidRDefault="00975C97" w:rsidP="003759F1">
            <w:pPr>
              <w:pStyle w:val="TAC"/>
            </w:pPr>
            <w:r w:rsidRPr="0001701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15D09A" w14:textId="77777777" w:rsidR="00975C97" w:rsidRPr="0001701A" w:rsidRDefault="00975C97" w:rsidP="003759F1">
            <w:pPr>
              <w:pStyle w:val="TAC"/>
            </w:pPr>
            <w:r w:rsidRPr="0001701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77CA" w14:textId="77777777" w:rsidR="00975C97" w:rsidRPr="0001701A" w:rsidRDefault="00975C97" w:rsidP="003759F1">
            <w:pPr>
              <w:pStyle w:val="TAC"/>
            </w:pPr>
            <w:r w:rsidRPr="0001701A">
              <w:t>324.634</w:t>
            </w:r>
          </w:p>
        </w:tc>
      </w:tr>
      <w:tr w:rsidR="00975C97" w:rsidRPr="0001701A" w14:paraId="4EB55A42" w14:textId="77777777" w:rsidTr="003759F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87A9D97" w14:textId="77777777" w:rsidR="00975C97" w:rsidRPr="0001701A" w:rsidRDefault="00975C97" w:rsidP="003759F1">
            <w:pPr>
              <w:pStyle w:val="TAN"/>
            </w:pPr>
            <w:r w:rsidRPr="0001701A">
              <w:t>Note 1:</w:t>
            </w:r>
            <w:r w:rsidRPr="0001701A">
              <w:tab/>
              <w:t>Additional parameters are specified in Table A.3.1-1 and Table A.3.2.1-1.</w:t>
            </w:r>
          </w:p>
          <w:p w14:paraId="02FC680D" w14:textId="77777777" w:rsidR="00975C97" w:rsidRPr="0001701A" w:rsidRDefault="00975C97" w:rsidP="003759F1">
            <w:pPr>
              <w:pStyle w:val="TAN"/>
            </w:pPr>
            <w:r w:rsidRPr="0001701A">
              <w:t>Note 2:</w:t>
            </w:r>
            <w:r w:rsidRPr="0001701A">
              <w:tab/>
              <w:t>If more than one Code Block is present, an additional CRC sequence of L = 24 Bits is attached to each Code Block (otherwise L = 0 Bit)</w:t>
            </w:r>
          </w:p>
          <w:p w14:paraId="2830650F" w14:textId="77777777" w:rsidR="00975C97" w:rsidRPr="0001701A" w:rsidRDefault="00975C97" w:rsidP="003759F1">
            <w:pPr>
              <w:pStyle w:val="TAN"/>
            </w:pPr>
            <w:r w:rsidRPr="0001701A">
              <w:t>Note 3:</w:t>
            </w:r>
            <w:r w:rsidRPr="0001701A">
              <w:tab/>
              <w:t>SS/PBCH block is transmitted in slot #0 of each frame.</w:t>
            </w:r>
          </w:p>
          <w:p w14:paraId="63A1BBFA" w14:textId="77777777" w:rsidR="00975C97" w:rsidRPr="0001701A" w:rsidRDefault="00975C97" w:rsidP="003759F1">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E547A28" w14:textId="77777777" w:rsidR="00975C97" w:rsidRPr="0001701A" w:rsidRDefault="00975C97" w:rsidP="00975C97"/>
    <w:p w14:paraId="187DCFCD" w14:textId="77777777" w:rsidR="00975C97" w:rsidRPr="0001701A" w:rsidRDefault="00975C97" w:rsidP="00975C97">
      <w:pPr>
        <w:pStyle w:val="Heading2"/>
      </w:pPr>
      <w:bookmarkStart w:id="62" w:name="_Toc27478701"/>
      <w:bookmarkStart w:id="63" w:name="_Toc36227415"/>
      <w:r w:rsidRPr="0001701A">
        <w:lastRenderedPageBreak/>
        <w:t>A.3.3</w:t>
      </w:r>
      <w:r w:rsidRPr="0001701A">
        <w:tab/>
        <w:t>DL reference measurement channels for TDD</w:t>
      </w:r>
      <w:bookmarkEnd w:id="62"/>
      <w:bookmarkEnd w:id="63"/>
    </w:p>
    <w:p w14:paraId="2D99A744" w14:textId="77777777" w:rsidR="00975C97" w:rsidRPr="0001701A" w:rsidRDefault="00975C97" w:rsidP="00975C97">
      <w:pPr>
        <w:pStyle w:val="Heading3"/>
      </w:pPr>
      <w:bookmarkStart w:id="64" w:name="_Toc27478702"/>
      <w:bookmarkStart w:id="65" w:name="_Toc36227416"/>
      <w:r w:rsidRPr="0001701A">
        <w:t>A.3.3.1</w:t>
      </w:r>
      <w:r w:rsidRPr="0001701A">
        <w:tab/>
        <w:t>General</w:t>
      </w:r>
      <w:bookmarkEnd w:id="64"/>
      <w:bookmarkEnd w:id="65"/>
    </w:p>
    <w:p w14:paraId="7AB2B397" w14:textId="77777777" w:rsidR="00975C97" w:rsidRPr="0001701A" w:rsidRDefault="00975C97" w:rsidP="00975C97">
      <w:pPr>
        <w:pStyle w:val="TH"/>
      </w:pPr>
      <w:r w:rsidRPr="0001701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975C97" w:rsidRPr="0001701A" w14:paraId="29503A0B" w14:textId="77777777" w:rsidTr="00CE0E4E">
        <w:tc>
          <w:tcPr>
            <w:tcW w:w="3055" w:type="dxa"/>
            <w:gridSpan w:val="2"/>
            <w:vMerge w:val="restart"/>
            <w:vAlign w:val="center"/>
          </w:tcPr>
          <w:p w14:paraId="34A0AA88" w14:textId="77777777" w:rsidR="00975C97" w:rsidRPr="0001701A" w:rsidRDefault="00975C97" w:rsidP="00CE0E4E">
            <w:pPr>
              <w:pStyle w:val="TAH"/>
            </w:pPr>
            <w:r w:rsidRPr="0001701A">
              <w:t>Parameter</w:t>
            </w:r>
          </w:p>
        </w:tc>
        <w:tc>
          <w:tcPr>
            <w:tcW w:w="7110" w:type="dxa"/>
            <w:gridSpan w:val="3"/>
            <w:shd w:val="clear" w:color="auto" w:fill="auto"/>
          </w:tcPr>
          <w:p w14:paraId="12BAF4DB" w14:textId="77777777" w:rsidR="00975C97" w:rsidRPr="0001701A" w:rsidRDefault="00975C97" w:rsidP="00CE0E4E">
            <w:pPr>
              <w:pStyle w:val="TAH"/>
            </w:pPr>
            <w:r w:rsidRPr="0001701A">
              <w:t>Value</w:t>
            </w:r>
          </w:p>
        </w:tc>
      </w:tr>
      <w:tr w:rsidR="00975C97" w:rsidRPr="0001701A" w14:paraId="5A7FE23F" w14:textId="77777777" w:rsidTr="00CE0E4E">
        <w:tc>
          <w:tcPr>
            <w:tcW w:w="3055" w:type="dxa"/>
            <w:gridSpan w:val="2"/>
            <w:vMerge/>
          </w:tcPr>
          <w:p w14:paraId="05CF9297" w14:textId="77777777" w:rsidR="00975C97" w:rsidRPr="0001701A" w:rsidRDefault="00975C97" w:rsidP="00CE0E4E">
            <w:pPr>
              <w:pStyle w:val="TAH"/>
            </w:pPr>
          </w:p>
        </w:tc>
        <w:tc>
          <w:tcPr>
            <w:tcW w:w="2160" w:type="dxa"/>
            <w:shd w:val="clear" w:color="auto" w:fill="auto"/>
          </w:tcPr>
          <w:p w14:paraId="07374F20" w14:textId="77777777" w:rsidR="00975C97" w:rsidRPr="0001701A" w:rsidRDefault="00975C97" w:rsidP="00CE0E4E">
            <w:pPr>
              <w:pStyle w:val="TAH"/>
            </w:pPr>
            <w:r w:rsidRPr="0001701A">
              <w:t>SCS 15 kHz (µ=0)</w:t>
            </w:r>
          </w:p>
        </w:tc>
        <w:tc>
          <w:tcPr>
            <w:tcW w:w="2444" w:type="dxa"/>
            <w:shd w:val="clear" w:color="auto" w:fill="auto"/>
          </w:tcPr>
          <w:p w14:paraId="6FE32ECD" w14:textId="77777777" w:rsidR="00975C97" w:rsidRPr="0001701A" w:rsidRDefault="00975C97" w:rsidP="00CE0E4E">
            <w:pPr>
              <w:pStyle w:val="TAH"/>
            </w:pPr>
            <w:r w:rsidRPr="0001701A">
              <w:t>SCS 30 kHz (µ=1)</w:t>
            </w:r>
          </w:p>
        </w:tc>
        <w:tc>
          <w:tcPr>
            <w:tcW w:w="2506" w:type="dxa"/>
          </w:tcPr>
          <w:p w14:paraId="798766CE" w14:textId="77777777" w:rsidR="00975C97" w:rsidRPr="0001701A" w:rsidRDefault="00975C97" w:rsidP="00CE0E4E">
            <w:pPr>
              <w:pStyle w:val="TAH"/>
            </w:pPr>
            <w:r w:rsidRPr="0001701A">
              <w:t>SCS 60 kHz (µ=2)</w:t>
            </w:r>
          </w:p>
        </w:tc>
      </w:tr>
      <w:tr w:rsidR="00975C97" w:rsidRPr="0001701A" w14:paraId="6851C808" w14:textId="77777777" w:rsidTr="00CE0E4E">
        <w:tc>
          <w:tcPr>
            <w:tcW w:w="3055" w:type="dxa"/>
            <w:gridSpan w:val="2"/>
          </w:tcPr>
          <w:p w14:paraId="77177D00" w14:textId="77777777" w:rsidR="00975C97" w:rsidRPr="0001701A" w:rsidRDefault="00975C97" w:rsidP="00CE0E4E">
            <w:pPr>
              <w:pStyle w:val="TAL"/>
              <w:rPr>
                <w:i/>
              </w:rPr>
            </w:pPr>
            <w:r w:rsidRPr="0001701A">
              <w:t>TDD Slot Configuration pattern (Note 1)</w:t>
            </w:r>
          </w:p>
        </w:tc>
        <w:tc>
          <w:tcPr>
            <w:tcW w:w="2160" w:type="dxa"/>
            <w:shd w:val="clear" w:color="auto" w:fill="auto"/>
          </w:tcPr>
          <w:p w14:paraId="5B235B57" w14:textId="77777777" w:rsidR="00975C97" w:rsidRPr="0001701A" w:rsidRDefault="00975C97" w:rsidP="00CE0E4E">
            <w:pPr>
              <w:pStyle w:val="TAL"/>
            </w:pPr>
            <w:r w:rsidRPr="0001701A">
              <w:t>DDDSU</w:t>
            </w:r>
          </w:p>
        </w:tc>
        <w:tc>
          <w:tcPr>
            <w:tcW w:w="2444" w:type="dxa"/>
            <w:shd w:val="clear" w:color="auto" w:fill="auto"/>
            <w:vAlign w:val="center"/>
          </w:tcPr>
          <w:p w14:paraId="7673F9A2" w14:textId="77777777" w:rsidR="00975C97" w:rsidRPr="0001701A" w:rsidRDefault="00975C97" w:rsidP="00CE0E4E">
            <w:pPr>
              <w:pStyle w:val="TAL"/>
            </w:pPr>
            <w:r w:rsidRPr="0001701A">
              <w:t>7DS2U</w:t>
            </w:r>
          </w:p>
        </w:tc>
        <w:tc>
          <w:tcPr>
            <w:tcW w:w="2506" w:type="dxa"/>
          </w:tcPr>
          <w:p w14:paraId="5A3CC4AB" w14:textId="77777777" w:rsidR="00975C97" w:rsidRPr="0001701A" w:rsidRDefault="00975C97" w:rsidP="00CE0E4E">
            <w:pPr>
              <w:pStyle w:val="TAL"/>
            </w:pPr>
            <w:r w:rsidRPr="0001701A">
              <w:t>14DS</w:t>
            </w:r>
            <w:r w:rsidRPr="0001701A">
              <w:rPr>
                <w:vertAlign w:val="subscript"/>
              </w:rPr>
              <w:t>1</w:t>
            </w:r>
            <w:r w:rsidRPr="0001701A">
              <w:t>S</w:t>
            </w:r>
            <w:r w:rsidRPr="0001701A">
              <w:rPr>
                <w:vertAlign w:val="subscript"/>
              </w:rPr>
              <w:t>2</w:t>
            </w:r>
            <w:r w:rsidRPr="0001701A">
              <w:t>4U</w:t>
            </w:r>
          </w:p>
        </w:tc>
      </w:tr>
      <w:tr w:rsidR="00975C97" w:rsidRPr="0001701A" w14:paraId="0AF19D31" w14:textId="77777777" w:rsidTr="00CE0E4E">
        <w:tc>
          <w:tcPr>
            <w:tcW w:w="3055" w:type="dxa"/>
            <w:gridSpan w:val="2"/>
          </w:tcPr>
          <w:p w14:paraId="2473DB09" w14:textId="77777777" w:rsidR="00975C97" w:rsidRPr="0001701A" w:rsidRDefault="00975C97" w:rsidP="00CE0E4E">
            <w:pPr>
              <w:pStyle w:val="TAL"/>
              <w:rPr>
                <w:i/>
              </w:rPr>
            </w:pPr>
            <w:r w:rsidRPr="0001701A">
              <w:t>Special Slot Configuration (Note 2)</w:t>
            </w:r>
          </w:p>
        </w:tc>
        <w:tc>
          <w:tcPr>
            <w:tcW w:w="2160" w:type="dxa"/>
            <w:shd w:val="clear" w:color="auto" w:fill="auto"/>
          </w:tcPr>
          <w:p w14:paraId="0BA6B2FA" w14:textId="77777777" w:rsidR="00975C97" w:rsidRPr="0001701A" w:rsidRDefault="00975C97" w:rsidP="00CE0E4E">
            <w:pPr>
              <w:pStyle w:val="TAL"/>
            </w:pPr>
            <w:r w:rsidRPr="0001701A">
              <w:t>10D+2G+2U</w:t>
            </w:r>
          </w:p>
        </w:tc>
        <w:tc>
          <w:tcPr>
            <w:tcW w:w="2444" w:type="dxa"/>
            <w:shd w:val="clear" w:color="auto" w:fill="auto"/>
            <w:vAlign w:val="center"/>
          </w:tcPr>
          <w:p w14:paraId="152CD7F8" w14:textId="77777777" w:rsidR="00975C97" w:rsidRPr="0001701A" w:rsidRDefault="00975C97" w:rsidP="00CE0E4E">
            <w:pPr>
              <w:pStyle w:val="TAL"/>
            </w:pPr>
            <w:r w:rsidRPr="0001701A">
              <w:t>6D+4G+4U</w:t>
            </w:r>
          </w:p>
        </w:tc>
        <w:tc>
          <w:tcPr>
            <w:tcW w:w="2506" w:type="dxa"/>
          </w:tcPr>
          <w:p w14:paraId="746612F1" w14:textId="77777777" w:rsidR="00975C97" w:rsidRPr="0001701A" w:rsidRDefault="00975C97" w:rsidP="00CE0E4E">
            <w:pPr>
              <w:pStyle w:val="TAL"/>
            </w:pPr>
            <w:r w:rsidRPr="0001701A">
              <w:t>S</w:t>
            </w:r>
            <w:r w:rsidRPr="0001701A">
              <w:rPr>
                <w:vertAlign w:val="subscript"/>
              </w:rPr>
              <w:t>1</w:t>
            </w:r>
            <w:r w:rsidRPr="0001701A">
              <w:t>=12D+2G, S</w:t>
            </w:r>
            <w:r w:rsidRPr="0001701A">
              <w:rPr>
                <w:vertAlign w:val="subscript"/>
              </w:rPr>
              <w:t>2</w:t>
            </w:r>
            <w:r w:rsidRPr="0001701A">
              <w:t>=6G+8U</w:t>
            </w:r>
          </w:p>
        </w:tc>
      </w:tr>
      <w:tr w:rsidR="00975C97" w:rsidRPr="0001701A" w14:paraId="05EFA765" w14:textId="77777777" w:rsidTr="00CE0E4E">
        <w:tc>
          <w:tcPr>
            <w:tcW w:w="3055" w:type="dxa"/>
            <w:gridSpan w:val="2"/>
          </w:tcPr>
          <w:p w14:paraId="72281B2B" w14:textId="77777777" w:rsidR="00975C97" w:rsidRPr="0001701A" w:rsidRDefault="00975C97" w:rsidP="00CE0E4E">
            <w:pPr>
              <w:pStyle w:val="TAL"/>
              <w:rPr>
                <w:i/>
              </w:rPr>
            </w:pPr>
            <w:proofErr w:type="spellStart"/>
            <w:r w:rsidRPr="0001701A">
              <w:t>referenceSubcarrierSpacing</w:t>
            </w:r>
            <w:proofErr w:type="spellEnd"/>
          </w:p>
        </w:tc>
        <w:tc>
          <w:tcPr>
            <w:tcW w:w="2160" w:type="dxa"/>
            <w:shd w:val="clear" w:color="auto" w:fill="auto"/>
          </w:tcPr>
          <w:p w14:paraId="07A72D92" w14:textId="77777777" w:rsidR="00975C97" w:rsidRPr="0001701A" w:rsidRDefault="00975C97" w:rsidP="00CE0E4E">
            <w:pPr>
              <w:pStyle w:val="TAL"/>
            </w:pPr>
            <w:r w:rsidRPr="0001701A">
              <w:t>15 kHz</w:t>
            </w:r>
          </w:p>
        </w:tc>
        <w:tc>
          <w:tcPr>
            <w:tcW w:w="2444" w:type="dxa"/>
            <w:shd w:val="clear" w:color="auto" w:fill="auto"/>
            <w:vAlign w:val="center"/>
          </w:tcPr>
          <w:p w14:paraId="338BF1B6" w14:textId="77777777" w:rsidR="00975C97" w:rsidRPr="0001701A" w:rsidRDefault="00975C97" w:rsidP="00CE0E4E">
            <w:pPr>
              <w:pStyle w:val="TAL"/>
            </w:pPr>
            <w:r w:rsidRPr="0001701A">
              <w:t>30 kHz</w:t>
            </w:r>
          </w:p>
        </w:tc>
        <w:tc>
          <w:tcPr>
            <w:tcW w:w="2506" w:type="dxa"/>
          </w:tcPr>
          <w:p w14:paraId="1AC4AB63" w14:textId="77777777" w:rsidR="00975C97" w:rsidRPr="0001701A" w:rsidRDefault="00975C97" w:rsidP="00CE0E4E">
            <w:pPr>
              <w:pStyle w:val="TAL"/>
            </w:pPr>
            <w:r w:rsidRPr="0001701A">
              <w:t>60 kHz</w:t>
            </w:r>
          </w:p>
        </w:tc>
      </w:tr>
      <w:tr w:rsidR="00975C97" w:rsidRPr="0001701A" w14:paraId="4CA8C91E" w14:textId="77777777" w:rsidTr="00CE0E4E">
        <w:tc>
          <w:tcPr>
            <w:tcW w:w="1255" w:type="dxa"/>
            <w:vMerge w:val="restart"/>
          </w:tcPr>
          <w:p w14:paraId="55F58A88" w14:textId="77777777" w:rsidR="00975C97" w:rsidRPr="0001701A" w:rsidRDefault="00975C97" w:rsidP="00CE0E4E">
            <w:pPr>
              <w:pStyle w:val="TAL"/>
              <w:rPr>
                <w:i/>
              </w:rPr>
            </w:pPr>
            <w:r w:rsidRPr="0001701A">
              <w:t>UL-DL configuration</w:t>
            </w:r>
          </w:p>
        </w:tc>
        <w:tc>
          <w:tcPr>
            <w:tcW w:w="1800" w:type="dxa"/>
            <w:shd w:val="clear" w:color="auto" w:fill="auto"/>
            <w:vAlign w:val="center"/>
          </w:tcPr>
          <w:p w14:paraId="47D07021" w14:textId="77777777" w:rsidR="00975C97" w:rsidRPr="0001701A" w:rsidRDefault="00975C97" w:rsidP="00CE0E4E">
            <w:pPr>
              <w:pStyle w:val="TAL"/>
            </w:pPr>
            <w:r w:rsidRPr="0001701A">
              <w:rPr>
                <w:i/>
              </w:rPr>
              <w:t>dl-UL-</w:t>
            </w:r>
            <w:proofErr w:type="spellStart"/>
            <w:r w:rsidRPr="0001701A">
              <w:rPr>
                <w:i/>
              </w:rPr>
              <w:t>TransmissionPeriodicity</w:t>
            </w:r>
            <w:proofErr w:type="spellEnd"/>
          </w:p>
        </w:tc>
        <w:tc>
          <w:tcPr>
            <w:tcW w:w="2160" w:type="dxa"/>
            <w:shd w:val="clear" w:color="auto" w:fill="auto"/>
            <w:vAlign w:val="center"/>
          </w:tcPr>
          <w:p w14:paraId="226A6AF8" w14:textId="77777777" w:rsidR="00975C97" w:rsidRPr="0001701A" w:rsidRDefault="00975C97" w:rsidP="00CE0E4E">
            <w:pPr>
              <w:pStyle w:val="TAL"/>
            </w:pPr>
            <w:r w:rsidRPr="0001701A">
              <w:t xml:space="preserve">5 </w:t>
            </w:r>
            <w:proofErr w:type="spellStart"/>
            <w:r w:rsidRPr="0001701A">
              <w:t>ms</w:t>
            </w:r>
            <w:proofErr w:type="spellEnd"/>
          </w:p>
        </w:tc>
        <w:tc>
          <w:tcPr>
            <w:tcW w:w="2444" w:type="dxa"/>
            <w:shd w:val="clear" w:color="auto" w:fill="auto"/>
            <w:vAlign w:val="center"/>
          </w:tcPr>
          <w:p w14:paraId="679682C9" w14:textId="77777777" w:rsidR="00975C97" w:rsidRPr="0001701A" w:rsidRDefault="00975C97" w:rsidP="00CE0E4E">
            <w:pPr>
              <w:pStyle w:val="TAL"/>
            </w:pPr>
            <w:r w:rsidRPr="0001701A">
              <w:t xml:space="preserve">5 </w:t>
            </w:r>
            <w:proofErr w:type="spellStart"/>
            <w:r w:rsidRPr="0001701A">
              <w:t>ms</w:t>
            </w:r>
            <w:proofErr w:type="spellEnd"/>
          </w:p>
        </w:tc>
        <w:tc>
          <w:tcPr>
            <w:tcW w:w="2506" w:type="dxa"/>
            <w:vAlign w:val="center"/>
          </w:tcPr>
          <w:p w14:paraId="142438EE" w14:textId="77777777" w:rsidR="00975C97" w:rsidRPr="0001701A" w:rsidRDefault="00975C97" w:rsidP="00CE0E4E">
            <w:pPr>
              <w:pStyle w:val="TAL"/>
            </w:pPr>
            <w:r w:rsidRPr="0001701A">
              <w:t xml:space="preserve">5 </w:t>
            </w:r>
            <w:proofErr w:type="spellStart"/>
            <w:r w:rsidRPr="0001701A">
              <w:t>ms</w:t>
            </w:r>
            <w:proofErr w:type="spellEnd"/>
          </w:p>
        </w:tc>
      </w:tr>
      <w:tr w:rsidR="00975C97" w:rsidRPr="0001701A" w14:paraId="5500F0BB" w14:textId="77777777" w:rsidTr="00CE0E4E">
        <w:tc>
          <w:tcPr>
            <w:tcW w:w="1255" w:type="dxa"/>
            <w:vMerge/>
          </w:tcPr>
          <w:p w14:paraId="023868C2" w14:textId="77777777" w:rsidR="00975C97" w:rsidRPr="0001701A" w:rsidRDefault="00975C97" w:rsidP="00CE0E4E">
            <w:pPr>
              <w:pStyle w:val="TAL"/>
              <w:rPr>
                <w:i/>
              </w:rPr>
            </w:pPr>
          </w:p>
        </w:tc>
        <w:tc>
          <w:tcPr>
            <w:tcW w:w="1800" w:type="dxa"/>
            <w:shd w:val="clear" w:color="auto" w:fill="auto"/>
            <w:vAlign w:val="center"/>
          </w:tcPr>
          <w:p w14:paraId="49177A52" w14:textId="77777777" w:rsidR="00975C97" w:rsidRPr="0001701A" w:rsidRDefault="00975C97" w:rsidP="00CE0E4E">
            <w:pPr>
              <w:pStyle w:val="TAL"/>
            </w:pPr>
            <w:proofErr w:type="spellStart"/>
            <w:r w:rsidRPr="0001701A">
              <w:rPr>
                <w:i/>
              </w:rPr>
              <w:t>nrofDownlinkSlots</w:t>
            </w:r>
            <w:proofErr w:type="spellEnd"/>
          </w:p>
        </w:tc>
        <w:tc>
          <w:tcPr>
            <w:tcW w:w="2160" w:type="dxa"/>
            <w:shd w:val="clear" w:color="auto" w:fill="auto"/>
            <w:vAlign w:val="center"/>
          </w:tcPr>
          <w:p w14:paraId="24BC7D33" w14:textId="77777777" w:rsidR="00975C97" w:rsidRPr="0001701A" w:rsidRDefault="00975C97" w:rsidP="00CE0E4E">
            <w:pPr>
              <w:pStyle w:val="TAL"/>
            </w:pPr>
            <w:r w:rsidRPr="0001701A">
              <w:t>3</w:t>
            </w:r>
          </w:p>
        </w:tc>
        <w:tc>
          <w:tcPr>
            <w:tcW w:w="2444" w:type="dxa"/>
            <w:shd w:val="clear" w:color="auto" w:fill="auto"/>
            <w:vAlign w:val="center"/>
          </w:tcPr>
          <w:p w14:paraId="6E1BDD19" w14:textId="77777777" w:rsidR="00975C97" w:rsidRPr="0001701A" w:rsidRDefault="00975C97" w:rsidP="00CE0E4E">
            <w:pPr>
              <w:pStyle w:val="TAL"/>
            </w:pPr>
            <w:r w:rsidRPr="0001701A">
              <w:t>7</w:t>
            </w:r>
          </w:p>
        </w:tc>
        <w:tc>
          <w:tcPr>
            <w:tcW w:w="2506" w:type="dxa"/>
            <w:vAlign w:val="center"/>
          </w:tcPr>
          <w:p w14:paraId="3DFE048A" w14:textId="77777777" w:rsidR="00975C97" w:rsidRPr="0001701A" w:rsidRDefault="00975C97" w:rsidP="00CE0E4E">
            <w:pPr>
              <w:pStyle w:val="TAL"/>
            </w:pPr>
            <w:r w:rsidRPr="0001701A">
              <w:t>14</w:t>
            </w:r>
          </w:p>
        </w:tc>
      </w:tr>
      <w:tr w:rsidR="00975C97" w:rsidRPr="0001701A" w14:paraId="7BDA5C64" w14:textId="77777777" w:rsidTr="00CE0E4E">
        <w:tc>
          <w:tcPr>
            <w:tcW w:w="1255" w:type="dxa"/>
            <w:vMerge/>
          </w:tcPr>
          <w:p w14:paraId="20202488" w14:textId="77777777" w:rsidR="00975C97" w:rsidRPr="0001701A" w:rsidRDefault="00975C97" w:rsidP="00CE0E4E">
            <w:pPr>
              <w:pStyle w:val="TAL"/>
              <w:rPr>
                <w:i/>
              </w:rPr>
            </w:pPr>
          </w:p>
        </w:tc>
        <w:tc>
          <w:tcPr>
            <w:tcW w:w="1800" w:type="dxa"/>
            <w:shd w:val="clear" w:color="auto" w:fill="auto"/>
            <w:vAlign w:val="center"/>
          </w:tcPr>
          <w:p w14:paraId="0C262CC8" w14:textId="77777777" w:rsidR="00975C97" w:rsidRPr="0001701A" w:rsidRDefault="00975C97" w:rsidP="00CE0E4E">
            <w:pPr>
              <w:pStyle w:val="TAL"/>
            </w:pPr>
            <w:proofErr w:type="spellStart"/>
            <w:r w:rsidRPr="0001701A">
              <w:rPr>
                <w:i/>
              </w:rPr>
              <w:t>nrofDownlinkSymbols</w:t>
            </w:r>
            <w:proofErr w:type="spellEnd"/>
          </w:p>
        </w:tc>
        <w:tc>
          <w:tcPr>
            <w:tcW w:w="2160" w:type="dxa"/>
            <w:shd w:val="clear" w:color="auto" w:fill="auto"/>
            <w:vAlign w:val="center"/>
          </w:tcPr>
          <w:p w14:paraId="2F90B10D" w14:textId="77777777" w:rsidR="00975C97" w:rsidRPr="0001701A" w:rsidRDefault="00975C97" w:rsidP="00CE0E4E">
            <w:pPr>
              <w:pStyle w:val="TAL"/>
            </w:pPr>
            <w:r w:rsidRPr="0001701A">
              <w:t>10</w:t>
            </w:r>
          </w:p>
        </w:tc>
        <w:tc>
          <w:tcPr>
            <w:tcW w:w="2444" w:type="dxa"/>
            <w:shd w:val="clear" w:color="auto" w:fill="auto"/>
            <w:vAlign w:val="center"/>
          </w:tcPr>
          <w:p w14:paraId="5CE502A2" w14:textId="77777777" w:rsidR="00975C97" w:rsidRPr="0001701A" w:rsidRDefault="00975C97" w:rsidP="00CE0E4E">
            <w:pPr>
              <w:pStyle w:val="TAL"/>
            </w:pPr>
            <w:r w:rsidRPr="0001701A">
              <w:t>6</w:t>
            </w:r>
          </w:p>
        </w:tc>
        <w:tc>
          <w:tcPr>
            <w:tcW w:w="2506" w:type="dxa"/>
            <w:vAlign w:val="center"/>
          </w:tcPr>
          <w:p w14:paraId="58A2E28F" w14:textId="77777777" w:rsidR="00975C97" w:rsidRPr="0001701A" w:rsidRDefault="00975C97" w:rsidP="00CE0E4E">
            <w:pPr>
              <w:pStyle w:val="TAL"/>
            </w:pPr>
            <w:r w:rsidRPr="0001701A">
              <w:t>12</w:t>
            </w:r>
          </w:p>
        </w:tc>
      </w:tr>
      <w:tr w:rsidR="00975C97" w:rsidRPr="0001701A" w14:paraId="27696C07" w14:textId="77777777" w:rsidTr="00CE0E4E">
        <w:tc>
          <w:tcPr>
            <w:tcW w:w="1255" w:type="dxa"/>
            <w:vMerge/>
          </w:tcPr>
          <w:p w14:paraId="03175D5F" w14:textId="77777777" w:rsidR="00975C97" w:rsidRPr="0001701A" w:rsidRDefault="00975C97" w:rsidP="00CE0E4E">
            <w:pPr>
              <w:pStyle w:val="TAL"/>
              <w:rPr>
                <w:i/>
              </w:rPr>
            </w:pPr>
          </w:p>
        </w:tc>
        <w:tc>
          <w:tcPr>
            <w:tcW w:w="1800" w:type="dxa"/>
            <w:shd w:val="clear" w:color="auto" w:fill="auto"/>
            <w:vAlign w:val="center"/>
          </w:tcPr>
          <w:p w14:paraId="3265AE80" w14:textId="77777777" w:rsidR="00975C97" w:rsidRPr="0001701A" w:rsidRDefault="00975C97" w:rsidP="00CE0E4E">
            <w:pPr>
              <w:pStyle w:val="TAL"/>
            </w:pPr>
            <w:proofErr w:type="spellStart"/>
            <w:r w:rsidRPr="0001701A">
              <w:rPr>
                <w:i/>
              </w:rPr>
              <w:t>nrofUplinkSlot</w:t>
            </w:r>
            <w:proofErr w:type="spellEnd"/>
          </w:p>
        </w:tc>
        <w:tc>
          <w:tcPr>
            <w:tcW w:w="2160" w:type="dxa"/>
            <w:shd w:val="clear" w:color="auto" w:fill="auto"/>
            <w:vAlign w:val="center"/>
          </w:tcPr>
          <w:p w14:paraId="01E425B2" w14:textId="77777777" w:rsidR="00975C97" w:rsidRPr="0001701A" w:rsidRDefault="00975C97" w:rsidP="00CE0E4E">
            <w:pPr>
              <w:pStyle w:val="TAL"/>
            </w:pPr>
            <w:r w:rsidRPr="0001701A">
              <w:t>1</w:t>
            </w:r>
          </w:p>
        </w:tc>
        <w:tc>
          <w:tcPr>
            <w:tcW w:w="2444" w:type="dxa"/>
            <w:shd w:val="clear" w:color="auto" w:fill="auto"/>
            <w:vAlign w:val="center"/>
          </w:tcPr>
          <w:p w14:paraId="2886C2D5" w14:textId="77777777" w:rsidR="00975C97" w:rsidRPr="0001701A" w:rsidRDefault="00975C97" w:rsidP="00CE0E4E">
            <w:pPr>
              <w:pStyle w:val="TAL"/>
            </w:pPr>
            <w:r w:rsidRPr="0001701A">
              <w:t>2</w:t>
            </w:r>
          </w:p>
        </w:tc>
        <w:tc>
          <w:tcPr>
            <w:tcW w:w="2506" w:type="dxa"/>
            <w:vAlign w:val="center"/>
          </w:tcPr>
          <w:p w14:paraId="54ED1C74" w14:textId="77777777" w:rsidR="00975C97" w:rsidRPr="0001701A" w:rsidRDefault="00975C97" w:rsidP="00CE0E4E">
            <w:pPr>
              <w:pStyle w:val="TAL"/>
            </w:pPr>
            <w:r w:rsidRPr="0001701A">
              <w:t>4</w:t>
            </w:r>
          </w:p>
        </w:tc>
      </w:tr>
      <w:tr w:rsidR="00975C97" w:rsidRPr="0001701A" w14:paraId="2961A81A" w14:textId="77777777" w:rsidTr="00CE0E4E">
        <w:tc>
          <w:tcPr>
            <w:tcW w:w="1255" w:type="dxa"/>
            <w:vMerge/>
          </w:tcPr>
          <w:p w14:paraId="126212E0" w14:textId="77777777" w:rsidR="00975C97" w:rsidRPr="0001701A" w:rsidRDefault="00975C97" w:rsidP="00CE0E4E">
            <w:pPr>
              <w:pStyle w:val="TAL"/>
              <w:rPr>
                <w:i/>
              </w:rPr>
            </w:pPr>
          </w:p>
        </w:tc>
        <w:tc>
          <w:tcPr>
            <w:tcW w:w="1800" w:type="dxa"/>
            <w:shd w:val="clear" w:color="auto" w:fill="auto"/>
            <w:vAlign w:val="center"/>
          </w:tcPr>
          <w:p w14:paraId="577AD60B" w14:textId="77777777" w:rsidR="00975C97" w:rsidRPr="0001701A" w:rsidRDefault="00975C97" w:rsidP="00CE0E4E">
            <w:pPr>
              <w:pStyle w:val="TAL"/>
            </w:pPr>
            <w:proofErr w:type="spellStart"/>
            <w:r w:rsidRPr="0001701A">
              <w:rPr>
                <w:i/>
              </w:rPr>
              <w:t>nrofUplinkSymbols</w:t>
            </w:r>
            <w:proofErr w:type="spellEnd"/>
          </w:p>
        </w:tc>
        <w:tc>
          <w:tcPr>
            <w:tcW w:w="2160" w:type="dxa"/>
            <w:shd w:val="clear" w:color="auto" w:fill="auto"/>
            <w:vAlign w:val="center"/>
          </w:tcPr>
          <w:p w14:paraId="1E724674" w14:textId="77777777" w:rsidR="00975C97" w:rsidRPr="0001701A" w:rsidRDefault="00975C97" w:rsidP="00CE0E4E">
            <w:pPr>
              <w:pStyle w:val="TAL"/>
            </w:pPr>
            <w:r w:rsidRPr="0001701A">
              <w:t>2</w:t>
            </w:r>
          </w:p>
        </w:tc>
        <w:tc>
          <w:tcPr>
            <w:tcW w:w="2444" w:type="dxa"/>
            <w:shd w:val="clear" w:color="auto" w:fill="auto"/>
            <w:vAlign w:val="center"/>
          </w:tcPr>
          <w:p w14:paraId="21059D8B" w14:textId="77777777" w:rsidR="00975C97" w:rsidRPr="0001701A" w:rsidRDefault="00975C97" w:rsidP="00CE0E4E">
            <w:pPr>
              <w:pStyle w:val="TAL"/>
            </w:pPr>
            <w:r w:rsidRPr="0001701A">
              <w:t>4</w:t>
            </w:r>
          </w:p>
        </w:tc>
        <w:tc>
          <w:tcPr>
            <w:tcW w:w="2506" w:type="dxa"/>
            <w:vAlign w:val="center"/>
          </w:tcPr>
          <w:p w14:paraId="6F79A952" w14:textId="77777777" w:rsidR="00975C97" w:rsidRPr="0001701A" w:rsidRDefault="00975C97" w:rsidP="00CE0E4E">
            <w:pPr>
              <w:pStyle w:val="TAL"/>
            </w:pPr>
            <w:r w:rsidRPr="0001701A">
              <w:t>8</w:t>
            </w:r>
          </w:p>
        </w:tc>
      </w:tr>
      <w:tr w:rsidR="00975C97" w:rsidRPr="0001701A" w14:paraId="59D24A21" w14:textId="77777777" w:rsidTr="00CE0E4E">
        <w:tc>
          <w:tcPr>
            <w:tcW w:w="3055" w:type="dxa"/>
            <w:gridSpan w:val="2"/>
          </w:tcPr>
          <w:p w14:paraId="227AA3EC" w14:textId="77777777" w:rsidR="00975C97" w:rsidRPr="0001701A" w:rsidRDefault="00975C97" w:rsidP="00CE0E4E">
            <w:pPr>
              <w:pStyle w:val="TAL"/>
              <w:rPr>
                <w:i/>
              </w:rPr>
            </w:pPr>
            <w:r w:rsidRPr="0001701A">
              <w:t>Number of HARQ Processes</w:t>
            </w:r>
          </w:p>
        </w:tc>
        <w:tc>
          <w:tcPr>
            <w:tcW w:w="2160" w:type="dxa"/>
            <w:shd w:val="clear" w:color="auto" w:fill="auto"/>
            <w:vAlign w:val="center"/>
          </w:tcPr>
          <w:p w14:paraId="55EF4A3B" w14:textId="77777777" w:rsidR="00975C97" w:rsidRPr="0001701A" w:rsidRDefault="00975C97" w:rsidP="00CE0E4E">
            <w:pPr>
              <w:pStyle w:val="TAL"/>
            </w:pPr>
            <w:r w:rsidRPr="0001701A">
              <w:t>8</w:t>
            </w:r>
          </w:p>
        </w:tc>
        <w:tc>
          <w:tcPr>
            <w:tcW w:w="2444" w:type="dxa"/>
            <w:shd w:val="clear" w:color="auto" w:fill="auto"/>
            <w:vAlign w:val="center"/>
          </w:tcPr>
          <w:p w14:paraId="57FFADCC" w14:textId="77777777" w:rsidR="00975C97" w:rsidRPr="0001701A" w:rsidRDefault="00975C97" w:rsidP="00CE0E4E">
            <w:pPr>
              <w:pStyle w:val="TAL"/>
            </w:pPr>
            <w:r w:rsidRPr="0001701A">
              <w:t>8</w:t>
            </w:r>
          </w:p>
        </w:tc>
        <w:tc>
          <w:tcPr>
            <w:tcW w:w="2506" w:type="dxa"/>
            <w:vAlign w:val="center"/>
          </w:tcPr>
          <w:p w14:paraId="06BB4853" w14:textId="77777777" w:rsidR="00975C97" w:rsidRPr="0001701A" w:rsidRDefault="00975C97" w:rsidP="00CE0E4E">
            <w:pPr>
              <w:pStyle w:val="TAL"/>
            </w:pPr>
            <w:r w:rsidRPr="0001701A">
              <w:t>16</w:t>
            </w:r>
          </w:p>
        </w:tc>
      </w:tr>
      <w:tr w:rsidR="00975C97" w:rsidRPr="0001701A" w14:paraId="7A9F2599" w14:textId="77777777" w:rsidTr="00CE0E4E">
        <w:tc>
          <w:tcPr>
            <w:tcW w:w="3055" w:type="dxa"/>
            <w:gridSpan w:val="2"/>
          </w:tcPr>
          <w:p w14:paraId="7372B3BE" w14:textId="77777777" w:rsidR="00975C97" w:rsidRPr="0001701A" w:rsidRDefault="00975C97" w:rsidP="00CE0E4E">
            <w:pPr>
              <w:pStyle w:val="TAL"/>
              <w:rPr>
                <w:i/>
              </w:rPr>
            </w:pPr>
            <w:r w:rsidRPr="0001701A">
              <w:t>The number of slots between PDSCH and corresponding HARQ-ACK information (Note 3)</w:t>
            </w:r>
          </w:p>
        </w:tc>
        <w:tc>
          <w:tcPr>
            <w:tcW w:w="2160" w:type="dxa"/>
            <w:shd w:val="clear" w:color="auto" w:fill="auto"/>
            <w:vAlign w:val="center"/>
          </w:tcPr>
          <w:p w14:paraId="12668579" w14:textId="77777777" w:rsidR="00975C97" w:rsidRPr="0001701A" w:rsidRDefault="00975C97" w:rsidP="00CE0E4E">
            <w:pPr>
              <w:pStyle w:val="TAL"/>
            </w:pPr>
            <w:r w:rsidRPr="0001701A">
              <w:t>K1 = 4 if mod(i,5) = 0</w:t>
            </w:r>
            <w:r w:rsidRPr="0001701A">
              <w:br/>
              <w:t>K1 = 3 if mod(i,5) = 1</w:t>
            </w:r>
            <w:r w:rsidRPr="0001701A">
              <w:br/>
              <w:t>K1 = 2 if mod(i,5) = 2</w:t>
            </w:r>
            <w:r w:rsidRPr="0001701A">
              <w:br/>
              <w:t xml:space="preserve">where </w:t>
            </w:r>
            <w:proofErr w:type="spellStart"/>
            <w:r w:rsidRPr="0001701A">
              <w:t>i</w:t>
            </w:r>
            <w:proofErr w:type="spellEnd"/>
            <w:r w:rsidRPr="0001701A">
              <w:t xml:space="preserve"> is slot index per frame; </w:t>
            </w:r>
            <w:proofErr w:type="spellStart"/>
            <w:r w:rsidRPr="0001701A">
              <w:t>i</w:t>
            </w:r>
            <w:proofErr w:type="spellEnd"/>
            <w:r w:rsidRPr="0001701A">
              <w:t xml:space="preserve"> = {0,…,9}</w:t>
            </w:r>
          </w:p>
        </w:tc>
        <w:tc>
          <w:tcPr>
            <w:tcW w:w="2444" w:type="dxa"/>
            <w:shd w:val="clear" w:color="auto" w:fill="auto"/>
            <w:vAlign w:val="center"/>
          </w:tcPr>
          <w:p w14:paraId="021B39C5" w14:textId="77777777" w:rsidR="00975C97" w:rsidRPr="0001701A" w:rsidRDefault="00975C97" w:rsidP="00CE0E4E">
            <w:pPr>
              <w:pStyle w:val="TAL"/>
            </w:pPr>
            <w:r w:rsidRPr="0001701A">
              <w:t>K1 = 8 if mod(i,10) = 0</w:t>
            </w:r>
            <w:r w:rsidRPr="0001701A">
              <w:br/>
              <w:t>K1 = 7 if mod(i,10) = 1</w:t>
            </w:r>
            <w:r w:rsidRPr="0001701A">
              <w:br/>
              <w:t>K1 = 6 if mod(i,10) = 2</w:t>
            </w:r>
            <w:r w:rsidRPr="0001701A">
              <w:br/>
              <w:t>K1 = 5 if mod(i,10) = 3</w:t>
            </w:r>
            <w:r w:rsidRPr="0001701A">
              <w:br/>
              <w:t>K1 = 4 if mod(i,10) = 4</w:t>
            </w:r>
            <w:r w:rsidRPr="0001701A">
              <w:br/>
              <w:t>K1 = 3 if mod(i,10) = 5</w:t>
            </w:r>
            <w:r w:rsidRPr="0001701A">
              <w:br/>
              <w:t>K1 = 2 if mod(i,10) = 6</w:t>
            </w:r>
            <w:r w:rsidRPr="0001701A">
              <w:br/>
              <w:t xml:space="preserve">where </w:t>
            </w:r>
            <w:proofErr w:type="spellStart"/>
            <w:r w:rsidRPr="0001701A">
              <w:t>i</w:t>
            </w:r>
            <w:proofErr w:type="spellEnd"/>
            <w:r w:rsidRPr="0001701A">
              <w:t xml:space="preserve"> is slot index per frame; </w:t>
            </w:r>
            <w:proofErr w:type="spellStart"/>
            <w:r w:rsidRPr="0001701A">
              <w:t>i</w:t>
            </w:r>
            <w:proofErr w:type="spellEnd"/>
            <w:r w:rsidRPr="0001701A">
              <w:t xml:space="preserve"> = {0,…,19}</w:t>
            </w:r>
          </w:p>
        </w:tc>
        <w:tc>
          <w:tcPr>
            <w:tcW w:w="2506" w:type="dxa"/>
            <w:vAlign w:val="center"/>
          </w:tcPr>
          <w:p w14:paraId="6983E0A1" w14:textId="77777777" w:rsidR="00975C97" w:rsidRPr="0001701A" w:rsidRDefault="00975C97" w:rsidP="00CE0E4E">
            <w:pPr>
              <w:pStyle w:val="TAL"/>
            </w:pPr>
            <w:r w:rsidRPr="0001701A">
              <w:br/>
              <w:t>K1 = 13 if mod(i,20) = 2</w:t>
            </w:r>
          </w:p>
          <w:p w14:paraId="034D64D3" w14:textId="77777777" w:rsidR="00975C97" w:rsidRPr="0001701A" w:rsidRDefault="00975C97" w:rsidP="00CE0E4E">
            <w:pPr>
              <w:pStyle w:val="TAL"/>
            </w:pPr>
            <w:r w:rsidRPr="0001701A">
              <w:t>K1 = 12 if mod(i,20) = 3</w:t>
            </w:r>
          </w:p>
          <w:p w14:paraId="4B219F16" w14:textId="77777777" w:rsidR="00975C97" w:rsidRPr="0001701A" w:rsidRDefault="00975C97" w:rsidP="00CE0E4E">
            <w:pPr>
              <w:pStyle w:val="TAL"/>
            </w:pPr>
            <w:r w:rsidRPr="0001701A">
              <w:t>K1 = 11 if mod(i,20) = 4</w:t>
            </w:r>
          </w:p>
          <w:p w14:paraId="63E0DDD1" w14:textId="77777777" w:rsidR="00975C97" w:rsidRPr="0001701A" w:rsidRDefault="00975C97" w:rsidP="00CE0E4E">
            <w:pPr>
              <w:pStyle w:val="TAL"/>
            </w:pPr>
            <w:r w:rsidRPr="0001701A">
              <w:t>K1 = 10 if mod(i,20) = 5</w:t>
            </w:r>
          </w:p>
          <w:p w14:paraId="44AA8F11" w14:textId="77777777" w:rsidR="00975C97" w:rsidRPr="0001701A" w:rsidRDefault="00975C97" w:rsidP="00CE0E4E">
            <w:pPr>
              <w:pStyle w:val="TAL"/>
            </w:pPr>
            <w:r w:rsidRPr="0001701A">
              <w:t>K1 = 9 if mod(i,20) = 6</w:t>
            </w:r>
          </w:p>
          <w:p w14:paraId="5E3F477B" w14:textId="77777777" w:rsidR="00975C97" w:rsidRPr="0001701A" w:rsidRDefault="00975C97" w:rsidP="00CE0E4E">
            <w:pPr>
              <w:pStyle w:val="TAL"/>
            </w:pPr>
            <w:r w:rsidRPr="0001701A">
              <w:t>K1 = 8 if mod(i,20) = 7</w:t>
            </w:r>
          </w:p>
          <w:p w14:paraId="3CA61E63" w14:textId="77777777" w:rsidR="00975C97" w:rsidRPr="0001701A" w:rsidRDefault="00975C97" w:rsidP="00CE0E4E">
            <w:pPr>
              <w:pStyle w:val="TAL"/>
            </w:pPr>
            <w:r w:rsidRPr="0001701A">
              <w:t>K1 = 7 if mod(i,20) = 8</w:t>
            </w:r>
          </w:p>
          <w:p w14:paraId="4BE89A99" w14:textId="77777777" w:rsidR="00975C97" w:rsidRPr="0001701A" w:rsidRDefault="00975C97" w:rsidP="00CE0E4E">
            <w:pPr>
              <w:pStyle w:val="TAL"/>
            </w:pPr>
            <w:r w:rsidRPr="0001701A">
              <w:t>K1 = 6 if mod(i,20) = 9</w:t>
            </w:r>
            <w:r w:rsidRPr="0001701A">
              <w:br/>
              <w:t>K1 = 6 if mod(i,20) = 10</w:t>
            </w:r>
          </w:p>
          <w:p w14:paraId="357FC93B" w14:textId="77777777" w:rsidR="00975C97" w:rsidRPr="0001701A" w:rsidRDefault="00975C97" w:rsidP="00CE0E4E">
            <w:pPr>
              <w:pStyle w:val="TAL"/>
            </w:pPr>
            <w:r w:rsidRPr="0001701A">
              <w:t>K1 = 6 if mod(i,20) = 11</w:t>
            </w:r>
          </w:p>
          <w:p w14:paraId="0257BA9F" w14:textId="77777777" w:rsidR="00975C97" w:rsidRPr="0001701A" w:rsidRDefault="00975C97" w:rsidP="00CE0E4E">
            <w:pPr>
              <w:pStyle w:val="TAL"/>
            </w:pPr>
            <w:r w:rsidRPr="0001701A">
              <w:t>K1 = 6 if mod(i,20) = 12</w:t>
            </w:r>
            <w:r w:rsidRPr="0001701A">
              <w:br/>
              <w:t>K1 = 6 if mod(i,20) = 13</w:t>
            </w:r>
            <w:r w:rsidRPr="0001701A">
              <w:br/>
              <w:t xml:space="preserve">where </w:t>
            </w:r>
            <w:proofErr w:type="spellStart"/>
            <w:r w:rsidRPr="0001701A">
              <w:t>i</w:t>
            </w:r>
            <w:proofErr w:type="spellEnd"/>
            <w:r w:rsidRPr="0001701A">
              <w:t xml:space="preserve"> is slot index per frame; </w:t>
            </w:r>
            <w:proofErr w:type="spellStart"/>
            <w:r w:rsidRPr="0001701A">
              <w:t>i</w:t>
            </w:r>
            <w:proofErr w:type="spellEnd"/>
            <w:r w:rsidRPr="0001701A">
              <w:t xml:space="preserve"> = {0,…,39}</w:t>
            </w:r>
          </w:p>
        </w:tc>
      </w:tr>
      <w:tr w:rsidR="00975C97" w:rsidRPr="0001701A" w14:paraId="419B40D1" w14:textId="77777777" w:rsidTr="00CE0E4E">
        <w:tc>
          <w:tcPr>
            <w:tcW w:w="10165" w:type="dxa"/>
            <w:gridSpan w:val="5"/>
          </w:tcPr>
          <w:p w14:paraId="4672557F" w14:textId="77777777" w:rsidR="00975C97" w:rsidRPr="0001701A" w:rsidRDefault="00975C97" w:rsidP="00CE0E4E">
            <w:pPr>
              <w:pStyle w:val="TAN"/>
            </w:pPr>
            <w:r w:rsidRPr="0001701A">
              <w:t>NOTE 1:</w:t>
            </w:r>
            <w:r w:rsidRPr="0001701A">
              <w:tab/>
              <w:t>D denotes a slot with all DL symbols; S denotes a slot with a mix of DL, UL and guard symbols; U denotes a slot with all UL symbols. The field is for information.</w:t>
            </w:r>
          </w:p>
          <w:p w14:paraId="2B46BDBB" w14:textId="77777777" w:rsidR="00975C97" w:rsidRPr="0001701A" w:rsidRDefault="00975C97" w:rsidP="00CE0E4E">
            <w:pPr>
              <w:pStyle w:val="TAN"/>
            </w:pPr>
            <w:r w:rsidRPr="0001701A">
              <w:t>NOTE 2:</w:t>
            </w:r>
            <w:r w:rsidRPr="0001701A">
              <w:tab/>
              <w:t>D, G, U denote DL, guard and UL symbols, respectively. The field is for information.</w:t>
            </w:r>
          </w:p>
          <w:p w14:paraId="53E98B8B" w14:textId="77777777" w:rsidR="00975C97" w:rsidRPr="0001701A" w:rsidRDefault="00975C97" w:rsidP="00CE0E4E">
            <w:pPr>
              <w:pStyle w:val="TAN"/>
            </w:pPr>
            <w:r w:rsidRPr="0001701A">
              <w:t>NOTE 3:</w:t>
            </w:r>
            <w:r w:rsidRPr="0001701A">
              <w:tab/>
            </w:r>
            <w:proofErr w:type="spellStart"/>
            <w:r w:rsidRPr="0001701A">
              <w:t>i</w:t>
            </w:r>
            <w:proofErr w:type="spellEnd"/>
            <w:r w:rsidRPr="0001701A">
              <w:t xml:space="preserve"> is the slot index per frame.</w:t>
            </w:r>
          </w:p>
        </w:tc>
      </w:tr>
    </w:tbl>
    <w:p w14:paraId="7C126C49" w14:textId="77777777" w:rsidR="00975C97" w:rsidRPr="0001701A" w:rsidRDefault="00975C97" w:rsidP="00975C97"/>
    <w:p w14:paraId="69D12EF8" w14:textId="77777777" w:rsidR="00975C97" w:rsidRPr="0001701A" w:rsidRDefault="00975C97" w:rsidP="00975C97">
      <w:pPr>
        <w:pStyle w:val="Heading3"/>
      </w:pPr>
      <w:bookmarkStart w:id="66" w:name="_Toc27478703"/>
      <w:bookmarkStart w:id="67" w:name="_Toc36227417"/>
      <w:r w:rsidRPr="0001701A">
        <w:lastRenderedPageBreak/>
        <w:t>A.3.3.2</w:t>
      </w:r>
      <w:r w:rsidRPr="0001701A">
        <w:tab/>
        <w:t>FRC for receiver requirements for QPSK</w:t>
      </w:r>
      <w:bookmarkEnd w:id="66"/>
      <w:bookmarkEnd w:id="67"/>
    </w:p>
    <w:p w14:paraId="1903C314" w14:textId="77777777" w:rsidR="00975C97" w:rsidRPr="0001701A" w:rsidRDefault="00975C97" w:rsidP="00975C97">
      <w:pPr>
        <w:pStyle w:val="TH"/>
      </w:pPr>
      <w:r w:rsidRPr="0001701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5234E6D6" w14:textId="77777777" w:rsidTr="00CE0E4E">
        <w:trPr>
          <w:jc w:val="center"/>
        </w:trPr>
        <w:tc>
          <w:tcPr>
            <w:tcW w:w="3690" w:type="dxa"/>
            <w:vAlign w:val="center"/>
          </w:tcPr>
          <w:p w14:paraId="405F87B8" w14:textId="77777777" w:rsidR="00975C97" w:rsidRPr="0001701A" w:rsidRDefault="00975C97" w:rsidP="00CE0E4E">
            <w:pPr>
              <w:pStyle w:val="TAH"/>
            </w:pPr>
            <w:r w:rsidRPr="0001701A">
              <w:t>Parameter</w:t>
            </w:r>
          </w:p>
        </w:tc>
        <w:tc>
          <w:tcPr>
            <w:tcW w:w="1093" w:type="dxa"/>
            <w:vAlign w:val="center"/>
          </w:tcPr>
          <w:p w14:paraId="2BE67330" w14:textId="77777777" w:rsidR="00975C97" w:rsidRPr="0001701A" w:rsidRDefault="00975C97" w:rsidP="00CE0E4E">
            <w:pPr>
              <w:pStyle w:val="TAH"/>
            </w:pPr>
            <w:r w:rsidRPr="0001701A">
              <w:t>Unit</w:t>
            </w:r>
          </w:p>
        </w:tc>
        <w:tc>
          <w:tcPr>
            <w:tcW w:w="5736" w:type="dxa"/>
            <w:gridSpan w:val="8"/>
          </w:tcPr>
          <w:p w14:paraId="42DDCE01" w14:textId="77777777" w:rsidR="00975C97" w:rsidRPr="0001701A" w:rsidRDefault="00975C97" w:rsidP="00CE0E4E">
            <w:pPr>
              <w:pStyle w:val="TAH"/>
            </w:pPr>
            <w:r w:rsidRPr="0001701A">
              <w:t>Value</w:t>
            </w:r>
          </w:p>
        </w:tc>
      </w:tr>
      <w:tr w:rsidR="00975C97" w:rsidRPr="0001701A" w14:paraId="1E32D331" w14:textId="77777777" w:rsidTr="00CE0E4E">
        <w:trPr>
          <w:jc w:val="center"/>
        </w:trPr>
        <w:tc>
          <w:tcPr>
            <w:tcW w:w="3690" w:type="dxa"/>
            <w:vAlign w:val="center"/>
          </w:tcPr>
          <w:p w14:paraId="52887DDA" w14:textId="77777777" w:rsidR="00975C97" w:rsidRPr="0001701A" w:rsidRDefault="00975C97" w:rsidP="00CE0E4E">
            <w:pPr>
              <w:pStyle w:val="TAL"/>
            </w:pPr>
            <w:r w:rsidRPr="0001701A">
              <w:t>Channel bandwidth</w:t>
            </w:r>
          </w:p>
        </w:tc>
        <w:tc>
          <w:tcPr>
            <w:tcW w:w="1093" w:type="dxa"/>
            <w:vAlign w:val="center"/>
          </w:tcPr>
          <w:p w14:paraId="5950F36E" w14:textId="77777777" w:rsidR="00975C97" w:rsidRPr="0001701A" w:rsidRDefault="00975C97" w:rsidP="00CE0E4E">
            <w:pPr>
              <w:pStyle w:val="TAC"/>
            </w:pPr>
            <w:r w:rsidRPr="0001701A">
              <w:t>MHz</w:t>
            </w:r>
          </w:p>
        </w:tc>
        <w:tc>
          <w:tcPr>
            <w:tcW w:w="717" w:type="dxa"/>
            <w:vAlign w:val="center"/>
          </w:tcPr>
          <w:p w14:paraId="119797A2" w14:textId="77777777" w:rsidR="00975C97" w:rsidRPr="0001701A" w:rsidRDefault="00975C97" w:rsidP="00CE0E4E">
            <w:pPr>
              <w:pStyle w:val="TAC"/>
            </w:pPr>
            <w:r w:rsidRPr="0001701A">
              <w:t>5</w:t>
            </w:r>
          </w:p>
        </w:tc>
        <w:tc>
          <w:tcPr>
            <w:tcW w:w="717" w:type="dxa"/>
            <w:vAlign w:val="center"/>
          </w:tcPr>
          <w:p w14:paraId="7FA0DF10" w14:textId="77777777" w:rsidR="00975C97" w:rsidRPr="0001701A" w:rsidRDefault="00975C97" w:rsidP="00CE0E4E">
            <w:pPr>
              <w:pStyle w:val="TAC"/>
            </w:pPr>
            <w:r w:rsidRPr="0001701A">
              <w:t>10</w:t>
            </w:r>
          </w:p>
        </w:tc>
        <w:tc>
          <w:tcPr>
            <w:tcW w:w="717" w:type="dxa"/>
            <w:vAlign w:val="center"/>
          </w:tcPr>
          <w:p w14:paraId="599A7860" w14:textId="77777777" w:rsidR="00975C97" w:rsidRPr="0001701A" w:rsidRDefault="00975C97" w:rsidP="00CE0E4E">
            <w:pPr>
              <w:pStyle w:val="TAC"/>
            </w:pPr>
            <w:r w:rsidRPr="0001701A">
              <w:t>15</w:t>
            </w:r>
          </w:p>
        </w:tc>
        <w:tc>
          <w:tcPr>
            <w:tcW w:w="717" w:type="dxa"/>
            <w:vAlign w:val="center"/>
          </w:tcPr>
          <w:p w14:paraId="1608D59E" w14:textId="77777777" w:rsidR="00975C97" w:rsidRPr="0001701A" w:rsidRDefault="00975C97" w:rsidP="00CE0E4E">
            <w:pPr>
              <w:pStyle w:val="TAC"/>
            </w:pPr>
            <w:r w:rsidRPr="0001701A">
              <w:t>20</w:t>
            </w:r>
          </w:p>
        </w:tc>
        <w:tc>
          <w:tcPr>
            <w:tcW w:w="717" w:type="dxa"/>
            <w:vAlign w:val="center"/>
          </w:tcPr>
          <w:p w14:paraId="6BF7C099" w14:textId="77777777" w:rsidR="00975C97" w:rsidRPr="0001701A" w:rsidRDefault="00975C97" w:rsidP="00CE0E4E">
            <w:pPr>
              <w:pStyle w:val="TAC"/>
            </w:pPr>
            <w:r w:rsidRPr="0001701A">
              <w:t>25</w:t>
            </w:r>
          </w:p>
        </w:tc>
        <w:tc>
          <w:tcPr>
            <w:tcW w:w="717" w:type="dxa"/>
            <w:vAlign w:val="center"/>
          </w:tcPr>
          <w:p w14:paraId="1AA4A23F" w14:textId="77777777" w:rsidR="00975C97" w:rsidRPr="0001701A" w:rsidRDefault="00975C97" w:rsidP="00CE0E4E">
            <w:pPr>
              <w:pStyle w:val="TAC"/>
            </w:pPr>
            <w:r w:rsidRPr="0001701A">
              <w:t>30</w:t>
            </w:r>
          </w:p>
        </w:tc>
        <w:tc>
          <w:tcPr>
            <w:tcW w:w="717" w:type="dxa"/>
            <w:vAlign w:val="center"/>
          </w:tcPr>
          <w:p w14:paraId="38F11DAF" w14:textId="77777777" w:rsidR="00975C97" w:rsidRPr="0001701A" w:rsidRDefault="00975C97" w:rsidP="00CE0E4E">
            <w:pPr>
              <w:pStyle w:val="TAC"/>
            </w:pPr>
            <w:r w:rsidRPr="0001701A">
              <w:t>40</w:t>
            </w:r>
          </w:p>
        </w:tc>
        <w:tc>
          <w:tcPr>
            <w:tcW w:w="717" w:type="dxa"/>
            <w:vAlign w:val="center"/>
          </w:tcPr>
          <w:p w14:paraId="150C9167" w14:textId="77777777" w:rsidR="00975C97" w:rsidRPr="0001701A" w:rsidRDefault="00975C97" w:rsidP="00CE0E4E">
            <w:pPr>
              <w:pStyle w:val="TAC"/>
            </w:pPr>
            <w:r w:rsidRPr="0001701A">
              <w:t>50</w:t>
            </w:r>
          </w:p>
        </w:tc>
      </w:tr>
      <w:tr w:rsidR="00975C97" w:rsidRPr="0001701A" w14:paraId="36974827" w14:textId="77777777" w:rsidTr="00CE0E4E">
        <w:trPr>
          <w:jc w:val="center"/>
        </w:trPr>
        <w:tc>
          <w:tcPr>
            <w:tcW w:w="3690" w:type="dxa"/>
            <w:vAlign w:val="center"/>
          </w:tcPr>
          <w:p w14:paraId="1EDCD02D" w14:textId="77777777" w:rsidR="00975C97" w:rsidRPr="0001701A" w:rsidRDefault="00975C97" w:rsidP="00CE0E4E">
            <w:pPr>
              <w:pStyle w:val="TAL"/>
            </w:pPr>
            <w:r w:rsidRPr="0001701A">
              <w:t>Subcarrier spacing</w:t>
            </w:r>
          </w:p>
        </w:tc>
        <w:tc>
          <w:tcPr>
            <w:tcW w:w="1093" w:type="dxa"/>
            <w:vAlign w:val="center"/>
          </w:tcPr>
          <w:p w14:paraId="182B0BDE" w14:textId="77777777" w:rsidR="00975C97" w:rsidRPr="0001701A" w:rsidRDefault="00975C97" w:rsidP="00CE0E4E">
            <w:pPr>
              <w:pStyle w:val="TAC"/>
            </w:pPr>
            <w:r w:rsidRPr="0001701A">
              <w:t>kHz</w:t>
            </w:r>
          </w:p>
        </w:tc>
        <w:tc>
          <w:tcPr>
            <w:tcW w:w="717" w:type="dxa"/>
            <w:vAlign w:val="center"/>
          </w:tcPr>
          <w:p w14:paraId="4672FBFF" w14:textId="77777777" w:rsidR="00975C97" w:rsidRPr="0001701A" w:rsidRDefault="00975C97" w:rsidP="00CE0E4E">
            <w:pPr>
              <w:pStyle w:val="TAC"/>
            </w:pPr>
            <w:r w:rsidRPr="0001701A">
              <w:t>15</w:t>
            </w:r>
          </w:p>
        </w:tc>
        <w:tc>
          <w:tcPr>
            <w:tcW w:w="717" w:type="dxa"/>
            <w:vAlign w:val="center"/>
          </w:tcPr>
          <w:p w14:paraId="443A2FE4" w14:textId="77777777" w:rsidR="00975C97" w:rsidRPr="0001701A" w:rsidRDefault="00975C97" w:rsidP="00CE0E4E">
            <w:pPr>
              <w:pStyle w:val="TAC"/>
            </w:pPr>
            <w:r w:rsidRPr="0001701A">
              <w:t>15</w:t>
            </w:r>
          </w:p>
        </w:tc>
        <w:tc>
          <w:tcPr>
            <w:tcW w:w="717" w:type="dxa"/>
            <w:vAlign w:val="center"/>
          </w:tcPr>
          <w:p w14:paraId="074C17E5" w14:textId="77777777" w:rsidR="00975C97" w:rsidRPr="0001701A" w:rsidRDefault="00975C97" w:rsidP="00CE0E4E">
            <w:pPr>
              <w:pStyle w:val="TAC"/>
            </w:pPr>
            <w:r w:rsidRPr="0001701A">
              <w:t>15</w:t>
            </w:r>
          </w:p>
        </w:tc>
        <w:tc>
          <w:tcPr>
            <w:tcW w:w="717" w:type="dxa"/>
            <w:vAlign w:val="center"/>
          </w:tcPr>
          <w:p w14:paraId="0D3D6C69" w14:textId="77777777" w:rsidR="00975C97" w:rsidRPr="0001701A" w:rsidRDefault="00975C97" w:rsidP="00CE0E4E">
            <w:pPr>
              <w:pStyle w:val="TAC"/>
            </w:pPr>
            <w:r w:rsidRPr="0001701A">
              <w:t>15</w:t>
            </w:r>
          </w:p>
        </w:tc>
        <w:tc>
          <w:tcPr>
            <w:tcW w:w="717" w:type="dxa"/>
            <w:vAlign w:val="center"/>
          </w:tcPr>
          <w:p w14:paraId="08749ED0" w14:textId="77777777" w:rsidR="00975C97" w:rsidRPr="0001701A" w:rsidRDefault="00975C97" w:rsidP="00CE0E4E">
            <w:pPr>
              <w:pStyle w:val="TAC"/>
            </w:pPr>
            <w:r w:rsidRPr="0001701A">
              <w:t>15</w:t>
            </w:r>
          </w:p>
        </w:tc>
        <w:tc>
          <w:tcPr>
            <w:tcW w:w="717" w:type="dxa"/>
            <w:vAlign w:val="center"/>
          </w:tcPr>
          <w:p w14:paraId="7CFD3A8B" w14:textId="77777777" w:rsidR="00975C97" w:rsidRPr="0001701A" w:rsidRDefault="00975C97" w:rsidP="00CE0E4E">
            <w:pPr>
              <w:pStyle w:val="TAC"/>
            </w:pPr>
            <w:r w:rsidRPr="0001701A">
              <w:t>15</w:t>
            </w:r>
          </w:p>
        </w:tc>
        <w:tc>
          <w:tcPr>
            <w:tcW w:w="717" w:type="dxa"/>
            <w:vAlign w:val="center"/>
          </w:tcPr>
          <w:p w14:paraId="19BBF46A" w14:textId="77777777" w:rsidR="00975C97" w:rsidRPr="0001701A" w:rsidRDefault="00975C97" w:rsidP="00CE0E4E">
            <w:pPr>
              <w:pStyle w:val="TAC"/>
            </w:pPr>
            <w:r w:rsidRPr="0001701A">
              <w:t>15</w:t>
            </w:r>
          </w:p>
        </w:tc>
        <w:tc>
          <w:tcPr>
            <w:tcW w:w="717" w:type="dxa"/>
            <w:vAlign w:val="center"/>
          </w:tcPr>
          <w:p w14:paraId="5A9C3B2E" w14:textId="77777777" w:rsidR="00975C97" w:rsidRPr="0001701A" w:rsidRDefault="00975C97" w:rsidP="00CE0E4E">
            <w:pPr>
              <w:pStyle w:val="TAC"/>
            </w:pPr>
            <w:r w:rsidRPr="0001701A">
              <w:t>15</w:t>
            </w:r>
          </w:p>
        </w:tc>
      </w:tr>
      <w:tr w:rsidR="00975C97" w:rsidRPr="0001701A" w14:paraId="037DAA2D" w14:textId="77777777" w:rsidTr="00CE0E4E">
        <w:trPr>
          <w:jc w:val="center"/>
        </w:trPr>
        <w:tc>
          <w:tcPr>
            <w:tcW w:w="3690" w:type="dxa"/>
            <w:vAlign w:val="center"/>
          </w:tcPr>
          <w:p w14:paraId="64B7BDFB" w14:textId="77777777" w:rsidR="00975C97" w:rsidRPr="0001701A" w:rsidRDefault="00975C97" w:rsidP="00CE0E4E">
            <w:pPr>
              <w:pStyle w:val="TAL"/>
            </w:pPr>
            <w:r w:rsidRPr="0001701A">
              <w:t xml:space="preserve">Subcarrier spacing configuration </w:t>
            </w:r>
            <w:r w:rsidRPr="0001701A">
              <w:object w:dxaOrig="220" w:dyaOrig="240" w14:anchorId="64CFF1D8">
                <v:shape id="_x0000_i1034" type="#_x0000_t75" style="width:11.25pt;height:12.75pt" o:ole="">
                  <v:imagedata r:id="rId9" o:title=""/>
                </v:shape>
                <o:OLEObject Type="Embed" ProgID="Equation.3" ShapeID="_x0000_i1034" DrawAspect="Content" ObjectID="_1710857153" r:id="rId19"/>
              </w:object>
            </w:r>
          </w:p>
        </w:tc>
        <w:tc>
          <w:tcPr>
            <w:tcW w:w="1093" w:type="dxa"/>
            <w:vAlign w:val="center"/>
          </w:tcPr>
          <w:p w14:paraId="780040C3" w14:textId="77777777" w:rsidR="00975C97" w:rsidRPr="0001701A" w:rsidRDefault="00975C97" w:rsidP="00CE0E4E">
            <w:pPr>
              <w:pStyle w:val="TAC"/>
            </w:pPr>
          </w:p>
        </w:tc>
        <w:tc>
          <w:tcPr>
            <w:tcW w:w="717" w:type="dxa"/>
            <w:vAlign w:val="center"/>
          </w:tcPr>
          <w:p w14:paraId="3CC17F56" w14:textId="77777777" w:rsidR="00975C97" w:rsidRPr="0001701A" w:rsidRDefault="00975C97" w:rsidP="00CE0E4E">
            <w:pPr>
              <w:pStyle w:val="TAC"/>
            </w:pPr>
            <w:r w:rsidRPr="0001701A">
              <w:t>0</w:t>
            </w:r>
          </w:p>
        </w:tc>
        <w:tc>
          <w:tcPr>
            <w:tcW w:w="717" w:type="dxa"/>
            <w:vAlign w:val="center"/>
          </w:tcPr>
          <w:p w14:paraId="663EE1E1" w14:textId="77777777" w:rsidR="00975C97" w:rsidRPr="0001701A" w:rsidRDefault="00975C97" w:rsidP="00CE0E4E">
            <w:pPr>
              <w:pStyle w:val="TAC"/>
            </w:pPr>
            <w:r w:rsidRPr="0001701A">
              <w:t>0</w:t>
            </w:r>
          </w:p>
        </w:tc>
        <w:tc>
          <w:tcPr>
            <w:tcW w:w="717" w:type="dxa"/>
            <w:vAlign w:val="center"/>
          </w:tcPr>
          <w:p w14:paraId="156C5433" w14:textId="77777777" w:rsidR="00975C97" w:rsidRPr="0001701A" w:rsidRDefault="00975C97" w:rsidP="00CE0E4E">
            <w:pPr>
              <w:pStyle w:val="TAC"/>
            </w:pPr>
            <w:r w:rsidRPr="0001701A">
              <w:t>0</w:t>
            </w:r>
          </w:p>
        </w:tc>
        <w:tc>
          <w:tcPr>
            <w:tcW w:w="717" w:type="dxa"/>
            <w:vAlign w:val="center"/>
          </w:tcPr>
          <w:p w14:paraId="77E6EBBC" w14:textId="77777777" w:rsidR="00975C97" w:rsidRPr="0001701A" w:rsidRDefault="00975C97" w:rsidP="00CE0E4E">
            <w:pPr>
              <w:pStyle w:val="TAC"/>
            </w:pPr>
            <w:r w:rsidRPr="0001701A">
              <w:t>0</w:t>
            </w:r>
          </w:p>
        </w:tc>
        <w:tc>
          <w:tcPr>
            <w:tcW w:w="717" w:type="dxa"/>
            <w:vAlign w:val="center"/>
          </w:tcPr>
          <w:p w14:paraId="70EE88E0" w14:textId="77777777" w:rsidR="00975C97" w:rsidRPr="0001701A" w:rsidRDefault="00975C97" w:rsidP="00CE0E4E">
            <w:pPr>
              <w:pStyle w:val="TAC"/>
            </w:pPr>
            <w:r w:rsidRPr="0001701A">
              <w:t>0</w:t>
            </w:r>
          </w:p>
        </w:tc>
        <w:tc>
          <w:tcPr>
            <w:tcW w:w="717" w:type="dxa"/>
            <w:vAlign w:val="center"/>
          </w:tcPr>
          <w:p w14:paraId="0A05E3B4" w14:textId="77777777" w:rsidR="00975C97" w:rsidRPr="0001701A" w:rsidRDefault="00975C97" w:rsidP="00CE0E4E">
            <w:pPr>
              <w:pStyle w:val="TAC"/>
            </w:pPr>
            <w:r w:rsidRPr="0001701A">
              <w:t>0</w:t>
            </w:r>
          </w:p>
        </w:tc>
        <w:tc>
          <w:tcPr>
            <w:tcW w:w="717" w:type="dxa"/>
            <w:vAlign w:val="center"/>
          </w:tcPr>
          <w:p w14:paraId="1EFD1A47" w14:textId="77777777" w:rsidR="00975C97" w:rsidRPr="0001701A" w:rsidRDefault="00975C97" w:rsidP="00CE0E4E">
            <w:pPr>
              <w:pStyle w:val="TAC"/>
            </w:pPr>
            <w:r w:rsidRPr="0001701A">
              <w:t>0</w:t>
            </w:r>
          </w:p>
        </w:tc>
        <w:tc>
          <w:tcPr>
            <w:tcW w:w="717" w:type="dxa"/>
            <w:vAlign w:val="center"/>
          </w:tcPr>
          <w:p w14:paraId="6EE5DDDF" w14:textId="77777777" w:rsidR="00975C97" w:rsidRPr="0001701A" w:rsidRDefault="00975C97" w:rsidP="00CE0E4E">
            <w:pPr>
              <w:pStyle w:val="TAC"/>
            </w:pPr>
            <w:r w:rsidRPr="0001701A">
              <w:t>0</w:t>
            </w:r>
          </w:p>
        </w:tc>
      </w:tr>
      <w:tr w:rsidR="00975C97" w:rsidRPr="0001701A" w14:paraId="43F14C0B" w14:textId="77777777" w:rsidTr="00CE0E4E">
        <w:trPr>
          <w:jc w:val="center"/>
        </w:trPr>
        <w:tc>
          <w:tcPr>
            <w:tcW w:w="3690" w:type="dxa"/>
            <w:vAlign w:val="center"/>
          </w:tcPr>
          <w:p w14:paraId="06F64510" w14:textId="77777777" w:rsidR="00975C97" w:rsidRPr="0001701A" w:rsidRDefault="00975C97" w:rsidP="00CE0E4E">
            <w:pPr>
              <w:pStyle w:val="TAL"/>
            </w:pPr>
            <w:r w:rsidRPr="0001701A">
              <w:t>Allocated resource blocks</w:t>
            </w:r>
          </w:p>
        </w:tc>
        <w:tc>
          <w:tcPr>
            <w:tcW w:w="1093" w:type="dxa"/>
            <w:vAlign w:val="center"/>
          </w:tcPr>
          <w:p w14:paraId="30C41995" w14:textId="77777777" w:rsidR="00975C97" w:rsidRPr="0001701A" w:rsidRDefault="00975C97" w:rsidP="00CE0E4E">
            <w:pPr>
              <w:pStyle w:val="TAC"/>
            </w:pPr>
          </w:p>
        </w:tc>
        <w:tc>
          <w:tcPr>
            <w:tcW w:w="717" w:type="dxa"/>
            <w:vAlign w:val="center"/>
          </w:tcPr>
          <w:p w14:paraId="6E162764" w14:textId="77777777" w:rsidR="00975C97" w:rsidRPr="0001701A" w:rsidRDefault="00975C97" w:rsidP="00CE0E4E">
            <w:pPr>
              <w:pStyle w:val="TAC"/>
            </w:pPr>
            <w:r w:rsidRPr="0001701A">
              <w:t>25</w:t>
            </w:r>
          </w:p>
        </w:tc>
        <w:tc>
          <w:tcPr>
            <w:tcW w:w="717" w:type="dxa"/>
            <w:vAlign w:val="center"/>
          </w:tcPr>
          <w:p w14:paraId="62F2255B" w14:textId="77777777" w:rsidR="00975C97" w:rsidRPr="0001701A" w:rsidRDefault="00975C97" w:rsidP="00CE0E4E">
            <w:pPr>
              <w:pStyle w:val="TAC"/>
            </w:pPr>
            <w:r w:rsidRPr="0001701A">
              <w:t>52</w:t>
            </w:r>
          </w:p>
        </w:tc>
        <w:tc>
          <w:tcPr>
            <w:tcW w:w="717" w:type="dxa"/>
            <w:vAlign w:val="center"/>
          </w:tcPr>
          <w:p w14:paraId="7E9001FA" w14:textId="77777777" w:rsidR="00975C97" w:rsidRPr="0001701A" w:rsidRDefault="00975C97" w:rsidP="00CE0E4E">
            <w:pPr>
              <w:pStyle w:val="TAC"/>
            </w:pPr>
            <w:r w:rsidRPr="0001701A">
              <w:t>79</w:t>
            </w:r>
          </w:p>
        </w:tc>
        <w:tc>
          <w:tcPr>
            <w:tcW w:w="717" w:type="dxa"/>
            <w:vAlign w:val="center"/>
          </w:tcPr>
          <w:p w14:paraId="75A8BF90" w14:textId="77777777" w:rsidR="00975C97" w:rsidRPr="0001701A" w:rsidRDefault="00975C97" w:rsidP="00CE0E4E">
            <w:pPr>
              <w:pStyle w:val="TAC"/>
            </w:pPr>
            <w:r w:rsidRPr="0001701A">
              <w:t>106</w:t>
            </w:r>
          </w:p>
        </w:tc>
        <w:tc>
          <w:tcPr>
            <w:tcW w:w="717" w:type="dxa"/>
            <w:vAlign w:val="center"/>
          </w:tcPr>
          <w:p w14:paraId="65C9FF4E" w14:textId="77777777" w:rsidR="00975C97" w:rsidRPr="0001701A" w:rsidRDefault="00975C97" w:rsidP="00CE0E4E">
            <w:pPr>
              <w:pStyle w:val="TAC"/>
            </w:pPr>
            <w:r w:rsidRPr="0001701A">
              <w:t>133</w:t>
            </w:r>
          </w:p>
        </w:tc>
        <w:tc>
          <w:tcPr>
            <w:tcW w:w="717" w:type="dxa"/>
            <w:vAlign w:val="center"/>
          </w:tcPr>
          <w:p w14:paraId="11544741" w14:textId="77777777" w:rsidR="00975C97" w:rsidRPr="0001701A" w:rsidRDefault="00975C97" w:rsidP="00CE0E4E">
            <w:pPr>
              <w:pStyle w:val="TAC"/>
            </w:pPr>
            <w:r w:rsidRPr="0001701A">
              <w:t>160</w:t>
            </w:r>
          </w:p>
        </w:tc>
        <w:tc>
          <w:tcPr>
            <w:tcW w:w="717" w:type="dxa"/>
            <w:vAlign w:val="center"/>
          </w:tcPr>
          <w:p w14:paraId="693E3C03" w14:textId="77777777" w:rsidR="00975C97" w:rsidRPr="0001701A" w:rsidRDefault="00975C97" w:rsidP="00CE0E4E">
            <w:pPr>
              <w:pStyle w:val="TAC"/>
            </w:pPr>
            <w:r w:rsidRPr="0001701A">
              <w:t>216</w:t>
            </w:r>
          </w:p>
        </w:tc>
        <w:tc>
          <w:tcPr>
            <w:tcW w:w="717" w:type="dxa"/>
            <w:vAlign w:val="center"/>
          </w:tcPr>
          <w:p w14:paraId="13913029" w14:textId="77777777" w:rsidR="00975C97" w:rsidRPr="0001701A" w:rsidRDefault="00975C97" w:rsidP="00CE0E4E">
            <w:pPr>
              <w:pStyle w:val="TAC"/>
            </w:pPr>
            <w:r w:rsidRPr="0001701A">
              <w:t>270</w:t>
            </w:r>
          </w:p>
        </w:tc>
      </w:tr>
      <w:tr w:rsidR="00975C97" w:rsidRPr="0001701A" w14:paraId="17AA36A1" w14:textId="77777777" w:rsidTr="00CE0E4E">
        <w:trPr>
          <w:jc w:val="center"/>
        </w:trPr>
        <w:tc>
          <w:tcPr>
            <w:tcW w:w="3690" w:type="dxa"/>
            <w:vAlign w:val="center"/>
          </w:tcPr>
          <w:p w14:paraId="1AFF0FD9" w14:textId="77777777" w:rsidR="00975C97" w:rsidRPr="0001701A" w:rsidRDefault="00975C97" w:rsidP="00CE0E4E">
            <w:pPr>
              <w:pStyle w:val="TAL"/>
            </w:pPr>
            <w:r w:rsidRPr="0001701A">
              <w:t>Subcarriers per resource block</w:t>
            </w:r>
          </w:p>
        </w:tc>
        <w:tc>
          <w:tcPr>
            <w:tcW w:w="1093" w:type="dxa"/>
            <w:vAlign w:val="center"/>
          </w:tcPr>
          <w:p w14:paraId="460FC71B" w14:textId="77777777" w:rsidR="00975C97" w:rsidRPr="0001701A" w:rsidRDefault="00975C97" w:rsidP="00CE0E4E">
            <w:pPr>
              <w:pStyle w:val="TAC"/>
            </w:pPr>
          </w:p>
        </w:tc>
        <w:tc>
          <w:tcPr>
            <w:tcW w:w="717" w:type="dxa"/>
            <w:vAlign w:val="center"/>
          </w:tcPr>
          <w:p w14:paraId="66563764" w14:textId="77777777" w:rsidR="00975C97" w:rsidRPr="0001701A" w:rsidRDefault="00975C97" w:rsidP="00CE0E4E">
            <w:pPr>
              <w:pStyle w:val="TAC"/>
            </w:pPr>
            <w:r w:rsidRPr="0001701A">
              <w:t>12</w:t>
            </w:r>
          </w:p>
        </w:tc>
        <w:tc>
          <w:tcPr>
            <w:tcW w:w="717" w:type="dxa"/>
            <w:vAlign w:val="center"/>
          </w:tcPr>
          <w:p w14:paraId="1497D657" w14:textId="77777777" w:rsidR="00975C97" w:rsidRPr="0001701A" w:rsidRDefault="00975C97" w:rsidP="00CE0E4E">
            <w:pPr>
              <w:pStyle w:val="TAC"/>
            </w:pPr>
            <w:r w:rsidRPr="0001701A">
              <w:t>12</w:t>
            </w:r>
          </w:p>
        </w:tc>
        <w:tc>
          <w:tcPr>
            <w:tcW w:w="717" w:type="dxa"/>
            <w:vAlign w:val="center"/>
          </w:tcPr>
          <w:p w14:paraId="2006875F" w14:textId="77777777" w:rsidR="00975C97" w:rsidRPr="0001701A" w:rsidRDefault="00975C97" w:rsidP="00CE0E4E">
            <w:pPr>
              <w:pStyle w:val="TAC"/>
            </w:pPr>
            <w:r w:rsidRPr="0001701A">
              <w:t>12</w:t>
            </w:r>
          </w:p>
        </w:tc>
        <w:tc>
          <w:tcPr>
            <w:tcW w:w="717" w:type="dxa"/>
            <w:vAlign w:val="center"/>
          </w:tcPr>
          <w:p w14:paraId="35841118" w14:textId="77777777" w:rsidR="00975C97" w:rsidRPr="0001701A" w:rsidRDefault="00975C97" w:rsidP="00CE0E4E">
            <w:pPr>
              <w:pStyle w:val="TAC"/>
            </w:pPr>
            <w:r w:rsidRPr="0001701A">
              <w:t>12</w:t>
            </w:r>
          </w:p>
        </w:tc>
        <w:tc>
          <w:tcPr>
            <w:tcW w:w="717" w:type="dxa"/>
            <w:vAlign w:val="center"/>
          </w:tcPr>
          <w:p w14:paraId="2690876F" w14:textId="77777777" w:rsidR="00975C97" w:rsidRPr="0001701A" w:rsidRDefault="00975C97" w:rsidP="00CE0E4E">
            <w:pPr>
              <w:pStyle w:val="TAC"/>
            </w:pPr>
            <w:r w:rsidRPr="0001701A">
              <w:t>12</w:t>
            </w:r>
          </w:p>
        </w:tc>
        <w:tc>
          <w:tcPr>
            <w:tcW w:w="717" w:type="dxa"/>
            <w:vAlign w:val="center"/>
          </w:tcPr>
          <w:p w14:paraId="11A86C44" w14:textId="77777777" w:rsidR="00975C97" w:rsidRPr="0001701A" w:rsidRDefault="00975C97" w:rsidP="00CE0E4E">
            <w:pPr>
              <w:pStyle w:val="TAC"/>
            </w:pPr>
            <w:r w:rsidRPr="0001701A">
              <w:t>12</w:t>
            </w:r>
          </w:p>
        </w:tc>
        <w:tc>
          <w:tcPr>
            <w:tcW w:w="717" w:type="dxa"/>
            <w:vAlign w:val="center"/>
          </w:tcPr>
          <w:p w14:paraId="054E365D" w14:textId="77777777" w:rsidR="00975C97" w:rsidRPr="0001701A" w:rsidRDefault="00975C97" w:rsidP="00CE0E4E">
            <w:pPr>
              <w:pStyle w:val="TAC"/>
            </w:pPr>
            <w:r w:rsidRPr="0001701A">
              <w:t>12</w:t>
            </w:r>
          </w:p>
        </w:tc>
        <w:tc>
          <w:tcPr>
            <w:tcW w:w="717" w:type="dxa"/>
            <w:vAlign w:val="center"/>
          </w:tcPr>
          <w:p w14:paraId="2488301B" w14:textId="77777777" w:rsidR="00975C97" w:rsidRPr="0001701A" w:rsidRDefault="00975C97" w:rsidP="00CE0E4E">
            <w:pPr>
              <w:pStyle w:val="TAC"/>
            </w:pPr>
            <w:r w:rsidRPr="0001701A">
              <w:t>12</w:t>
            </w:r>
          </w:p>
        </w:tc>
      </w:tr>
      <w:tr w:rsidR="00975C97" w:rsidRPr="0001701A" w14:paraId="3EE8219B" w14:textId="77777777" w:rsidTr="00CE0E4E">
        <w:trPr>
          <w:jc w:val="center"/>
        </w:trPr>
        <w:tc>
          <w:tcPr>
            <w:tcW w:w="3690" w:type="dxa"/>
            <w:vAlign w:val="center"/>
          </w:tcPr>
          <w:p w14:paraId="77FE8884" w14:textId="77777777" w:rsidR="00975C97" w:rsidRPr="0001701A" w:rsidRDefault="00975C97" w:rsidP="00CE0E4E">
            <w:pPr>
              <w:pStyle w:val="TAL"/>
            </w:pPr>
            <w:r w:rsidRPr="0001701A">
              <w:t>Allocated slots per Frame</w:t>
            </w:r>
          </w:p>
        </w:tc>
        <w:tc>
          <w:tcPr>
            <w:tcW w:w="1093" w:type="dxa"/>
            <w:vAlign w:val="center"/>
          </w:tcPr>
          <w:p w14:paraId="7AC81B79" w14:textId="77777777" w:rsidR="00975C97" w:rsidRPr="0001701A" w:rsidRDefault="00975C97" w:rsidP="00CE0E4E">
            <w:pPr>
              <w:pStyle w:val="TAC"/>
            </w:pPr>
          </w:p>
        </w:tc>
        <w:tc>
          <w:tcPr>
            <w:tcW w:w="717" w:type="dxa"/>
          </w:tcPr>
          <w:p w14:paraId="69D2E3F8" w14:textId="77777777" w:rsidR="00975C97" w:rsidRPr="0001701A" w:rsidRDefault="00975C97" w:rsidP="00CE0E4E">
            <w:pPr>
              <w:pStyle w:val="TAC"/>
            </w:pPr>
            <w:r w:rsidRPr="0001701A">
              <w:t>4</w:t>
            </w:r>
          </w:p>
        </w:tc>
        <w:tc>
          <w:tcPr>
            <w:tcW w:w="717" w:type="dxa"/>
          </w:tcPr>
          <w:p w14:paraId="5A809A67" w14:textId="77777777" w:rsidR="00975C97" w:rsidRPr="0001701A" w:rsidRDefault="00975C97" w:rsidP="00CE0E4E">
            <w:pPr>
              <w:pStyle w:val="TAC"/>
            </w:pPr>
            <w:r w:rsidRPr="0001701A">
              <w:t>4</w:t>
            </w:r>
          </w:p>
        </w:tc>
        <w:tc>
          <w:tcPr>
            <w:tcW w:w="717" w:type="dxa"/>
          </w:tcPr>
          <w:p w14:paraId="12B03E2F" w14:textId="77777777" w:rsidR="00975C97" w:rsidRPr="0001701A" w:rsidRDefault="00975C97" w:rsidP="00CE0E4E">
            <w:pPr>
              <w:pStyle w:val="TAC"/>
            </w:pPr>
            <w:r w:rsidRPr="0001701A">
              <w:t>4</w:t>
            </w:r>
          </w:p>
        </w:tc>
        <w:tc>
          <w:tcPr>
            <w:tcW w:w="717" w:type="dxa"/>
          </w:tcPr>
          <w:p w14:paraId="0E4E3F9C" w14:textId="77777777" w:rsidR="00975C97" w:rsidRPr="0001701A" w:rsidRDefault="00975C97" w:rsidP="00CE0E4E">
            <w:pPr>
              <w:pStyle w:val="TAC"/>
            </w:pPr>
            <w:r w:rsidRPr="0001701A">
              <w:t>4</w:t>
            </w:r>
          </w:p>
        </w:tc>
        <w:tc>
          <w:tcPr>
            <w:tcW w:w="717" w:type="dxa"/>
          </w:tcPr>
          <w:p w14:paraId="6AEAEF6D" w14:textId="77777777" w:rsidR="00975C97" w:rsidRPr="0001701A" w:rsidRDefault="00975C97" w:rsidP="00CE0E4E">
            <w:pPr>
              <w:pStyle w:val="TAC"/>
            </w:pPr>
            <w:r w:rsidRPr="0001701A">
              <w:t>4</w:t>
            </w:r>
          </w:p>
        </w:tc>
        <w:tc>
          <w:tcPr>
            <w:tcW w:w="717" w:type="dxa"/>
          </w:tcPr>
          <w:p w14:paraId="51F02BCC" w14:textId="77777777" w:rsidR="00975C97" w:rsidRPr="0001701A" w:rsidRDefault="00975C97" w:rsidP="00CE0E4E">
            <w:pPr>
              <w:pStyle w:val="TAC"/>
            </w:pPr>
            <w:r w:rsidRPr="0001701A">
              <w:t>4</w:t>
            </w:r>
          </w:p>
        </w:tc>
        <w:tc>
          <w:tcPr>
            <w:tcW w:w="717" w:type="dxa"/>
          </w:tcPr>
          <w:p w14:paraId="05CD0D0D" w14:textId="77777777" w:rsidR="00975C97" w:rsidRPr="0001701A" w:rsidRDefault="00975C97" w:rsidP="00CE0E4E">
            <w:pPr>
              <w:pStyle w:val="TAC"/>
            </w:pPr>
            <w:r w:rsidRPr="0001701A">
              <w:t>4</w:t>
            </w:r>
          </w:p>
        </w:tc>
        <w:tc>
          <w:tcPr>
            <w:tcW w:w="717" w:type="dxa"/>
          </w:tcPr>
          <w:p w14:paraId="267A5A54" w14:textId="77777777" w:rsidR="00975C97" w:rsidRPr="0001701A" w:rsidRDefault="00975C97" w:rsidP="00CE0E4E">
            <w:pPr>
              <w:pStyle w:val="TAC"/>
            </w:pPr>
            <w:r w:rsidRPr="0001701A">
              <w:t>4</w:t>
            </w:r>
          </w:p>
        </w:tc>
      </w:tr>
      <w:tr w:rsidR="00975C97" w:rsidRPr="0001701A" w14:paraId="48EC38A0" w14:textId="77777777" w:rsidTr="00CE0E4E">
        <w:trPr>
          <w:jc w:val="center"/>
        </w:trPr>
        <w:tc>
          <w:tcPr>
            <w:tcW w:w="3690" w:type="dxa"/>
            <w:vAlign w:val="center"/>
          </w:tcPr>
          <w:p w14:paraId="6A5E1005" w14:textId="77777777" w:rsidR="00975C97" w:rsidRPr="0001701A" w:rsidRDefault="00975C97" w:rsidP="00CE0E4E">
            <w:pPr>
              <w:pStyle w:val="TAL"/>
            </w:pPr>
            <w:r w:rsidRPr="0001701A">
              <w:t>MCS Index</w:t>
            </w:r>
          </w:p>
        </w:tc>
        <w:tc>
          <w:tcPr>
            <w:tcW w:w="1093" w:type="dxa"/>
            <w:vAlign w:val="center"/>
          </w:tcPr>
          <w:p w14:paraId="3599926B" w14:textId="77777777" w:rsidR="00975C97" w:rsidRPr="0001701A" w:rsidRDefault="00975C97" w:rsidP="00CE0E4E">
            <w:pPr>
              <w:pStyle w:val="TAC"/>
            </w:pPr>
          </w:p>
        </w:tc>
        <w:tc>
          <w:tcPr>
            <w:tcW w:w="717" w:type="dxa"/>
            <w:vAlign w:val="center"/>
          </w:tcPr>
          <w:p w14:paraId="5F92DD59" w14:textId="77777777" w:rsidR="00975C97" w:rsidRPr="0001701A" w:rsidRDefault="00975C97" w:rsidP="00CE0E4E">
            <w:pPr>
              <w:pStyle w:val="TAC"/>
            </w:pPr>
            <w:r w:rsidRPr="0001701A">
              <w:t>4</w:t>
            </w:r>
          </w:p>
        </w:tc>
        <w:tc>
          <w:tcPr>
            <w:tcW w:w="717" w:type="dxa"/>
            <w:vAlign w:val="center"/>
          </w:tcPr>
          <w:p w14:paraId="20428E4E" w14:textId="77777777" w:rsidR="00975C97" w:rsidRPr="0001701A" w:rsidRDefault="00975C97" w:rsidP="00CE0E4E">
            <w:pPr>
              <w:pStyle w:val="TAC"/>
            </w:pPr>
            <w:r w:rsidRPr="0001701A">
              <w:t>4</w:t>
            </w:r>
          </w:p>
        </w:tc>
        <w:tc>
          <w:tcPr>
            <w:tcW w:w="717" w:type="dxa"/>
            <w:vAlign w:val="center"/>
          </w:tcPr>
          <w:p w14:paraId="3459FA30" w14:textId="77777777" w:rsidR="00975C97" w:rsidRPr="0001701A" w:rsidRDefault="00975C97" w:rsidP="00CE0E4E">
            <w:pPr>
              <w:pStyle w:val="TAC"/>
            </w:pPr>
            <w:r w:rsidRPr="0001701A">
              <w:t>4</w:t>
            </w:r>
          </w:p>
        </w:tc>
        <w:tc>
          <w:tcPr>
            <w:tcW w:w="717" w:type="dxa"/>
            <w:vAlign w:val="center"/>
          </w:tcPr>
          <w:p w14:paraId="7ADFD196" w14:textId="77777777" w:rsidR="00975C97" w:rsidRPr="0001701A" w:rsidRDefault="00975C97" w:rsidP="00CE0E4E">
            <w:pPr>
              <w:pStyle w:val="TAC"/>
            </w:pPr>
            <w:r w:rsidRPr="0001701A">
              <w:t>4</w:t>
            </w:r>
          </w:p>
        </w:tc>
        <w:tc>
          <w:tcPr>
            <w:tcW w:w="717" w:type="dxa"/>
            <w:vAlign w:val="center"/>
          </w:tcPr>
          <w:p w14:paraId="777852A3" w14:textId="77777777" w:rsidR="00975C97" w:rsidRPr="0001701A" w:rsidRDefault="00975C97" w:rsidP="00CE0E4E">
            <w:pPr>
              <w:pStyle w:val="TAC"/>
            </w:pPr>
            <w:r w:rsidRPr="0001701A">
              <w:t>4</w:t>
            </w:r>
          </w:p>
        </w:tc>
        <w:tc>
          <w:tcPr>
            <w:tcW w:w="717" w:type="dxa"/>
            <w:vAlign w:val="center"/>
          </w:tcPr>
          <w:p w14:paraId="5E072DD3" w14:textId="77777777" w:rsidR="00975C97" w:rsidRPr="0001701A" w:rsidRDefault="00975C97" w:rsidP="00CE0E4E">
            <w:pPr>
              <w:pStyle w:val="TAC"/>
            </w:pPr>
            <w:r w:rsidRPr="0001701A">
              <w:t>4</w:t>
            </w:r>
          </w:p>
        </w:tc>
        <w:tc>
          <w:tcPr>
            <w:tcW w:w="717" w:type="dxa"/>
            <w:vAlign w:val="center"/>
          </w:tcPr>
          <w:p w14:paraId="5475E62C" w14:textId="77777777" w:rsidR="00975C97" w:rsidRPr="0001701A" w:rsidRDefault="00975C97" w:rsidP="00CE0E4E">
            <w:pPr>
              <w:pStyle w:val="TAC"/>
            </w:pPr>
            <w:r w:rsidRPr="0001701A">
              <w:t>4</w:t>
            </w:r>
          </w:p>
        </w:tc>
        <w:tc>
          <w:tcPr>
            <w:tcW w:w="717" w:type="dxa"/>
            <w:vAlign w:val="center"/>
          </w:tcPr>
          <w:p w14:paraId="4A0BFCC0" w14:textId="77777777" w:rsidR="00975C97" w:rsidRPr="0001701A" w:rsidRDefault="00975C97" w:rsidP="00CE0E4E">
            <w:pPr>
              <w:pStyle w:val="TAC"/>
            </w:pPr>
            <w:r w:rsidRPr="0001701A">
              <w:t>4</w:t>
            </w:r>
          </w:p>
        </w:tc>
      </w:tr>
      <w:tr w:rsidR="00975C97" w:rsidRPr="0001701A" w14:paraId="1660082F" w14:textId="77777777" w:rsidTr="00CE0E4E">
        <w:trPr>
          <w:jc w:val="center"/>
        </w:trPr>
        <w:tc>
          <w:tcPr>
            <w:tcW w:w="3690" w:type="dxa"/>
            <w:vAlign w:val="center"/>
          </w:tcPr>
          <w:p w14:paraId="29453B07" w14:textId="77777777" w:rsidR="00975C97" w:rsidRPr="0001701A" w:rsidRDefault="00975C97" w:rsidP="00CE0E4E">
            <w:pPr>
              <w:pStyle w:val="TAL"/>
            </w:pPr>
            <w:r w:rsidRPr="0001701A">
              <w:rPr>
                <w:rFonts w:eastAsia="SimSun"/>
              </w:rPr>
              <w:t>MCS Table for TBS determination</w:t>
            </w:r>
          </w:p>
        </w:tc>
        <w:tc>
          <w:tcPr>
            <w:tcW w:w="1093" w:type="dxa"/>
            <w:vAlign w:val="center"/>
          </w:tcPr>
          <w:p w14:paraId="5FF63A68" w14:textId="77777777" w:rsidR="00975C97" w:rsidRPr="0001701A" w:rsidRDefault="00975C97" w:rsidP="00CE0E4E">
            <w:pPr>
              <w:pStyle w:val="TAC"/>
            </w:pPr>
          </w:p>
        </w:tc>
        <w:tc>
          <w:tcPr>
            <w:tcW w:w="5736" w:type="dxa"/>
            <w:gridSpan w:val="8"/>
            <w:vAlign w:val="center"/>
          </w:tcPr>
          <w:p w14:paraId="042B90D6" w14:textId="77777777" w:rsidR="00975C97" w:rsidRPr="0001701A" w:rsidRDefault="00975C97" w:rsidP="00CE0E4E">
            <w:pPr>
              <w:pStyle w:val="TAC"/>
            </w:pPr>
            <w:r w:rsidRPr="0001701A">
              <w:t>64QAM</w:t>
            </w:r>
          </w:p>
        </w:tc>
      </w:tr>
      <w:tr w:rsidR="00975C97" w:rsidRPr="0001701A" w14:paraId="53CF863A" w14:textId="77777777" w:rsidTr="00CE0E4E">
        <w:trPr>
          <w:jc w:val="center"/>
        </w:trPr>
        <w:tc>
          <w:tcPr>
            <w:tcW w:w="3690" w:type="dxa"/>
            <w:vAlign w:val="center"/>
          </w:tcPr>
          <w:p w14:paraId="7D26AD84" w14:textId="77777777" w:rsidR="00975C97" w:rsidRPr="0001701A" w:rsidRDefault="00975C97" w:rsidP="00CE0E4E">
            <w:pPr>
              <w:pStyle w:val="TAL"/>
            </w:pPr>
            <w:r w:rsidRPr="0001701A">
              <w:t>Modulation</w:t>
            </w:r>
          </w:p>
        </w:tc>
        <w:tc>
          <w:tcPr>
            <w:tcW w:w="1093" w:type="dxa"/>
            <w:vAlign w:val="center"/>
          </w:tcPr>
          <w:p w14:paraId="4FDB94DE" w14:textId="77777777" w:rsidR="00975C97" w:rsidRPr="0001701A" w:rsidRDefault="00975C97" w:rsidP="00CE0E4E">
            <w:pPr>
              <w:pStyle w:val="TAC"/>
            </w:pPr>
          </w:p>
        </w:tc>
        <w:tc>
          <w:tcPr>
            <w:tcW w:w="717" w:type="dxa"/>
            <w:vAlign w:val="center"/>
          </w:tcPr>
          <w:p w14:paraId="35EAE27D" w14:textId="77777777" w:rsidR="00975C97" w:rsidRPr="0001701A" w:rsidRDefault="00975C97" w:rsidP="00CE0E4E">
            <w:pPr>
              <w:pStyle w:val="TAC"/>
            </w:pPr>
            <w:r w:rsidRPr="0001701A">
              <w:t>QPSK</w:t>
            </w:r>
          </w:p>
        </w:tc>
        <w:tc>
          <w:tcPr>
            <w:tcW w:w="717" w:type="dxa"/>
            <w:vAlign w:val="center"/>
          </w:tcPr>
          <w:p w14:paraId="0EFFA716" w14:textId="77777777" w:rsidR="00975C97" w:rsidRPr="0001701A" w:rsidRDefault="00975C97" w:rsidP="00CE0E4E">
            <w:pPr>
              <w:pStyle w:val="TAC"/>
            </w:pPr>
            <w:r w:rsidRPr="0001701A">
              <w:t>QPSK</w:t>
            </w:r>
          </w:p>
        </w:tc>
        <w:tc>
          <w:tcPr>
            <w:tcW w:w="717" w:type="dxa"/>
            <w:vAlign w:val="center"/>
          </w:tcPr>
          <w:p w14:paraId="00B9AA06" w14:textId="77777777" w:rsidR="00975C97" w:rsidRPr="0001701A" w:rsidRDefault="00975C97" w:rsidP="00CE0E4E">
            <w:pPr>
              <w:pStyle w:val="TAC"/>
            </w:pPr>
            <w:r w:rsidRPr="0001701A">
              <w:t>QPSK</w:t>
            </w:r>
          </w:p>
        </w:tc>
        <w:tc>
          <w:tcPr>
            <w:tcW w:w="717" w:type="dxa"/>
            <w:vAlign w:val="center"/>
          </w:tcPr>
          <w:p w14:paraId="6DBC500A" w14:textId="77777777" w:rsidR="00975C97" w:rsidRPr="0001701A" w:rsidRDefault="00975C97" w:rsidP="00CE0E4E">
            <w:pPr>
              <w:pStyle w:val="TAC"/>
            </w:pPr>
            <w:r w:rsidRPr="0001701A">
              <w:t>QPSK</w:t>
            </w:r>
          </w:p>
        </w:tc>
        <w:tc>
          <w:tcPr>
            <w:tcW w:w="717" w:type="dxa"/>
            <w:vAlign w:val="center"/>
          </w:tcPr>
          <w:p w14:paraId="6C5781BF" w14:textId="77777777" w:rsidR="00975C97" w:rsidRPr="0001701A" w:rsidRDefault="00975C97" w:rsidP="00CE0E4E">
            <w:pPr>
              <w:pStyle w:val="TAC"/>
            </w:pPr>
            <w:r w:rsidRPr="0001701A">
              <w:t>QPSK</w:t>
            </w:r>
          </w:p>
        </w:tc>
        <w:tc>
          <w:tcPr>
            <w:tcW w:w="717" w:type="dxa"/>
            <w:vAlign w:val="center"/>
          </w:tcPr>
          <w:p w14:paraId="74197A57" w14:textId="77777777" w:rsidR="00975C97" w:rsidRPr="0001701A" w:rsidRDefault="00975C97" w:rsidP="00CE0E4E">
            <w:pPr>
              <w:pStyle w:val="TAC"/>
            </w:pPr>
            <w:r w:rsidRPr="0001701A">
              <w:t>QPSK</w:t>
            </w:r>
          </w:p>
        </w:tc>
        <w:tc>
          <w:tcPr>
            <w:tcW w:w="717" w:type="dxa"/>
            <w:vAlign w:val="center"/>
          </w:tcPr>
          <w:p w14:paraId="1077427C" w14:textId="77777777" w:rsidR="00975C97" w:rsidRPr="0001701A" w:rsidRDefault="00975C97" w:rsidP="00CE0E4E">
            <w:pPr>
              <w:pStyle w:val="TAC"/>
            </w:pPr>
            <w:r w:rsidRPr="0001701A">
              <w:t>QPSK</w:t>
            </w:r>
          </w:p>
        </w:tc>
        <w:tc>
          <w:tcPr>
            <w:tcW w:w="717" w:type="dxa"/>
            <w:vAlign w:val="center"/>
          </w:tcPr>
          <w:p w14:paraId="4A3E51A8" w14:textId="77777777" w:rsidR="00975C97" w:rsidRPr="0001701A" w:rsidRDefault="00975C97" w:rsidP="00CE0E4E">
            <w:pPr>
              <w:pStyle w:val="TAC"/>
            </w:pPr>
            <w:r w:rsidRPr="0001701A">
              <w:t>QPSK</w:t>
            </w:r>
          </w:p>
        </w:tc>
      </w:tr>
      <w:tr w:rsidR="00975C97" w:rsidRPr="0001701A" w14:paraId="632DF10C" w14:textId="77777777" w:rsidTr="00CE0E4E">
        <w:trPr>
          <w:jc w:val="center"/>
        </w:trPr>
        <w:tc>
          <w:tcPr>
            <w:tcW w:w="3690" w:type="dxa"/>
            <w:vAlign w:val="center"/>
          </w:tcPr>
          <w:p w14:paraId="5B5D43FF" w14:textId="77777777" w:rsidR="00975C97" w:rsidRPr="0001701A" w:rsidRDefault="00975C97" w:rsidP="00CE0E4E">
            <w:pPr>
              <w:pStyle w:val="TAL"/>
            </w:pPr>
            <w:r w:rsidRPr="0001701A">
              <w:t>Target Coding Rate</w:t>
            </w:r>
          </w:p>
        </w:tc>
        <w:tc>
          <w:tcPr>
            <w:tcW w:w="1093" w:type="dxa"/>
            <w:vAlign w:val="center"/>
          </w:tcPr>
          <w:p w14:paraId="2406812E" w14:textId="77777777" w:rsidR="00975C97" w:rsidRPr="0001701A" w:rsidRDefault="00975C97" w:rsidP="00CE0E4E">
            <w:pPr>
              <w:pStyle w:val="TAC"/>
            </w:pPr>
          </w:p>
        </w:tc>
        <w:tc>
          <w:tcPr>
            <w:tcW w:w="717" w:type="dxa"/>
            <w:vAlign w:val="center"/>
          </w:tcPr>
          <w:p w14:paraId="289678A3" w14:textId="77777777" w:rsidR="00975C97" w:rsidRPr="0001701A" w:rsidRDefault="00975C97" w:rsidP="00CE0E4E">
            <w:pPr>
              <w:pStyle w:val="TAC"/>
            </w:pPr>
            <w:r w:rsidRPr="0001701A">
              <w:t>1/3</w:t>
            </w:r>
          </w:p>
        </w:tc>
        <w:tc>
          <w:tcPr>
            <w:tcW w:w="717" w:type="dxa"/>
            <w:vAlign w:val="center"/>
          </w:tcPr>
          <w:p w14:paraId="2F9EBE29" w14:textId="77777777" w:rsidR="00975C97" w:rsidRPr="0001701A" w:rsidRDefault="00975C97" w:rsidP="00CE0E4E">
            <w:pPr>
              <w:pStyle w:val="TAC"/>
            </w:pPr>
            <w:r w:rsidRPr="0001701A">
              <w:t>1/3</w:t>
            </w:r>
          </w:p>
        </w:tc>
        <w:tc>
          <w:tcPr>
            <w:tcW w:w="717" w:type="dxa"/>
            <w:vAlign w:val="center"/>
          </w:tcPr>
          <w:p w14:paraId="77F20687" w14:textId="77777777" w:rsidR="00975C97" w:rsidRPr="0001701A" w:rsidRDefault="00975C97" w:rsidP="00CE0E4E">
            <w:pPr>
              <w:pStyle w:val="TAC"/>
            </w:pPr>
            <w:r w:rsidRPr="0001701A">
              <w:t>1/3</w:t>
            </w:r>
          </w:p>
        </w:tc>
        <w:tc>
          <w:tcPr>
            <w:tcW w:w="717" w:type="dxa"/>
            <w:vAlign w:val="center"/>
          </w:tcPr>
          <w:p w14:paraId="1AF16EDE" w14:textId="77777777" w:rsidR="00975C97" w:rsidRPr="0001701A" w:rsidRDefault="00975C97" w:rsidP="00CE0E4E">
            <w:pPr>
              <w:pStyle w:val="TAC"/>
            </w:pPr>
            <w:r w:rsidRPr="0001701A">
              <w:t>1/3</w:t>
            </w:r>
          </w:p>
        </w:tc>
        <w:tc>
          <w:tcPr>
            <w:tcW w:w="717" w:type="dxa"/>
            <w:vAlign w:val="center"/>
          </w:tcPr>
          <w:p w14:paraId="3B36FE02" w14:textId="77777777" w:rsidR="00975C97" w:rsidRPr="0001701A" w:rsidRDefault="00975C97" w:rsidP="00CE0E4E">
            <w:pPr>
              <w:pStyle w:val="TAC"/>
            </w:pPr>
            <w:r w:rsidRPr="0001701A">
              <w:t>1/3</w:t>
            </w:r>
          </w:p>
        </w:tc>
        <w:tc>
          <w:tcPr>
            <w:tcW w:w="717" w:type="dxa"/>
            <w:vAlign w:val="center"/>
          </w:tcPr>
          <w:p w14:paraId="47BB77E1" w14:textId="77777777" w:rsidR="00975C97" w:rsidRPr="0001701A" w:rsidRDefault="00975C97" w:rsidP="00CE0E4E">
            <w:pPr>
              <w:pStyle w:val="TAC"/>
            </w:pPr>
            <w:r w:rsidRPr="0001701A">
              <w:t>1/3</w:t>
            </w:r>
          </w:p>
        </w:tc>
        <w:tc>
          <w:tcPr>
            <w:tcW w:w="717" w:type="dxa"/>
            <w:vAlign w:val="center"/>
          </w:tcPr>
          <w:p w14:paraId="7DF2D4D1" w14:textId="77777777" w:rsidR="00975C97" w:rsidRPr="0001701A" w:rsidRDefault="00975C97" w:rsidP="00CE0E4E">
            <w:pPr>
              <w:pStyle w:val="TAC"/>
            </w:pPr>
            <w:r w:rsidRPr="0001701A">
              <w:t>1/3</w:t>
            </w:r>
          </w:p>
        </w:tc>
        <w:tc>
          <w:tcPr>
            <w:tcW w:w="717" w:type="dxa"/>
            <w:vAlign w:val="center"/>
          </w:tcPr>
          <w:p w14:paraId="67DB4D36" w14:textId="77777777" w:rsidR="00975C97" w:rsidRPr="0001701A" w:rsidRDefault="00975C97" w:rsidP="00CE0E4E">
            <w:pPr>
              <w:pStyle w:val="TAC"/>
            </w:pPr>
            <w:r w:rsidRPr="0001701A">
              <w:t>1/3</w:t>
            </w:r>
          </w:p>
        </w:tc>
      </w:tr>
      <w:tr w:rsidR="00975C97" w:rsidRPr="0001701A" w14:paraId="47A69525" w14:textId="77777777" w:rsidTr="00CE0E4E">
        <w:trPr>
          <w:jc w:val="center"/>
        </w:trPr>
        <w:tc>
          <w:tcPr>
            <w:tcW w:w="3690" w:type="dxa"/>
            <w:vAlign w:val="center"/>
          </w:tcPr>
          <w:p w14:paraId="748550CB" w14:textId="77777777" w:rsidR="00975C97" w:rsidRPr="0001701A" w:rsidRDefault="00975C97" w:rsidP="00CE0E4E">
            <w:pPr>
              <w:pStyle w:val="TAL"/>
            </w:pPr>
            <w:r w:rsidRPr="0001701A">
              <w:t>Maximum number of HARQ transmissions</w:t>
            </w:r>
          </w:p>
        </w:tc>
        <w:tc>
          <w:tcPr>
            <w:tcW w:w="1093" w:type="dxa"/>
            <w:vAlign w:val="center"/>
          </w:tcPr>
          <w:p w14:paraId="39796A1E" w14:textId="77777777" w:rsidR="00975C97" w:rsidRPr="0001701A" w:rsidRDefault="00975C97" w:rsidP="00CE0E4E">
            <w:pPr>
              <w:pStyle w:val="TAC"/>
            </w:pPr>
          </w:p>
        </w:tc>
        <w:tc>
          <w:tcPr>
            <w:tcW w:w="717" w:type="dxa"/>
            <w:vAlign w:val="center"/>
          </w:tcPr>
          <w:p w14:paraId="01E8C9CF" w14:textId="77777777" w:rsidR="00975C97" w:rsidRPr="0001701A" w:rsidRDefault="00975C97" w:rsidP="00CE0E4E">
            <w:pPr>
              <w:pStyle w:val="TAC"/>
            </w:pPr>
            <w:r w:rsidRPr="0001701A">
              <w:t>1</w:t>
            </w:r>
          </w:p>
        </w:tc>
        <w:tc>
          <w:tcPr>
            <w:tcW w:w="717" w:type="dxa"/>
            <w:vAlign w:val="center"/>
          </w:tcPr>
          <w:p w14:paraId="5A92B38F" w14:textId="77777777" w:rsidR="00975C97" w:rsidRPr="0001701A" w:rsidRDefault="00975C97" w:rsidP="00CE0E4E">
            <w:pPr>
              <w:pStyle w:val="TAC"/>
            </w:pPr>
            <w:r w:rsidRPr="0001701A">
              <w:t>1</w:t>
            </w:r>
          </w:p>
        </w:tc>
        <w:tc>
          <w:tcPr>
            <w:tcW w:w="717" w:type="dxa"/>
            <w:vAlign w:val="center"/>
          </w:tcPr>
          <w:p w14:paraId="48FF58FB" w14:textId="77777777" w:rsidR="00975C97" w:rsidRPr="0001701A" w:rsidRDefault="00975C97" w:rsidP="00CE0E4E">
            <w:pPr>
              <w:pStyle w:val="TAC"/>
            </w:pPr>
            <w:r w:rsidRPr="0001701A">
              <w:t>1</w:t>
            </w:r>
          </w:p>
        </w:tc>
        <w:tc>
          <w:tcPr>
            <w:tcW w:w="717" w:type="dxa"/>
            <w:vAlign w:val="center"/>
          </w:tcPr>
          <w:p w14:paraId="07057279" w14:textId="77777777" w:rsidR="00975C97" w:rsidRPr="0001701A" w:rsidRDefault="00975C97" w:rsidP="00CE0E4E">
            <w:pPr>
              <w:pStyle w:val="TAC"/>
            </w:pPr>
            <w:r w:rsidRPr="0001701A">
              <w:t>1</w:t>
            </w:r>
          </w:p>
        </w:tc>
        <w:tc>
          <w:tcPr>
            <w:tcW w:w="717" w:type="dxa"/>
            <w:vAlign w:val="center"/>
          </w:tcPr>
          <w:p w14:paraId="770544E6" w14:textId="77777777" w:rsidR="00975C97" w:rsidRPr="0001701A" w:rsidRDefault="00975C97" w:rsidP="00CE0E4E">
            <w:pPr>
              <w:pStyle w:val="TAC"/>
            </w:pPr>
            <w:r w:rsidRPr="0001701A">
              <w:t>1</w:t>
            </w:r>
          </w:p>
        </w:tc>
        <w:tc>
          <w:tcPr>
            <w:tcW w:w="717" w:type="dxa"/>
            <w:vAlign w:val="center"/>
          </w:tcPr>
          <w:p w14:paraId="20312D8F" w14:textId="77777777" w:rsidR="00975C97" w:rsidRPr="0001701A" w:rsidRDefault="00975C97" w:rsidP="00CE0E4E">
            <w:pPr>
              <w:pStyle w:val="TAC"/>
            </w:pPr>
            <w:r w:rsidRPr="0001701A">
              <w:t>1</w:t>
            </w:r>
          </w:p>
        </w:tc>
        <w:tc>
          <w:tcPr>
            <w:tcW w:w="717" w:type="dxa"/>
            <w:vAlign w:val="center"/>
          </w:tcPr>
          <w:p w14:paraId="19AD801F" w14:textId="77777777" w:rsidR="00975C97" w:rsidRPr="0001701A" w:rsidRDefault="00975C97" w:rsidP="00CE0E4E">
            <w:pPr>
              <w:pStyle w:val="TAC"/>
            </w:pPr>
            <w:r w:rsidRPr="0001701A">
              <w:t>1</w:t>
            </w:r>
          </w:p>
        </w:tc>
        <w:tc>
          <w:tcPr>
            <w:tcW w:w="717" w:type="dxa"/>
            <w:vAlign w:val="center"/>
          </w:tcPr>
          <w:p w14:paraId="3018EF71" w14:textId="77777777" w:rsidR="00975C97" w:rsidRPr="0001701A" w:rsidRDefault="00975C97" w:rsidP="00CE0E4E">
            <w:pPr>
              <w:pStyle w:val="TAC"/>
            </w:pPr>
            <w:r w:rsidRPr="0001701A">
              <w:t>1</w:t>
            </w:r>
          </w:p>
        </w:tc>
      </w:tr>
      <w:tr w:rsidR="00975C97" w:rsidRPr="0001701A" w14:paraId="6EF31852" w14:textId="77777777" w:rsidTr="00CE0E4E">
        <w:trPr>
          <w:trHeight w:val="411"/>
          <w:jc w:val="center"/>
        </w:trPr>
        <w:tc>
          <w:tcPr>
            <w:tcW w:w="3690" w:type="dxa"/>
            <w:vAlign w:val="center"/>
          </w:tcPr>
          <w:p w14:paraId="5CB49723" w14:textId="77777777" w:rsidR="00975C97" w:rsidRPr="0001701A" w:rsidRDefault="00975C97" w:rsidP="00CE0E4E">
            <w:pPr>
              <w:pStyle w:val="TAL"/>
            </w:pPr>
            <w:r w:rsidRPr="0001701A">
              <w:t>Information Bit Payload per Slot</w:t>
            </w:r>
          </w:p>
        </w:tc>
        <w:tc>
          <w:tcPr>
            <w:tcW w:w="1093" w:type="dxa"/>
            <w:vAlign w:val="center"/>
          </w:tcPr>
          <w:p w14:paraId="17170CBC" w14:textId="77777777" w:rsidR="00975C97" w:rsidRPr="0001701A" w:rsidRDefault="00975C97" w:rsidP="00CE0E4E">
            <w:pPr>
              <w:pStyle w:val="TAC"/>
            </w:pPr>
          </w:p>
        </w:tc>
        <w:tc>
          <w:tcPr>
            <w:tcW w:w="717" w:type="dxa"/>
            <w:vAlign w:val="center"/>
          </w:tcPr>
          <w:p w14:paraId="6A5034CD" w14:textId="77777777" w:rsidR="00975C97" w:rsidRPr="0001701A" w:rsidRDefault="00975C97" w:rsidP="00CE0E4E">
            <w:pPr>
              <w:pStyle w:val="TAC"/>
            </w:pPr>
          </w:p>
        </w:tc>
        <w:tc>
          <w:tcPr>
            <w:tcW w:w="717" w:type="dxa"/>
            <w:vAlign w:val="center"/>
          </w:tcPr>
          <w:p w14:paraId="220698A2" w14:textId="77777777" w:rsidR="00975C97" w:rsidRPr="0001701A" w:rsidRDefault="00975C97" w:rsidP="00CE0E4E">
            <w:pPr>
              <w:pStyle w:val="TAC"/>
            </w:pPr>
          </w:p>
        </w:tc>
        <w:tc>
          <w:tcPr>
            <w:tcW w:w="717" w:type="dxa"/>
            <w:vAlign w:val="center"/>
          </w:tcPr>
          <w:p w14:paraId="721A3180" w14:textId="77777777" w:rsidR="00975C97" w:rsidRPr="0001701A" w:rsidRDefault="00975C97" w:rsidP="00CE0E4E">
            <w:pPr>
              <w:pStyle w:val="TAC"/>
            </w:pPr>
          </w:p>
        </w:tc>
        <w:tc>
          <w:tcPr>
            <w:tcW w:w="717" w:type="dxa"/>
            <w:vAlign w:val="center"/>
          </w:tcPr>
          <w:p w14:paraId="71E9F39B" w14:textId="77777777" w:rsidR="00975C97" w:rsidRPr="0001701A" w:rsidRDefault="00975C97" w:rsidP="00CE0E4E">
            <w:pPr>
              <w:pStyle w:val="TAC"/>
            </w:pPr>
          </w:p>
        </w:tc>
        <w:tc>
          <w:tcPr>
            <w:tcW w:w="717" w:type="dxa"/>
            <w:vAlign w:val="center"/>
          </w:tcPr>
          <w:p w14:paraId="3733881B" w14:textId="77777777" w:rsidR="00975C97" w:rsidRPr="0001701A" w:rsidRDefault="00975C97" w:rsidP="00CE0E4E">
            <w:pPr>
              <w:pStyle w:val="TAC"/>
            </w:pPr>
          </w:p>
        </w:tc>
        <w:tc>
          <w:tcPr>
            <w:tcW w:w="717" w:type="dxa"/>
            <w:vAlign w:val="center"/>
          </w:tcPr>
          <w:p w14:paraId="4EF944F5" w14:textId="77777777" w:rsidR="00975C97" w:rsidRPr="0001701A" w:rsidRDefault="00975C97" w:rsidP="00CE0E4E">
            <w:pPr>
              <w:pStyle w:val="TAC"/>
            </w:pPr>
          </w:p>
        </w:tc>
        <w:tc>
          <w:tcPr>
            <w:tcW w:w="717" w:type="dxa"/>
            <w:vAlign w:val="center"/>
          </w:tcPr>
          <w:p w14:paraId="4BD739FA" w14:textId="77777777" w:rsidR="00975C97" w:rsidRPr="0001701A" w:rsidRDefault="00975C97" w:rsidP="00CE0E4E">
            <w:pPr>
              <w:pStyle w:val="TAC"/>
            </w:pPr>
          </w:p>
        </w:tc>
        <w:tc>
          <w:tcPr>
            <w:tcW w:w="717" w:type="dxa"/>
            <w:vAlign w:val="center"/>
          </w:tcPr>
          <w:p w14:paraId="1AD816E5" w14:textId="77777777" w:rsidR="00975C97" w:rsidRPr="0001701A" w:rsidRDefault="00975C97" w:rsidP="00CE0E4E">
            <w:pPr>
              <w:pStyle w:val="TAC"/>
            </w:pPr>
          </w:p>
        </w:tc>
      </w:tr>
      <w:tr w:rsidR="00975C97" w:rsidRPr="0001701A" w14:paraId="70E1F607" w14:textId="77777777" w:rsidTr="00CE0E4E">
        <w:trPr>
          <w:jc w:val="center"/>
        </w:trPr>
        <w:tc>
          <w:tcPr>
            <w:tcW w:w="3690" w:type="dxa"/>
            <w:vAlign w:val="center"/>
          </w:tcPr>
          <w:p w14:paraId="7EF8E66A" w14:textId="77777777" w:rsidR="00975C97" w:rsidRPr="0001701A" w:rsidRDefault="00975C97" w:rsidP="00CE0E4E">
            <w:pPr>
              <w:pStyle w:val="TAL"/>
            </w:pPr>
            <w:r w:rsidRPr="0001701A">
              <w:t xml:space="preserve">  For Slots 0,1,3,4,8,9</w:t>
            </w:r>
          </w:p>
        </w:tc>
        <w:tc>
          <w:tcPr>
            <w:tcW w:w="1093" w:type="dxa"/>
            <w:vAlign w:val="center"/>
          </w:tcPr>
          <w:p w14:paraId="2DAC6E9D" w14:textId="77777777" w:rsidR="00975C97" w:rsidRPr="0001701A" w:rsidRDefault="00975C97" w:rsidP="00CE0E4E">
            <w:pPr>
              <w:pStyle w:val="TAC"/>
            </w:pPr>
            <w:r w:rsidRPr="0001701A">
              <w:t>Bits</w:t>
            </w:r>
          </w:p>
        </w:tc>
        <w:tc>
          <w:tcPr>
            <w:tcW w:w="717" w:type="dxa"/>
            <w:vAlign w:val="center"/>
          </w:tcPr>
          <w:p w14:paraId="4B1C4B7C" w14:textId="77777777" w:rsidR="00975C97" w:rsidRPr="0001701A" w:rsidRDefault="00975C97" w:rsidP="00CE0E4E">
            <w:pPr>
              <w:pStyle w:val="TAC"/>
            </w:pPr>
            <w:r w:rsidRPr="0001701A">
              <w:t>N/A</w:t>
            </w:r>
          </w:p>
        </w:tc>
        <w:tc>
          <w:tcPr>
            <w:tcW w:w="717" w:type="dxa"/>
            <w:vAlign w:val="center"/>
          </w:tcPr>
          <w:p w14:paraId="1788B4B5" w14:textId="77777777" w:rsidR="00975C97" w:rsidRPr="0001701A" w:rsidRDefault="00975C97" w:rsidP="00CE0E4E">
            <w:pPr>
              <w:pStyle w:val="TAC"/>
            </w:pPr>
            <w:r w:rsidRPr="0001701A">
              <w:t>N/A</w:t>
            </w:r>
          </w:p>
        </w:tc>
        <w:tc>
          <w:tcPr>
            <w:tcW w:w="717" w:type="dxa"/>
            <w:vAlign w:val="center"/>
          </w:tcPr>
          <w:p w14:paraId="7289435E" w14:textId="77777777" w:rsidR="00975C97" w:rsidRPr="0001701A" w:rsidRDefault="00975C97" w:rsidP="00CE0E4E">
            <w:pPr>
              <w:pStyle w:val="TAC"/>
            </w:pPr>
            <w:r w:rsidRPr="0001701A">
              <w:t>N/A</w:t>
            </w:r>
          </w:p>
        </w:tc>
        <w:tc>
          <w:tcPr>
            <w:tcW w:w="717" w:type="dxa"/>
            <w:vAlign w:val="center"/>
          </w:tcPr>
          <w:p w14:paraId="16EA4F28" w14:textId="77777777" w:rsidR="00975C97" w:rsidRPr="0001701A" w:rsidRDefault="00975C97" w:rsidP="00CE0E4E">
            <w:pPr>
              <w:pStyle w:val="TAC"/>
            </w:pPr>
            <w:r w:rsidRPr="0001701A">
              <w:t>N/A</w:t>
            </w:r>
          </w:p>
        </w:tc>
        <w:tc>
          <w:tcPr>
            <w:tcW w:w="717" w:type="dxa"/>
            <w:vAlign w:val="center"/>
          </w:tcPr>
          <w:p w14:paraId="35EB7B7D" w14:textId="77777777" w:rsidR="00975C97" w:rsidRPr="0001701A" w:rsidRDefault="00975C97" w:rsidP="00CE0E4E">
            <w:pPr>
              <w:pStyle w:val="TAC"/>
            </w:pPr>
            <w:r w:rsidRPr="0001701A">
              <w:t>N/A</w:t>
            </w:r>
          </w:p>
        </w:tc>
        <w:tc>
          <w:tcPr>
            <w:tcW w:w="717" w:type="dxa"/>
            <w:vAlign w:val="center"/>
          </w:tcPr>
          <w:p w14:paraId="25ED289A" w14:textId="77777777" w:rsidR="00975C97" w:rsidRPr="0001701A" w:rsidRDefault="00975C97" w:rsidP="00CE0E4E">
            <w:pPr>
              <w:pStyle w:val="TAC"/>
            </w:pPr>
            <w:r w:rsidRPr="0001701A">
              <w:t>N/A</w:t>
            </w:r>
          </w:p>
        </w:tc>
        <w:tc>
          <w:tcPr>
            <w:tcW w:w="717" w:type="dxa"/>
            <w:vAlign w:val="center"/>
          </w:tcPr>
          <w:p w14:paraId="163B6CA5" w14:textId="77777777" w:rsidR="00975C97" w:rsidRPr="0001701A" w:rsidRDefault="00975C97" w:rsidP="00CE0E4E">
            <w:pPr>
              <w:pStyle w:val="TAC"/>
            </w:pPr>
            <w:r w:rsidRPr="0001701A">
              <w:t>N/A</w:t>
            </w:r>
          </w:p>
        </w:tc>
        <w:tc>
          <w:tcPr>
            <w:tcW w:w="717" w:type="dxa"/>
            <w:vAlign w:val="center"/>
          </w:tcPr>
          <w:p w14:paraId="00C3C179" w14:textId="77777777" w:rsidR="00975C97" w:rsidRPr="0001701A" w:rsidRDefault="00975C97" w:rsidP="00CE0E4E">
            <w:pPr>
              <w:pStyle w:val="TAC"/>
            </w:pPr>
            <w:r w:rsidRPr="0001701A">
              <w:t>N/A</w:t>
            </w:r>
          </w:p>
        </w:tc>
      </w:tr>
      <w:tr w:rsidR="00975C97" w:rsidRPr="0001701A" w14:paraId="0C7C887F" w14:textId="77777777" w:rsidTr="00CE0E4E">
        <w:trPr>
          <w:jc w:val="center"/>
        </w:trPr>
        <w:tc>
          <w:tcPr>
            <w:tcW w:w="3690" w:type="dxa"/>
            <w:vAlign w:val="center"/>
          </w:tcPr>
          <w:p w14:paraId="27A857CB" w14:textId="77777777" w:rsidR="00975C97" w:rsidRPr="0001701A" w:rsidRDefault="00975C97" w:rsidP="00CE0E4E">
            <w:pPr>
              <w:pStyle w:val="TAL"/>
            </w:pPr>
            <w:r w:rsidRPr="0001701A">
              <w:t xml:space="preserve">  For Slots 2,5,6,7</w:t>
            </w:r>
          </w:p>
        </w:tc>
        <w:tc>
          <w:tcPr>
            <w:tcW w:w="1093" w:type="dxa"/>
            <w:vAlign w:val="center"/>
          </w:tcPr>
          <w:p w14:paraId="003CBF52" w14:textId="77777777" w:rsidR="00975C97" w:rsidRPr="0001701A" w:rsidRDefault="00975C97" w:rsidP="00CE0E4E">
            <w:pPr>
              <w:pStyle w:val="TAC"/>
            </w:pPr>
            <w:r w:rsidRPr="0001701A">
              <w:t>Bits</w:t>
            </w:r>
          </w:p>
        </w:tc>
        <w:tc>
          <w:tcPr>
            <w:tcW w:w="717" w:type="dxa"/>
            <w:vAlign w:val="center"/>
          </w:tcPr>
          <w:p w14:paraId="35846596" w14:textId="77777777" w:rsidR="00975C97" w:rsidRPr="0001701A" w:rsidRDefault="00975C97" w:rsidP="00CE0E4E">
            <w:pPr>
              <w:pStyle w:val="TAC"/>
            </w:pPr>
            <w:r w:rsidRPr="0001701A">
              <w:t>1672</w:t>
            </w:r>
          </w:p>
        </w:tc>
        <w:tc>
          <w:tcPr>
            <w:tcW w:w="717" w:type="dxa"/>
            <w:vAlign w:val="center"/>
          </w:tcPr>
          <w:p w14:paraId="3339F932" w14:textId="77777777" w:rsidR="00975C97" w:rsidRPr="0001701A" w:rsidRDefault="00975C97" w:rsidP="00CE0E4E">
            <w:pPr>
              <w:pStyle w:val="TAC"/>
            </w:pPr>
            <w:r w:rsidRPr="0001701A">
              <w:t>3368</w:t>
            </w:r>
          </w:p>
        </w:tc>
        <w:tc>
          <w:tcPr>
            <w:tcW w:w="717" w:type="dxa"/>
            <w:vAlign w:val="center"/>
          </w:tcPr>
          <w:p w14:paraId="5219C2E3" w14:textId="77777777" w:rsidR="00975C97" w:rsidRPr="0001701A" w:rsidRDefault="00975C97" w:rsidP="00CE0E4E">
            <w:pPr>
              <w:pStyle w:val="TAC"/>
            </w:pPr>
            <w:r w:rsidRPr="0001701A">
              <w:t>5120</w:t>
            </w:r>
          </w:p>
        </w:tc>
        <w:tc>
          <w:tcPr>
            <w:tcW w:w="717" w:type="dxa"/>
            <w:vAlign w:val="center"/>
          </w:tcPr>
          <w:p w14:paraId="4156627F" w14:textId="77777777" w:rsidR="00975C97" w:rsidRPr="0001701A" w:rsidRDefault="00975C97" w:rsidP="00CE0E4E">
            <w:pPr>
              <w:pStyle w:val="TAC"/>
            </w:pPr>
            <w:r w:rsidRPr="0001701A">
              <w:t>6912</w:t>
            </w:r>
          </w:p>
        </w:tc>
        <w:tc>
          <w:tcPr>
            <w:tcW w:w="717" w:type="dxa"/>
            <w:vAlign w:val="center"/>
          </w:tcPr>
          <w:p w14:paraId="2A0D686C" w14:textId="77777777" w:rsidR="00975C97" w:rsidRPr="0001701A" w:rsidRDefault="00975C97" w:rsidP="00CE0E4E">
            <w:pPr>
              <w:pStyle w:val="TAC"/>
            </w:pPr>
            <w:r w:rsidRPr="0001701A">
              <w:t>8712</w:t>
            </w:r>
          </w:p>
        </w:tc>
        <w:tc>
          <w:tcPr>
            <w:tcW w:w="717" w:type="dxa"/>
            <w:vAlign w:val="center"/>
          </w:tcPr>
          <w:p w14:paraId="5F6BB93F" w14:textId="77777777" w:rsidR="00975C97" w:rsidRPr="0001701A" w:rsidRDefault="00975C97" w:rsidP="00CE0E4E">
            <w:pPr>
              <w:pStyle w:val="TAC"/>
            </w:pPr>
            <w:r w:rsidRPr="0001701A">
              <w:t>10504</w:t>
            </w:r>
          </w:p>
        </w:tc>
        <w:tc>
          <w:tcPr>
            <w:tcW w:w="717" w:type="dxa"/>
            <w:vAlign w:val="center"/>
          </w:tcPr>
          <w:p w14:paraId="42AE80B3" w14:textId="77777777" w:rsidR="00975C97" w:rsidRPr="0001701A" w:rsidRDefault="00975C97" w:rsidP="00CE0E4E">
            <w:pPr>
              <w:pStyle w:val="TAC"/>
            </w:pPr>
            <w:r w:rsidRPr="0001701A">
              <w:t>14088</w:t>
            </w:r>
          </w:p>
        </w:tc>
        <w:tc>
          <w:tcPr>
            <w:tcW w:w="717" w:type="dxa"/>
            <w:vAlign w:val="center"/>
          </w:tcPr>
          <w:p w14:paraId="3B8C3290" w14:textId="77777777" w:rsidR="00975C97" w:rsidRPr="0001701A" w:rsidRDefault="00975C97" w:rsidP="00CE0E4E">
            <w:pPr>
              <w:pStyle w:val="TAC"/>
            </w:pPr>
            <w:r w:rsidRPr="0001701A">
              <w:t>17424</w:t>
            </w:r>
          </w:p>
        </w:tc>
      </w:tr>
      <w:tr w:rsidR="00975C97" w:rsidRPr="0001701A" w14:paraId="3DA922FD" w14:textId="77777777" w:rsidTr="00CE0E4E">
        <w:trPr>
          <w:jc w:val="center"/>
        </w:trPr>
        <w:tc>
          <w:tcPr>
            <w:tcW w:w="3690" w:type="dxa"/>
            <w:vAlign w:val="center"/>
          </w:tcPr>
          <w:p w14:paraId="208D1CDF" w14:textId="77777777" w:rsidR="00975C97" w:rsidRPr="0001701A" w:rsidRDefault="00975C97" w:rsidP="00CE0E4E">
            <w:pPr>
              <w:pStyle w:val="TAL"/>
            </w:pPr>
            <w:r w:rsidRPr="0001701A">
              <w:t>Transport block CRC</w:t>
            </w:r>
          </w:p>
        </w:tc>
        <w:tc>
          <w:tcPr>
            <w:tcW w:w="1093" w:type="dxa"/>
            <w:vAlign w:val="center"/>
          </w:tcPr>
          <w:p w14:paraId="60995B58" w14:textId="77777777" w:rsidR="00975C97" w:rsidRPr="0001701A" w:rsidRDefault="00975C97" w:rsidP="00CE0E4E">
            <w:pPr>
              <w:pStyle w:val="TAC"/>
            </w:pPr>
            <w:r w:rsidRPr="0001701A">
              <w:t>Bits</w:t>
            </w:r>
          </w:p>
        </w:tc>
        <w:tc>
          <w:tcPr>
            <w:tcW w:w="717" w:type="dxa"/>
            <w:vAlign w:val="center"/>
          </w:tcPr>
          <w:p w14:paraId="765231FB" w14:textId="77777777" w:rsidR="00975C97" w:rsidRPr="0001701A" w:rsidRDefault="00975C97" w:rsidP="00CE0E4E">
            <w:pPr>
              <w:pStyle w:val="TAC"/>
            </w:pPr>
            <w:r w:rsidRPr="0001701A">
              <w:t>16</w:t>
            </w:r>
          </w:p>
        </w:tc>
        <w:tc>
          <w:tcPr>
            <w:tcW w:w="717" w:type="dxa"/>
            <w:vAlign w:val="center"/>
          </w:tcPr>
          <w:p w14:paraId="4A54636B" w14:textId="77777777" w:rsidR="00975C97" w:rsidRPr="0001701A" w:rsidRDefault="00975C97" w:rsidP="00CE0E4E">
            <w:pPr>
              <w:pStyle w:val="TAC"/>
            </w:pPr>
            <w:r w:rsidRPr="0001701A">
              <w:t>16</w:t>
            </w:r>
          </w:p>
        </w:tc>
        <w:tc>
          <w:tcPr>
            <w:tcW w:w="717" w:type="dxa"/>
            <w:vAlign w:val="center"/>
          </w:tcPr>
          <w:p w14:paraId="2276D5D1" w14:textId="77777777" w:rsidR="00975C97" w:rsidRPr="0001701A" w:rsidRDefault="00975C97" w:rsidP="00CE0E4E">
            <w:pPr>
              <w:pStyle w:val="TAC"/>
            </w:pPr>
            <w:r w:rsidRPr="0001701A">
              <w:t>24</w:t>
            </w:r>
          </w:p>
        </w:tc>
        <w:tc>
          <w:tcPr>
            <w:tcW w:w="717" w:type="dxa"/>
            <w:vAlign w:val="center"/>
          </w:tcPr>
          <w:p w14:paraId="43F57384" w14:textId="77777777" w:rsidR="00975C97" w:rsidRPr="0001701A" w:rsidRDefault="00975C97" w:rsidP="00CE0E4E">
            <w:pPr>
              <w:pStyle w:val="TAC"/>
            </w:pPr>
            <w:r w:rsidRPr="0001701A">
              <w:t>24</w:t>
            </w:r>
          </w:p>
        </w:tc>
        <w:tc>
          <w:tcPr>
            <w:tcW w:w="717" w:type="dxa"/>
            <w:vAlign w:val="center"/>
          </w:tcPr>
          <w:p w14:paraId="3A5D5875" w14:textId="77777777" w:rsidR="00975C97" w:rsidRPr="0001701A" w:rsidRDefault="00975C97" w:rsidP="00CE0E4E">
            <w:pPr>
              <w:pStyle w:val="TAC"/>
            </w:pPr>
            <w:r w:rsidRPr="0001701A">
              <w:t>24</w:t>
            </w:r>
          </w:p>
        </w:tc>
        <w:tc>
          <w:tcPr>
            <w:tcW w:w="717" w:type="dxa"/>
            <w:vAlign w:val="center"/>
          </w:tcPr>
          <w:p w14:paraId="2A17619D" w14:textId="77777777" w:rsidR="00975C97" w:rsidRPr="0001701A" w:rsidRDefault="00975C97" w:rsidP="00CE0E4E">
            <w:pPr>
              <w:pStyle w:val="TAC"/>
            </w:pPr>
            <w:r w:rsidRPr="0001701A">
              <w:t>24</w:t>
            </w:r>
          </w:p>
        </w:tc>
        <w:tc>
          <w:tcPr>
            <w:tcW w:w="717" w:type="dxa"/>
            <w:vAlign w:val="center"/>
          </w:tcPr>
          <w:p w14:paraId="5E088718" w14:textId="77777777" w:rsidR="00975C97" w:rsidRPr="0001701A" w:rsidRDefault="00975C97" w:rsidP="00CE0E4E">
            <w:pPr>
              <w:pStyle w:val="TAC"/>
            </w:pPr>
            <w:r w:rsidRPr="0001701A">
              <w:t>24</w:t>
            </w:r>
          </w:p>
        </w:tc>
        <w:tc>
          <w:tcPr>
            <w:tcW w:w="717" w:type="dxa"/>
            <w:vAlign w:val="center"/>
          </w:tcPr>
          <w:p w14:paraId="0833935E" w14:textId="77777777" w:rsidR="00975C97" w:rsidRPr="0001701A" w:rsidRDefault="00975C97" w:rsidP="00CE0E4E">
            <w:pPr>
              <w:pStyle w:val="TAC"/>
            </w:pPr>
            <w:r w:rsidRPr="0001701A">
              <w:t>24</w:t>
            </w:r>
          </w:p>
        </w:tc>
      </w:tr>
      <w:tr w:rsidR="00975C97" w:rsidRPr="0001701A" w14:paraId="6CA23AE7" w14:textId="77777777" w:rsidTr="00CE0E4E">
        <w:trPr>
          <w:jc w:val="center"/>
        </w:trPr>
        <w:tc>
          <w:tcPr>
            <w:tcW w:w="3690" w:type="dxa"/>
            <w:vAlign w:val="center"/>
          </w:tcPr>
          <w:p w14:paraId="1CB01356" w14:textId="77777777" w:rsidR="00975C97" w:rsidRPr="0001701A" w:rsidRDefault="00975C97" w:rsidP="00CE0E4E">
            <w:pPr>
              <w:pStyle w:val="TAL"/>
            </w:pPr>
            <w:r w:rsidRPr="0001701A">
              <w:t>LDPC base graph</w:t>
            </w:r>
          </w:p>
        </w:tc>
        <w:tc>
          <w:tcPr>
            <w:tcW w:w="1093" w:type="dxa"/>
            <w:vAlign w:val="center"/>
          </w:tcPr>
          <w:p w14:paraId="29E29266" w14:textId="77777777" w:rsidR="00975C97" w:rsidRPr="0001701A" w:rsidRDefault="00975C97" w:rsidP="00CE0E4E">
            <w:pPr>
              <w:pStyle w:val="TAC"/>
            </w:pPr>
          </w:p>
        </w:tc>
        <w:tc>
          <w:tcPr>
            <w:tcW w:w="717" w:type="dxa"/>
            <w:vAlign w:val="center"/>
          </w:tcPr>
          <w:p w14:paraId="741729D2" w14:textId="77777777" w:rsidR="00975C97" w:rsidRPr="0001701A" w:rsidRDefault="00975C97" w:rsidP="00CE0E4E">
            <w:pPr>
              <w:pStyle w:val="TAC"/>
            </w:pPr>
            <w:r w:rsidRPr="0001701A">
              <w:t>2</w:t>
            </w:r>
          </w:p>
        </w:tc>
        <w:tc>
          <w:tcPr>
            <w:tcW w:w="717" w:type="dxa"/>
            <w:vAlign w:val="center"/>
          </w:tcPr>
          <w:p w14:paraId="37AC442B" w14:textId="77777777" w:rsidR="00975C97" w:rsidRPr="0001701A" w:rsidRDefault="00975C97" w:rsidP="00CE0E4E">
            <w:pPr>
              <w:pStyle w:val="TAC"/>
            </w:pPr>
            <w:r w:rsidRPr="0001701A">
              <w:t>2</w:t>
            </w:r>
          </w:p>
        </w:tc>
        <w:tc>
          <w:tcPr>
            <w:tcW w:w="717" w:type="dxa"/>
            <w:vAlign w:val="center"/>
          </w:tcPr>
          <w:p w14:paraId="66BFE83B" w14:textId="77777777" w:rsidR="00975C97" w:rsidRPr="0001701A" w:rsidRDefault="00975C97" w:rsidP="00CE0E4E">
            <w:pPr>
              <w:pStyle w:val="TAC"/>
            </w:pPr>
            <w:r w:rsidRPr="0001701A">
              <w:t>1</w:t>
            </w:r>
          </w:p>
        </w:tc>
        <w:tc>
          <w:tcPr>
            <w:tcW w:w="717" w:type="dxa"/>
            <w:vAlign w:val="center"/>
          </w:tcPr>
          <w:p w14:paraId="6B3D0BA1" w14:textId="77777777" w:rsidR="00975C97" w:rsidRPr="0001701A" w:rsidRDefault="00975C97" w:rsidP="00CE0E4E">
            <w:pPr>
              <w:pStyle w:val="TAC"/>
            </w:pPr>
            <w:r w:rsidRPr="0001701A">
              <w:t>1</w:t>
            </w:r>
          </w:p>
        </w:tc>
        <w:tc>
          <w:tcPr>
            <w:tcW w:w="717" w:type="dxa"/>
            <w:vAlign w:val="center"/>
          </w:tcPr>
          <w:p w14:paraId="1FF4046B" w14:textId="77777777" w:rsidR="00975C97" w:rsidRPr="0001701A" w:rsidRDefault="00975C97" w:rsidP="00CE0E4E">
            <w:pPr>
              <w:pStyle w:val="TAC"/>
            </w:pPr>
            <w:r w:rsidRPr="0001701A">
              <w:t>1</w:t>
            </w:r>
          </w:p>
        </w:tc>
        <w:tc>
          <w:tcPr>
            <w:tcW w:w="717" w:type="dxa"/>
            <w:vAlign w:val="center"/>
          </w:tcPr>
          <w:p w14:paraId="6F5A4A1F" w14:textId="77777777" w:rsidR="00975C97" w:rsidRPr="0001701A" w:rsidRDefault="00975C97" w:rsidP="00CE0E4E">
            <w:pPr>
              <w:pStyle w:val="TAC"/>
            </w:pPr>
            <w:r w:rsidRPr="0001701A">
              <w:t>1</w:t>
            </w:r>
          </w:p>
        </w:tc>
        <w:tc>
          <w:tcPr>
            <w:tcW w:w="717" w:type="dxa"/>
            <w:vAlign w:val="center"/>
          </w:tcPr>
          <w:p w14:paraId="75DA6B83" w14:textId="77777777" w:rsidR="00975C97" w:rsidRPr="0001701A" w:rsidRDefault="00975C97" w:rsidP="00CE0E4E">
            <w:pPr>
              <w:pStyle w:val="TAC"/>
            </w:pPr>
            <w:r w:rsidRPr="0001701A">
              <w:t>1</w:t>
            </w:r>
          </w:p>
        </w:tc>
        <w:tc>
          <w:tcPr>
            <w:tcW w:w="717" w:type="dxa"/>
            <w:vAlign w:val="center"/>
          </w:tcPr>
          <w:p w14:paraId="575B824A" w14:textId="77777777" w:rsidR="00975C97" w:rsidRPr="0001701A" w:rsidRDefault="00975C97" w:rsidP="00CE0E4E">
            <w:pPr>
              <w:pStyle w:val="TAC"/>
            </w:pPr>
            <w:r w:rsidRPr="0001701A">
              <w:t>1</w:t>
            </w:r>
          </w:p>
        </w:tc>
      </w:tr>
      <w:tr w:rsidR="00975C97" w:rsidRPr="0001701A" w14:paraId="26B760A6" w14:textId="77777777" w:rsidTr="00CE0E4E">
        <w:trPr>
          <w:jc w:val="center"/>
        </w:trPr>
        <w:tc>
          <w:tcPr>
            <w:tcW w:w="3690" w:type="dxa"/>
            <w:vAlign w:val="center"/>
          </w:tcPr>
          <w:p w14:paraId="26BAB0F2" w14:textId="77777777" w:rsidR="00975C97" w:rsidRPr="0001701A" w:rsidRDefault="00975C97" w:rsidP="00CE0E4E">
            <w:pPr>
              <w:pStyle w:val="TAL"/>
            </w:pPr>
            <w:r w:rsidRPr="0001701A">
              <w:t>Number of Code Blocks per Slot</w:t>
            </w:r>
          </w:p>
        </w:tc>
        <w:tc>
          <w:tcPr>
            <w:tcW w:w="1093" w:type="dxa"/>
            <w:vAlign w:val="center"/>
          </w:tcPr>
          <w:p w14:paraId="632305A9" w14:textId="77777777" w:rsidR="00975C97" w:rsidRPr="0001701A" w:rsidRDefault="00975C97" w:rsidP="00CE0E4E">
            <w:pPr>
              <w:pStyle w:val="TAC"/>
            </w:pPr>
          </w:p>
        </w:tc>
        <w:tc>
          <w:tcPr>
            <w:tcW w:w="717" w:type="dxa"/>
            <w:vAlign w:val="center"/>
          </w:tcPr>
          <w:p w14:paraId="519D04C0" w14:textId="77777777" w:rsidR="00975C97" w:rsidRPr="0001701A" w:rsidRDefault="00975C97" w:rsidP="00CE0E4E">
            <w:pPr>
              <w:pStyle w:val="TAC"/>
            </w:pPr>
          </w:p>
        </w:tc>
        <w:tc>
          <w:tcPr>
            <w:tcW w:w="717" w:type="dxa"/>
            <w:vAlign w:val="center"/>
          </w:tcPr>
          <w:p w14:paraId="0FCC2A38" w14:textId="77777777" w:rsidR="00975C97" w:rsidRPr="0001701A" w:rsidRDefault="00975C97" w:rsidP="00CE0E4E">
            <w:pPr>
              <w:pStyle w:val="TAC"/>
            </w:pPr>
          </w:p>
        </w:tc>
        <w:tc>
          <w:tcPr>
            <w:tcW w:w="717" w:type="dxa"/>
            <w:vAlign w:val="center"/>
          </w:tcPr>
          <w:p w14:paraId="267C7279" w14:textId="77777777" w:rsidR="00975C97" w:rsidRPr="0001701A" w:rsidRDefault="00975C97" w:rsidP="00CE0E4E">
            <w:pPr>
              <w:pStyle w:val="TAC"/>
            </w:pPr>
          </w:p>
        </w:tc>
        <w:tc>
          <w:tcPr>
            <w:tcW w:w="717" w:type="dxa"/>
            <w:vAlign w:val="center"/>
          </w:tcPr>
          <w:p w14:paraId="0F40546A" w14:textId="77777777" w:rsidR="00975C97" w:rsidRPr="0001701A" w:rsidRDefault="00975C97" w:rsidP="00CE0E4E">
            <w:pPr>
              <w:pStyle w:val="TAC"/>
            </w:pPr>
          </w:p>
        </w:tc>
        <w:tc>
          <w:tcPr>
            <w:tcW w:w="717" w:type="dxa"/>
            <w:vAlign w:val="center"/>
          </w:tcPr>
          <w:p w14:paraId="31F332C9" w14:textId="77777777" w:rsidR="00975C97" w:rsidRPr="0001701A" w:rsidRDefault="00975C97" w:rsidP="00CE0E4E">
            <w:pPr>
              <w:pStyle w:val="TAC"/>
            </w:pPr>
          </w:p>
        </w:tc>
        <w:tc>
          <w:tcPr>
            <w:tcW w:w="717" w:type="dxa"/>
            <w:vAlign w:val="center"/>
          </w:tcPr>
          <w:p w14:paraId="59F01F69" w14:textId="77777777" w:rsidR="00975C97" w:rsidRPr="0001701A" w:rsidRDefault="00975C97" w:rsidP="00CE0E4E">
            <w:pPr>
              <w:pStyle w:val="TAC"/>
            </w:pPr>
          </w:p>
        </w:tc>
        <w:tc>
          <w:tcPr>
            <w:tcW w:w="717" w:type="dxa"/>
            <w:vAlign w:val="center"/>
          </w:tcPr>
          <w:p w14:paraId="6BF1E98A" w14:textId="77777777" w:rsidR="00975C97" w:rsidRPr="0001701A" w:rsidRDefault="00975C97" w:rsidP="00CE0E4E">
            <w:pPr>
              <w:pStyle w:val="TAC"/>
            </w:pPr>
          </w:p>
        </w:tc>
        <w:tc>
          <w:tcPr>
            <w:tcW w:w="717" w:type="dxa"/>
            <w:vAlign w:val="center"/>
          </w:tcPr>
          <w:p w14:paraId="3A9950A3" w14:textId="77777777" w:rsidR="00975C97" w:rsidRPr="0001701A" w:rsidRDefault="00975C97" w:rsidP="00CE0E4E">
            <w:pPr>
              <w:pStyle w:val="TAC"/>
            </w:pPr>
          </w:p>
        </w:tc>
      </w:tr>
      <w:tr w:rsidR="00975C97" w:rsidRPr="0001701A" w14:paraId="48843AFC" w14:textId="77777777" w:rsidTr="00CE0E4E">
        <w:trPr>
          <w:jc w:val="center"/>
        </w:trPr>
        <w:tc>
          <w:tcPr>
            <w:tcW w:w="3690" w:type="dxa"/>
            <w:vAlign w:val="center"/>
          </w:tcPr>
          <w:p w14:paraId="64037534" w14:textId="77777777" w:rsidR="00975C97" w:rsidRPr="0001701A" w:rsidRDefault="00975C97" w:rsidP="00CE0E4E">
            <w:pPr>
              <w:pStyle w:val="TAL"/>
            </w:pPr>
            <w:r w:rsidRPr="0001701A">
              <w:t xml:space="preserve">  For Slots 0,1,3,4,8,9</w:t>
            </w:r>
          </w:p>
        </w:tc>
        <w:tc>
          <w:tcPr>
            <w:tcW w:w="1093" w:type="dxa"/>
            <w:vAlign w:val="center"/>
          </w:tcPr>
          <w:p w14:paraId="73B42EDE" w14:textId="77777777" w:rsidR="00975C97" w:rsidRPr="0001701A" w:rsidRDefault="00975C97" w:rsidP="00CE0E4E">
            <w:pPr>
              <w:pStyle w:val="TAC"/>
            </w:pPr>
            <w:r w:rsidRPr="0001701A">
              <w:t>CBs</w:t>
            </w:r>
          </w:p>
        </w:tc>
        <w:tc>
          <w:tcPr>
            <w:tcW w:w="717" w:type="dxa"/>
            <w:vAlign w:val="center"/>
          </w:tcPr>
          <w:p w14:paraId="6276F8D3" w14:textId="77777777" w:rsidR="00975C97" w:rsidRPr="0001701A" w:rsidRDefault="00975C97" w:rsidP="00CE0E4E">
            <w:pPr>
              <w:pStyle w:val="TAC"/>
            </w:pPr>
            <w:r w:rsidRPr="0001701A">
              <w:t>N/A</w:t>
            </w:r>
          </w:p>
        </w:tc>
        <w:tc>
          <w:tcPr>
            <w:tcW w:w="717" w:type="dxa"/>
            <w:vAlign w:val="center"/>
          </w:tcPr>
          <w:p w14:paraId="0934B25D" w14:textId="77777777" w:rsidR="00975C97" w:rsidRPr="0001701A" w:rsidRDefault="00975C97" w:rsidP="00CE0E4E">
            <w:pPr>
              <w:pStyle w:val="TAC"/>
            </w:pPr>
            <w:r w:rsidRPr="0001701A">
              <w:t>N/A</w:t>
            </w:r>
          </w:p>
        </w:tc>
        <w:tc>
          <w:tcPr>
            <w:tcW w:w="717" w:type="dxa"/>
            <w:vAlign w:val="center"/>
          </w:tcPr>
          <w:p w14:paraId="45AB48FD" w14:textId="77777777" w:rsidR="00975C97" w:rsidRPr="0001701A" w:rsidRDefault="00975C97" w:rsidP="00CE0E4E">
            <w:pPr>
              <w:pStyle w:val="TAC"/>
            </w:pPr>
            <w:r w:rsidRPr="0001701A">
              <w:t>N/A</w:t>
            </w:r>
          </w:p>
        </w:tc>
        <w:tc>
          <w:tcPr>
            <w:tcW w:w="717" w:type="dxa"/>
            <w:vAlign w:val="center"/>
          </w:tcPr>
          <w:p w14:paraId="571BFC62" w14:textId="77777777" w:rsidR="00975C97" w:rsidRPr="0001701A" w:rsidRDefault="00975C97" w:rsidP="00CE0E4E">
            <w:pPr>
              <w:pStyle w:val="TAC"/>
            </w:pPr>
            <w:r w:rsidRPr="0001701A">
              <w:t>N/A</w:t>
            </w:r>
          </w:p>
        </w:tc>
        <w:tc>
          <w:tcPr>
            <w:tcW w:w="717" w:type="dxa"/>
            <w:vAlign w:val="center"/>
          </w:tcPr>
          <w:p w14:paraId="67AE19B6" w14:textId="77777777" w:rsidR="00975C97" w:rsidRPr="0001701A" w:rsidRDefault="00975C97" w:rsidP="00CE0E4E">
            <w:pPr>
              <w:pStyle w:val="TAC"/>
            </w:pPr>
            <w:r w:rsidRPr="0001701A">
              <w:t>N/A</w:t>
            </w:r>
          </w:p>
        </w:tc>
        <w:tc>
          <w:tcPr>
            <w:tcW w:w="717" w:type="dxa"/>
            <w:vAlign w:val="center"/>
          </w:tcPr>
          <w:p w14:paraId="1D1D3A5A" w14:textId="77777777" w:rsidR="00975C97" w:rsidRPr="0001701A" w:rsidRDefault="00975C97" w:rsidP="00CE0E4E">
            <w:pPr>
              <w:pStyle w:val="TAC"/>
            </w:pPr>
            <w:r w:rsidRPr="0001701A">
              <w:t>N/A</w:t>
            </w:r>
          </w:p>
        </w:tc>
        <w:tc>
          <w:tcPr>
            <w:tcW w:w="717" w:type="dxa"/>
            <w:vAlign w:val="center"/>
          </w:tcPr>
          <w:p w14:paraId="0554635E" w14:textId="77777777" w:rsidR="00975C97" w:rsidRPr="0001701A" w:rsidRDefault="00975C97" w:rsidP="00CE0E4E">
            <w:pPr>
              <w:pStyle w:val="TAC"/>
            </w:pPr>
            <w:r w:rsidRPr="0001701A">
              <w:t>N/A</w:t>
            </w:r>
          </w:p>
        </w:tc>
        <w:tc>
          <w:tcPr>
            <w:tcW w:w="717" w:type="dxa"/>
            <w:vAlign w:val="center"/>
          </w:tcPr>
          <w:p w14:paraId="1174CA5E" w14:textId="77777777" w:rsidR="00975C97" w:rsidRPr="0001701A" w:rsidRDefault="00975C97" w:rsidP="00CE0E4E">
            <w:pPr>
              <w:pStyle w:val="TAC"/>
            </w:pPr>
            <w:r w:rsidRPr="0001701A">
              <w:t>N/A</w:t>
            </w:r>
          </w:p>
        </w:tc>
      </w:tr>
      <w:tr w:rsidR="00975C97" w:rsidRPr="0001701A" w14:paraId="79C55FAA" w14:textId="77777777" w:rsidTr="00CE0E4E">
        <w:trPr>
          <w:jc w:val="center"/>
        </w:trPr>
        <w:tc>
          <w:tcPr>
            <w:tcW w:w="3690" w:type="dxa"/>
            <w:vAlign w:val="center"/>
          </w:tcPr>
          <w:p w14:paraId="13D7B04A" w14:textId="77777777" w:rsidR="00975C97" w:rsidRPr="0001701A" w:rsidRDefault="00975C97" w:rsidP="00CE0E4E">
            <w:pPr>
              <w:pStyle w:val="TAL"/>
            </w:pPr>
            <w:r w:rsidRPr="0001701A">
              <w:t xml:space="preserve">  For Slots 2,5,6,7</w:t>
            </w:r>
          </w:p>
        </w:tc>
        <w:tc>
          <w:tcPr>
            <w:tcW w:w="1093" w:type="dxa"/>
            <w:vAlign w:val="center"/>
          </w:tcPr>
          <w:p w14:paraId="5492B915" w14:textId="77777777" w:rsidR="00975C97" w:rsidRPr="0001701A" w:rsidRDefault="00975C97" w:rsidP="00CE0E4E">
            <w:pPr>
              <w:pStyle w:val="TAC"/>
            </w:pPr>
            <w:r w:rsidRPr="0001701A">
              <w:t>CBs</w:t>
            </w:r>
          </w:p>
        </w:tc>
        <w:tc>
          <w:tcPr>
            <w:tcW w:w="717" w:type="dxa"/>
            <w:vAlign w:val="center"/>
          </w:tcPr>
          <w:p w14:paraId="1BD34F4B" w14:textId="77777777" w:rsidR="00975C97" w:rsidRPr="0001701A" w:rsidRDefault="00975C97" w:rsidP="00CE0E4E">
            <w:pPr>
              <w:pStyle w:val="TAC"/>
            </w:pPr>
            <w:r w:rsidRPr="0001701A">
              <w:t>1</w:t>
            </w:r>
          </w:p>
        </w:tc>
        <w:tc>
          <w:tcPr>
            <w:tcW w:w="717" w:type="dxa"/>
            <w:vAlign w:val="center"/>
          </w:tcPr>
          <w:p w14:paraId="1495C2F8" w14:textId="77777777" w:rsidR="00975C97" w:rsidRPr="0001701A" w:rsidRDefault="00975C97" w:rsidP="00CE0E4E">
            <w:pPr>
              <w:pStyle w:val="TAC"/>
            </w:pPr>
            <w:r w:rsidRPr="0001701A">
              <w:t>1</w:t>
            </w:r>
          </w:p>
        </w:tc>
        <w:tc>
          <w:tcPr>
            <w:tcW w:w="717" w:type="dxa"/>
            <w:vAlign w:val="center"/>
          </w:tcPr>
          <w:p w14:paraId="50656BF3" w14:textId="77777777" w:rsidR="00975C97" w:rsidRPr="0001701A" w:rsidRDefault="00975C97" w:rsidP="00CE0E4E">
            <w:pPr>
              <w:pStyle w:val="TAC"/>
            </w:pPr>
            <w:r w:rsidRPr="0001701A">
              <w:t>1</w:t>
            </w:r>
          </w:p>
        </w:tc>
        <w:tc>
          <w:tcPr>
            <w:tcW w:w="717" w:type="dxa"/>
            <w:vAlign w:val="center"/>
          </w:tcPr>
          <w:p w14:paraId="5DEB2A88" w14:textId="77777777" w:rsidR="00975C97" w:rsidRPr="0001701A" w:rsidRDefault="00975C97" w:rsidP="00CE0E4E">
            <w:pPr>
              <w:pStyle w:val="TAC"/>
            </w:pPr>
            <w:r w:rsidRPr="0001701A">
              <w:t>1</w:t>
            </w:r>
          </w:p>
        </w:tc>
        <w:tc>
          <w:tcPr>
            <w:tcW w:w="717" w:type="dxa"/>
            <w:vAlign w:val="center"/>
          </w:tcPr>
          <w:p w14:paraId="21CB9AC5" w14:textId="77777777" w:rsidR="00975C97" w:rsidRPr="0001701A" w:rsidRDefault="00975C97" w:rsidP="00CE0E4E">
            <w:pPr>
              <w:pStyle w:val="TAC"/>
            </w:pPr>
            <w:r w:rsidRPr="0001701A">
              <w:t>2</w:t>
            </w:r>
          </w:p>
        </w:tc>
        <w:tc>
          <w:tcPr>
            <w:tcW w:w="717" w:type="dxa"/>
            <w:vAlign w:val="center"/>
          </w:tcPr>
          <w:p w14:paraId="1AFD389B" w14:textId="77777777" w:rsidR="00975C97" w:rsidRPr="0001701A" w:rsidRDefault="00975C97" w:rsidP="00CE0E4E">
            <w:pPr>
              <w:pStyle w:val="TAC"/>
            </w:pPr>
            <w:r w:rsidRPr="0001701A">
              <w:t>2</w:t>
            </w:r>
          </w:p>
        </w:tc>
        <w:tc>
          <w:tcPr>
            <w:tcW w:w="717" w:type="dxa"/>
            <w:vAlign w:val="center"/>
          </w:tcPr>
          <w:p w14:paraId="7F715F42" w14:textId="77777777" w:rsidR="00975C97" w:rsidRPr="0001701A" w:rsidRDefault="00975C97" w:rsidP="00CE0E4E">
            <w:pPr>
              <w:pStyle w:val="TAC"/>
            </w:pPr>
            <w:r w:rsidRPr="0001701A">
              <w:t>2</w:t>
            </w:r>
          </w:p>
        </w:tc>
        <w:tc>
          <w:tcPr>
            <w:tcW w:w="717" w:type="dxa"/>
            <w:vAlign w:val="center"/>
          </w:tcPr>
          <w:p w14:paraId="3B6055B9" w14:textId="77777777" w:rsidR="00975C97" w:rsidRPr="0001701A" w:rsidRDefault="00975C97" w:rsidP="00CE0E4E">
            <w:pPr>
              <w:pStyle w:val="TAC"/>
            </w:pPr>
            <w:r w:rsidRPr="0001701A">
              <w:t>3</w:t>
            </w:r>
          </w:p>
        </w:tc>
      </w:tr>
      <w:tr w:rsidR="00975C97" w:rsidRPr="0001701A" w14:paraId="7E05EFBC" w14:textId="77777777" w:rsidTr="00CE0E4E">
        <w:trPr>
          <w:jc w:val="center"/>
        </w:trPr>
        <w:tc>
          <w:tcPr>
            <w:tcW w:w="3690" w:type="dxa"/>
            <w:vAlign w:val="center"/>
          </w:tcPr>
          <w:p w14:paraId="23F3E536" w14:textId="77777777" w:rsidR="00975C97" w:rsidRPr="0001701A" w:rsidRDefault="00975C97" w:rsidP="00CE0E4E">
            <w:pPr>
              <w:pStyle w:val="TAL"/>
            </w:pPr>
            <w:r w:rsidRPr="0001701A">
              <w:t>Binary Channel Bits per Slot</w:t>
            </w:r>
          </w:p>
        </w:tc>
        <w:tc>
          <w:tcPr>
            <w:tcW w:w="1093" w:type="dxa"/>
            <w:vAlign w:val="center"/>
          </w:tcPr>
          <w:p w14:paraId="5EAD042F" w14:textId="77777777" w:rsidR="00975C97" w:rsidRPr="0001701A" w:rsidRDefault="00975C97" w:rsidP="00CE0E4E">
            <w:pPr>
              <w:pStyle w:val="TAC"/>
            </w:pPr>
          </w:p>
        </w:tc>
        <w:tc>
          <w:tcPr>
            <w:tcW w:w="717" w:type="dxa"/>
            <w:vAlign w:val="center"/>
          </w:tcPr>
          <w:p w14:paraId="2E86686D" w14:textId="77777777" w:rsidR="00975C97" w:rsidRPr="0001701A" w:rsidRDefault="00975C97" w:rsidP="00CE0E4E">
            <w:pPr>
              <w:pStyle w:val="TAC"/>
            </w:pPr>
          </w:p>
        </w:tc>
        <w:tc>
          <w:tcPr>
            <w:tcW w:w="717" w:type="dxa"/>
            <w:vAlign w:val="center"/>
          </w:tcPr>
          <w:p w14:paraId="7560DFE8" w14:textId="77777777" w:rsidR="00975C97" w:rsidRPr="0001701A" w:rsidRDefault="00975C97" w:rsidP="00CE0E4E">
            <w:pPr>
              <w:pStyle w:val="TAC"/>
            </w:pPr>
          </w:p>
        </w:tc>
        <w:tc>
          <w:tcPr>
            <w:tcW w:w="717" w:type="dxa"/>
            <w:vAlign w:val="center"/>
          </w:tcPr>
          <w:p w14:paraId="207ABDF8" w14:textId="77777777" w:rsidR="00975C97" w:rsidRPr="0001701A" w:rsidRDefault="00975C97" w:rsidP="00CE0E4E">
            <w:pPr>
              <w:pStyle w:val="TAC"/>
            </w:pPr>
          </w:p>
        </w:tc>
        <w:tc>
          <w:tcPr>
            <w:tcW w:w="717" w:type="dxa"/>
            <w:vAlign w:val="center"/>
          </w:tcPr>
          <w:p w14:paraId="1FD6A225" w14:textId="77777777" w:rsidR="00975C97" w:rsidRPr="0001701A" w:rsidRDefault="00975C97" w:rsidP="00CE0E4E">
            <w:pPr>
              <w:pStyle w:val="TAC"/>
            </w:pPr>
          </w:p>
        </w:tc>
        <w:tc>
          <w:tcPr>
            <w:tcW w:w="717" w:type="dxa"/>
            <w:vAlign w:val="center"/>
          </w:tcPr>
          <w:p w14:paraId="0817311F" w14:textId="77777777" w:rsidR="00975C97" w:rsidRPr="0001701A" w:rsidRDefault="00975C97" w:rsidP="00CE0E4E">
            <w:pPr>
              <w:pStyle w:val="TAC"/>
            </w:pPr>
          </w:p>
        </w:tc>
        <w:tc>
          <w:tcPr>
            <w:tcW w:w="717" w:type="dxa"/>
            <w:vAlign w:val="center"/>
          </w:tcPr>
          <w:p w14:paraId="7CC43744" w14:textId="77777777" w:rsidR="00975C97" w:rsidRPr="0001701A" w:rsidRDefault="00975C97" w:rsidP="00CE0E4E">
            <w:pPr>
              <w:pStyle w:val="TAC"/>
            </w:pPr>
          </w:p>
        </w:tc>
        <w:tc>
          <w:tcPr>
            <w:tcW w:w="717" w:type="dxa"/>
            <w:vAlign w:val="center"/>
          </w:tcPr>
          <w:p w14:paraId="0E893713" w14:textId="77777777" w:rsidR="00975C97" w:rsidRPr="0001701A" w:rsidRDefault="00975C97" w:rsidP="00CE0E4E">
            <w:pPr>
              <w:pStyle w:val="TAC"/>
            </w:pPr>
          </w:p>
        </w:tc>
        <w:tc>
          <w:tcPr>
            <w:tcW w:w="717" w:type="dxa"/>
            <w:vAlign w:val="center"/>
          </w:tcPr>
          <w:p w14:paraId="411281AF" w14:textId="77777777" w:rsidR="00975C97" w:rsidRPr="0001701A" w:rsidRDefault="00975C97" w:rsidP="00CE0E4E">
            <w:pPr>
              <w:pStyle w:val="TAC"/>
            </w:pPr>
          </w:p>
        </w:tc>
      </w:tr>
      <w:tr w:rsidR="00975C97" w:rsidRPr="0001701A" w14:paraId="09024173" w14:textId="77777777" w:rsidTr="00CE0E4E">
        <w:trPr>
          <w:jc w:val="center"/>
        </w:trPr>
        <w:tc>
          <w:tcPr>
            <w:tcW w:w="3690" w:type="dxa"/>
            <w:vAlign w:val="center"/>
          </w:tcPr>
          <w:p w14:paraId="44CB0558" w14:textId="77777777" w:rsidR="00975C97" w:rsidRPr="0001701A" w:rsidRDefault="00975C97" w:rsidP="00CE0E4E">
            <w:pPr>
              <w:pStyle w:val="TAL"/>
            </w:pPr>
            <w:r w:rsidRPr="0001701A">
              <w:t xml:space="preserve">  For Slots 0,1,3,4,8,9</w:t>
            </w:r>
          </w:p>
        </w:tc>
        <w:tc>
          <w:tcPr>
            <w:tcW w:w="1093" w:type="dxa"/>
            <w:vAlign w:val="center"/>
          </w:tcPr>
          <w:p w14:paraId="3B98D929" w14:textId="77777777" w:rsidR="00975C97" w:rsidRPr="0001701A" w:rsidRDefault="00975C97" w:rsidP="00CE0E4E">
            <w:pPr>
              <w:pStyle w:val="TAC"/>
            </w:pPr>
            <w:r w:rsidRPr="0001701A">
              <w:t>Bits</w:t>
            </w:r>
          </w:p>
        </w:tc>
        <w:tc>
          <w:tcPr>
            <w:tcW w:w="717" w:type="dxa"/>
            <w:vAlign w:val="center"/>
          </w:tcPr>
          <w:p w14:paraId="71CFCBB7" w14:textId="77777777" w:rsidR="00975C97" w:rsidRPr="0001701A" w:rsidRDefault="00975C97" w:rsidP="00CE0E4E">
            <w:pPr>
              <w:pStyle w:val="TAC"/>
            </w:pPr>
            <w:r w:rsidRPr="0001701A">
              <w:t>N/A</w:t>
            </w:r>
          </w:p>
        </w:tc>
        <w:tc>
          <w:tcPr>
            <w:tcW w:w="717" w:type="dxa"/>
            <w:vAlign w:val="center"/>
          </w:tcPr>
          <w:p w14:paraId="4BC712CE" w14:textId="77777777" w:rsidR="00975C97" w:rsidRPr="0001701A" w:rsidRDefault="00975C97" w:rsidP="00CE0E4E">
            <w:pPr>
              <w:pStyle w:val="TAC"/>
            </w:pPr>
            <w:r w:rsidRPr="0001701A">
              <w:t>N/A</w:t>
            </w:r>
          </w:p>
        </w:tc>
        <w:tc>
          <w:tcPr>
            <w:tcW w:w="717" w:type="dxa"/>
            <w:vAlign w:val="center"/>
          </w:tcPr>
          <w:p w14:paraId="2F295542" w14:textId="77777777" w:rsidR="00975C97" w:rsidRPr="0001701A" w:rsidRDefault="00975C97" w:rsidP="00CE0E4E">
            <w:pPr>
              <w:pStyle w:val="TAC"/>
            </w:pPr>
            <w:r w:rsidRPr="0001701A">
              <w:t>N/A</w:t>
            </w:r>
          </w:p>
        </w:tc>
        <w:tc>
          <w:tcPr>
            <w:tcW w:w="717" w:type="dxa"/>
            <w:vAlign w:val="center"/>
          </w:tcPr>
          <w:p w14:paraId="5FB89872" w14:textId="77777777" w:rsidR="00975C97" w:rsidRPr="0001701A" w:rsidRDefault="00975C97" w:rsidP="00CE0E4E">
            <w:pPr>
              <w:pStyle w:val="TAC"/>
            </w:pPr>
            <w:r w:rsidRPr="0001701A">
              <w:t>N/A</w:t>
            </w:r>
          </w:p>
        </w:tc>
        <w:tc>
          <w:tcPr>
            <w:tcW w:w="717" w:type="dxa"/>
            <w:vAlign w:val="center"/>
          </w:tcPr>
          <w:p w14:paraId="47BD3497" w14:textId="77777777" w:rsidR="00975C97" w:rsidRPr="0001701A" w:rsidRDefault="00975C97" w:rsidP="00CE0E4E">
            <w:pPr>
              <w:pStyle w:val="TAC"/>
            </w:pPr>
            <w:r w:rsidRPr="0001701A">
              <w:t>N/A</w:t>
            </w:r>
          </w:p>
        </w:tc>
        <w:tc>
          <w:tcPr>
            <w:tcW w:w="717" w:type="dxa"/>
            <w:vAlign w:val="center"/>
          </w:tcPr>
          <w:p w14:paraId="40976344" w14:textId="77777777" w:rsidR="00975C97" w:rsidRPr="0001701A" w:rsidRDefault="00975C97" w:rsidP="00CE0E4E">
            <w:pPr>
              <w:pStyle w:val="TAC"/>
            </w:pPr>
            <w:r w:rsidRPr="0001701A">
              <w:t>N/A</w:t>
            </w:r>
          </w:p>
        </w:tc>
        <w:tc>
          <w:tcPr>
            <w:tcW w:w="717" w:type="dxa"/>
            <w:vAlign w:val="center"/>
          </w:tcPr>
          <w:p w14:paraId="0AC7FC73" w14:textId="77777777" w:rsidR="00975C97" w:rsidRPr="0001701A" w:rsidRDefault="00975C97" w:rsidP="00CE0E4E">
            <w:pPr>
              <w:pStyle w:val="TAC"/>
            </w:pPr>
            <w:r w:rsidRPr="0001701A">
              <w:t>N/A</w:t>
            </w:r>
          </w:p>
        </w:tc>
        <w:tc>
          <w:tcPr>
            <w:tcW w:w="717" w:type="dxa"/>
            <w:vAlign w:val="center"/>
          </w:tcPr>
          <w:p w14:paraId="352C8BF7" w14:textId="77777777" w:rsidR="00975C97" w:rsidRPr="0001701A" w:rsidRDefault="00975C97" w:rsidP="00CE0E4E">
            <w:pPr>
              <w:pStyle w:val="TAC"/>
            </w:pPr>
            <w:r w:rsidRPr="0001701A">
              <w:t>N/A</w:t>
            </w:r>
          </w:p>
        </w:tc>
      </w:tr>
      <w:tr w:rsidR="00975C97" w:rsidRPr="0001701A" w14:paraId="0C1C7B3E" w14:textId="77777777" w:rsidTr="00CE0E4E">
        <w:trPr>
          <w:jc w:val="center"/>
        </w:trPr>
        <w:tc>
          <w:tcPr>
            <w:tcW w:w="3690" w:type="dxa"/>
            <w:vAlign w:val="center"/>
          </w:tcPr>
          <w:p w14:paraId="36958D87" w14:textId="77777777" w:rsidR="00975C97" w:rsidRPr="0001701A" w:rsidRDefault="00975C97" w:rsidP="00CE0E4E">
            <w:pPr>
              <w:pStyle w:val="TAL"/>
            </w:pPr>
            <w:r w:rsidRPr="0001701A">
              <w:t xml:space="preserve">  For Slots 2,5,6,7</w:t>
            </w:r>
          </w:p>
        </w:tc>
        <w:tc>
          <w:tcPr>
            <w:tcW w:w="1093" w:type="dxa"/>
            <w:vAlign w:val="center"/>
          </w:tcPr>
          <w:p w14:paraId="22634917" w14:textId="77777777" w:rsidR="00975C97" w:rsidRPr="0001701A" w:rsidRDefault="00975C97" w:rsidP="00CE0E4E">
            <w:pPr>
              <w:pStyle w:val="TAC"/>
            </w:pPr>
            <w:r w:rsidRPr="0001701A">
              <w:t>Bits</w:t>
            </w:r>
          </w:p>
        </w:tc>
        <w:tc>
          <w:tcPr>
            <w:tcW w:w="717" w:type="dxa"/>
            <w:vAlign w:val="center"/>
          </w:tcPr>
          <w:p w14:paraId="55F7B10D" w14:textId="77777777" w:rsidR="00975C97" w:rsidRPr="0001701A" w:rsidRDefault="00975C97" w:rsidP="00CE0E4E">
            <w:pPr>
              <w:pStyle w:val="TAC"/>
            </w:pPr>
            <w:r w:rsidRPr="0001701A">
              <w:t>5400</w:t>
            </w:r>
          </w:p>
        </w:tc>
        <w:tc>
          <w:tcPr>
            <w:tcW w:w="717" w:type="dxa"/>
            <w:vAlign w:val="center"/>
          </w:tcPr>
          <w:p w14:paraId="1A501452" w14:textId="77777777" w:rsidR="00975C97" w:rsidRPr="0001701A" w:rsidRDefault="00975C97" w:rsidP="00CE0E4E">
            <w:pPr>
              <w:pStyle w:val="TAC"/>
            </w:pPr>
            <w:r w:rsidRPr="0001701A">
              <w:t>11232</w:t>
            </w:r>
          </w:p>
        </w:tc>
        <w:tc>
          <w:tcPr>
            <w:tcW w:w="717" w:type="dxa"/>
            <w:vAlign w:val="center"/>
          </w:tcPr>
          <w:p w14:paraId="0D28440A" w14:textId="77777777" w:rsidR="00975C97" w:rsidRPr="0001701A" w:rsidRDefault="00975C97" w:rsidP="00CE0E4E">
            <w:pPr>
              <w:pStyle w:val="TAC"/>
            </w:pPr>
            <w:r w:rsidRPr="0001701A">
              <w:t>17064</w:t>
            </w:r>
          </w:p>
        </w:tc>
        <w:tc>
          <w:tcPr>
            <w:tcW w:w="717" w:type="dxa"/>
            <w:vAlign w:val="center"/>
          </w:tcPr>
          <w:p w14:paraId="5CC6FA97" w14:textId="77777777" w:rsidR="00975C97" w:rsidRPr="0001701A" w:rsidRDefault="00975C97" w:rsidP="00CE0E4E">
            <w:pPr>
              <w:pStyle w:val="TAC"/>
            </w:pPr>
            <w:r w:rsidRPr="0001701A">
              <w:t>22896</w:t>
            </w:r>
          </w:p>
        </w:tc>
        <w:tc>
          <w:tcPr>
            <w:tcW w:w="717" w:type="dxa"/>
            <w:vAlign w:val="center"/>
          </w:tcPr>
          <w:p w14:paraId="58884D38" w14:textId="77777777" w:rsidR="00975C97" w:rsidRPr="0001701A" w:rsidRDefault="00975C97" w:rsidP="00CE0E4E">
            <w:pPr>
              <w:pStyle w:val="TAC"/>
            </w:pPr>
            <w:r w:rsidRPr="0001701A">
              <w:t>28728</w:t>
            </w:r>
          </w:p>
        </w:tc>
        <w:tc>
          <w:tcPr>
            <w:tcW w:w="717" w:type="dxa"/>
            <w:vAlign w:val="center"/>
          </w:tcPr>
          <w:p w14:paraId="0007396F" w14:textId="77777777" w:rsidR="00975C97" w:rsidRPr="0001701A" w:rsidRDefault="00975C97" w:rsidP="00CE0E4E">
            <w:pPr>
              <w:pStyle w:val="TAC"/>
            </w:pPr>
            <w:r w:rsidRPr="0001701A">
              <w:t>34560</w:t>
            </w:r>
          </w:p>
        </w:tc>
        <w:tc>
          <w:tcPr>
            <w:tcW w:w="717" w:type="dxa"/>
            <w:vAlign w:val="center"/>
          </w:tcPr>
          <w:p w14:paraId="303313DE" w14:textId="77777777" w:rsidR="00975C97" w:rsidRPr="0001701A" w:rsidRDefault="00975C97" w:rsidP="00CE0E4E">
            <w:pPr>
              <w:pStyle w:val="TAC"/>
            </w:pPr>
            <w:r w:rsidRPr="0001701A">
              <w:t>46656</w:t>
            </w:r>
          </w:p>
        </w:tc>
        <w:tc>
          <w:tcPr>
            <w:tcW w:w="717" w:type="dxa"/>
            <w:vAlign w:val="center"/>
          </w:tcPr>
          <w:p w14:paraId="328DFC80" w14:textId="77777777" w:rsidR="00975C97" w:rsidRPr="0001701A" w:rsidRDefault="00975C97" w:rsidP="00CE0E4E">
            <w:pPr>
              <w:pStyle w:val="TAC"/>
            </w:pPr>
            <w:r w:rsidRPr="0001701A">
              <w:t>58320</w:t>
            </w:r>
          </w:p>
        </w:tc>
      </w:tr>
      <w:tr w:rsidR="00975C97" w:rsidRPr="0001701A" w14:paraId="5DE61FA3" w14:textId="77777777" w:rsidTr="00CE0E4E">
        <w:trPr>
          <w:trHeight w:val="70"/>
          <w:jc w:val="center"/>
        </w:trPr>
        <w:tc>
          <w:tcPr>
            <w:tcW w:w="3690" w:type="dxa"/>
            <w:vAlign w:val="center"/>
          </w:tcPr>
          <w:p w14:paraId="3BB0AA9A" w14:textId="77777777" w:rsidR="00975C97" w:rsidRPr="0001701A" w:rsidRDefault="00975C97" w:rsidP="00CE0E4E">
            <w:pPr>
              <w:pStyle w:val="TAL"/>
            </w:pPr>
            <w:r w:rsidRPr="0001701A">
              <w:t>Max. Throughput averaged over 1 frame</w:t>
            </w:r>
          </w:p>
        </w:tc>
        <w:tc>
          <w:tcPr>
            <w:tcW w:w="1093" w:type="dxa"/>
            <w:vAlign w:val="center"/>
          </w:tcPr>
          <w:p w14:paraId="038DAED0" w14:textId="77777777" w:rsidR="00975C97" w:rsidRPr="0001701A" w:rsidRDefault="00975C97" w:rsidP="00CE0E4E">
            <w:pPr>
              <w:pStyle w:val="TAC"/>
            </w:pPr>
            <w:r w:rsidRPr="0001701A">
              <w:t>Mbps</w:t>
            </w:r>
          </w:p>
        </w:tc>
        <w:tc>
          <w:tcPr>
            <w:tcW w:w="717" w:type="dxa"/>
            <w:vAlign w:val="center"/>
          </w:tcPr>
          <w:p w14:paraId="6D78255F" w14:textId="77777777" w:rsidR="00975C97" w:rsidRPr="0001701A" w:rsidRDefault="00975C97" w:rsidP="00CE0E4E">
            <w:pPr>
              <w:pStyle w:val="TAC"/>
            </w:pPr>
            <w:r w:rsidRPr="0001701A">
              <w:t>0.669</w:t>
            </w:r>
          </w:p>
        </w:tc>
        <w:tc>
          <w:tcPr>
            <w:tcW w:w="717" w:type="dxa"/>
            <w:vAlign w:val="center"/>
          </w:tcPr>
          <w:p w14:paraId="353E961D" w14:textId="77777777" w:rsidR="00975C97" w:rsidRPr="0001701A" w:rsidRDefault="00975C97" w:rsidP="00CE0E4E">
            <w:pPr>
              <w:pStyle w:val="TAC"/>
            </w:pPr>
            <w:r w:rsidRPr="0001701A">
              <w:t>1.347</w:t>
            </w:r>
          </w:p>
        </w:tc>
        <w:tc>
          <w:tcPr>
            <w:tcW w:w="717" w:type="dxa"/>
            <w:vAlign w:val="center"/>
          </w:tcPr>
          <w:p w14:paraId="3D119FE4" w14:textId="77777777" w:rsidR="00975C97" w:rsidRPr="0001701A" w:rsidRDefault="00975C97" w:rsidP="00CE0E4E">
            <w:pPr>
              <w:pStyle w:val="TAC"/>
            </w:pPr>
            <w:r w:rsidRPr="0001701A">
              <w:t>2.048</w:t>
            </w:r>
          </w:p>
        </w:tc>
        <w:tc>
          <w:tcPr>
            <w:tcW w:w="717" w:type="dxa"/>
            <w:vAlign w:val="center"/>
          </w:tcPr>
          <w:p w14:paraId="682FC0FF" w14:textId="77777777" w:rsidR="00975C97" w:rsidRPr="0001701A" w:rsidRDefault="00975C97" w:rsidP="00CE0E4E">
            <w:pPr>
              <w:pStyle w:val="TAC"/>
            </w:pPr>
            <w:r w:rsidRPr="0001701A">
              <w:t>2.765</w:t>
            </w:r>
          </w:p>
        </w:tc>
        <w:tc>
          <w:tcPr>
            <w:tcW w:w="717" w:type="dxa"/>
            <w:vAlign w:val="center"/>
          </w:tcPr>
          <w:p w14:paraId="0B0BE84E" w14:textId="77777777" w:rsidR="00975C97" w:rsidRPr="0001701A" w:rsidRDefault="00975C97" w:rsidP="00CE0E4E">
            <w:pPr>
              <w:pStyle w:val="TAC"/>
            </w:pPr>
            <w:r w:rsidRPr="0001701A">
              <w:t>3.485</w:t>
            </w:r>
          </w:p>
        </w:tc>
        <w:tc>
          <w:tcPr>
            <w:tcW w:w="717" w:type="dxa"/>
            <w:vAlign w:val="center"/>
          </w:tcPr>
          <w:p w14:paraId="62DBC0DD" w14:textId="77777777" w:rsidR="00975C97" w:rsidRPr="0001701A" w:rsidRDefault="00975C97" w:rsidP="00CE0E4E">
            <w:pPr>
              <w:pStyle w:val="TAC"/>
            </w:pPr>
            <w:r w:rsidRPr="0001701A">
              <w:t>4.202</w:t>
            </w:r>
          </w:p>
        </w:tc>
        <w:tc>
          <w:tcPr>
            <w:tcW w:w="717" w:type="dxa"/>
            <w:vAlign w:val="center"/>
          </w:tcPr>
          <w:p w14:paraId="2382D7E5" w14:textId="77777777" w:rsidR="00975C97" w:rsidRPr="0001701A" w:rsidRDefault="00975C97" w:rsidP="00CE0E4E">
            <w:pPr>
              <w:pStyle w:val="TAC"/>
            </w:pPr>
            <w:r w:rsidRPr="0001701A">
              <w:t>5.635</w:t>
            </w:r>
          </w:p>
        </w:tc>
        <w:tc>
          <w:tcPr>
            <w:tcW w:w="717" w:type="dxa"/>
            <w:vAlign w:val="center"/>
          </w:tcPr>
          <w:p w14:paraId="6DA13E76" w14:textId="77777777" w:rsidR="00975C97" w:rsidRPr="0001701A" w:rsidRDefault="00975C97" w:rsidP="00CE0E4E">
            <w:pPr>
              <w:pStyle w:val="TAC"/>
            </w:pPr>
            <w:r w:rsidRPr="0001701A">
              <w:t>6.970</w:t>
            </w:r>
          </w:p>
        </w:tc>
      </w:tr>
      <w:tr w:rsidR="00975C97" w:rsidRPr="0001701A" w14:paraId="231266CC" w14:textId="77777777" w:rsidTr="00CE0E4E">
        <w:trPr>
          <w:trHeight w:val="70"/>
          <w:jc w:val="center"/>
        </w:trPr>
        <w:tc>
          <w:tcPr>
            <w:tcW w:w="10519" w:type="dxa"/>
            <w:gridSpan w:val="10"/>
          </w:tcPr>
          <w:p w14:paraId="6058AA45" w14:textId="77777777" w:rsidR="00975C97" w:rsidRPr="0001701A" w:rsidRDefault="00975C97" w:rsidP="00CE0E4E">
            <w:pPr>
              <w:pStyle w:val="TAN"/>
            </w:pPr>
            <w:r w:rsidRPr="0001701A">
              <w:t>Note 1:</w:t>
            </w:r>
            <w:r w:rsidRPr="0001701A">
              <w:tab/>
              <w:t>Additional parameters are specified in Table A.3.1-1 and Table A.3.3.1-1.</w:t>
            </w:r>
          </w:p>
          <w:p w14:paraId="44891526" w14:textId="77777777" w:rsidR="00975C97" w:rsidRPr="0001701A" w:rsidRDefault="00975C97" w:rsidP="00CE0E4E">
            <w:pPr>
              <w:pStyle w:val="TAN"/>
            </w:pPr>
            <w:r w:rsidRPr="0001701A">
              <w:t>Note 2:</w:t>
            </w:r>
            <w:r w:rsidRPr="0001701A">
              <w:tab/>
              <w:t>If more than one Code Block is present, an additional CRC sequence of L = 24 Bits is attached to each Code Block (otherwise L = 0 Bit)</w:t>
            </w:r>
          </w:p>
          <w:p w14:paraId="59FD24DA" w14:textId="77777777" w:rsidR="00975C97" w:rsidRPr="0001701A" w:rsidRDefault="00975C97" w:rsidP="00CE0E4E">
            <w:pPr>
              <w:pStyle w:val="TAN"/>
            </w:pPr>
            <w:r w:rsidRPr="0001701A">
              <w:t>Note 3:</w:t>
            </w:r>
            <w:r w:rsidRPr="0001701A">
              <w:tab/>
              <w:t>SS/PBCH block is transmitted in slot 0 of each frame.</w:t>
            </w:r>
          </w:p>
          <w:p w14:paraId="5F7B9510" w14:textId="77777777" w:rsidR="00975C97" w:rsidRPr="0001701A" w:rsidRDefault="00975C97" w:rsidP="00CE0E4E">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13FE6DBD" w14:textId="77777777" w:rsidR="00975C97" w:rsidRPr="0001701A" w:rsidRDefault="00975C97" w:rsidP="00975C97"/>
    <w:p w14:paraId="1D7685E9" w14:textId="77777777" w:rsidR="00975C97" w:rsidRPr="0001701A" w:rsidRDefault="00975C97" w:rsidP="00975C97">
      <w:pPr>
        <w:pStyle w:val="TH"/>
      </w:pPr>
      <w:r w:rsidRPr="0001701A">
        <w:lastRenderedPageBreak/>
        <w:t>Table A.3.3.2-2: Fixed reference channel for receiver requirements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975C97" w:rsidRPr="0001701A" w14:paraId="0EE25CC7" w14:textId="77777777" w:rsidTr="00967284">
        <w:trPr>
          <w:jc w:val="center"/>
        </w:trPr>
        <w:tc>
          <w:tcPr>
            <w:tcW w:w="3690" w:type="dxa"/>
          </w:tcPr>
          <w:p w14:paraId="66FBEE38" w14:textId="77777777" w:rsidR="00975C97" w:rsidRPr="0001701A" w:rsidRDefault="00975C97" w:rsidP="00967284">
            <w:pPr>
              <w:pStyle w:val="TAH"/>
            </w:pPr>
            <w:r w:rsidRPr="0001701A">
              <w:t>Parameter</w:t>
            </w:r>
          </w:p>
        </w:tc>
        <w:tc>
          <w:tcPr>
            <w:tcW w:w="1093" w:type="dxa"/>
          </w:tcPr>
          <w:p w14:paraId="69EECB7C" w14:textId="77777777" w:rsidR="00975C97" w:rsidRPr="0001701A" w:rsidRDefault="00975C97" w:rsidP="00967284">
            <w:pPr>
              <w:pStyle w:val="TAH"/>
            </w:pPr>
            <w:r w:rsidRPr="0001701A">
              <w:t>Unit</w:t>
            </w:r>
          </w:p>
        </w:tc>
        <w:tc>
          <w:tcPr>
            <w:tcW w:w="9185" w:type="dxa"/>
            <w:gridSpan w:val="11"/>
          </w:tcPr>
          <w:p w14:paraId="09013888" w14:textId="77777777" w:rsidR="00975C97" w:rsidRPr="0001701A" w:rsidRDefault="00975C97" w:rsidP="00967284">
            <w:pPr>
              <w:pStyle w:val="TAH"/>
            </w:pPr>
            <w:r w:rsidRPr="0001701A">
              <w:t>Value</w:t>
            </w:r>
          </w:p>
        </w:tc>
      </w:tr>
      <w:tr w:rsidR="00975C97" w:rsidRPr="0001701A" w14:paraId="1019B929" w14:textId="77777777" w:rsidTr="00967284">
        <w:trPr>
          <w:trHeight w:val="148"/>
          <w:jc w:val="center"/>
        </w:trPr>
        <w:tc>
          <w:tcPr>
            <w:tcW w:w="3690" w:type="dxa"/>
          </w:tcPr>
          <w:p w14:paraId="1D0DE795" w14:textId="77777777" w:rsidR="00975C97" w:rsidRPr="0001701A" w:rsidRDefault="00975C97" w:rsidP="00967284">
            <w:pPr>
              <w:pStyle w:val="TAL"/>
            </w:pPr>
            <w:r w:rsidRPr="0001701A">
              <w:t>Channel bandwidth</w:t>
            </w:r>
          </w:p>
        </w:tc>
        <w:tc>
          <w:tcPr>
            <w:tcW w:w="1093" w:type="dxa"/>
            <w:vAlign w:val="center"/>
          </w:tcPr>
          <w:p w14:paraId="3979F5D4" w14:textId="77777777" w:rsidR="00975C97" w:rsidRPr="0001701A" w:rsidRDefault="00975C97" w:rsidP="00967284">
            <w:pPr>
              <w:pStyle w:val="TAC"/>
            </w:pPr>
            <w:r w:rsidRPr="0001701A">
              <w:t>MHz</w:t>
            </w:r>
          </w:p>
        </w:tc>
        <w:tc>
          <w:tcPr>
            <w:tcW w:w="835" w:type="dxa"/>
            <w:vAlign w:val="center"/>
          </w:tcPr>
          <w:p w14:paraId="16D8906C" w14:textId="77777777" w:rsidR="00975C97" w:rsidRPr="0001701A" w:rsidRDefault="00975C97" w:rsidP="00967284">
            <w:pPr>
              <w:pStyle w:val="TAC"/>
            </w:pPr>
            <w:r w:rsidRPr="0001701A">
              <w:t>5</w:t>
            </w:r>
          </w:p>
        </w:tc>
        <w:tc>
          <w:tcPr>
            <w:tcW w:w="835" w:type="dxa"/>
            <w:vAlign w:val="center"/>
          </w:tcPr>
          <w:p w14:paraId="0D2940E0" w14:textId="77777777" w:rsidR="00975C97" w:rsidRPr="0001701A" w:rsidRDefault="00975C97" w:rsidP="00967284">
            <w:pPr>
              <w:pStyle w:val="TAC"/>
            </w:pPr>
            <w:r w:rsidRPr="0001701A">
              <w:t>10</w:t>
            </w:r>
          </w:p>
        </w:tc>
        <w:tc>
          <w:tcPr>
            <w:tcW w:w="835" w:type="dxa"/>
            <w:vAlign w:val="center"/>
          </w:tcPr>
          <w:p w14:paraId="02AA895A" w14:textId="77777777" w:rsidR="00975C97" w:rsidRPr="0001701A" w:rsidRDefault="00975C97" w:rsidP="00967284">
            <w:pPr>
              <w:pStyle w:val="TAC"/>
            </w:pPr>
            <w:r w:rsidRPr="0001701A">
              <w:t>15</w:t>
            </w:r>
          </w:p>
        </w:tc>
        <w:tc>
          <w:tcPr>
            <w:tcW w:w="835" w:type="dxa"/>
            <w:vAlign w:val="center"/>
          </w:tcPr>
          <w:p w14:paraId="6363E91B" w14:textId="77777777" w:rsidR="00975C97" w:rsidRPr="0001701A" w:rsidRDefault="00975C97" w:rsidP="00967284">
            <w:pPr>
              <w:pStyle w:val="TAC"/>
            </w:pPr>
            <w:r w:rsidRPr="0001701A">
              <w:t>20</w:t>
            </w:r>
          </w:p>
        </w:tc>
        <w:tc>
          <w:tcPr>
            <w:tcW w:w="835" w:type="dxa"/>
            <w:vAlign w:val="center"/>
          </w:tcPr>
          <w:p w14:paraId="0AF29F7C" w14:textId="77777777" w:rsidR="00975C97" w:rsidRPr="0001701A" w:rsidRDefault="00975C97" w:rsidP="00967284">
            <w:pPr>
              <w:pStyle w:val="TAC"/>
            </w:pPr>
            <w:r w:rsidRPr="0001701A">
              <w:t>25</w:t>
            </w:r>
          </w:p>
        </w:tc>
        <w:tc>
          <w:tcPr>
            <w:tcW w:w="835" w:type="dxa"/>
            <w:vAlign w:val="center"/>
          </w:tcPr>
          <w:p w14:paraId="18DD0708" w14:textId="77777777" w:rsidR="00975C97" w:rsidRPr="0001701A" w:rsidRDefault="00975C97" w:rsidP="00967284">
            <w:pPr>
              <w:pStyle w:val="TAC"/>
            </w:pPr>
            <w:r w:rsidRPr="0001701A">
              <w:t>30</w:t>
            </w:r>
          </w:p>
        </w:tc>
        <w:tc>
          <w:tcPr>
            <w:tcW w:w="835" w:type="dxa"/>
            <w:vAlign w:val="center"/>
          </w:tcPr>
          <w:p w14:paraId="72636D1C" w14:textId="77777777" w:rsidR="00975C97" w:rsidRPr="0001701A" w:rsidRDefault="00975C97" w:rsidP="00967284">
            <w:pPr>
              <w:pStyle w:val="TAC"/>
            </w:pPr>
            <w:r w:rsidRPr="0001701A">
              <w:t>40</w:t>
            </w:r>
          </w:p>
        </w:tc>
        <w:tc>
          <w:tcPr>
            <w:tcW w:w="835" w:type="dxa"/>
            <w:vAlign w:val="center"/>
          </w:tcPr>
          <w:p w14:paraId="6B5DB5A5" w14:textId="77777777" w:rsidR="00975C97" w:rsidRPr="0001701A" w:rsidRDefault="00975C97" w:rsidP="00967284">
            <w:pPr>
              <w:pStyle w:val="TAC"/>
            </w:pPr>
            <w:r w:rsidRPr="0001701A">
              <w:t>50</w:t>
            </w:r>
          </w:p>
        </w:tc>
        <w:tc>
          <w:tcPr>
            <w:tcW w:w="835" w:type="dxa"/>
            <w:vAlign w:val="center"/>
          </w:tcPr>
          <w:p w14:paraId="050E5921" w14:textId="77777777" w:rsidR="00975C97" w:rsidRPr="0001701A" w:rsidRDefault="00975C97" w:rsidP="00967284">
            <w:pPr>
              <w:pStyle w:val="TAC"/>
            </w:pPr>
            <w:r w:rsidRPr="0001701A">
              <w:t>60</w:t>
            </w:r>
          </w:p>
        </w:tc>
        <w:tc>
          <w:tcPr>
            <w:tcW w:w="835" w:type="dxa"/>
            <w:vAlign w:val="center"/>
          </w:tcPr>
          <w:p w14:paraId="127E06E8" w14:textId="77777777" w:rsidR="00975C97" w:rsidRPr="0001701A" w:rsidRDefault="00975C97" w:rsidP="00967284">
            <w:pPr>
              <w:pStyle w:val="TAC"/>
            </w:pPr>
            <w:r w:rsidRPr="0001701A">
              <w:t>80</w:t>
            </w:r>
          </w:p>
        </w:tc>
        <w:tc>
          <w:tcPr>
            <w:tcW w:w="835" w:type="dxa"/>
            <w:vAlign w:val="center"/>
          </w:tcPr>
          <w:p w14:paraId="07DBA370" w14:textId="77777777" w:rsidR="00975C97" w:rsidRPr="0001701A" w:rsidRDefault="00975C97" w:rsidP="00967284">
            <w:pPr>
              <w:pStyle w:val="TAC"/>
            </w:pPr>
            <w:r w:rsidRPr="0001701A">
              <w:t>100</w:t>
            </w:r>
          </w:p>
        </w:tc>
      </w:tr>
      <w:tr w:rsidR="00975C97" w:rsidRPr="0001701A" w14:paraId="0BEB4102" w14:textId="77777777" w:rsidTr="00967284">
        <w:trPr>
          <w:jc w:val="center"/>
        </w:trPr>
        <w:tc>
          <w:tcPr>
            <w:tcW w:w="3690" w:type="dxa"/>
          </w:tcPr>
          <w:p w14:paraId="45E11995" w14:textId="77777777" w:rsidR="00975C97" w:rsidRPr="0001701A" w:rsidRDefault="00975C97" w:rsidP="00967284">
            <w:pPr>
              <w:pStyle w:val="TAL"/>
            </w:pPr>
            <w:r w:rsidRPr="0001701A">
              <w:t xml:space="preserve">Subcarrier spacing configuration </w:t>
            </w:r>
            <w:r w:rsidRPr="0001701A">
              <w:object w:dxaOrig="220" w:dyaOrig="240" w14:anchorId="7657B2E2">
                <v:shape id="_x0000_i1035" type="#_x0000_t75" style="width:11.25pt;height:12.75pt" o:ole="">
                  <v:imagedata r:id="rId9" o:title=""/>
                </v:shape>
                <o:OLEObject Type="Embed" ProgID="Equation.3" ShapeID="_x0000_i1035" DrawAspect="Content" ObjectID="_1710857154" r:id="rId20"/>
              </w:object>
            </w:r>
          </w:p>
        </w:tc>
        <w:tc>
          <w:tcPr>
            <w:tcW w:w="1093" w:type="dxa"/>
            <w:vAlign w:val="center"/>
          </w:tcPr>
          <w:p w14:paraId="679F521A" w14:textId="77777777" w:rsidR="00975C97" w:rsidRPr="0001701A" w:rsidRDefault="00975C97" w:rsidP="00967284">
            <w:pPr>
              <w:pStyle w:val="TAC"/>
            </w:pPr>
          </w:p>
        </w:tc>
        <w:tc>
          <w:tcPr>
            <w:tcW w:w="835" w:type="dxa"/>
            <w:vAlign w:val="center"/>
          </w:tcPr>
          <w:p w14:paraId="661D9BA4" w14:textId="77777777" w:rsidR="00975C97" w:rsidRPr="0001701A" w:rsidRDefault="00975C97" w:rsidP="00967284">
            <w:pPr>
              <w:pStyle w:val="TAC"/>
            </w:pPr>
            <w:r w:rsidRPr="0001701A">
              <w:t>1</w:t>
            </w:r>
          </w:p>
        </w:tc>
        <w:tc>
          <w:tcPr>
            <w:tcW w:w="835" w:type="dxa"/>
            <w:vAlign w:val="center"/>
          </w:tcPr>
          <w:p w14:paraId="18E8C782" w14:textId="77777777" w:rsidR="00975C97" w:rsidRPr="0001701A" w:rsidRDefault="00975C97" w:rsidP="00967284">
            <w:pPr>
              <w:pStyle w:val="TAC"/>
            </w:pPr>
            <w:r w:rsidRPr="0001701A">
              <w:t>1</w:t>
            </w:r>
          </w:p>
        </w:tc>
        <w:tc>
          <w:tcPr>
            <w:tcW w:w="835" w:type="dxa"/>
            <w:vAlign w:val="center"/>
          </w:tcPr>
          <w:p w14:paraId="353A9367" w14:textId="77777777" w:rsidR="00975C97" w:rsidRPr="0001701A" w:rsidRDefault="00975C97" w:rsidP="00967284">
            <w:pPr>
              <w:pStyle w:val="TAC"/>
            </w:pPr>
            <w:r w:rsidRPr="0001701A">
              <w:t>1</w:t>
            </w:r>
          </w:p>
        </w:tc>
        <w:tc>
          <w:tcPr>
            <w:tcW w:w="835" w:type="dxa"/>
            <w:vAlign w:val="center"/>
          </w:tcPr>
          <w:p w14:paraId="2335B3B5" w14:textId="77777777" w:rsidR="00975C97" w:rsidRPr="0001701A" w:rsidRDefault="00975C97" w:rsidP="00967284">
            <w:pPr>
              <w:pStyle w:val="TAC"/>
            </w:pPr>
            <w:r w:rsidRPr="0001701A">
              <w:t>1</w:t>
            </w:r>
          </w:p>
        </w:tc>
        <w:tc>
          <w:tcPr>
            <w:tcW w:w="835" w:type="dxa"/>
            <w:vAlign w:val="center"/>
          </w:tcPr>
          <w:p w14:paraId="5E3BDFB3" w14:textId="77777777" w:rsidR="00975C97" w:rsidRPr="0001701A" w:rsidRDefault="00975C97" w:rsidP="00967284">
            <w:pPr>
              <w:pStyle w:val="TAC"/>
            </w:pPr>
            <w:r w:rsidRPr="0001701A">
              <w:t>1</w:t>
            </w:r>
          </w:p>
        </w:tc>
        <w:tc>
          <w:tcPr>
            <w:tcW w:w="835" w:type="dxa"/>
            <w:vAlign w:val="center"/>
          </w:tcPr>
          <w:p w14:paraId="3A01B1AA" w14:textId="77777777" w:rsidR="00975C97" w:rsidRPr="0001701A" w:rsidRDefault="00975C97" w:rsidP="00967284">
            <w:pPr>
              <w:pStyle w:val="TAC"/>
            </w:pPr>
            <w:r w:rsidRPr="0001701A">
              <w:t>1</w:t>
            </w:r>
          </w:p>
        </w:tc>
        <w:tc>
          <w:tcPr>
            <w:tcW w:w="835" w:type="dxa"/>
            <w:vAlign w:val="center"/>
          </w:tcPr>
          <w:p w14:paraId="6E09A637" w14:textId="77777777" w:rsidR="00975C97" w:rsidRPr="0001701A" w:rsidRDefault="00975C97" w:rsidP="00967284">
            <w:pPr>
              <w:pStyle w:val="TAC"/>
            </w:pPr>
            <w:r w:rsidRPr="0001701A">
              <w:t>1</w:t>
            </w:r>
          </w:p>
        </w:tc>
        <w:tc>
          <w:tcPr>
            <w:tcW w:w="835" w:type="dxa"/>
            <w:vAlign w:val="center"/>
          </w:tcPr>
          <w:p w14:paraId="033A758F" w14:textId="77777777" w:rsidR="00975C97" w:rsidRPr="0001701A" w:rsidRDefault="00975C97" w:rsidP="00967284">
            <w:pPr>
              <w:pStyle w:val="TAC"/>
            </w:pPr>
            <w:r w:rsidRPr="0001701A">
              <w:t>1</w:t>
            </w:r>
          </w:p>
        </w:tc>
        <w:tc>
          <w:tcPr>
            <w:tcW w:w="835" w:type="dxa"/>
            <w:vAlign w:val="center"/>
          </w:tcPr>
          <w:p w14:paraId="74BC9FE0" w14:textId="77777777" w:rsidR="00975C97" w:rsidRPr="0001701A" w:rsidRDefault="00975C97" w:rsidP="00967284">
            <w:pPr>
              <w:pStyle w:val="TAC"/>
            </w:pPr>
            <w:r w:rsidRPr="0001701A">
              <w:t>1</w:t>
            </w:r>
          </w:p>
        </w:tc>
        <w:tc>
          <w:tcPr>
            <w:tcW w:w="835" w:type="dxa"/>
            <w:vAlign w:val="center"/>
          </w:tcPr>
          <w:p w14:paraId="034E45AC" w14:textId="77777777" w:rsidR="00975C97" w:rsidRPr="0001701A" w:rsidRDefault="00975C97" w:rsidP="00967284">
            <w:pPr>
              <w:pStyle w:val="TAC"/>
            </w:pPr>
            <w:r w:rsidRPr="0001701A">
              <w:t>1</w:t>
            </w:r>
          </w:p>
        </w:tc>
        <w:tc>
          <w:tcPr>
            <w:tcW w:w="835" w:type="dxa"/>
            <w:vAlign w:val="center"/>
          </w:tcPr>
          <w:p w14:paraId="6CD39440" w14:textId="77777777" w:rsidR="00975C97" w:rsidRPr="0001701A" w:rsidRDefault="00975C97" w:rsidP="00967284">
            <w:pPr>
              <w:pStyle w:val="TAC"/>
            </w:pPr>
            <w:r w:rsidRPr="0001701A">
              <w:t>1</w:t>
            </w:r>
          </w:p>
        </w:tc>
      </w:tr>
      <w:tr w:rsidR="00975C97" w:rsidRPr="0001701A" w14:paraId="3F85AEBE" w14:textId="77777777" w:rsidTr="00967284">
        <w:trPr>
          <w:jc w:val="center"/>
        </w:trPr>
        <w:tc>
          <w:tcPr>
            <w:tcW w:w="3690" w:type="dxa"/>
          </w:tcPr>
          <w:p w14:paraId="5B29A78B" w14:textId="77777777" w:rsidR="00975C97" w:rsidRPr="0001701A" w:rsidRDefault="00975C97" w:rsidP="00967284">
            <w:pPr>
              <w:pStyle w:val="TAL"/>
            </w:pPr>
            <w:r w:rsidRPr="0001701A">
              <w:t>Allocated resource blocks</w:t>
            </w:r>
          </w:p>
        </w:tc>
        <w:tc>
          <w:tcPr>
            <w:tcW w:w="1093" w:type="dxa"/>
            <w:vAlign w:val="center"/>
          </w:tcPr>
          <w:p w14:paraId="680D53B7" w14:textId="77777777" w:rsidR="00975C97" w:rsidRPr="0001701A" w:rsidRDefault="00975C97" w:rsidP="00967284">
            <w:pPr>
              <w:pStyle w:val="TAC"/>
            </w:pPr>
          </w:p>
        </w:tc>
        <w:tc>
          <w:tcPr>
            <w:tcW w:w="835" w:type="dxa"/>
            <w:vAlign w:val="center"/>
          </w:tcPr>
          <w:p w14:paraId="6251739D" w14:textId="77777777" w:rsidR="00975C97" w:rsidRPr="0001701A" w:rsidRDefault="00975C97" w:rsidP="00967284">
            <w:pPr>
              <w:pStyle w:val="TAC"/>
            </w:pPr>
            <w:r w:rsidRPr="0001701A">
              <w:t>11</w:t>
            </w:r>
          </w:p>
        </w:tc>
        <w:tc>
          <w:tcPr>
            <w:tcW w:w="835" w:type="dxa"/>
            <w:vAlign w:val="center"/>
          </w:tcPr>
          <w:p w14:paraId="69CD2998" w14:textId="77777777" w:rsidR="00975C97" w:rsidRPr="0001701A" w:rsidRDefault="00975C97" w:rsidP="00967284">
            <w:pPr>
              <w:pStyle w:val="TAC"/>
            </w:pPr>
            <w:r w:rsidRPr="0001701A">
              <w:t>24</w:t>
            </w:r>
          </w:p>
        </w:tc>
        <w:tc>
          <w:tcPr>
            <w:tcW w:w="835" w:type="dxa"/>
            <w:vAlign w:val="center"/>
          </w:tcPr>
          <w:p w14:paraId="7EC1AB12" w14:textId="77777777" w:rsidR="00975C97" w:rsidRPr="0001701A" w:rsidRDefault="00975C97" w:rsidP="00967284">
            <w:pPr>
              <w:pStyle w:val="TAC"/>
            </w:pPr>
            <w:r w:rsidRPr="0001701A">
              <w:t>38</w:t>
            </w:r>
          </w:p>
        </w:tc>
        <w:tc>
          <w:tcPr>
            <w:tcW w:w="835" w:type="dxa"/>
            <w:vAlign w:val="center"/>
          </w:tcPr>
          <w:p w14:paraId="66CCBF3B" w14:textId="77777777" w:rsidR="00975C97" w:rsidRPr="0001701A" w:rsidRDefault="00975C97" w:rsidP="00967284">
            <w:pPr>
              <w:pStyle w:val="TAC"/>
            </w:pPr>
            <w:r w:rsidRPr="0001701A">
              <w:t>51</w:t>
            </w:r>
          </w:p>
        </w:tc>
        <w:tc>
          <w:tcPr>
            <w:tcW w:w="835" w:type="dxa"/>
            <w:vAlign w:val="center"/>
          </w:tcPr>
          <w:p w14:paraId="57D137A3" w14:textId="77777777" w:rsidR="00975C97" w:rsidRPr="0001701A" w:rsidRDefault="00975C97" w:rsidP="00967284">
            <w:pPr>
              <w:pStyle w:val="TAC"/>
            </w:pPr>
            <w:r w:rsidRPr="0001701A">
              <w:t>65</w:t>
            </w:r>
          </w:p>
        </w:tc>
        <w:tc>
          <w:tcPr>
            <w:tcW w:w="835" w:type="dxa"/>
            <w:vAlign w:val="center"/>
          </w:tcPr>
          <w:p w14:paraId="10505610" w14:textId="77777777" w:rsidR="00975C97" w:rsidRPr="0001701A" w:rsidRDefault="00975C97" w:rsidP="00967284">
            <w:pPr>
              <w:pStyle w:val="TAC"/>
            </w:pPr>
            <w:r w:rsidRPr="0001701A">
              <w:t>78</w:t>
            </w:r>
          </w:p>
        </w:tc>
        <w:tc>
          <w:tcPr>
            <w:tcW w:w="835" w:type="dxa"/>
            <w:vAlign w:val="center"/>
          </w:tcPr>
          <w:p w14:paraId="7502623A" w14:textId="77777777" w:rsidR="00975C97" w:rsidRPr="0001701A" w:rsidRDefault="00975C97" w:rsidP="00967284">
            <w:pPr>
              <w:pStyle w:val="TAC"/>
            </w:pPr>
            <w:r w:rsidRPr="0001701A">
              <w:t>106</w:t>
            </w:r>
          </w:p>
        </w:tc>
        <w:tc>
          <w:tcPr>
            <w:tcW w:w="835" w:type="dxa"/>
            <w:vAlign w:val="center"/>
          </w:tcPr>
          <w:p w14:paraId="777F30AC" w14:textId="77777777" w:rsidR="00975C97" w:rsidRPr="0001701A" w:rsidRDefault="00975C97" w:rsidP="00967284">
            <w:pPr>
              <w:pStyle w:val="TAC"/>
            </w:pPr>
            <w:r w:rsidRPr="0001701A">
              <w:t>133</w:t>
            </w:r>
          </w:p>
        </w:tc>
        <w:tc>
          <w:tcPr>
            <w:tcW w:w="835" w:type="dxa"/>
            <w:vAlign w:val="center"/>
          </w:tcPr>
          <w:p w14:paraId="657B1C03" w14:textId="77777777" w:rsidR="00975C97" w:rsidRPr="0001701A" w:rsidRDefault="00975C97" w:rsidP="00967284">
            <w:pPr>
              <w:pStyle w:val="TAC"/>
            </w:pPr>
            <w:r w:rsidRPr="0001701A">
              <w:t>162</w:t>
            </w:r>
          </w:p>
        </w:tc>
        <w:tc>
          <w:tcPr>
            <w:tcW w:w="835" w:type="dxa"/>
            <w:vAlign w:val="center"/>
          </w:tcPr>
          <w:p w14:paraId="3EEE7DBA" w14:textId="77777777" w:rsidR="00975C97" w:rsidRPr="0001701A" w:rsidRDefault="00975C97" w:rsidP="00967284">
            <w:pPr>
              <w:pStyle w:val="TAC"/>
            </w:pPr>
            <w:r w:rsidRPr="0001701A">
              <w:t>217</w:t>
            </w:r>
          </w:p>
        </w:tc>
        <w:tc>
          <w:tcPr>
            <w:tcW w:w="835" w:type="dxa"/>
            <w:vAlign w:val="center"/>
          </w:tcPr>
          <w:p w14:paraId="5E5A0BDB" w14:textId="77777777" w:rsidR="00975C97" w:rsidRPr="0001701A" w:rsidRDefault="00975C97" w:rsidP="00967284">
            <w:pPr>
              <w:pStyle w:val="TAC"/>
            </w:pPr>
            <w:r w:rsidRPr="0001701A">
              <w:t>273</w:t>
            </w:r>
          </w:p>
        </w:tc>
      </w:tr>
      <w:tr w:rsidR="00975C97" w:rsidRPr="0001701A" w14:paraId="2B212147" w14:textId="77777777" w:rsidTr="00967284">
        <w:trPr>
          <w:jc w:val="center"/>
        </w:trPr>
        <w:tc>
          <w:tcPr>
            <w:tcW w:w="3690" w:type="dxa"/>
          </w:tcPr>
          <w:p w14:paraId="068D953B" w14:textId="77777777" w:rsidR="00975C97" w:rsidRPr="0001701A" w:rsidRDefault="00975C97" w:rsidP="00967284">
            <w:pPr>
              <w:pStyle w:val="TAL"/>
            </w:pPr>
            <w:r w:rsidRPr="0001701A">
              <w:t>Subcarriers per resource block</w:t>
            </w:r>
          </w:p>
        </w:tc>
        <w:tc>
          <w:tcPr>
            <w:tcW w:w="1093" w:type="dxa"/>
            <w:vAlign w:val="center"/>
          </w:tcPr>
          <w:p w14:paraId="00A2A29F" w14:textId="77777777" w:rsidR="00975C97" w:rsidRPr="0001701A" w:rsidRDefault="00975C97" w:rsidP="00967284">
            <w:pPr>
              <w:pStyle w:val="TAC"/>
            </w:pPr>
          </w:p>
        </w:tc>
        <w:tc>
          <w:tcPr>
            <w:tcW w:w="835" w:type="dxa"/>
            <w:vAlign w:val="center"/>
          </w:tcPr>
          <w:p w14:paraId="7A456B59" w14:textId="77777777" w:rsidR="00975C97" w:rsidRPr="0001701A" w:rsidRDefault="00975C97" w:rsidP="00967284">
            <w:pPr>
              <w:pStyle w:val="TAC"/>
            </w:pPr>
            <w:r w:rsidRPr="0001701A">
              <w:t>12</w:t>
            </w:r>
          </w:p>
        </w:tc>
        <w:tc>
          <w:tcPr>
            <w:tcW w:w="835" w:type="dxa"/>
            <w:vAlign w:val="center"/>
          </w:tcPr>
          <w:p w14:paraId="54344160" w14:textId="77777777" w:rsidR="00975C97" w:rsidRPr="0001701A" w:rsidRDefault="00975C97" w:rsidP="00967284">
            <w:pPr>
              <w:pStyle w:val="TAC"/>
            </w:pPr>
            <w:r w:rsidRPr="0001701A">
              <w:t>12</w:t>
            </w:r>
          </w:p>
        </w:tc>
        <w:tc>
          <w:tcPr>
            <w:tcW w:w="835" w:type="dxa"/>
            <w:vAlign w:val="center"/>
          </w:tcPr>
          <w:p w14:paraId="73BCD19E" w14:textId="77777777" w:rsidR="00975C97" w:rsidRPr="0001701A" w:rsidRDefault="00975C97" w:rsidP="00967284">
            <w:pPr>
              <w:pStyle w:val="TAC"/>
            </w:pPr>
            <w:r w:rsidRPr="0001701A">
              <w:t>12</w:t>
            </w:r>
          </w:p>
        </w:tc>
        <w:tc>
          <w:tcPr>
            <w:tcW w:w="835" w:type="dxa"/>
            <w:vAlign w:val="center"/>
          </w:tcPr>
          <w:p w14:paraId="2DC2A11F" w14:textId="77777777" w:rsidR="00975C97" w:rsidRPr="0001701A" w:rsidRDefault="00975C97" w:rsidP="00967284">
            <w:pPr>
              <w:pStyle w:val="TAC"/>
            </w:pPr>
            <w:r w:rsidRPr="0001701A">
              <w:t>12</w:t>
            </w:r>
          </w:p>
        </w:tc>
        <w:tc>
          <w:tcPr>
            <w:tcW w:w="835" w:type="dxa"/>
            <w:vAlign w:val="center"/>
          </w:tcPr>
          <w:p w14:paraId="1EABEC85" w14:textId="77777777" w:rsidR="00975C97" w:rsidRPr="0001701A" w:rsidRDefault="00975C97" w:rsidP="00967284">
            <w:pPr>
              <w:pStyle w:val="TAC"/>
            </w:pPr>
            <w:r w:rsidRPr="0001701A">
              <w:t>12</w:t>
            </w:r>
          </w:p>
        </w:tc>
        <w:tc>
          <w:tcPr>
            <w:tcW w:w="835" w:type="dxa"/>
            <w:vAlign w:val="center"/>
          </w:tcPr>
          <w:p w14:paraId="449D5E04" w14:textId="77777777" w:rsidR="00975C97" w:rsidRPr="0001701A" w:rsidRDefault="00975C97" w:rsidP="00967284">
            <w:pPr>
              <w:pStyle w:val="TAC"/>
            </w:pPr>
            <w:r w:rsidRPr="0001701A">
              <w:t>12</w:t>
            </w:r>
          </w:p>
        </w:tc>
        <w:tc>
          <w:tcPr>
            <w:tcW w:w="835" w:type="dxa"/>
            <w:vAlign w:val="center"/>
          </w:tcPr>
          <w:p w14:paraId="642CA607" w14:textId="77777777" w:rsidR="00975C97" w:rsidRPr="0001701A" w:rsidRDefault="00975C97" w:rsidP="00967284">
            <w:pPr>
              <w:pStyle w:val="TAC"/>
            </w:pPr>
            <w:r w:rsidRPr="0001701A">
              <w:t>12</w:t>
            </w:r>
          </w:p>
        </w:tc>
        <w:tc>
          <w:tcPr>
            <w:tcW w:w="835" w:type="dxa"/>
            <w:vAlign w:val="center"/>
          </w:tcPr>
          <w:p w14:paraId="1FEA4DEF" w14:textId="77777777" w:rsidR="00975C97" w:rsidRPr="0001701A" w:rsidRDefault="00975C97" w:rsidP="00967284">
            <w:pPr>
              <w:pStyle w:val="TAC"/>
            </w:pPr>
            <w:r w:rsidRPr="0001701A">
              <w:t>12</w:t>
            </w:r>
          </w:p>
        </w:tc>
        <w:tc>
          <w:tcPr>
            <w:tcW w:w="835" w:type="dxa"/>
            <w:vAlign w:val="center"/>
          </w:tcPr>
          <w:p w14:paraId="7ABC992C" w14:textId="77777777" w:rsidR="00975C97" w:rsidRPr="0001701A" w:rsidRDefault="00975C97" w:rsidP="00967284">
            <w:pPr>
              <w:pStyle w:val="TAC"/>
            </w:pPr>
            <w:r w:rsidRPr="0001701A">
              <w:t>12</w:t>
            </w:r>
          </w:p>
        </w:tc>
        <w:tc>
          <w:tcPr>
            <w:tcW w:w="835" w:type="dxa"/>
            <w:vAlign w:val="center"/>
          </w:tcPr>
          <w:p w14:paraId="304D1489" w14:textId="77777777" w:rsidR="00975C97" w:rsidRPr="0001701A" w:rsidRDefault="00975C97" w:rsidP="00967284">
            <w:pPr>
              <w:pStyle w:val="TAC"/>
            </w:pPr>
            <w:r w:rsidRPr="0001701A">
              <w:t>12</w:t>
            </w:r>
          </w:p>
        </w:tc>
        <w:tc>
          <w:tcPr>
            <w:tcW w:w="835" w:type="dxa"/>
            <w:vAlign w:val="center"/>
          </w:tcPr>
          <w:p w14:paraId="1819A6CF" w14:textId="77777777" w:rsidR="00975C97" w:rsidRPr="0001701A" w:rsidRDefault="00975C97" w:rsidP="00967284">
            <w:pPr>
              <w:pStyle w:val="TAC"/>
            </w:pPr>
            <w:r w:rsidRPr="0001701A">
              <w:t>12</w:t>
            </w:r>
          </w:p>
        </w:tc>
      </w:tr>
      <w:tr w:rsidR="00975C97" w:rsidRPr="0001701A" w14:paraId="2195A0F5" w14:textId="77777777" w:rsidTr="00967284">
        <w:trPr>
          <w:jc w:val="center"/>
        </w:trPr>
        <w:tc>
          <w:tcPr>
            <w:tcW w:w="3690" w:type="dxa"/>
          </w:tcPr>
          <w:p w14:paraId="31065E9C" w14:textId="77777777" w:rsidR="00975C97" w:rsidRPr="0001701A" w:rsidRDefault="00975C97" w:rsidP="00967284">
            <w:pPr>
              <w:pStyle w:val="TAL"/>
            </w:pPr>
            <w:r w:rsidRPr="0001701A">
              <w:t>Allocated slots per Frame</w:t>
            </w:r>
          </w:p>
        </w:tc>
        <w:tc>
          <w:tcPr>
            <w:tcW w:w="1093" w:type="dxa"/>
            <w:vAlign w:val="center"/>
          </w:tcPr>
          <w:p w14:paraId="5C685AE4" w14:textId="77777777" w:rsidR="00975C97" w:rsidRPr="0001701A" w:rsidRDefault="00975C97" w:rsidP="00967284">
            <w:pPr>
              <w:pStyle w:val="TAC"/>
            </w:pPr>
          </w:p>
        </w:tc>
        <w:tc>
          <w:tcPr>
            <w:tcW w:w="835" w:type="dxa"/>
          </w:tcPr>
          <w:p w14:paraId="2A73BCF6" w14:textId="77777777" w:rsidR="00975C97" w:rsidRPr="0001701A" w:rsidRDefault="00975C97" w:rsidP="00967284">
            <w:pPr>
              <w:pStyle w:val="TAC"/>
            </w:pPr>
            <w:r w:rsidRPr="0001701A">
              <w:t>11</w:t>
            </w:r>
          </w:p>
        </w:tc>
        <w:tc>
          <w:tcPr>
            <w:tcW w:w="835" w:type="dxa"/>
          </w:tcPr>
          <w:p w14:paraId="352504EE" w14:textId="77777777" w:rsidR="00975C97" w:rsidRPr="0001701A" w:rsidRDefault="00975C97" w:rsidP="00967284">
            <w:pPr>
              <w:pStyle w:val="TAC"/>
            </w:pPr>
            <w:r w:rsidRPr="0001701A">
              <w:t>11</w:t>
            </w:r>
          </w:p>
        </w:tc>
        <w:tc>
          <w:tcPr>
            <w:tcW w:w="835" w:type="dxa"/>
          </w:tcPr>
          <w:p w14:paraId="683AF6F3" w14:textId="77777777" w:rsidR="00975C97" w:rsidRPr="0001701A" w:rsidRDefault="00975C97" w:rsidP="00967284">
            <w:pPr>
              <w:pStyle w:val="TAC"/>
            </w:pPr>
            <w:r w:rsidRPr="0001701A">
              <w:t>11</w:t>
            </w:r>
          </w:p>
        </w:tc>
        <w:tc>
          <w:tcPr>
            <w:tcW w:w="835" w:type="dxa"/>
          </w:tcPr>
          <w:p w14:paraId="3920B5F9" w14:textId="77777777" w:rsidR="00975C97" w:rsidRPr="0001701A" w:rsidRDefault="00975C97" w:rsidP="00967284">
            <w:pPr>
              <w:pStyle w:val="TAC"/>
            </w:pPr>
            <w:r w:rsidRPr="0001701A">
              <w:t>11</w:t>
            </w:r>
          </w:p>
        </w:tc>
        <w:tc>
          <w:tcPr>
            <w:tcW w:w="835" w:type="dxa"/>
          </w:tcPr>
          <w:p w14:paraId="36F1E84D" w14:textId="77777777" w:rsidR="00975C97" w:rsidRPr="0001701A" w:rsidRDefault="00975C97" w:rsidP="00967284">
            <w:pPr>
              <w:pStyle w:val="TAC"/>
            </w:pPr>
            <w:r w:rsidRPr="0001701A">
              <w:t>11</w:t>
            </w:r>
          </w:p>
        </w:tc>
        <w:tc>
          <w:tcPr>
            <w:tcW w:w="835" w:type="dxa"/>
          </w:tcPr>
          <w:p w14:paraId="79699973" w14:textId="77777777" w:rsidR="00975C97" w:rsidRPr="0001701A" w:rsidRDefault="00975C97" w:rsidP="00967284">
            <w:pPr>
              <w:pStyle w:val="TAC"/>
            </w:pPr>
            <w:r w:rsidRPr="0001701A">
              <w:t>11</w:t>
            </w:r>
          </w:p>
        </w:tc>
        <w:tc>
          <w:tcPr>
            <w:tcW w:w="835" w:type="dxa"/>
          </w:tcPr>
          <w:p w14:paraId="6330DBEB" w14:textId="77777777" w:rsidR="00975C97" w:rsidRPr="0001701A" w:rsidRDefault="00975C97" w:rsidP="00967284">
            <w:pPr>
              <w:pStyle w:val="TAC"/>
            </w:pPr>
            <w:r w:rsidRPr="0001701A">
              <w:t>11</w:t>
            </w:r>
          </w:p>
        </w:tc>
        <w:tc>
          <w:tcPr>
            <w:tcW w:w="835" w:type="dxa"/>
          </w:tcPr>
          <w:p w14:paraId="6471AC0C" w14:textId="77777777" w:rsidR="00975C97" w:rsidRPr="0001701A" w:rsidRDefault="00975C97" w:rsidP="00967284">
            <w:pPr>
              <w:pStyle w:val="TAC"/>
            </w:pPr>
            <w:r w:rsidRPr="0001701A">
              <w:t>11</w:t>
            </w:r>
          </w:p>
        </w:tc>
        <w:tc>
          <w:tcPr>
            <w:tcW w:w="835" w:type="dxa"/>
          </w:tcPr>
          <w:p w14:paraId="77E234DA" w14:textId="77777777" w:rsidR="00975C97" w:rsidRPr="0001701A" w:rsidRDefault="00975C97" w:rsidP="00967284">
            <w:pPr>
              <w:pStyle w:val="TAC"/>
            </w:pPr>
            <w:r w:rsidRPr="0001701A">
              <w:t>11</w:t>
            </w:r>
          </w:p>
        </w:tc>
        <w:tc>
          <w:tcPr>
            <w:tcW w:w="835" w:type="dxa"/>
          </w:tcPr>
          <w:p w14:paraId="3C128FFF" w14:textId="77777777" w:rsidR="00975C97" w:rsidRPr="0001701A" w:rsidRDefault="00975C97" w:rsidP="00967284">
            <w:pPr>
              <w:pStyle w:val="TAC"/>
            </w:pPr>
            <w:r w:rsidRPr="0001701A">
              <w:t>11</w:t>
            </w:r>
          </w:p>
        </w:tc>
        <w:tc>
          <w:tcPr>
            <w:tcW w:w="835" w:type="dxa"/>
          </w:tcPr>
          <w:p w14:paraId="2F2B0CC5" w14:textId="77777777" w:rsidR="00975C97" w:rsidRPr="0001701A" w:rsidRDefault="00975C97" w:rsidP="00967284">
            <w:pPr>
              <w:pStyle w:val="TAC"/>
            </w:pPr>
            <w:r w:rsidRPr="0001701A">
              <w:t>11</w:t>
            </w:r>
          </w:p>
        </w:tc>
      </w:tr>
      <w:tr w:rsidR="00975C97" w:rsidRPr="0001701A" w14:paraId="719EE128" w14:textId="77777777" w:rsidTr="00967284">
        <w:trPr>
          <w:jc w:val="center"/>
        </w:trPr>
        <w:tc>
          <w:tcPr>
            <w:tcW w:w="3690" w:type="dxa"/>
          </w:tcPr>
          <w:p w14:paraId="044CA41C" w14:textId="77777777" w:rsidR="00975C97" w:rsidRPr="0001701A" w:rsidRDefault="00975C97" w:rsidP="00967284">
            <w:pPr>
              <w:pStyle w:val="TAL"/>
            </w:pPr>
            <w:r w:rsidRPr="0001701A">
              <w:t>MCS Index</w:t>
            </w:r>
          </w:p>
        </w:tc>
        <w:tc>
          <w:tcPr>
            <w:tcW w:w="1093" w:type="dxa"/>
            <w:vAlign w:val="center"/>
          </w:tcPr>
          <w:p w14:paraId="0B407621" w14:textId="77777777" w:rsidR="00975C97" w:rsidRPr="0001701A" w:rsidRDefault="00975C97" w:rsidP="00967284">
            <w:pPr>
              <w:pStyle w:val="TAC"/>
            </w:pPr>
          </w:p>
        </w:tc>
        <w:tc>
          <w:tcPr>
            <w:tcW w:w="835" w:type="dxa"/>
            <w:vAlign w:val="center"/>
          </w:tcPr>
          <w:p w14:paraId="43008D0E" w14:textId="77777777" w:rsidR="00975C97" w:rsidRPr="0001701A" w:rsidRDefault="00975C97" w:rsidP="00967284">
            <w:pPr>
              <w:pStyle w:val="TAC"/>
            </w:pPr>
            <w:r w:rsidRPr="0001701A">
              <w:t>4</w:t>
            </w:r>
          </w:p>
        </w:tc>
        <w:tc>
          <w:tcPr>
            <w:tcW w:w="835" w:type="dxa"/>
            <w:vAlign w:val="center"/>
          </w:tcPr>
          <w:p w14:paraId="07302D5A" w14:textId="77777777" w:rsidR="00975C97" w:rsidRPr="0001701A" w:rsidRDefault="00975C97" w:rsidP="00967284">
            <w:pPr>
              <w:pStyle w:val="TAC"/>
            </w:pPr>
            <w:r w:rsidRPr="0001701A">
              <w:t>4</w:t>
            </w:r>
          </w:p>
        </w:tc>
        <w:tc>
          <w:tcPr>
            <w:tcW w:w="835" w:type="dxa"/>
            <w:vAlign w:val="center"/>
          </w:tcPr>
          <w:p w14:paraId="5E489250" w14:textId="77777777" w:rsidR="00975C97" w:rsidRPr="0001701A" w:rsidRDefault="00975C97" w:rsidP="00967284">
            <w:pPr>
              <w:pStyle w:val="TAC"/>
            </w:pPr>
            <w:r w:rsidRPr="0001701A">
              <w:t>4</w:t>
            </w:r>
          </w:p>
        </w:tc>
        <w:tc>
          <w:tcPr>
            <w:tcW w:w="835" w:type="dxa"/>
            <w:vAlign w:val="center"/>
          </w:tcPr>
          <w:p w14:paraId="2121DEE1" w14:textId="77777777" w:rsidR="00975C97" w:rsidRPr="0001701A" w:rsidRDefault="00975C97" w:rsidP="00967284">
            <w:pPr>
              <w:pStyle w:val="TAC"/>
            </w:pPr>
            <w:r w:rsidRPr="0001701A">
              <w:t>4</w:t>
            </w:r>
          </w:p>
        </w:tc>
        <w:tc>
          <w:tcPr>
            <w:tcW w:w="835" w:type="dxa"/>
            <w:vAlign w:val="center"/>
          </w:tcPr>
          <w:p w14:paraId="2B703315" w14:textId="77777777" w:rsidR="00975C97" w:rsidRPr="0001701A" w:rsidRDefault="00975C97" w:rsidP="00967284">
            <w:pPr>
              <w:pStyle w:val="TAC"/>
            </w:pPr>
            <w:r w:rsidRPr="0001701A">
              <w:t>4</w:t>
            </w:r>
          </w:p>
        </w:tc>
        <w:tc>
          <w:tcPr>
            <w:tcW w:w="835" w:type="dxa"/>
            <w:vAlign w:val="center"/>
          </w:tcPr>
          <w:p w14:paraId="0A648233" w14:textId="77777777" w:rsidR="00975C97" w:rsidRPr="0001701A" w:rsidRDefault="00975C97" w:rsidP="00967284">
            <w:pPr>
              <w:pStyle w:val="TAC"/>
            </w:pPr>
            <w:r w:rsidRPr="0001701A">
              <w:t>4</w:t>
            </w:r>
          </w:p>
        </w:tc>
        <w:tc>
          <w:tcPr>
            <w:tcW w:w="835" w:type="dxa"/>
            <w:vAlign w:val="center"/>
          </w:tcPr>
          <w:p w14:paraId="4CE3A2A3" w14:textId="77777777" w:rsidR="00975C97" w:rsidRPr="0001701A" w:rsidRDefault="00975C97" w:rsidP="00967284">
            <w:pPr>
              <w:pStyle w:val="TAC"/>
            </w:pPr>
            <w:r w:rsidRPr="0001701A">
              <w:t>4</w:t>
            </w:r>
          </w:p>
        </w:tc>
        <w:tc>
          <w:tcPr>
            <w:tcW w:w="835" w:type="dxa"/>
            <w:vAlign w:val="center"/>
          </w:tcPr>
          <w:p w14:paraId="53E32553" w14:textId="77777777" w:rsidR="00975C97" w:rsidRPr="0001701A" w:rsidRDefault="00975C97" w:rsidP="00967284">
            <w:pPr>
              <w:pStyle w:val="TAC"/>
            </w:pPr>
            <w:r w:rsidRPr="0001701A">
              <w:t>4</w:t>
            </w:r>
          </w:p>
        </w:tc>
        <w:tc>
          <w:tcPr>
            <w:tcW w:w="835" w:type="dxa"/>
            <w:vAlign w:val="center"/>
          </w:tcPr>
          <w:p w14:paraId="4C1BC063" w14:textId="77777777" w:rsidR="00975C97" w:rsidRPr="0001701A" w:rsidRDefault="00975C97" w:rsidP="00967284">
            <w:pPr>
              <w:pStyle w:val="TAC"/>
            </w:pPr>
            <w:r w:rsidRPr="0001701A">
              <w:t>4</w:t>
            </w:r>
          </w:p>
        </w:tc>
        <w:tc>
          <w:tcPr>
            <w:tcW w:w="835" w:type="dxa"/>
            <w:vAlign w:val="center"/>
          </w:tcPr>
          <w:p w14:paraId="5FB06AA2" w14:textId="77777777" w:rsidR="00975C97" w:rsidRPr="0001701A" w:rsidRDefault="00975C97" w:rsidP="00967284">
            <w:pPr>
              <w:pStyle w:val="TAC"/>
            </w:pPr>
            <w:r w:rsidRPr="0001701A">
              <w:t>4</w:t>
            </w:r>
          </w:p>
        </w:tc>
        <w:tc>
          <w:tcPr>
            <w:tcW w:w="835" w:type="dxa"/>
            <w:vAlign w:val="center"/>
          </w:tcPr>
          <w:p w14:paraId="0DF7AC6F" w14:textId="77777777" w:rsidR="00975C97" w:rsidRPr="0001701A" w:rsidRDefault="00975C97" w:rsidP="00967284">
            <w:pPr>
              <w:pStyle w:val="TAC"/>
            </w:pPr>
            <w:r w:rsidRPr="0001701A">
              <w:t>4</w:t>
            </w:r>
          </w:p>
        </w:tc>
      </w:tr>
      <w:tr w:rsidR="00975C97" w:rsidRPr="0001701A" w14:paraId="5E9CD277" w14:textId="77777777" w:rsidTr="00967284">
        <w:trPr>
          <w:jc w:val="center"/>
        </w:trPr>
        <w:tc>
          <w:tcPr>
            <w:tcW w:w="3690" w:type="dxa"/>
          </w:tcPr>
          <w:p w14:paraId="7730BCA1" w14:textId="77777777" w:rsidR="00975C97" w:rsidRPr="0001701A" w:rsidRDefault="00975C97" w:rsidP="00967284">
            <w:pPr>
              <w:pStyle w:val="TAL"/>
            </w:pPr>
            <w:r w:rsidRPr="0001701A">
              <w:t>MCS Table for TBS determination</w:t>
            </w:r>
          </w:p>
        </w:tc>
        <w:tc>
          <w:tcPr>
            <w:tcW w:w="1093" w:type="dxa"/>
            <w:vAlign w:val="center"/>
          </w:tcPr>
          <w:p w14:paraId="23C16B7E" w14:textId="77777777" w:rsidR="00975C97" w:rsidRPr="0001701A" w:rsidRDefault="00975C97" w:rsidP="00967284">
            <w:pPr>
              <w:pStyle w:val="TAC"/>
            </w:pPr>
          </w:p>
        </w:tc>
        <w:tc>
          <w:tcPr>
            <w:tcW w:w="9185" w:type="dxa"/>
            <w:gridSpan w:val="11"/>
            <w:vAlign w:val="center"/>
          </w:tcPr>
          <w:p w14:paraId="4E45961E" w14:textId="77777777" w:rsidR="00975C97" w:rsidRPr="0001701A" w:rsidRDefault="00975C97" w:rsidP="00967284">
            <w:pPr>
              <w:pStyle w:val="TAC"/>
            </w:pPr>
            <w:r w:rsidRPr="0001701A">
              <w:t>64QAM</w:t>
            </w:r>
          </w:p>
        </w:tc>
      </w:tr>
      <w:tr w:rsidR="00975C97" w:rsidRPr="0001701A" w14:paraId="1DD34462" w14:textId="77777777" w:rsidTr="00967284">
        <w:trPr>
          <w:jc w:val="center"/>
        </w:trPr>
        <w:tc>
          <w:tcPr>
            <w:tcW w:w="3690" w:type="dxa"/>
          </w:tcPr>
          <w:p w14:paraId="414309B4" w14:textId="77777777" w:rsidR="00975C97" w:rsidRPr="0001701A" w:rsidRDefault="00975C97" w:rsidP="00967284">
            <w:pPr>
              <w:pStyle w:val="TAL"/>
            </w:pPr>
            <w:r w:rsidRPr="0001701A">
              <w:t>Modulation</w:t>
            </w:r>
          </w:p>
        </w:tc>
        <w:tc>
          <w:tcPr>
            <w:tcW w:w="1093" w:type="dxa"/>
            <w:vAlign w:val="center"/>
          </w:tcPr>
          <w:p w14:paraId="43D81C80" w14:textId="77777777" w:rsidR="00975C97" w:rsidRPr="0001701A" w:rsidRDefault="00975C97" w:rsidP="00967284">
            <w:pPr>
              <w:pStyle w:val="TAC"/>
            </w:pPr>
          </w:p>
        </w:tc>
        <w:tc>
          <w:tcPr>
            <w:tcW w:w="835" w:type="dxa"/>
            <w:vAlign w:val="center"/>
          </w:tcPr>
          <w:p w14:paraId="54CA39BC" w14:textId="77777777" w:rsidR="00975C97" w:rsidRPr="0001701A" w:rsidRDefault="00975C97" w:rsidP="00967284">
            <w:pPr>
              <w:pStyle w:val="TAC"/>
            </w:pPr>
            <w:r w:rsidRPr="0001701A">
              <w:t>QPSK</w:t>
            </w:r>
          </w:p>
        </w:tc>
        <w:tc>
          <w:tcPr>
            <w:tcW w:w="835" w:type="dxa"/>
            <w:vAlign w:val="center"/>
          </w:tcPr>
          <w:p w14:paraId="6D15B5F7" w14:textId="77777777" w:rsidR="00975C97" w:rsidRPr="0001701A" w:rsidRDefault="00975C97" w:rsidP="00967284">
            <w:pPr>
              <w:pStyle w:val="TAC"/>
            </w:pPr>
            <w:r w:rsidRPr="0001701A">
              <w:t>QPSK</w:t>
            </w:r>
          </w:p>
        </w:tc>
        <w:tc>
          <w:tcPr>
            <w:tcW w:w="835" w:type="dxa"/>
            <w:vAlign w:val="center"/>
          </w:tcPr>
          <w:p w14:paraId="74F2A84F" w14:textId="77777777" w:rsidR="00975C97" w:rsidRPr="0001701A" w:rsidRDefault="00975C97" w:rsidP="00967284">
            <w:pPr>
              <w:pStyle w:val="TAC"/>
            </w:pPr>
            <w:r w:rsidRPr="0001701A">
              <w:t>QPSK</w:t>
            </w:r>
          </w:p>
        </w:tc>
        <w:tc>
          <w:tcPr>
            <w:tcW w:w="835" w:type="dxa"/>
            <w:vAlign w:val="center"/>
          </w:tcPr>
          <w:p w14:paraId="1C2FC7FA" w14:textId="77777777" w:rsidR="00975C97" w:rsidRPr="0001701A" w:rsidRDefault="00975C97" w:rsidP="00967284">
            <w:pPr>
              <w:pStyle w:val="TAC"/>
            </w:pPr>
            <w:r w:rsidRPr="0001701A">
              <w:t>QPSK</w:t>
            </w:r>
          </w:p>
        </w:tc>
        <w:tc>
          <w:tcPr>
            <w:tcW w:w="835" w:type="dxa"/>
            <w:vAlign w:val="center"/>
          </w:tcPr>
          <w:p w14:paraId="70177D3C" w14:textId="77777777" w:rsidR="00975C97" w:rsidRPr="0001701A" w:rsidRDefault="00975C97" w:rsidP="00967284">
            <w:pPr>
              <w:pStyle w:val="TAC"/>
            </w:pPr>
            <w:r w:rsidRPr="0001701A">
              <w:t>QPSK</w:t>
            </w:r>
          </w:p>
        </w:tc>
        <w:tc>
          <w:tcPr>
            <w:tcW w:w="835" w:type="dxa"/>
            <w:vAlign w:val="center"/>
          </w:tcPr>
          <w:p w14:paraId="502C6892" w14:textId="77777777" w:rsidR="00975C97" w:rsidRPr="0001701A" w:rsidRDefault="00975C97" w:rsidP="00967284">
            <w:pPr>
              <w:pStyle w:val="TAC"/>
            </w:pPr>
            <w:r w:rsidRPr="0001701A">
              <w:t>QPSK</w:t>
            </w:r>
          </w:p>
        </w:tc>
        <w:tc>
          <w:tcPr>
            <w:tcW w:w="835" w:type="dxa"/>
            <w:vAlign w:val="center"/>
          </w:tcPr>
          <w:p w14:paraId="52B499F5" w14:textId="77777777" w:rsidR="00975C97" w:rsidRPr="0001701A" w:rsidRDefault="00975C97" w:rsidP="00967284">
            <w:pPr>
              <w:pStyle w:val="TAC"/>
            </w:pPr>
            <w:r w:rsidRPr="0001701A">
              <w:t>QPSK</w:t>
            </w:r>
          </w:p>
        </w:tc>
        <w:tc>
          <w:tcPr>
            <w:tcW w:w="835" w:type="dxa"/>
            <w:vAlign w:val="center"/>
          </w:tcPr>
          <w:p w14:paraId="75831B93" w14:textId="77777777" w:rsidR="00975C97" w:rsidRPr="0001701A" w:rsidRDefault="00975C97" w:rsidP="00967284">
            <w:pPr>
              <w:pStyle w:val="TAC"/>
            </w:pPr>
            <w:r w:rsidRPr="0001701A">
              <w:t>QPSK</w:t>
            </w:r>
          </w:p>
        </w:tc>
        <w:tc>
          <w:tcPr>
            <w:tcW w:w="835" w:type="dxa"/>
            <w:vAlign w:val="center"/>
          </w:tcPr>
          <w:p w14:paraId="41C5D2DC" w14:textId="77777777" w:rsidR="00975C97" w:rsidRPr="0001701A" w:rsidRDefault="00975C97" w:rsidP="00967284">
            <w:pPr>
              <w:pStyle w:val="TAC"/>
            </w:pPr>
            <w:r w:rsidRPr="0001701A">
              <w:t>QPSK</w:t>
            </w:r>
          </w:p>
        </w:tc>
        <w:tc>
          <w:tcPr>
            <w:tcW w:w="835" w:type="dxa"/>
            <w:vAlign w:val="center"/>
          </w:tcPr>
          <w:p w14:paraId="5D371085" w14:textId="77777777" w:rsidR="00975C97" w:rsidRPr="0001701A" w:rsidRDefault="00975C97" w:rsidP="00967284">
            <w:pPr>
              <w:pStyle w:val="TAC"/>
            </w:pPr>
            <w:r w:rsidRPr="0001701A">
              <w:t>QPSK</w:t>
            </w:r>
          </w:p>
        </w:tc>
        <w:tc>
          <w:tcPr>
            <w:tcW w:w="835" w:type="dxa"/>
            <w:vAlign w:val="center"/>
          </w:tcPr>
          <w:p w14:paraId="2481ACEA" w14:textId="77777777" w:rsidR="00975C97" w:rsidRPr="0001701A" w:rsidRDefault="00975C97" w:rsidP="00967284">
            <w:pPr>
              <w:pStyle w:val="TAC"/>
            </w:pPr>
            <w:r w:rsidRPr="0001701A">
              <w:t>QPSK</w:t>
            </w:r>
          </w:p>
        </w:tc>
      </w:tr>
      <w:tr w:rsidR="00975C97" w:rsidRPr="0001701A" w14:paraId="316738D5" w14:textId="77777777" w:rsidTr="00967284">
        <w:trPr>
          <w:jc w:val="center"/>
        </w:trPr>
        <w:tc>
          <w:tcPr>
            <w:tcW w:w="3690" w:type="dxa"/>
          </w:tcPr>
          <w:p w14:paraId="4CF31FFE" w14:textId="77777777" w:rsidR="00975C97" w:rsidRPr="0001701A" w:rsidRDefault="00975C97" w:rsidP="00967284">
            <w:pPr>
              <w:pStyle w:val="TAL"/>
            </w:pPr>
            <w:r w:rsidRPr="0001701A">
              <w:t>Target Coding Rate</w:t>
            </w:r>
          </w:p>
        </w:tc>
        <w:tc>
          <w:tcPr>
            <w:tcW w:w="1093" w:type="dxa"/>
            <w:vAlign w:val="center"/>
          </w:tcPr>
          <w:p w14:paraId="261F3C8D" w14:textId="77777777" w:rsidR="00975C97" w:rsidRPr="0001701A" w:rsidRDefault="00975C97" w:rsidP="00967284">
            <w:pPr>
              <w:pStyle w:val="TAC"/>
            </w:pPr>
          </w:p>
        </w:tc>
        <w:tc>
          <w:tcPr>
            <w:tcW w:w="835" w:type="dxa"/>
            <w:vAlign w:val="center"/>
          </w:tcPr>
          <w:p w14:paraId="1762A892" w14:textId="77777777" w:rsidR="00975C97" w:rsidRPr="0001701A" w:rsidRDefault="00975C97" w:rsidP="00967284">
            <w:pPr>
              <w:pStyle w:val="TAC"/>
            </w:pPr>
            <w:r w:rsidRPr="0001701A">
              <w:t>1/3</w:t>
            </w:r>
          </w:p>
        </w:tc>
        <w:tc>
          <w:tcPr>
            <w:tcW w:w="835" w:type="dxa"/>
            <w:vAlign w:val="center"/>
          </w:tcPr>
          <w:p w14:paraId="3EE9971F" w14:textId="77777777" w:rsidR="00975C97" w:rsidRPr="0001701A" w:rsidRDefault="00975C97" w:rsidP="00967284">
            <w:pPr>
              <w:pStyle w:val="TAC"/>
            </w:pPr>
            <w:r w:rsidRPr="0001701A">
              <w:t>1/3</w:t>
            </w:r>
          </w:p>
        </w:tc>
        <w:tc>
          <w:tcPr>
            <w:tcW w:w="835" w:type="dxa"/>
            <w:vAlign w:val="center"/>
          </w:tcPr>
          <w:p w14:paraId="22574EF0" w14:textId="77777777" w:rsidR="00975C97" w:rsidRPr="0001701A" w:rsidRDefault="00975C97" w:rsidP="00967284">
            <w:pPr>
              <w:pStyle w:val="TAC"/>
            </w:pPr>
            <w:r w:rsidRPr="0001701A">
              <w:t>1/3</w:t>
            </w:r>
          </w:p>
        </w:tc>
        <w:tc>
          <w:tcPr>
            <w:tcW w:w="835" w:type="dxa"/>
            <w:vAlign w:val="center"/>
          </w:tcPr>
          <w:p w14:paraId="0A7C1C64" w14:textId="77777777" w:rsidR="00975C97" w:rsidRPr="0001701A" w:rsidRDefault="00975C97" w:rsidP="00967284">
            <w:pPr>
              <w:pStyle w:val="TAC"/>
            </w:pPr>
            <w:r w:rsidRPr="0001701A">
              <w:t>1/3</w:t>
            </w:r>
          </w:p>
        </w:tc>
        <w:tc>
          <w:tcPr>
            <w:tcW w:w="835" w:type="dxa"/>
            <w:vAlign w:val="center"/>
          </w:tcPr>
          <w:p w14:paraId="5659DB94" w14:textId="77777777" w:rsidR="00975C97" w:rsidRPr="0001701A" w:rsidRDefault="00975C97" w:rsidP="00967284">
            <w:pPr>
              <w:pStyle w:val="TAC"/>
            </w:pPr>
            <w:r w:rsidRPr="0001701A">
              <w:t>1/3</w:t>
            </w:r>
          </w:p>
        </w:tc>
        <w:tc>
          <w:tcPr>
            <w:tcW w:w="835" w:type="dxa"/>
            <w:vAlign w:val="center"/>
          </w:tcPr>
          <w:p w14:paraId="50499FE5" w14:textId="77777777" w:rsidR="00975C97" w:rsidRPr="0001701A" w:rsidRDefault="00975C97" w:rsidP="00967284">
            <w:pPr>
              <w:pStyle w:val="TAC"/>
            </w:pPr>
            <w:r w:rsidRPr="0001701A">
              <w:t>1/3</w:t>
            </w:r>
          </w:p>
        </w:tc>
        <w:tc>
          <w:tcPr>
            <w:tcW w:w="835" w:type="dxa"/>
            <w:vAlign w:val="center"/>
          </w:tcPr>
          <w:p w14:paraId="3387F9F2" w14:textId="77777777" w:rsidR="00975C97" w:rsidRPr="0001701A" w:rsidRDefault="00975C97" w:rsidP="00967284">
            <w:pPr>
              <w:pStyle w:val="TAC"/>
            </w:pPr>
            <w:r w:rsidRPr="0001701A">
              <w:t>1/3</w:t>
            </w:r>
          </w:p>
        </w:tc>
        <w:tc>
          <w:tcPr>
            <w:tcW w:w="835" w:type="dxa"/>
            <w:vAlign w:val="center"/>
          </w:tcPr>
          <w:p w14:paraId="028C8605" w14:textId="77777777" w:rsidR="00975C97" w:rsidRPr="0001701A" w:rsidRDefault="00975C97" w:rsidP="00967284">
            <w:pPr>
              <w:pStyle w:val="TAC"/>
            </w:pPr>
            <w:r w:rsidRPr="0001701A">
              <w:t>1/3</w:t>
            </w:r>
          </w:p>
        </w:tc>
        <w:tc>
          <w:tcPr>
            <w:tcW w:w="835" w:type="dxa"/>
            <w:vAlign w:val="center"/>
          </w:tcPr>
          <w:p w14:paraId="63FE1DC5" w14:textId="77777777" w:rsidR="00975C97" w:rsidRPr="0001701A" w:rsidRDefault="00975C97" w:rsidP="00967284">
            <w:pPr>
              <w:pStyle w:val="TAC"/>
            </w:pPr>
            <w:r w:rsidRPr="0001701A">
              <w:t>1/3</w:t>
            </w:r>
          </w:p>
        </w:tc>
        <w:tc>
          <w:tcPr>
            <w:tcW w:w="835" w:type="dxa"/>
            <w:vAlign w:val="center"/>
          </w:tcPr>
          <w:p w14:paraId="26C8F200" w14:textId="77777777" w:rsidR="00975C97" w:rsidRPr="0001701A" w:rsidRDefault="00975C97" w:rsidP="00967284">
            <w:pPr>
              <w:pStyle w:val="TAC"/>
            </w:pPr>
            <w:r w:rsidRPr="0001701A">
              <w:t>1/3</w:t>
            </w:r>
          </w:p>
        </w:tc>
        <w:tc>
          <w:tcPr>
            <w:tcW w:w="835" w:type="dxa"/>
            <w:vAlign w:val="center"/>
          </w:tcPr>
          <w:p w14:paraId="05F8B5E8" w14:textId="77777777" w:rsidR="00975C97" w:rsidRPr="0001701A" w:rsidRDefault="00975C97" w:rsidP="00967284">
            <w:pPr>
              <w:pStyle w:val="TAC"/>
            </w:pPr>
            <w:r w:rsidRPr="0001701A">
              <w:t>1/3</w:t>
            </w:r>
          </w:p>
        </w:tc>
      </w:tr>
      <w:tr w:rsidR="00975C97" w:rsidRPr="0001701A" w14:paraId="2015D89C" w14:textId="77777777" w:rsidTr="00967284">
        <w:trPr>
          <w:jc w:val="center"/>
        </w:trPr>
        <w:tc>
          <w:tcPr>
            <w:tcW w:w="3690" w:type="dxa"/>
          </w:tcPr>
          <w:p w14:paraId="5FFC1C04" w14:textId="77777777" w:rsidR="00975C97" w:rsidRPr="0001701A" w:rsidRDefault="00975C97" w:rsidP="00967284">
            <w:pPr>
              <w:pStyle w:val="TAL"/>
            </w:pPr>
            <w:r w:rsidRPr="0001701A">
              <w:t>Maximum number of HARQ transmissions</w:t>
            </w:r>
          </w:p>
        </w:tc>
        <w:tc>
          <w:tcPr>
            <w:tcW w:w="1093" w:type="dxa"/>
            <w:vAlign w:val="center"/>
          </w:tcPr>
          <w:p w14:paraId="65CBC115" w14:textId="77777777" w:rsidR="00975C97" w:rsidRPr="0001701A" w:rsidRDefault="00975C97" w:rsidP="00967284">
            <w:pPr>
              <w:pStyle w:val="TAC"/>
            </w:pPr>
          </w:p>
        </w:tc>
        <w:tc>
          <w:tcPr>
            <w:tcW w:w="835" w:type="dxa"/>
            <w:vAlign w:val="center"/>
          </w:tcPr>
          <w:p w14:paraId="54BB3797" w14:textId="77777777" w:rsidR="00975C97" w:rsidRPr="0001701A" w:rsidRDefault="00975C97" w:rsidP="00967284">
            <w:pPr>
              <w:pStyle w:val="TAC"/>
            </w:pPr>
            <w:r w:rsidRPr="0001701A">
              <w:t>1</w:t>
            </w:r>
          </w:p>
        </w:tc>
        <w:tc>
          <w:tcPr>
            <w:tcW w:w="835" w:type="dxa"/>
            <w:vAlign w:val="center"/>
          </w:tcPr>
          <w:p w14:paraId="2D508A73" w14:textId="77777777" w:rsidR="00975C97" w:rsidRPr="0001701A" w:rsidRDefault="00975C97" w:rsidP="00967284">
            <w:pPr>
              <w:pStyle w:val="TAC"/>
            </w:pPr>
            <w:r w:rsidRPr="0001701A">
              <w:t>1</w:t>
            </w:r>
          </w:p>
        </w:tc>
        <w:tc>
          <w:tcPr>
            <w:tcW w:w="835" w:type="dxa"/>
            <w:vAlign w:val="center"/>
          </w:tcPr>
          <w:p w14:paraId="05DC3B84" w14:textId="77777777" w:rsidR="00975C97" w:rsidRPr="0001701A" w:rsidRDefault="00975C97" w:rsidP="00967284">
            <w:pPr>
              <w:pStyle w:val="TAC"/>
            </w:pPr>
            <w:r w:rsidRPr="0001701A">
              <w:t>1</w:t>
            </w:r>
          </w:p>
        </w:tc>
        <w:tc>
          <w:tcPr>
            <w:tcW w:w="835" w:type="dxa"/>
            <w:vAlign w:val="center"/>
          </w:tcPr>
          <w:p w14:paraId="6CE3F358" w14:textId="77777777" w:rsidR="00975C97" w:rsidRPr="0001701A" w:rsidRDefault="00975C97" w:rsidP="00967284">
            <w:pPr>
              <w:pStyle w:val="TAC"/>
            </w:pPr>
            <w:r w:rsidRPr="0001701A">
              <w:t>1</w:t>
            </w:r>
          </w:p>
        </w:tc>
        <w:tc>
          <w:tcPr>
            <w:tcW w:w="835" w:type="dxa"/>
            <w:vAlign w:val="center"/>
          </w:tcPr>
          <w:p w14:paraId="7FFB603D" w14:textId="77777777" w:rsidR="00975C97" w:rsidRPr="0001701A" w:rsidRDefault="00975C97" w:rsidP="00967284">
            <w:pPr>
              <w:pStyle w:val="TAC"/>
            </w:pPr>
            <w:r w:rsidRPr="0001701A">
              <w:t>1</w:t>
            </w:r>
          </w:p>
        </w:tc>
        <w:tc>
          <w:tcPr>
            <w:tcW w:w="835" w:type="dxa"/>
            <w:vAlign w:val="center"/>
          </w:tcPr>
          <w:p w14:paraId="69A80C4D" w14:textId="77777777" w:rsidR="00975C97" w:rsidRPr="0001701A" w:rsidRDefault="00975C97" w:rsidP="00967284">
            <w:pPr>
              <w:pStyle w:val="TAC"/>
            </w:pPr>
            <w:r w:rsidRPr="0001701A">
              <w:t>1</w:t>
            </w:r>
          </w:p>
        </w:tc>
        <w:tc>
          <w:tcPr>
            <w:tcW w:w="835" w:type="dxa"/>
            <w:vAlign w:val="center"/>
          </w:tcPr>
          <w:p w14:paraId="6EECE7D2" w14:textId="77777777" w:rsidR="00975C97" w:rsidRPr="0001701A" w:rsidRDefault="00975C97" w:rsidP="00967284">
            <w:pPr>
              <w:pStyle w:val="TAC"/>
            </w:pPr>
            <w:r w:rsidRPr="0001701A">
              <w:t>1</w:t>
            </w:r>
          </w:p>
        </w:tc>
        <w:tc>
          <w:tcPr>
            <w:tcW w:w="835" w:type="dxa"/>
            <w:vAlign w:val="center"/>
          </w:tcPr>
          <w:p w14:paraId="11865B2D" w14:textId="77777777" w:rsidR="00975C97" w:rsidRPr="0001701A" w:rsidRDefault="00975C97" w:rsidP="00967284">
            <w:pPr>
              <w:pStyle w:val="TAC"/>
            </w:pPr>
            <w:r w:rsidRPr="0001701A">
              <w:t>1</w:t>
            </w:r>
          </w:p>
        </w:tc>
        <w:tc>
          <w:tcPr>
            <w:tcW w:w="835" w:type="dxa"/>
            <w:vAlign w:val="center"/>
          </w:tcPr>
          <w:p w14:paraId="6A6498CC" w14:textId="77777777" w:rsidR="00975C97" w:rsidRPr="0001701A" w:rsidRDefault="00975C97" w:rsidP="00967284">
            <w:pPr>
              <w:pStyle w:val="TAC"/>
            </w:pPr>
            <w:r w:rsidRPr="0001701A">
              <w:t>1</w:t>
            </w:r>
          </w:p>
        </w:tc>
        <w:tc>
          <w:tcPr>
            <w:tcW w:w="835" w:type="dxa"/>
            <w:vAlign w:val="center"/>
          </w:tcPr>
          <w:p w14:paraId="3046C6F1" w14:textId="77777777" w:rsidR="00975C97" w:rsidRPr="0001701A" w:rsidRDefault="00975C97" w:rsidP="00967284">
            <w:pPr>
              <w:pStyle w:val="TAC"/>
            </w:pPr>
            <w:r w:rsidRPr="0001701A">
              <w:t>1</w:t>
            </w:r>
          </w:p>
        </w:tc>
        <w:tc>
          <w:tcPr>
            <w:tcW w:w="835" w:type="dxa"/>
            <w:vAlign w:val="center"/>
          </w:tcPr>
          <w:p w14:paraId="264AD68E" w14:textId="77777777" w:rsidR="00975C97" w:rsidRPr="0001701A" w:rsidRDefault="00975C97" w:rsidP="00967284">
            <w:pPr>
              <w:pStyle w:val="TAC"/>
            </w:pPr>
            <w:r w:rsidRPr="0001701A">
              <w:t>1</w:t>
            </w:r>
          </w:p>
        </w:tc>
      </w:tr>
      <w:tr w:rsidR="00975C97" w:rsidRPr="0001701A" w14:paraId="262E67FF" w14:textId="77777777" w:rsidTr="00967284">
        <w:trPr>
          <w:jc w:val="center"/>
        </w:trPr>
        <w:tc>
          <w:tcPr>
            <w:tcW w:w="3690" w:type="dxa"/>
          </w:tcPr>
          <w:p w14:paraId="0123960B" w14:textId="77777777" w:rsidR="00975C97" w:rsidRPr="0001701A" w:rsidRDefault="00975C97" w:rsidP="00967284">
            <w:pPr>
              <w:pStyle w:val="TAL"/>
            </w:pPr>
            <w:r w:rsidRPr="0001701A">
              <w:t>Information Bit Payload per Slot</w:t>
            </w:r>
          </w:p>
        </w:tc>
        <w:tc>
          <w:tcPr>
            <w:tcW w:w="1093" w:type="dxa"/>
            <w:vAlign w:val="center"/>
          </w:tcPr>
          <w:p w14:paraId="4D3FCE68" w14:textId="77777777" w:rsidR="00975C97" w:rsidRPr="0001701A" w:rsidRDefault="00975C97" w:rsidP="00967284">
            <w:pPr>
              <w:pStyle w:val="TAC"/>
            </w:pPr>
          </w:p>
        </w:tc>
        <w:tc>
          <w:tcPr>
            <w:tcW w:w="835" w:type="dxa"/>
            <w:vAlign w:val="center"/>
          </w:tcPr>
          <w:p w14:paraId="23DE3E48" w14:textId="77777777" w:rsidR="00975C97" w:rsidRPr="0001701A" w:rsidRDefault="00975C97" w:rsidP="00967284">
            <w:pPr>
              <w:pStyle w:val="TAC"/>
            </w:pPr>
          </w:p>
        </w:tc>
        <w:tc>
          <w:tcPr>
            <w:tcW w:w="835" w:type="dxa"/>
            <w:vAlign w:val="center"/>
          </w:tcPr>
          <w:p w14:paraId="20080E93" w14:textId="77777777" w:rsidR="00975C97" w:rsidRPr="0001701A" w:rsidRDefault="00975C97" w:rsidP="00967284">
            <w:pPr>
              <w:pStyle w:val="TAC"/>
            </w:pPr>
          </w:p>
        </w:tc>
        <w:tc>
          <w:tcPr>
            <w:tcW w:w="835" w:type="dxa"/>
            <w:vAlign w:val="center"/>
          </w:tcPr>
          <w:p w14:paraId="7023DCA4" w14:textId="77777777" w:rsidR="00975C97" w:rsidRPr="0001701A" w:rsidRDefault="00975C97" w:rsidP="00967284">
            <w:pPr>
              <w:pStyle w:val="TAC"/>
            </w:pPr>
          </w:p>
        </w:tc>
        <w:tc>
          <w:tcPr>
            <w:tcW w:w="835" w:type="dxa"/>
            <w:vAlign w:val="center"/>
          </w:tcPr>
          <w:p w14:paraId="2AD4651C" w14:textId="77777777" w:rsidR="00975C97" w:rsidRPr="0001701A" w:rsidRDefault="00975C97" w:rsidP="00967284">
            <w:pPr>
              <w:pStyle w:val="TAC"/>
            </w:pPr>
          </w:p>
        </w:tc>
        <w:tc>
          <w:tcPr>
            <w:tcW w:w="835" w:type="dxa"/>
            <w:vAlign w:val="center"/>
          </w:tcPr>
          <w:p w14:paraId="31379B72" w14:textId="77777777" w:rsidR="00975C97" w:rsidRPr="0001701A" w:rsidRDefault="00975C97" w:rsidP="00967284">
            <w:pPr>
              <w:pStyle w:val="TAC"/>
            </w:pPr>
          </w:p>
        </w:tc>
        <w:tc>
          <w:tcPr>
            <w:tcW w:w="835" w:type="dxa"/>
            <w:vAlign w:val="center"/>
          </w:tcPr>
          <w:p w14:paraId="3D5327B3" w14:textId="77777777" w:rsidR="00975C97" w:rsidRPr="0001701A" w:rsidRDefault="00975C97" w:rsidP="00967284">
            <w:pPr>
              <w:pStyle w:val="TAC"/>
            </w:pPr>
          </w:p>
        </w:tc>
        <w:tc>
          <w:tcPr>
            <w:tcW w:w="835" w:type="dxa"/>
            <w:vAlign w:val="center"/>
          </w:tcPr>
          <w:p w14:paraId="3A26DC36" w14:textId="77777777" w:rsidR="00975C97" w:rsidRPr="0001701A" w:rsidRDefault="00975C97" w:rsidP="00967284">
            <w:pPr>
              <w:pStyle w:val="TAC"/>
            </w:pPr>
          </w:p>
        </w:tc>
        <w:tc>
          <w:tcPr>
            <w:tcW w:w="835" w:type="dxa"/>
            <w:vAlign w:val="center"/>
          </w:tcPr>
          <w:p w14:paraId="7FDAE9D1" w14:textId="77777777" w:rsidR="00975C97" w:rsidRPr="0001701A" w:rsidRDefault="00975C97" w:rsidP="00967284">
            <w:pPr>
              <w:pStyle w:val="TAC"/>
            </w:pPr>
          </w:p>
        </w:tc>
        <w:tc>
          <w:tcPr>
            <w:tcW w:w="835" w:type="dxa"/>
            <w:vAlign w:val="center"/>
          </w:tcPr>
          <w:p w14:paraId="0C48EDD7" w14:textId="77777777" w:rsidR="00975C97" w:rsidRPr="0001701A" w:rsidRDefault="00975C97" w:rsidP="00967284">
            <w:pPr>
              <w:pStyle w:val="TAC"/>
            </w:pPr>
          </w:p>
        </w:tc>
        <w:tc>
          <w:tcPr>
            <w:tcW w:w="835" w:type="dxa"/>
            <w:vAlign w:val="center"/>
          </w:tcPr>
          <w:p w14:paraId="64D90EC5" w14:textId="77777777" w:rsidR="00975C97" w:rsidRPr="0001701A" w:rsidRDefault="00975C97" w:rsidP="00967284">
            <w:pPr>
              <w:pStyle w:val="TAC"/>
            </w:pPr>
          </w:p>
        </w:tc>
        <w:tc>
          <w:tcPr>
            <w:tcW w:w="835" w:type="dxa"/>
            <w:vAlign w:val="center"/>
          </w:tcPr>
          <w:p w14:paraId="76188836" w14:textId="77777777" w:rsidR="00975C97" w:rsidRPr="0001701A" w:rsidRDefault="00975C97" w:rsidP="00967284">
            <w:pPr>
              <w:pStyle w:val="TAC"/>
            </w:pPr>
          </w:p>
        </w:tc>
      </w:tr>
      <w:tr w:rsidR="00975C97" w:rsidRPr="0001701A" w14:paraId="48C883B7" w14:textId="77777777" w:rsidTr="00967284">
        <w:trPr>
          <w:jc w:val="center"/>
        </w:trPr>
        <w:tc>
          <w:tcPr>
            <w:tcW w:w="3690" w:type="dxa"/>
          </w:tcPr>
          <w:p w14:paraId="5D585629" w14:textId="77777777" w:rsidR="00975C97" w:rsidRPr="0001701A" w:rsidRDefault="00975C97" w:rsidP="00967284">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0EE4966" w14:textId="77777777" w:rsidR="00975C97" w:rsidRPr="0001701A" w:rsidRDefault="00975C97" w:rsidP="00967284">
            <w:pPr>
              <w:pStyle w:val="TAC"/>
            </w:pPr>
            <w:r w:rsidRPr="0001701A">
              <w:t>Bits</w:t>
            </w:r>
          </w:p>
        </w:tc>
        <w:tc>
          <w:tcPr>
            <w:tcW w:w="835" w:type="dxa"/>
            <w:vAlign w:val="center"/>
          </w:tcPr>
          <w:p w14:paraId="7082941C" w14:textId="77777777" w:rsidR="00975C97" w:rsidRPr="0001701A" w:rsidRDefault="00975C97" w:rsidP="00967284">
            <w:pPr>
              <w:pStyle w:val="TAC"/>
            </w:pPr>
            <w:r w:rsidRPr="0001701A">
              <w:t>N/A</w:t>
            </w:r>
          </w:p>
        </w:tc>
        <w:tc>
          <w:tcPr>
            <w:tcW w:w="835" w:type="dxa"/>
            <w:vAlign w:val="center"/>
          </w:tcPr>
          <w:p w14:paraId="5C78F001" w14:textId="77777777" w:rsidR="00975C97" w:rsidRPr="0001701A" w:rsidRDefault="00975C97" w:rsidP="00967284">
            <w:pPr>
              <w:pStyle w:val="TAC"/>
            </w:pPr>
            <w:r w:rsidRPr="0001701A">
              <w:t>N/A</w:t>
            </w:r>
          </w:p>
        </w:tc>
        <w:tc>
          <w:tcPr>
            <w:tcW w:w="835" w:type="dxa"/>
            <w:vAlign w:val="center"/>
          </w:tcPr>
          <w:p w14:paraId="269C3DB1" w14:textId="77777777" w:rsidR="00975C97" w:rsidRPr="0001701A" w:rsidRDefault="00975C97" w:rsidP="00967284">
            <w:pPr>
              <w:pStyle w:val="TAC"/>
            </w:pPr>
            <w:r w:rsidRPr="0001701A">
              <w:t>N/A</w:t>
            </w:r>
          </w:p>
        </w:tc>
        <w:tc>
          <w:tcPr>
            <w:tcW w:w="835" w:type="dxa"/>
            <w:vAlign w:val="center"/>
          </w:tcPr>
          <w:p w14:paraId="52F77548" w14:textId="77777777" w:rsidR="00975C97" w:rsidRPr="0001701A" w:rsidRDefault="00975C97" w:rsidP="00967284">
            <w:pPr>
              <w:pStyle w:val="TAC"/>
            </w:pPr>
            <w:r w:rsidRPr="0001701A">
              <w:t>N/A</w:t>
            </w:r>
          </w:p>
        </w:tc>
        <w:tc>
          <w:tcPr>
            <w:tcW w:w="835" w:type="dxa"/>
            <w:vAlign w:val="center"/>
          </w:tcPr>
          <w:p w14:paraId="7A5B3E05" w14:textId="77777777" w:rsidR="00975C97" w:rsidRPr="0001701A" w:rsidRDefault="00975C97" w:rsidP="00967284">
            <w:pPr>
              <w:pStyle w:val="TAC"/>
            </w:pPr>
            <w:r w:rsidRPr="0001701A">
              <w:t>N/A</w:t>
            </w:r>
          </w:p>
        </w:tc>
        <w:tc>
          <w:tcPr>
            <w:tcW w:w="835" w:type="dxa"/>
            <w:vAlign w:val="center"/>
          </w:tcPr>
          <w:p w14:paraId="1967311E" w14:textId="77777777" w:rsidR="00975C97" w:rsidRPr="0001701A" w:rsidRDefault="00975C97" w:rsidP="00967284">
            <w:pPr>
              <w:pStyle w:val="TAC"/>
            </w:pPr>
            <w:r w:rsidRPr="0001701A">
              <w:t>N/A</w:t>
            </w:r>
          </w:p>
        </w:tc>
        <w:tc>
          <w:tcPr>
            <w:tcW w:w="835" w:type="dxa"/>
            <w:vAlign w:val="center"/>
          </w:tcPr>
          <w:p w14:paraId="26D40392" w14:textId="77777777" w:rsidR="00975C97" w:rsidRPr="0001701A" w:rsidRDefault="00975C97" w:rsidP="00967284">
            <w:pPr>
              <w:pStyle w:val="TAC"/>
            </w:pPr>
            <w:r w:rsidRPr="0001701A">
              <w:t>N/A</w:t>
            </w:r>
          </w:p>
        </w:tc>
        <w:tc>
          <w:tcPr>
            <w:tcW w:w="835" w:type="dxa"/>
            <w:vAlign w:val="center"/>
          </w:tcPr>
          <w:p w14:paraId="2E99D04E" w14:textId="77777777" w:rsidR="00975C97" w:rsidRPr="0001701A" w:rsidRDefault="00975C97" w:rsidP="00967284">
            <w:pPr>
              <w:pStyle w:val="TAC"/>
            </w:pPr>
            <w:r w:rsidRPr="0001701A">
              <w:t>N/A</w:t>
            </w:r>
          </w:p>
        </w:tc>
        <w:tc>
          <w:tcPr>
            <w:tcW w:w="835" w:type="dxa"/>
            <w:vAlign w:val="center"/>
          </w:tcPr>
          <w:p w14:paraId="5DD91920" w14:textId="77777777" w:rsidR="00975C97" w:rsidRPr="0001701A" w:rsidRDefault="00975C97" w:rsidP="00967284">
            <w:pPr>
              <w:pStyle w:val="TAC"/>
            </w:pPr>
            <w:r w:rsidRPr="0001701A">
              <w:t>N/A</w:t>
            </w:r>
          </w:p>
        </w:tc>
        <w:tc>
          <w:tcPr>
            <w:tcW w:w="835" w:type="dxa"/>
            <w:vAlign w:val="center"/>
          </w:tcPr>
          <w:p w14:paraId="6CA5C3D4" w14:textId="77777777" w:rsidR="00975C97" w:rsidRPr="0001701A" w:rsidRDefault="00975C97" w:rsidP="00967284">
            <w:pPr>
              <w:pStyle w:val="TAC"/>
            </w:pPr>
            <w:r w:rsidRPr="0001701A">
              <w:t>N/A</w:t>
            </w:r>
          </w:p>
        </w:tc>
        <w:tc>
          <w:tcPr>
            <w:tcW w:w="835" w:type="dxa"/>
            <w:vAlign w:val="center"/>
          </w:tcPr>
          <w:p w14:paraId="2E5688BD" w14:textId="77777777" w:rsidR="00975C97" w:rsidRPr="0001701A" w:rsidRDefault="00975C97" w:rsidP="00967284">
            <w:pPr>
              <w:pStyle w:val="TAC"/>
            </w:pPr>
            <w:r w:rsidRPr="0001701A">
              <w:t>N/A</w:t>
            </w:r>
          </w:p>
        </w:tc>
      </w:tr>
      <w:tr w:rsidR="00975C97" w:rsidRPr="0001701A" w14:paraId="1208B143" w14:textId="77777777" w:rsidTr="00967284">
        <w:trPr>
          <w:jc w:val="center"/>
        </w:trPr>
        <w:tc>
          <w:tcPr>
            <w:tcW w:w="3690" w:type="dxa"/>
          </w:tcPr>
          <w:p w14:paraId="4F71E124" w14:textId="77777777" w:rsidR="00975C97" w:rsidRPr="0001701A" w:rsidRDefault="00975C97" w:rsidP="00967284">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5ED6FDDD" w14:textId="77777777" w:rsidR="00975C97" w:rsidRPr="0001701A" w:rsidRDefault="00975C97" w:rsidP="00967284">
            <w:pPr>
              <w:pStyle w:val="TAC"/>
            </w:pPr>
            <w:r w:rsidRPr="0001701A">
              <w:t>Bits</w:t>
            </w:r>
          </w:p>
        </w:tc>
        <w:tc>
          <w:tcPr>
            <w:tcW w:w="835" w:type="dxa"/>
            <w:vAlign w:val="center"/>
          </w:tcPr>
          <w:p w14:paraId="78D5F4AD" w14:textId="77777777" w:rsidR="00975C97" w:rsidRPr="0001701A" w:rsidRDefault="00975C97" w:rsidP="00967284">
            <w:pPr>
              <w:pStyle w:val="TAC"/>
            </w:pPr>
            <w:r w:rsidRPr="0001701A">
              <w:t>736</w:t>
            </w:r>
          </w:p>
        </w:tc>
        <w:tc>
          <w:tcPr>
            <w:tcW w:w="835" w:type="dxa"/>
            <w:vAlign w:val="center"/>
          </w:tcPr>
          <w:p w14:paraId="4318988B" w14:textId="77777777" w:rsidR="00975C97" w:rsidRPr="0001701A" w:rsidRDefault="00975C97" w:rsidP="00967284">
            <w:pPr>
              <w:pStyle w:val="TAC"/>
            </w:pPr>
            <w:r w:rsidRPr="0001701A">
              <w:t>1608</w:t>
            </w:r>
          </w:p>
        </w:tc>
        <w:tc>
          <w:tcPr>
            <w:tcW w:w="835" w:type="dxa"/>
            <w:vAlign w:val="center"/>
          </w:tcPr>
          <w:p w14:paraId="21A0E48A" w14:textId="77777777" w:rsidR="00975C97" w:rsidRPr="0001701A" w:rsidRDefault="00975C97" w:rsidP="00967284">
            <w:pPr>
              <w:pStyle w:val="TAC"/>
            </w:pPr>
            <w:r w:rsidRPr="0001701A">
              <w:t>2472</w:t>
            </w:r>
          </w:p>
        </w:tc>
        <w:tc>
          <w:tcPr>
            <w:tcW w:w="835" w:type="dxa"/>
            <w:vAlign w:val="center"/>
          </w:tcPr>
          <w:p w14:paraId="346C4605" w14:textId="77777777" w:rsidR="00975C97" w:rsidRPr="0001701A" w:rsidRDefault="00975C97" w:rsidP="00967284">
            <w:pPr>
              <w:pStyle w:val="TAC"/>
            </w:pPr>
            <w:r w:rsidRPr="0001701A">
              <w:t>3368</w:t>
            </w:r>
          </w:p>
        </w:tc>
        <w:tc>
          <w:tcPr>
            <w:tcW w:w="835" w:type="dxa"/>
            <w:vAlign w:val="center"/>
          </w:tcPr>
          <w:p w14:paraId="38C6F706" w14:textId="77777777" w:rsidR="00975C97" w:rsidRPr="0001701A" w:rsidRDefault="00975C97" w:rsidP="00967284">
            <w:pPr>
              <w:pStyle w:val="TAC"/>
            </w:pPr>
            <w:r w:rsidRPr="0001701A">
              <w:t>4224</w:t>
            </w:r>
          </w:p>
        </w:tc>
        <w:tc>
          <w:tcPr>
            <w:tcW w:w="835" w:type="dxa"/>
            <w:vAlign w:val="center"/>
          </w:tcPr>
          <w:p w14:paraId="43FF666A" w14:textId="77777777" w:rsidR="00975C97" w:rsidRPr="0001701A" w:rsidRDefault="00975C97" w:rsidP="00967284">
            <w:pPr>
              <w:pStyle w:val="TAC"/>
            </w:pPr>
            <w:r w:rsidRPr="0001701A">
              <w:t>4992</w:t>
            </w:r>
          </w:p>
        </w:tc>
        <w:tc>
          <w:tcPr>
            <w:tcW w:w="835" w:type="dxa"/>
            <w:vAlign w:val="center"/>
          </w:tcPr>
          <w:p w14:paraId="3808C40E" w14:textId="77777777" w:rsidR="00975C97" w:rsidRPr="0001701A" w:rsidRDefault="00975C97" w:rsidP="00967284">
            <w:pPr>
              <w:pStyle w:val="TAC"/>
            </w:pPr>
            <w:r w:rsidRPr="0001701A">
              <w:t>6912</w:t>
            </w:r>
          </w:p>
        </w:tc>
        <w:tc>
          <w:tcPr>
            <w:tcW w:w="835" w:type="dxa"/>
            <w:vAlign w:val="center"/>
          </w:tcPr>
          <w:p w14:paraId="435614DE" w14:textId="77777777" w:rsidR="00975C97" w:rsidRPr="0001701A" w:rsidRDefault="00975C97" w:rsidP="00967284">
            <w:pPr>
              <w:pStyle w:val="TAC"/>
            </w:pPr>
            <w:r w:rsidRPr="0001701A">
              <w:t>8712</w:t>
            </w:r>
          </w:p>
        </w:tc>
        <w:tc>
          <w:tcPr>
            <w:tcW w:w="835" w:type="dxa"/>
            <w:vAlign w:val="center"/>
          </w:tcPr>
          <w:p w14:paraId="586B62F0" w14:textId="77777777" w:rsidR="00975C97" w:rsidRPr="0001701A" w:rsidRDefault="00975C97" w:rsidP="00967284">
            <w:pPr>
              <w:pStyle w:val="TAC"/>
            </w:pPr>
            <w:r w:rsidRPr="0001701A">
              <w:t>10504</w:t>
            </w:r>
          </w:p>
        </w:tc>
        <w:tc>
          <w:tcPr>
            <w:tcW w:w="835" w:type="dxa"/>
            <w:vAlign w:val="center"/>
          </w:tcPr>
          <w:p w14:paraId="2ABF664F" w14:textId="77777777" w:rsidR="00975C97" w:rsidRPr="0001701A" w:rsidRDefault="00975C97" w:rsidP="00967284">
            <w:pPr>
              <w:pStyle w:val="TAC"/>
            </w:pPr>
            <w:r w:rsidRPr="0001701A">
              <w:t>14088</w:t>
            </w:r>
          </w:p>
        </w:tc>
        <w:tc>
          <w:tcPr>
            <w:tcW w:w="835" w:type="dxa"/>
            <w:vAlign w:val="center"/>
          </w:tcPr>
          <w:p w14:paraId="0BC4A55E" w14:textId="77777777" w:rsidR="00975C97" w:rsidRPr="0001701A" w:rsidRDefault="00975C97" w:rsidP="00967284">
            <w:pPr>
              <w:pStyle w:val="TAC"/>
            </w:pPr>
            <w:r w:rsidRPr="0001701A">
              <w:t>17928</w:t>
            </w:r>
          </w:p>
        </w:tc>
      </w:tr>
      <w:tr w:rsidR="00975C97" w:rsidRPr="0001701A" w14:paraId="424FD562" w14:textId="77777777" w:rsidTr="00967284">
        <w:trPr>
          <w:jc w:val="center"/>
        </w:trPr>
        <w:tc>
          <w:tcPr>
            <w:tcW w:w="3690" w:type="dxa"/>
          </w:tcPr>
          <w:p w14:paraId="72850DF6" w14:textId="77777777" w:rsidR="00975C97" w:rsidRPr="0001701A" w:rsidRDefault="00975C97" w:rsidP="00967284">
            <w:pPr>
              <w:pStyle w:val="TAL"/>
            </w:pPr>
            <w:r w:rsidRPr="0001701A">
              <w:t>Transport block CRC</w:t>
            </w:r>
          </w:p>
        </w:tc>
        <w:tc>
          <w:tcPr>
            <w:tcW w:w="1093" w:type="dxa"/>
            <w:vAlign w:val="center"/>
          </w:tcPr>
          <w:p w14:paraId="7575802A" w14:textId="77777777" w:rsidR="00975C97" w:rsidRPr="0001701A" w:rsidRDefault="00975C97" w:rsidP="00967284">
            <w:pPr>
              <w:pStyle w:val="TAC"/>
            </w:pPr>
            <w:r w:rsidRPr="0001701A">
              <w:t>Bits</w:t>
            </w:r>
          </w:p>
        </w:tc>
        <w:tc>
          <w:tcPr>
            <w:tcW w:w="835" w:type="dxa"/>
            <w:vAlign w:val="center"/>
          </w:tcPr>
          <w:p w14:paraId="37C2B761" w14:textId="77777777" w:rsidR="00975C97" w:rsidRPr="0001701A" w:rsidRDefault="00975C97" w:rsidP="00967284">
            <w:pPr>
              <w:pStyle w:val="TAC"/>
            </w:pPr>
            <w:r w:rsidRPr="0001701A">
              <w:t>16</w:t>
            </w:r>
          </w:p>
        </w:tc>
        <w:tc>
          <w:tcPr>
            <w:tcW w:w="835" w:type="dxa"/>
            <w:vAlign w:val="center"/>
          </w:tcPr>
          <w:p w14:paraId="4401E246" w14:textId="77777777" w:rsidR="00975C97" w:rsidRPr="0001701A" w:rsidRDefault="00975C97" w:rsidP="00967284">
            <w:pPr>
              <w:pStyle w:val="TAC"/>
            </w:pPr>
            <w:r w:rsidRPr="0001701A">
              <w:t>16</w:t>
            </w:r>
          </w:p>
        </w:tc>
        <w:tc>
          <w:tcPr>
            <w:tcW w:w="835" w:type="dxa"/>
            <w:vAlign w:val="center"/>
          </w:tcPr>
          <w:p w14:paraId="17526FB3" w14:textId="77777777" w:rsidR="00975C97" w:rsidRPr="0001701A" w:rsidRDefault="00975C97" w:rsidP="00967284">
            <w:pPr>
              <w:pStyle w:val="TAC"/>
            </w:pPr>
            <w:r w:rsidRPr="0001701A">
              <w:t>16</w:t>
            </w:r>
          </w:p>
        </w:tc>
        <w:tc>
          <w:tcPr>
            <w:tcW w:w="835" w:type="dxa"/>
            <w:vAlign w:val="center"/>
          </w:tcPr>
          <w:p w14:paraId="5093D874" w14:textId="77777777" w:rsidR="00975C97" w:rsidRPr="0001701A" w:rsidRDefault="00975C97" w:rsidP="00967284">
            <w:pPr>
              <w:pStyle w:val="TAC"/>
            </w:pPr>
            <w:r w:rsidRPr="0001701A">
              <w:t>16</w:t>
            </w:r>
          </w:p>
        </w:tc>
        <w:tc>
          <w:tcPr>
            <w:tcW w:w="835" w:type="dxa"/>
            <w:vAlign w:val="center"/>
          </w:tcPr>
          <w:p w14:paraId="52E3BD58" w14:textId="77777777" w:rsidR="00975C97" w:rsidRPr="0001701A" w:rsidRDefault="00975C97" w:rsidP="00967284">
            <w:pPr>
              <w:pStyle w:val="TAC"/>
            </w:pPr>
            <w:r w:rsidRPr="0001701A">
              <w:t>24</w:t>
            </w:r>
          </w:p>
        </w:tc>
        <w:tc>
          <w:tcPr>
            <w:tcW w:w="835" w:type="dxa"/>
            <w:vAlign w:val="center"/>
          </w:tcPr>
          <w:p w14:paraId="05E3C5B2" w14:textId="77777777" w:rsidR="00975C97" w:rsidRPr="0001701A" w:rsidRDefault="00975C97" w:rsidP="00967284">
            <w:pPr>
              <w:pStyle w:val="TAC"/>
            </w:pPr>
            <w:r w:rsidRPr="0001701A">
              <w:t>24</w:t>
            </w:r>
          </w:p>
        </w:tc>
        <w:tc>
          <w:tcPr>
            <w:tcW w:w="835" w:type="dxa"/>
            <w:vAlign w:val="center"/>
          </w:tcPr>
          <w:p w14:paraId="0E23E049" w14:textId="77777777" w:rsidR="00975C97" w:rsidRPr="0001701A" w:rsidRDefault="00975C97" w:rsidP="00967284">
            <w:pPr>
              <w:pStyle w:val="TAC"/>
            </w:pPr>
            <w:r w:rsidRPr="0001701A">
              <w:t>24</w:t>
            </w:r>
          </w:p>
        </w:tc>
        <w:tc>
          <w:tcPr>
            <w:tcW w:w="835" w:type="dxa"/>
            <w:vAlign w:val="center"/>
          </w:tcPr>
          <w:p w14:paraId="116000DA" w14:textId="77777777" w:rsidR="00975C97" w:rsidRPr="0001701A" w:rsidRDefault="00975C97" w:rsidP="00967284">
            <w:pPr>
              <w:pStyle w:val="TAC"/>
            </w:pPr>
            <w:r w:rsidRPr="0001701A">
              <w:t>24</w:t>
            </w:r>
          </w:p>
        </w:tc>
        <w:tc>
          <w:tcPr>
            <w:tcW w:w="835" w:type="dxa"/>
            <w:vAlign w:val="center"/>
          </w:tcPr>
          <w:p w14:paraId="2B0D64BE" w14:textId="77777777" w:rsidR="00975C97" w:rsidRPr="0001701A" w:rsidRDefault="00975C97" w:rsidP="00967284">
            <w:pPr>
              <w:pStyle w:val="TAC"/>
            </w:pPr>
            <w:r w:rsidRPr="0001701A">
              <w:t>24</w:t>
            </w:r>
          </w:p>
        </w:tc>
        <w:tc>
          <w:tcPr>
            <w:tcW w:w="835" w:type="dxa"/>
            <w:vAlign w:val="center"/>
          </w:tcPr>
          <w:p w14:paraId="3BDE93AE" w14:textId="77777777" w:rsidR="00975C97" w:rsidRPr="0001701A" w:rsidRDefault="00975C97" w:rsidP="00967284">
            <w:pPr>
              <w:pStyle w:val="TAC"/>
            </w:pPr>
            <w:r w:rsidRPr="0001701A">
              <w:t>24</w:t>
            </w:r>
          </w:p>
        </w:tc>
        <w:tc>
          <w:tcPr>
            <w:tcW w:w="835" w:type="dxa"/>
            <w:vAlign w:val="center"/>
          </w:tcPr>
          <w:p w14:paraId="64D45F10" w14:textId="77777777" w:rsidR="00975C97" w:rsidRPr="0001701A" w:rsidRDefault="00975C97" w:rsidP="00967284">
            <w:pPr>
              <w:pStyle w:val="TAC"/>
            </w:pPr>
            <w:r w:rsidRPr="0001701A">
              <w:t>24</w:t>
            </w:r>
          </w:p>
        </w:tc>
      </w:tr>
      <w:tr w:rsidR="00975C97" w:rsidRPr="0001701A" w14:paraId="536E2209" w14:textId="77777777" w:rsidTr="00967284">
        <w:trPr>
          <w:jc w:val="center"/>
        </w:trPr>
        <w:tc>
          <w:tcPr>
            <w:tcW w:w="3690" w:type="dxa"/>
          </w:tcPr>
          <w:p w14:paraId="0BB9F203" w14:textId="77777777" w:rsidR="00975C97" w:rsidRPr="0001701A" w:rsidRDefault="00975C97" w:rsidP="00967284">
            <w:pPr>
              <w:pStyle w:val="TAL"/>
            </w:pPr>
            <w:r w:rsidRPr="0001701A">
              <w:t>LDPC base graph</w:t>
            </w:r>
          </w:p>
        </w:tc>
        <w:tc>
          <w:tcPr>
            <w:tcW w:w="1093" w:type="dxa"/>
            <w:vAlign w:val="center"/>
          </w:tcPr>
          <w:p w14:paraId="778615A8" w14:textId="77777777" w:rsidR="00975C97" w:rsidRPr="0001701A" w:rsidRDefault="00975C97" w:rsidP="00967284">
            <w:pPr>
              <w:pStyle w:val="TAC"/>
            </w:pPr>
          </w:p>
        </w:tc>
        <w:tc>
          <w:tcPr>
            <w:tcW w:w="835" w:type="dxa"/>
            <w:vAlign w:val="center"/>
          </w:tcPr>
          <w:p w14:paraId="6DF9D38D" w14:textId="77777777" w:rsidR="00975C97" w:rsidRPr="0001701A" w:rsidRDefault="00975C97" w:rsidP="00967284">
            <w:pPr>
              <w:pStyle w:val="TAC"/>
            </w:pPr>
            <w:r w:rsidRPr="0001701A">
              <w:t>2</w:t>
            </w:r>
          </w:p>
        </w:tc>
        <w:tc>
          <w:tcPr>
            <w:tcW w:w="835" w:type="dxa"/>
            <w:vAlign w:val="center"/>
          </w:tcPr>
          <w:p w14:paraId="2435BC70" w14:textId="77777777" w:rsidR="00975C97" w:rsidRPr="0001701A" w:rsidRDefault="00975C97" w:rsidP="00967284">
            <w:pPr>
              <w:pStyle w:val="TAC"/>
            </w:pPr>
            <w:r w:rsidRPr="0001701A">
              <w:t>2</w:t>
            </w:r>
          </w:p>
        </w:tc>
        <w:tc>
          <w:tcPr>
            <w:tcW w:w="835" w:type="dxa"/>
            <w:vAlign w:val="center"/>
          </w:tcPr>
          <w:p w14:paraId="3C8AE409" w14:textId="77777777" w:rsidR="00975C97" w:rsidRPr="0001701A" w:rsidRDefault="00975C97" w:rsidP="00967284">
            <w:pPr>
              <w:pStyle w:val="TAC"/>
            </w:pPr>
            <w:r w:rsidRPr="0001701A">
              <w:t>2</w:t>
            </w:r>
          </w:p>
        </w:tc>
        <w:tc>
          <w:tcPr>
            <w:tcW w:w="835" w:type="dxa"/>
            <w:vAlign w:val="center"/>
          </w:tcPr>
          <w:p w14:paraId="375B14D2" w14:textId="77777777" w:rsidR="00975C97" w:rsidRPr="0001701A" w:rsidRDefault="00975C97" w:rsidP="00967284">
            <w:pPr>
              <w:pStyle w:val="TAC"/>
            </w:pPr>
            <w:r w:rsidRPr="0001701A">
              <w:t>2</w:t>
            </w:r>
          </w:p>
        </w:tc>
        <w:tc>
          <w:tcPr>
            <w:tcW w:w="835" w:type="dxa"/>
            <w:vAlign w:val="center"/>
          </w:tcPr>
          <w:p w14:paraId="3C3A972D" w14:textId="77777777" w:rsidR="00975C97" w:rsidRPr="0001701A" w:rsidRDefault="00975C97" w:rsidP="00967284">
            <w:pPr>
              <w:pStyle w:val="TAC"/>
            </w:pPr>
            <w:r w:rsidRPr="0001701A">
              <w:t>1</w:t>
            </w:r>
          </w:p>
        </w:tc>
        <w:tc>
          <w:tcPr>
            <w:tcW w:w="835" w:type="dxa"/>
            <w:vAlign w:val="center"/>
          </w:tcPr>
          <w:p w14:paraId="2EC67FDA" w14:textId="77777777" w:rsidR="00975C97" w:rsidRPr="0001701A" w:rsidRDefault="00975C97" w:rsidP="00967284">
            <w:pPr>
              <w:pStyle w:val="TAC"/>
            </w:pPr>
            <w:r w:rsidRPr="0001701A">
              <w:t>1</w:t>
            </w:r>
          </w:p>
        </w:tc>
        <w:tc>
          <w:tcPr>
            <w:tcW w:w="835" w:type="dxa"/>
            <w:vAlign w:val="center"/>
          </w:tcPr>
          <w:p w14:paraId="10239442" w14:textId="77777777" w:rsidR="00975C97" w:rsidRPr="0001701A" w:rsidRDefault="00975C97" w:rsidP="00967284">
            <w:pPr>
              <w:pStyle w:val="TAC"/>
            </w:pPr>
            <w:r w:rsidRPr="0001701A">
              <w:t>1</w:t>
            </w:r>
          </w:p>
        </w:tc>
        <w:tc>
          <w:tcPr>
            <w:tcW w:w="835" w:type="dxa"/>
            <w:vAlign w:val="center"/>
          </w:tcPr>
          <w:p w14:paraId="3FFB5515" w14:textId="77777777" w:rsidR="00975C97" w:rsidRPr="0001701A" w:rsidRDefault="00975C97" w:rsidP="00967284">
            <w:pPr>
              <w:pStyle w:val="TAC"/>
            </w:pPr>
            <w:r w:rsidRPr="0001701A">
              <w:t>1</w:t>
            </w:r>
          </w:p>
        </w:tc>
        <w:tc>
          <w:tcPr>
            <w:tcW w:w="835" w:type="dxa"/>
            <w:vAlign w:val="center"/>
          </w:tcPr>
          <w:p w14:paraId="27FBEDCF" w14:textId="77777777" w:rsidR="00975C97" w:rsidRPr="0001701A" w:rsidRDefault="00975C97" w:rsidP="00967284">
            <w:pPr>
              <w:pStyle w:val="TAC"/>
            </w:pPr>
            <w:r w:rsidRPr="0001701A">
              <w:t>1</w:t>
            </w:r>
          </w:p>
        </w:tc>
        <w:tc>
          <w:tcPr>
            <w:tcW w:w="835" w:type="dxa"/>
            <w:vAlign w:val="center"/>
          </w:tcPr>
          <w:p w14:paraId="06DED640" w14:textId="77777777" w:rsidR="00975C97" w:rsidRPr="0001701A" w:rsidRDefault="00975C97" w:rsidP="00967284">
            <w:pPr>
              <w:pStyle w:val="TAC"/>
            </w:pPr>
            <w:r w:rsidRPr="0001701A">
              <w:t>1</w:t>
            </w:r>
          </w:p>
        </w:tc>
        <w:tc>
          <w:tcPr>
            <w:tcW w:w="835" w:type="dxa"/>
            <w:vAlign w:val="center"/>
          </w:tcPr>
          <w:p w14:paraId="2DCE03A2" w14:textId="77777777" w:rsidR="00975C97" w:rsidRPr="0001701A" w:rsidRDefault="00975C97" w:rsidP="00967284">
            <w:pPr>
              <w:pStyle w:val="TAC"/>
            </w:pPr>
            <w:r w:rsidRPr="0001701A">
              <w:t>1</w:t>
            </w:r>
          </w:p>
        </w:tc>
      </w:tr>
      <w:tr w:rsidR="00975C97" w:rsidRPr="0001701A" w14:paraId="3B8108FA" w14:textId="77777777" w:rsidTr="00967284">
        <w:trPr>
          <w:jc w:val="center"/>
        </w:trPr>
        <w:tc>
          <w:tcPr>
            <w:tcW w:w="3690" w:type="dxa"/>
          </w:tcPr>
          <w:p w14:paraId="431C9859" w14:textId="77777777" w:rsidR="00975C97" w:rsidRPr="0001701A" w:rsidRDefault="00975C97" w:rsidP="00967284">
            <w:pPr>
              <w:pStyle w:val="TAL"/>
            </w:pPr>
            <w:r w:rsidRPr="0001701A">
              <w:t>Number of Code Blocks per Slot</w:t>
            </w:r>
          </w:p>
        </w:tc>
        <w:tc>
          <w:tcPr>
            <w:tcW w:w="1093" w:type="dxa"/>
            <w:vAlign w:val="center"/>
          </w:tcPr>
          <w:p w14:paraId="3B0D6972" w14:textId="77777777" w:rsidR="00975C97" w:rsidRPr="0001701A" w:rsidRDefault="00975C97" w:rsidP="00967284">
            <w:pPr>
              <w:pStyle w:val="TAC"/>
            </w:pPr>
          </w:p>
        </w:tc>
        <w:tc>
          <w:tcPr>
            <w:tcW w:w="835" w:type="dxa"/>
            <w:vAlign w:val="center"/>
          </w:tcPr>
          <w:p w14:paraId="0C930F76" w14:textId="77777777" w:rsidR="00975C97" w:rsidRPr="0001701A" w:rsidRDefault="00975C97" w:rsidP="00967284">
            <w:pPr>
              <w:pStyle w:val="TAC"/>
            </w:pPr>
          </w:p>
        </w:tc>
        <w:tc>
          <w:tcPr>
            <w:tcW w:w="835" w:type="dxa"/>
            <w:vAlign w:val="center"/>
          </w:tcPr>
          <w:p w14:paraId="00C4DB91" w14:textId="77777777" w:rsidR="00975C97" w:rsidRPr="0001701A" w:rsidRDefault="00975C97" w:rsidP="00967284">
            <w:pPr>
              <w:pStyle w:val="TAC"/>
            </w:pPr>
          </w:p>
        </w:tc>
        <w:tc>
          <w:tcPr>
            <w:tcW w:w="835" w:type="dxa"/>
            <w:vAlign w:val="center"/>
          </w:tcPr>
          <w:p w14:paraId="1B27F7E9" w14:textId="77777777" w:rsidR="00975C97" w:rsidRPr="0001701A" w:rsidRDefault="00975C97" w:rsidP="00967284">
            <w:pPr>
              <w:pStyle w:val="TAC"/>
            </w:pPr>
          </w:p>
        </w:tc>
        <w:tc>
          <w:tcPr>
            <w:tcW w:w="835" w:type="dxa"/>
            <w:vAlign w:val="center"/>
          </w:tcPr>
          <w:p w14:paraId="675E5BE4" w14:textId="77777777" w:rsidR="00975C97" w:rsidRPr="0001701A" w:rsidRDefault="00975C97" w:rsidP="00967284">
            <w:pPr>
              <w:pStyle w:val="TAC"/>
            </w:pPr>
          </w:p>
        </w:tc>
        <w:tc>
          <w:tcPr>
            <w:tcW w:w="835" w:type="dxa"/>
            <w:vAlign w:val="center"/>
          </w:tcPr>
          <w:p w14:paraId="29F832A7" w14:textId="77777777" w:rsidR="00975C97" w:rsidRPr="0001701A" w:rsidRDefault="00975C97" w:rsidP="00967284">
            <w:pPr>
              <w:pStyle w:val="TAC"/>
            </w:pPr>
          </w:p>
        </w:tc>
        <w:tc>
          <w:tcPr>
            <w:tcW w:w="835" w:type="dxa"/>
            <w:vAlign w:val="center"/>
          </w:tcPr>
          <w:p w14:paraId="31BBF35B" w14:textId="77777777" w:rsidR="00975C97" w:rsidRPr="0001701A" w:rsidRDefault="00975C97" w:rsidP="00967284">
            <w:pPr>
              <w:pStyle w:val="TAC"/>
            </w:pPr>
          </w:p>
        </w:tc>
        <w:tc>
          <w:tcPr>
            <w:tcW w:w="835" w:type="dxa"/>
            <w:vAlign w:val="center"/>
          </w:tcPr>
          <w:p w14:paraId="1273B6DD" w14:textId="77777777" w:rsidR="00975C97" w:rsidRPr="0001701A" w:rsidRDefault="00975C97" w:rsidP="00967284">
            <w:pPr>
              <w:pStyle w:val="TAC"/>
            </w:pPr>
          </w:p>
        </w:tc>
        <w:tc>
          <w:tcPr>
            <w:tcW w:w="835" w:type="dxa"/>
            <w:vAlign w:val="center"/>
          </w:tcPr>
          <w:p w14:paraId="7C3AF6BA" w14:textId="77777777" w:rsidR="00975C97" w:rsidRPr="0001701A" w:rsidRDefault="00975C97" w:rsidP="00967284">
            <w:pPr>
              <w:pStyle w:val="TAC"/>
            </w:pPr>
          </w:p>
        </w:tc>
        <w:tc>
          <w:tcPr>
            <w:tcW w:w="835" w:type="dxa"/>
            <w:vAlign w:val="center"/>
          </w:tcPr>
          <w:p w14:paraId="7D18317B" w14:textId="77777777" w:rsidR="00975C97" w:rsidRPr="0001701A" w:rsidRDefault="00975C97" w:rsidP="00967284">
            <w:pPr>
              <w:pStyle w:val="TAC"/>
            </w:pPr>
          </w:p>
        </w:tc>
        <w:tc>
          <w:tcPr>
            <w:tcW w:w="835" w:type="dxa"/>
            <w:vAlign w:val="center"/>
          </w:tcPr>
          <w:p w14:paraId="242F3BE3" w14:textId="77777777" w:rsidR="00975C97" w:rsidRPr="0001701A" w:rsidRDefault="00975C97" w:rsidP="00967284">
            <w:pPr>
              <w:pStyle w:val="TAC"/>
            </w:pPr>
          </w:p>
        </w:tc>
        <w:tc>
          <w:tcPr>
            <w:tcW w:w="835" w:type="dxa"/>
            <w:vAlign w:val="center"/>
          </w:tcPr>
          <w:p w14:paraId="43194536" w14:textId="77777777" w:rsidR="00975C97" w:rsidRPr="0001701A" w:rsidRDefault="00975C97" w:rsidP="00967284">
            <w:pPr>
              <w:pStyle w:val="TAC"/>
            </w:pPr>
          </w:p>
        </w:tc>
      </w:tr>
      <w:tr w:rsidR="00975C97" w:rsidRPr="0001701A" w14:paraId="64DDE15E" w14:textId="77777777" w:rsidTr="00967284">
        <w:trPr>
          <w:jc w:val="center"/>
        </w:trPr>
        <w:tc>
          <w:tcPr>
            <w:tcW w:w="3690" w:type="dxa"/>
          </w:tcPr>
          <w:p w14:paraId="604228EC" w14:textId="77777777" w:rsidR="00975C97" w:rsidRPr="0001701A" w:rsidRDefault="00975C97" w:rsidP="00967284">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6528D839" w14:textId="77777777" w:rsidR="00975C97" w:rsidRPr="0001701A" w:rsidRDefault="00975C97" w:rsidP="00967284">
            <w:pPr>
              <w:pStyle w:val="TAC"/>
            </w:pPr>
            <w:r w:rsidRPr="0001701A">
              <w:t>CBs</w:t>
            </w:r>
          </w:p>
        </w:tc>
        <w:tc>
          <w:tcPr>
            <w:tcW w:w="835" w:type="dxa"/>
            <w:vAlign w:val="center"/>
          </w:tcPr>
          <w:p w14:paraId="6AFBF186" w14:textId="77777777" w:rsidR="00975C97" w:rsidRPr="0001701A" w:rsidRDefault="00975C97" w:rsidP="00967284">
            <w:pPr>
              <w:pStyle w:val="TAC"/>
            </w:pPr>
            <w:r w:rsidRPr="0001701A">
              <w:t>N/A</w:t>
            </w:r>
          </w:p>
        </w:tc>
        <w:tc>
          <w:tcPr>
            <w:tcW w:w="835" w:type="dxa"/>
            <w:vAlign w:val="center"/>
          </w:tcPr>
          <w:p w14:paraId="5E6D9452" w14:textId="77777777" w:rsidR="00975C97" w:rsidRPr="0001701A" w:rsidRDefault="00975C97" w:rsidP="00967284">
            <w:pPr>
              <w:pStyle w:val="TAC"/>
            </w:pPr>
            <w:r w:rsidRPr="0001701A">
              <w:t>N/A</w:t>
            </w:r>
          </w:p>
        </w:tc>
        <w:tc>
          <w:tcPr>
            <w:tcW w:w="835" w:type="dxa"/>
            <w:vAlign w:val="center"/>
          </w:tcPr>
          <w:p w14:paraId="2CDFE455" w14:textId="77777777" w:rsidR="00975C97" w:rsidRPr="0001701A" w:rsidRDefault="00975C97" w:rsidP="00967284">
            <w:pPr>
              <w:pStyle w:val="TAC"/>
            </w:pPr>
            <w:r w:rsidRPr="0001701A">
              <w:t>N/A</w:t>
            </w:r>
          </w:p>
        </w:tc>
        <w:tc>
          <w:tcPr>
            <w:tcW w:w="835" w:type="dxa"/>
            <w:vAlign w:val="center"/>
          </w:tcPr>
          <w:p w14:paraId="244762DA" w14:textId="77777777" w:rsidR="00975C97" w:rsidRPr="0001701A" w:rsidRDefault="00975C97" w:rsidP="00967284">
            <w:pPr>
              <w:pStyle w:val="TAC"/>
            </w:pPr>
            <w:r w:rsidRPr="0001701A">
              <w:t>N/A</w:t>
            </w:r>
          </w:p>
        </w:tc>
        <w:tc>
          <w:tcPr>
            <w:tcW w:w="835" w:type="dxa"/>
            <w:vAlign w:val="center"/>
          </w:tcPr>
          <w:p w14:paraId="61A81418" w14:textId="77777777" w:rsidR="00975C97" w:rsidRPr="0001701A" w:rsidRDefault="00975C97" w:rsidP="00967284">
            <w:pPr>
              <w:pStyle w:val="TAC"/>
            </w:pPr>
            <w:r w:rsidRPr="0001701A">
              <w:t>N/A</w:t>
            </w:r>
          </w:p>
        </w:tc>
        <w:tc>
          <w:tcPr>
            <w:tcW w:w="835" w:type="dxa"/>
            <w:vAlign w:val="center"/>
          </w:tcPr>
          <w:p w14:paraId="0817C0D4" w14:textId="77777777" w:rsidR="00975C97" w:rsidRPr="0001701A" w:rsidRDefault="00975C97" w:rsidP="00967284">
            <w:pPr>
              <w:pStyle w:val="TAC"/>
            </w:pPr>
            <w:r w:rsidRPr="0001701A">
              <w:t>N/A</w:t>
            </w:r>
          </w:p>
        </w:tc>
        <w:tc>
          <w:tcPr>
            <w:tcW w:w="835" w:type="dxa"/>
            <w:vAlign w:val="center"/>
          </w:tcPr>
          <w:p w14:paraId="124D2BE8" w14:textId="77777777" w:rsidR="00975C97" w:rsidRPr="0001701A" w:rsidRDefault="00975C97" w:rsidP="00967284">
            <w:pPr>
              <w:pStyle w:val="TAC"/>
            </w:pPr>
            <w:r w:rsidRPr="0001701A">
              <w:t>N/A</w:t>
            </w:r>
          </w:p>
        </w:tc>
        <w:tc>
          <w:tcPr>
            <w:tcW w:w="835" w:type="dxa"/>
            <w:vAlign w:val="center"/>
          </w:tcPr>
          <w:p w14:paraId="359A212C" w14:textId="77777777" w:rsidR="00975C97" w:rsidRPr="0001701A" w:rsidRDefault="00975C97" w:rsidP="00967284">
            <w:pPr>
              <w:pStyle w:val="TAC"/>
            </w:pPr>
            <w:r w:rsidRPr="0001701A">
              <w:t>N/A</w:t>
            </w:r>
          </w:p>
        </w:tc>
        <w:tc>
          <w:tcPr>
            <w:tcW w:w="835" w:type="dxa"/>
            <w:vAlign w:val="center"/>
          </w:tcPr>
          <w:p w14:paraId="74F7702B" w14:textId="77777777" w:rsidR="00975C97" w:rsidRPr="0001701A" w:rsidRDefault="00975C97" w:rsidP="00967284">
            <w:pPr>
              <w:pStyle w:val="TAC"/>
            </w:pPr>
            <w:r w:rsidRPr="0001701A">
              <w:t>N/A</w:t>
            </w:r>
          </w:p>
        </w:tc>
        <w:tc>
          <w:tcPr>
            <w:tcW w:w="835" w:type="dxa"/>
            <w:vAlign w:val="center"/>
          </w:tcPr>
          <w:p w14:paraId="539723FF" w14:textId="77777777" w:rsidR="00975C97" w:rsidRPr="0001701A" w:rsidRDefault="00975C97" w:rsidP="00967284">
            <w:pPr>
              <w:pStyle w:val="TAC"/>
            </w:pPr>
            <w:r w:rsidRPr="0001701A">
              <w:t>N/A</w:t>
            </w:r>
          </w:p>
        </w:tc>
        <w:tc>
          <w:tcPr>
            <w:tcW w:w="835" w:type="dxa"/>
            <w:vAlign w:val="center"/>
          </w:tcPr>
          <w:p w14:paraId="684CC992" w14:textId="77777777" w:rsidR="00975C97" w:rsidRPr="0001701A" w:rsidRDefault="00975C97" w:rsidP="00967284">
            <w:pPr>
              <w:pStyle w:val="TAC"/>
            </w:pPr>
            <w:r w:rsidRPr="0001701A">
              <w:t>N/A</w:t>
            </w:r>
          </w:p>
        </w:tc>
      </w:tr>
      <w:tr w:rsidR="00975C97" w:rsidRPr="0001701A" w14:paraId="6541B872" w14:textId="77777777" w:rsidTr="00967284">
        <w:trPr>
          <w:jc w:val="center"/>
        </w:trPr>
        <w:tc>
          <w:tcPr>
            <w:tcW w:w="3690" w:type="dxa"/>
          </w:tcPr>
          <w:p w14:paraId="2F1BD29A" w14:textId="77777777" w:rsidR="00975C97" w:rsidRPr="0001701A" w:rsidRDefault="00975C97" w:rsidP="00967284">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596B36A9" w14:textId="77777777" w:rsidR="00975C97" w:rsidRPr="0001701A" w:rsidRDefault="00975C97" w:rsidP="00967284">
            <w:pPr>
              <w:pStyle w:val="TAC"/>
            </w:pPr>
            <w:r w:rsidRPr="0001701A">
              <w:t>CBs</w:t>
            </w:r>
          </w:p>
        </w:tc>
        <w:tc>
          <w:tcPr>
            <w:tcW w:w="835" w:type="dxa"/>
            <w:vAlign w:val="center"/>
          </w:tcPr>
          <w:p w14:paraId="011CCDA3" w14:textId="77777777" w:rsidR="00975C97" w:rsidRPr="0001701A" w:rsidRDefault="00975C97" w:rsidP="00967284">
            <w:pPr>
              <w:pStyle w:val="TAC"/>
            </w:pPr>
            <w:r w:rsidRPr="0001701A">
              <w:t>1</w:t>
            </w:r>
          </w:p>
        </w:tc>
        <w:tc>
          <w:tcPr>
            <w:tcW w:w="835" w:type="dxa"/>
            <w:vAlign w:val="center"/>
          </w:tcPr>
          <w:p w14:paraId="49098A54" w14:textId="77777777" w:rsidR="00975C97" w:rsidRPr="0001701A" w:rsidRDefault="00975C97" w:rsidP="00967284">
            <w:pPr>
              <w:pStyle w:val="TAC"/>
            </w:pPr>
            <w:r w:rsidRPr="0001701A">
              <w:t>1</w:t>
            </w:r>
          </w:p>
        </w:tc>
        <w:tc>
          <w:tcPr>
            <w:tcW w:w="835" w:type="dxa"/>
            <w:vAlign w:val="center"/>
          </w:tcPr>
          <w:p w14:paraId="0E0CA77D" w14:textId="77777777" w:rsidR="00975C97" w:rsidRPr="0001701A" w:rsidRDefault="00975C97" w:rsidP="00967284">
            <w:pPr>
              <w:pStyle w:val="TAC"/>
            </w:pPr>
            <w:r w:rsidRPr="0001701A">
              <w:t>1</w:t>
            </w:r>
          </w:p>
        </w:tc>
        <w:tc>
          <w:tcPr>
            <w:tcW w:w="835" w:type="dxa"/>
            <w:vAlign w:val="center"/>
          </w:tcPr>
          <w:p w14:paraId="168225BA" w14:textId="77777777" w:rsidR="00975C97" w:rsidRPr="0001701A" w:rsidRDefault="00975C97" w:rsidP="00967284">
            <w:pPr>
              <w:pStyle w:val="TAC"/>
            </w:pPr>
            <w:r w:rsidRPr="0001701A">
              <w:t>1</w:t>
            </w:r>
          </w:p>
        </w:tc>
        <w:tc>
          <w:tcPr>
            <w:tcW w:w="835" w:type="dxa"/>
            <w:vAlign w:val="center"/>
          </w:tcPr>
          <w:p w14:paraId="19EE16B5" w14:textId="77777777" w:rsidR="00975C97" w:rsidRPr="0001701A" w:rsidRDefault="00975C97" w:rsidP="00967284">
            <w:pPr>
              <w:pStyle w:val="TAC"/>
            </w:pPr>
            <w:r w:rsidRPr="0001701A">
              <w:t>1</w:t>
            </w:r>
          </w:p>
        </w:tc>
        <w:tc>
          <w:tcPr>
            <w:tcW w:w="835" w:type="dxa"/>
            <w:vAlign w:val="center"/>
          </w:tcPr>
          <w:p w14:paraId="5DE9D1D4" w14:textId="77777777" w:rsidR="00975C97" w:rsidRPr="0001701A" w:rsidRDefault="00975C97" w:rsidP="00967284">
            <w:pPr>
              <w:pStyle w:val="TAC"/>
            </w:pPr>
            <w:r w:rsidRPr="0001701A">
              <w:t>1</w:t>
            </w:r>
          </w:p>
        </w:tc>
        <w:tc>
          <w:tcPr>
            <w:tcW w:w="835" w:type="dxa"/>
            <w:vAlign w:val="center"/>
          </w:tcPr>
          <w:p w14:paraId="6E239511" w14:textId="77777777" w:rsidR="00975C97" w:rsidRPr="0001701A" w:rsidRDefault="00975C97" w:rsidP="00967284">
            <w:pPr>
              <w:pStyle w:val="TAC"/>
            </w:pPr>
            <w:r w:rsidRPr="0001701A">
              <w:t>1</w:t>
            </w:r>
          </w:p>
        </w:tc>
        <w:tc>
          <w:tcPr>
            <w:tcW w:w="835" w:type="dxa"/>
            <w:vAlign w:val="center"/>
          </w:tcPr>
          <w:p w14:paraId="661AB252" w14:textId="77777777" w:rsidR="00975C97" w:rsidRPr="0001701A" w:rsidRDefault="00975C97" w:rsidP="00967284">
            <w:pPr>
              <w:pStyle w:val="TAC"/>
            </w:pPr>
            <w:r w:rsidRPr="0001701A">
              <w:t>2</w:t>
            </w:r>
          </w:p>
        </w:tc>
        <w:tc>
          <w:tcPr>
            <w:tcW w:w="835" w:type="dxa"/>
            <w:vAlign w:val="center"/>
          </w:tcPr>
          <w:p w14:paraId="2937EB74" w14:textId="77777777" w:rsidR="00975C97" w:rsidRPr="0001701A" w:rsidRDefault="00975C97" w:rsidP="00967284">
            <w:pPr>
              <w:pStyle w:val="TAC"/>
            </w:pPr>
            <w:r w:rsidRPr="0001701A">
              <w:t>2</w:t>
            </w:r>
          </w:p>
        </w:tc>
        <w:tc>
          <w:tcPr>
            <w:tcW w:w="835" w:type="dxa"/>
            <w:vAlign w:val="center"/>
          </w:tcPr>
          <w:p w14:paraId="615077B0" w14:textId="77777777" w:rsidR="00975C97" w:rsidRPr="0001701A" w:rsidRDefault="00975C97" w:rsidP="00967284">
            <w:pPr>
              <w:pStyle w:val="TAC"/>
            </w:pPr>
            <w:r w:rsidRPr="0001701A">
              <w:t>2</w:t>
            </w:r>
          </w:p>
        </w:tc>
        <w:tc>
          <w:tcPr>
            <w:tcW w:w="835" w:type="dxa"/>
            <w:vAlign w:val="center"/>
          </w:tcPr>
          <w:p w14:paraId="670C7DC4" w14:textId="77777777" w:rsidR="00975C97" w:rsidRPr="0001701A" w:rsidRDefault="00975C97" w:rsidP="00967284">
            <w:pPr>
              <w:pStyle w:val="TAC"/>
            </w:pPr>
            <w:r w:rsidRPr="0001701A">
              <w:t>3</w:t>
            </w:r>
          </w:p>
        </w:tc>
      </w:tr>
      <w:tr w:rsidR="00975C97" w:rsidRPr="0001701A" w14:paraId="245575AE" w14:textId="77777777" w:rsidTr="00967284">
        <w:trPr>
          <w:jc w:val="center"/>
        </w:trPr>
        <w:tc>
          <w:tcPr>
            <w:tcW w:w="3690" w:type="dxa"/>
          </w:tcPr>
          <w:p w14:paraId="254DCB00" w14:textId="77777777" w:rsidR="00975C97" w:rsidRPr="0001701A" w:rsidRDefault="00975C97" w:rsidP="00967284">
            <w:pPr>
              <w:pStyle w:val="TAL"/>
            </w:pPr>
            <w:r w:rsidRPr="0001701A">
              <w:t>Binary Channel Bits per Slot</w:t>
            </w:r>
          </w:p>
        </w:tc>
        <w:tc>
          <w:tcPr>
            <w:tcW w:w="1093" w:type="dxa"/>
            <w:vAlign w:val="center"/>
          </w:tcPr>
          <w:p w14:paraId="347193D2" w14:textId="77777777" w:rsidR="00975C97" w:rsidRPr="0001701A" w:rsidRDefault="00975C97" w:rsidP="00967284">
            <w:pPr>
              <w:pStyle w:val="TAC"/>
            </w:pPr>
          </w:p>
        </w:tc>
        <w:tc>
          <w:tcPr>
            <w:tcW w:w="835" w:type="dxa"/>
            <w:vAlign w:val="center"/>
          </w:tcPr>
          <w:p w14:paraId="0440AA72" w14:textId="77777777" w:rsidR="00975C97" w:rsidRPr="0001701A" w:rsidRDefault="00975C97" w:rsidP="00967284">
            <w:pPr>
              <w:pStyle w:val="TAC"/>
            </w:pPr>
          </w:p>
        </w:tc>
        <w:tc>
          <w:tcPr>
            <w:tcW w:w="835" w:type="dxa"/>
            <w:vAlign w:val="center"/>
          </w:tcPr>
          <w:p w14:paraId="3FD79202" w14:textId="77777777" w:rsidR="00975C97" w:rsidRPr="0001701A" w:rsidRDefault="00975C97" w:rsidP="00967284">
            <w:pPr>
              <w:pStyle w:val="TAC"/>
            </w:pPr>
          </w:p>
        </w:tc>
        <w:tc>
          <w:tcPr>
            <w:tcW w:w="835" w:type="dxa"/>
            <w:vAlign w:val="center"/>
          </w:tcPr>
          <w:p w14:paraId="4C093237" w14:textId="77777777" w:rsidR="00975C97" w:rsidRPr="0001701A" w:rsidRDefault="00975C97" w:rsidP="00967284">
            <w:pPr>
              <w:pStyle w:val="TAC"/>
            </w:pPr>
          </w:p>
        </w:tc>
        <w:tc>
          <w:tcPr>
            <w:tcW w:w="835" w:type="dxa"/>
            <w:vAlign w:val="center"/>
          </w:tcPr>
          <w:p w14:paraId="17D83981" w14:textId="77777777" w:rsidR="00975C97" w:rsidRPr="0001701A" w:rsidRDefault="00975C97" w:rsidP="00967284">
            <w:pPr>
              <w:pStyle w:val="TAC"/>
            </w:pPr>
          </w:p>
        </w:tc>
        <w:tc>
          <w:tcPr>
            <w:tcW w:w="835" w:type="dxa"/>
            <w:vAlign w:val="center"/>
          </w:tcPr>
          <w:p w14:paraId="5D22D551" w14:textId="77777777" w:rsidR="00975C97" w:rsidRPr="0001701A" w:rsidRDefault="00975C97" w:rsidP="00967284">
            <w:pPr>
              <w:pStyle w:val="TAC"/>
            </w:pPr>
          </w:p>
        </w:tc>
        <w:tc>
          <w:tcPr>
            <w:tcW w:w="835" w:type="dxa"/>
            <w:vAlign w:val="center"/>
          </w:tcPr>
          <w:p w14:paraId="1C5E5AE5" w14:textId="77777777" w:rsidR="00975C97" w:rsidRPr="0001701A" w:rsidRDefault="00975C97" w:rsidP="00967284">
            <w:pPr>
              <w:pStyle w:val="TAC"/>
            </w:pPr>
          </w:p>
        </w:tc>
        <w:tc>
          <w:tcPr>
            <w:tcW w:w="835" w:type="dxa"/>
            <w:vAlign w:val="center"/>
          </w:tcPr>
          <w:p w14:paraId="6AD1CE31" w14:textId="77777777" w:rsidR="00975C97" w:rsidRPr="0001701A" w:rsidRDefault="00975C97" w:rsidP="00967284">
            <w:pPr>
              <w:pStyle w:val="TAC"/>
            </w:pPr>
          </w:p>
        </w:tc>
        <w:tc>
          <w:tcPr>
            <w:tcW w:w="835" w:type="dxa"/>
            <w:vAlign w:val="center"/>
          </w:tcPr>
          <w:p w14:paraId="0DE02730" w14:textId="77777777" w:rsidR="00975C97" w:rsidRPr="0001701A" w:rsidRDefault="00975C97" w:rsidP="00967284">
            <w:pPr>
              <w:pStyle w:val="TAC"/>
            </w:pPr>
          </w:p>
        </w:tc>
        <w:tc>
          <w:tcPr>
            <w:tcW w:w="835" w:type="dxa"/>
            <w:vAlign w:val="center"/>
          </w:tcPr>
          <w:p w14:paraId="6B4C19CD" w14:textId="77777777" w:rsidR="00975C97" w:rsidRPr="0001701A" w:rsidRDefault="00975C97" w:rsidP="00967284">
            <w:pPr>
              <w:pStyle w:val="TAC"/>
            </w:pPr>
          </w:p>
        </w:tc>
        <w:tc>
          <w:tcPr>
            <w:tcW w:w="835" w:type="dxa"/>
            <w:vAlign w:val="center"/>
          </w:tcPr>
          <w:p w14:paraId="6186C49B" w14:textId="77777777" w:rsidR="00975C97" w:rsidRPr="0001701A" w:rsidRDefault="00975C97" w:rsidP="00967284">
            <w:pPr>
              <w:pStyle w:val="TAC"/>
            </w:pPr>
          </w:p>
        </w:tc>
        <w:tc>
          <w:tcPr>
            <w:tcW w:w="835" w:type="dxa"/>
            <w:vAlign w:val="center"/>
          </w:tcPr>
          <w:p w14:paraId="0A316752" w14:textId="77777777" w:rsidR="00975C97" w:rsidRPr="0001701A" w:rsidRDefault="00975C97" w:rsidP="00967284">
            <w:pPr>
              <w:pStyle w:val="TAC"/>
            </w:pPr>
          </w:p>
        </w:tc>
      </w:tr>
      <w:tr w:rsidR="00975C97" w:rsidRPr="0001701A" w14:paraId="0F48B8E5" w14:textId="77777777" w:rsidTr="00967284">
        <w:trPr>
          <w:jc w:val="center"/>
        </w:trPr>
        <w:tc>
          <w:tcPr>
            <w:tcW w:w="3690" w:type="dxa"/>
          </w:tcPr>
          <w:p w14:paraId="7D905339" w14:textId="77777777" w:rsidR="00975C97" w:rsidRPr="0001701A" w:rsidRDefault="00975C97" w:rsidP="00967284">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4D5A8B2" w14:textId="77777777" w:rsidR="00975C97" w:rsidRPr="0001701A" w:rsidRDefault="00975C97" w:rsidP="00967284">
            <w:pPr>
              <w:pStyle w:val="TAC"/>
            </w:pPr>
            <w:r w:rsidRPr="0001701A">
              <w:t>Bits</w:t>
            </w:r>
          </w:p>
        </w:tc>
        <w:tc>
          <w:tcPr>
            <w:tcW w:w="835" w:type="dxa"/>
            <w:vAlign w:val="center"/>
          </w:tcPr>
          <w:p w14:paraId="33B57939" w14:textId="77777777" w:rsidR="00975C97" w:rsidRPr="0001701A" w:rsidRDefault="00975C97" w:rsidP="00967284">
            <w:pPr>
              <w:pStyle w:val="TAC"/>
            </w:pPr>
            <w:r w:rsidRPr="0001701A">
              <w:t>N/A</w:t>
            </w:r>
          </w:p>
        </w:tc>
        <w:tc>
          <w:tcPr>
            <w:tcW w:w="835" w:type="dxa"/>
            <w:vAlign w:val="center"/>
          </w:tcPr>
          <w:p w14:paraId="53F86143" w14:textId="77777777" w:rsidR="00975C97" w:rsidRPr="0001701A" w:rsidRDefault="00975C97" w:rsidP="00967284">
            <w:pPr>
              <w:pStyle w:val="TAC"/>
            </w:pPr>
            <w:r w:rsidRPr="0001701A">
              <w:t>N/A</w:t>
            </w:r>
          </w:p>
        </w:tc>
        <w:tc>
          <w:tcPr>
            <w:tcW w:w="835" w:type="dxa"/>
            <w:vAlign w:val="center"/>
          </w:tcPr>
          <w:p w14:paraId="7AB83435" w14:textId="77777777" w:rsidR="00975C97" w:rsidRPr="0001701A" w:rsidRDefault="00975C97" w:rsidP="00967284">
            <w:pPr>
              <w:pStyle w:val="TAC"/>
            </w:pPr>
            <w:r w:rsidRPr="0001701A">
              <w:t>N/A</w:t>
            </w:r>
          </w:p>
        </w:tc>
        <w:tc>
          <w:tcPr>
            <w:tcW w:w="835" w:type="dxa"/>
            <w:vAlign w:val="center"/>
          </w:tcPr>
          <w:p w14:paraId="07B7D28A" w14:textId="77777777" w:rsidR="00975C97" w:rsidRPr="0001701A" w:rsidRDefault="00975C97" w:rsidP="00967284">
            <w:pPr>
              <w:pStyle w:val="TAC"/>
            </w:pPr>
            <w:r w:rsidRPr="0001701A">
              <w:t>N/A</w:t>
            </w:r>
          </w:p>
        </w:tc>
        <w:tc>
          <w:tcPr>
            <w:tcW w:w="835" w:type="dxa"/>
            <w:vAlign w:val="center"/>
          </w:tcPr>
          <w:p w14:paraId="3214A038" w14:textId="77777777" w:rsidR="00975C97" w:rsidRPr="0001701A" w:rsidRDefault="00975C97" w:rsidP="00967284">
            <w:pPr>
              <w:pStyle w:val="TAC"/>
            </w:pPr>
            <w:r w:rsidRPr="0001701A">
              <w:t>N/A</w:t>
            </w:r>
          </w:p>
        </w:tc>
        <w:tc>
          <w:tcPr>
            <w:tcW w:w="835" w:type="dxa"/>
            <w:vAlign w:val="center"/>
          </w:tcPr>
          <w:p w14:paraId="5C536500" w14:textId="77777777" w:rsidR="00975C97" w:rsidRPr="0001701A" w:rsidRDefault="00975C97" w:rsidP="00967284">
            <w:pPr>
              <w:pStyle w:val="TAC"/>
            </w:pPr>
            <w:r w:rsidRPr="0001701A">
              <w:t>N/A</w:t>
            </w:r>
          </w:p>
        </w:tc>
        <w:tc>
          <w:tcPr>
            <w:tcW w:w="835" w:type="dxa"/>
            <w:vAlign w:val="center"/>
          </w:tcPr>
          <w:p w14:paraId="065696FB" w14:textId="77777777" w:rsidR="00975C97" w:rsidRPr="0001701A" w:rsidRDefault="00975C97" w:rsidP="00967284">
            <w:pPr>
              <w:pStyle w:val="TAC"/>
            </w:pPr>
            <w:r w:rsidRPr="0001701A">
              <w:t>N/A</w:t>
            </w:r>
          </w:p>
        </w:tc>
        <w:tc>
          <w:tcPr>
            <w:tcW w:w="835" w:type="dxa"/>
            <w:vAlign w:val="center"/>
          </w:tcPr>
          <w:p w14:paraId="42EAD6D4" w14:textId="77777777" w:rsidR="00975C97" w:rsidRPr="0001701A" w:rsidRDefault="00975C97" w:rsidP="00967284">
            <w:pPr>
              <w:pStyle w:val="TAC"/>
            </w:pPr>
            <w:r w:rsidRPr="0001701A">
              <w:t>N/A</w:t>
            </w:r>
          </w:p>
        </w:tc>
        <w:tc>
          <w:tcPr>
            <w:tcW w:w="835" w:type="dxa"/>
            <w:vAlign w:val="center"/>
          </w:tcPr>
          <w:p w14:paraId="46404CF8" w14:textId="77777777" w:rsidR="00975C97" w:rsidRPr="0001701A" w:rsidRDefault="00975C97" w:rsidP="00967284">
            <w:pPr>
              <w:pStyle w:val="TAC"/>
            </w:pPr>
            <w:r w:rsidRPr="0001701A">
              <w:t>N/A</w:t>
            </w:r>
          </w:p>
        </w:tc>
        <w:tc>
          <w:tcPr>
            <w:tcW w:w="835" w:type="dxa"/>
            <w:vAlign w:val="center"/>
          </w:tcPr>
          <w:p w14:paraId="2BD5AAA6" w14:textId="77777777" w:rsidR="00975C97" w:rsidRPr="0001701A" w:rsidRDefault="00975C97" w:rsidP="00967284">
            <w:pPr>
              <w:pStyle w:val="TAC"/>
            </w:pPr>
            <w:r w:rsidRPr="0001701A">
              <w:t>N/A</w:t>
            </w:r>
          </w:p>
        </w:tc>
        <w:tc>
          <w:tcPr>
            <w:tcW w:w="835" w:type="dxa"/>
            <w:vAlign w:val="center"/>
          </w:tcPr>
          <w:p w14:paraId="3F007301" w14:textId="77777777" w:rsidR="00975C97" w:rsidRPr="0001701A" w:rsidRDefault="00975C97" w:rsidP="00967284">
            <w:pPr>
              <w:pStyle w:val="TAC"/>
            </w:pPr>
            <w:r w:rsidRPr="0001701A">
              <w:t>N/A</w:t>
            </w:r>
          </w:p>
        </w:tc>
      </w:tr>
      <w:tr w:rsidR="00975C97" w:rsidRPr="0001701A" w14:paraId="3460F3DD" w14:textId="77777777" w:rsidTr="00967284">
        <w:trPr>
          <w:jc w:val="center"/>
        </w:trPr>
        <w:tc>
          <w:tcPr>
            <w:tcW w:w="3690" w:type="dxa"/>
          </w:tcPr>
          <w:p w14:paraId="73E9E043" w14:textId="77777777" w:rsidR="00975C97" w:rsidRPr="0001701A" w:rsidRDefault="00975C97" w:rsidP="00967284">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6E4D5795" w14:textId="77777777" w:rsidR="00975C97" w:rsidRPr="0001701A" w:rsidRDefault="00975C97" w:rsidP="00967284">
            <w:pPr>
              <w:pStyle w:val="TAC"/>
            </w:pPr>
            <w:r w:rsidRPr="0001701A">
              <w:t>Bits</w:t>
            </w:r>
          </w:p>
        </w:tc>
        <w:tc>
          <w:tcPr>
            <w:tcW w:w="835" w:type="dxa"/>
            <w:vAlign w:val="center"/>
          </w:tcPr>
          <w:p w14:paraId="2825E90A" w14:textId="77777777" w:rsidR="00975C97" w:rsidRPr="0001701A" w:rsidRDefault="00975C97" w:rsidP="00967284">
            <w:pPr>
              <w:pStyle w:val="TAC"/>
            </w:pPr>
            <w:r w:rsidRPr="0001701A">
              <w:t>2376</w:t>
            </w:r>
          </w:p>
        </w:tc>
        <w:tc>
          <w:tcPr>
            <w:tcW w:w="835" w:type="dxa"/>
            <w:vAlign w:val="center"/>
          </w:tcPr>
          <w:p w14:paraId="5169EC7D" w14:textId="77777777" w:rsidR="00975C97" w:rsidRPr="0001701A" w:rsidRDefault="00975C97" w:rsidP="00967284">
            <w:pPr>
              <w:pStyle w:val="TAC"/>
            </w:pPr>
            <w:r w:rsidRPr="0001701A">
              <w:t>5184</w:t>
            </w:r>
          </w:p>
        </w:tc>
        <w:tc>
          <w:tcPr>
            <w:tcW w:w="835" w:type="dxa"/>
            <w:vAlign w:val="center"/>
          </w:tcPr>
          <w:p w14:paraId="67A258AA" w14:textId="77777777" w:rsidR="00975C97" w:rsidRPr="0001701A" w:rsidRDefault="00975C97" w:rsidP="00967284">
            <w:pPr>
              <w:pStyle w:val="TAC"/>
            </w:pPr>
            <w:r w:rsidRPr="0001701A">
              <w:t>8208</w:t>
            </w:r>
          </w:p>
        </w:tc>
        <w:tc>
          <w:tcPr>
            <w:tcW w:w="835" w:type="dxa"/>
            <w:vAlign w:val="center"/>
          </w:tcPr>
          <w:p w14:paraId="5A30691E" w14:textId="77777777" w:rsidR="00975C97" w:rsidRPr="0001701A" w:rsidRDefault="00975C97" w:rsidP="00967284">
            <w:pPr>
              <w:pStyle w:val="TAC"/>
            </w:pPr>
            <w:r w:rsidRPr="0001701A">
              <w:t>11016</w:t>
            </w:r>
          </w:p>
        </w:tc>
        <w:tc>
          <w:tcPr>
            <w:tcW w:w="835" w:type="dxa"/>
            <w:vAlign w:val="center"/>
          </w:tcPr>
          <w:p w14:paraId="0E3D8B4E" w14:textId="77777777" w:rsidR="00975C97" w:rsidRPr="0001701A" w:rsidRDefault="00975C97" w:rsidP="00967284">
            <w:pPr>
              <w:pStyle w:val="TAC"/>
            </w:pPr>
            <w:r w:rsidRPr="0001701A">
              <w:t>14040</w:t>
            </w:r>
          </w:p>
        </w:tc>
        <w:tc>
          <w:tcPr>
            <w:tcW w:w="835" w:type="dxa"/>
            <w:vAlign w:val="center"/>
          </w:tcPr>
          <w:p w14:paraId="6A15D5EC" w14:textId="77777777" w:rsidR="00975C97" w:rsidRPr="0001701A" w:rsidRDefault="00975C97" w:rsidP="00967284">
            <w:pPr>
              <w:pStyle w:val="TAC"/>
            </w:pPr>
            <w:r w:rsidRPr="0001701A">
              <w:t>16848</w:t>
            </w:r>
          </w:p>
        </w:tc>
        <w:tc>
          <w:tcPr>
            <w:tcW w:w="835" w:type="dxa"/>
            <w:vAlign w:val="center"/>
          </w:tcPr>
          <w:p w14:paraId="62BCAD7A" w14:textId="77777777" w:rsidR="00975C97" w:rsidRPr="0001701A" w:rsidRDefault="00975C97" w:rsidP="00967284">
            <w:pPr>
              <w:pStyle w:val="TAC"/>
            </w:pPr>
            <w:r w:rsidRPr="0001701A">
              <w:t>22896</w:t>
            </w:r>
          </w:p>
        </w:tc>
        <w:tc>
          <w:tcPr>
            <w:tcW w:w="835" w:type="dxa"/>
            <w:vAlign w:val="center"/>
          </w:tcPr>
          <w:p w14:paraId="7B580CFD" w14:textId="77777777" w:rsidR="00975C97" w:rsidRPr="0001701A" w:rsidRDefault="00975C97" w:rsidP="00967284">
            <w:pPr>
              <w:pStyle w:val="TAC"/>
            </w:pPr>
            <w:r w:rsidRPr="0001701A">
              <w:t>28728</w:t>
            </w:r>
          </w:p>
        </w:tc>
        <w:tc>
          <w:tcPr>
            <w:tcW w:w="835" w:type="dxa"/>
            <w:vAlign w:val="center"/>
          </w:tcPr>
          <w:p w14:paraId="7BF746C9" w14:textId="77777777" w:rsidR="00975C97" w:rsidRPr="0001701A" w:rsidRDefault="00975C97" w:rsidP="00967284">
            <w:pPr>
              <w:pStyle w:val="TAC"/>
            </w:pPr>
            <w:r w:rsidRPr="0001701A">
              <w:t>34992</w:t>
            </w:r>
          </w:p>
        </w:tc>
        <w:tc>
          <w:tcPr>
            <w:tcW w:w="835" w:type="dxa"/>
            <w:vAlign w:val="center"/>
          </w:tcPr>
          <w:p w14:paraId="5863770B" w14:textId="77777777" w:rsidR="00975C97" w:rsidRPr="0001701A" w:rsidRDefault="00975C97" w:rsidP="00967284">
            <w:pPr>
              <w:pStyle w:val="TAC"/>
            </w:pPr>
            <w:r w:rsidRPr="0001701A">
              <w:t>46872</w:t>
            </w:r>
          </w:p>
        </w:tc>
        <w:tc>
          <w:tcPr>
            <w:tcW w:w="835" w:type="dxa"/>
            <w:vAlign w:val="center"/>
          </w:tcPr>
          <w:p w14:paraId="7ADABBBB" w14:textId="77777777" w:rsidR="00975C97" w:rsidRPr="0001701A" w:rsidRDefault="00975C97" w:rsidP="00967284">
            <w:pPr>
              <w:pStyle w:val="TAC"/>
            </w:pPr>
            <w:r w:rsidRPr="0001701A">
              <w:t>58968</w:t>
            </w:r>
          </w:p>
        </w:tc>
      </w:tr>
      <w:tr w:rsidR="00975C97" w:rsidRPr="0001701A" w14:paraId="6FD36652" w14:textId="77777777" w:rsidTr="00967284">
        <w:trPr>
          <w:trHeight w:val="70"/>
          <w:jc w:val="center"/>
        </w:trPr>
        <w:tc>
          <w:tcPr>
            <w:tcW w:w="3690" w:type="dxa"/>
          </w:tcPr>
          <w:p w14:paraId="067833BD" w14:textId="77777777" w:rsidR="00975C97" w:rsidRPr="0001701A" w:rsidRDefault="00975C97" w:rsidP="00967284">
            <w:pPr>
              <w:pStyle w:val="TAL"/>
            </w:pPr>
            <w:r w:rsidRPr="0001701A">
              <w:t>Max. Throughput averaged over 1 frame</w:t>
            </w:r>
          </w:p>
        </w:tc>
        <w:tc>
          <w:tcPr>
            <w:tcW w:w="1093" w:type="dxa"/>
            <w:vAlign w:val="center"/>
          </w:tcPr>
          <w:p w14:paraId="4C6593F4" w14:textId="77777777" w:rsidR="00975C97" w:rsidRPr="0001701A" w:rsidRDefault="00975C97" w:rsidP="00967284">
            <w:pPr>
              <w:pStyle w:val="TAC"/>
            </w:pPr>
            <w:r w:rsidRPr="0001701A">
              <w:t>Mbps</w:t>
            </w:r>
          </w:p>
        </w:tc>
        <w:tc>
          <w:tcPr>
            <w:tcW w:w="835" w:type="dxa"/>
            <w:vAlign w:val="center"/>
          </w:tcPr>
          <w:p w14:paraId="6FE9DD9E" w14:textId="77777777" w:rsidR="00975C97" w:rsidRPr="0001701A" w:rsidRDefault="00975C97" w:rsidP="00967284">
            <w:pPr>
              <w:pStyle w:val="TAC"/>
            </w:pPr>
            <w:r w:rsidRPr="0001701A">
              <w:t>0.810</w:t>
            </w:r>
          </w:p>
        </w:tc>
        <w:tc>
          <w:tcPr>
            <w:tcW w:w="835" w:type="dxa"/>
            <w:vAlign w:val="center"/>
          </w:tcPr>
          <w:p w14:paraId="79E7D867" w14:textId="77777777" w:rsidR="00975C97" w:rsidRPr="0001701A" w:rsidRDefault="00975C97" w:rsidP="00967284">
            <w:pPr>
              <w:pStyle w:val="TAC"/>
            </w:pPr>
            <w:r w:rsidRPr="0001701A">
              <w:t>2.1.769</w:t>
            </w:r>
          </w:p>
        </w:tc>
        <w:tc>
          <w:tcPr>
            <w:tcW w:w="835" w:type="dxa"/>
            <w:vAlign w:val="center"/>
          </w:tcPr>
          <w:p w14:paraId="4E65D7BC" w14:textId="77777777" w:rsidR="00975C97" w:rsidRPr="0001701A" w:rsidRDefault="00975C97" w:rsidP="00967284">
            <w:pPr>
              <w:pStyle w:val="TAC"/>
            </w:pPr>
            <w:r w:rsidRPr="0001701A">
              <w:t>2.719</w:t>
            </w:r>
          </w:p>
        </w:tc>
        <w:tc>
          <w:tcPr>
            <w:tcW w:w="835" w:type="dxa"/>
            <w:vAlign w:val="center"/>
          </w:tcPr>
          <w:p w14:paraId="34122BED" w14:textId="77777777" w:rsidR="00975C97" w:rsidRPr="0001701A" w:rsidRDefault="00975C97" w:rsidP="00967284">
            <w:pPr>
              <w:pStyle w:val="TAC"/>
            </w:pPr>
            <w:r w:rsidRPr="0001701A">
              <w:t>3.705</w:t>
            </w:r>
          </w:p>
        </w:tc>
        <w:tc>
          <w:tcPr>
            <w:tcW w:w="835" w:type="dxa"/>
            <w:vAlign w:val="center"/>
          </w:tcPr>
          <w:p w14:paraId="382BFAC4" w14:textId="77777777" w:rsidR="00975C97" w:rsidRPr="0001701A" w:rsidRDefault="00975C97" w:rsidP="00967284">
            <w:pPr>
              <w:pStyle w:val="TAC"/>
            </w:pPr>
            <w:r w:rsidRPr="0001701A">
              <w:t>4.646</w:t>
            </w:r>
          </w:p>
        </w:tc>
        <w:tc>
          <w:tcPr>
            <w:tcW w:w="835" w:type="dxa"/>
            <w:vAlign w:val="center"/>
          </w:tcPr>
          <w:p w14:paraId="0A3FF89D" w14:textId="77777777" w:rsidR="00975C97" w:rsidRPr="0001701A" w:rsidRDefault="00975C97" w:rsidP="00967284">
            <w:pPr>
              <w:pStyle w:val="TAC"/>
            </w:pPr>
            <w:r w:rsidRPr="0001701A">
              <w:t>5.491</w:t>
            </w:r>
          </w:p>
        </w:tc>
        <w:tc>
          <w:tcPr>
            <w:tcW w:w="835" w:type="dxa"/>
            <w:vAlign w:val="center"/>
          </w:tcPr>
          <w:p w14:paraId="5331567B" w14:textId="77777777" w:rsidR="00975C97" w:rsidRPr="0001701A" w:rsidRDefault="00975C97" w:rsidP="00967284">
            <w:pPr>
              <w:pStyle w:val="TAC"/>
            </w:pPr>
            <w:r w:rsidRPr="0001701A">
              <w:t>7.603</w:t>
            </w:r>
          </w:p>
        </w:tc>
        <w:tc>
          <w:tcPr>
            <w:tcW w:w="835" w:type="dxa"/>
            <w:vAlign w:val="center"/>
          </w:tcPr>
          <w:p w14:paraId="26CF9669" w14:textId="77777777" w:rsidR="00975C97" w:rsidRPr="0001701A" w:rsidRDefault="00975C97" w:rsidP="00967284">
            <w:pPr>
              <w:pStyle w:val="TAC"/>
            </w:pPr>
            <w:r w:rsidRPr="0001701A">
              <w:t>9.583</w:t>
            </w:r>
          </w:p>
        </w:tc>
        <w:tc>
          <w:tcPr>
            <w:tcW w:w="835" w:type="dxa"/>
            <w:vAlign w:val="center"/>
          </w:tcPr>
          <w:p w14:paraId="04C9F8F0" w14:textId="77777777" w:rsidR="00975C97" w:rsidRPr="0001701A" w:rsidRDefault="00975C97" w:rsidP="00967284">
            <w:pPr>
              <w:pStyle w:val="TAC"/>
            </w:pPr>
            <w:r w:rsidRPr="0001701A">
              <w:t>11.554</w:t>
            </w:r>
          </w:p>
        </w:tc>
        <w:tc>
          <w:tcPr>
            <w:tcW w:w="835" w:type="dxa"/>
            <w:vAlign w:val="center"/>
          </w:tcPr>
          <w:p w14:paraId="535FCAE8" w14:textId="77777777" w:rsidR="00975C97" w:rsidRPr="0001701A" w:rsidRDefault="00975C97" w:rsidP="00967284">
            <w:pPr>
              <w:pStyle w:val="TAC"/>
            </w:pPr>
            <w:r w:rsidRPr="0001701A">
              <w:t>15.497</w:t>
            </w:r>
          </w:p>
        </w:tc>
        <w:tc>
          <w:tcPr>
            <w:tcW w:w="835" w:type="dxa"/>
            <w:vAlign w:val="center"/>
          </w:tcPr>
          <w:p w14:paraId="1CF7F735" w14:textId="77777777" w:rsidR="00975C97" w:rsidRPr="0001701A" w:rsidRDefault="00975C97" w:rsidP="00967284">
            <w:pPr>
              <w:pStyle w:val="TAC"/>
            </w:pPr>
            <w:r w:rsidRPr="0001701A">
              <w:t>19.721</w:t>
            </w:r>
          </w:p>
        </w:tc>
      </w:tr>
      <w:tr w:rsidR="00975C97" w:rsidRPr="0001701A" w14:paraId="14328960" w14:textId="77777777" w:rsidTr="00967284">
        <w:trPr>
          <w:trHeight w:val="70"/>
          <w:jc w:val="center"/>
        </w:trPr>
        <w:tc>
          <w:tcPr>
            <w:tcW w:w="13968" w:type="dxa"/>
            <w:gridSpan w:val="13"/>
          </w:tcPr>
          <w:p w14:paraId="1C094F3A" w14:textId="77777777" w:rsidR="00975C97" w:rsidRPr="0001701A" w:rsidRDefault="00975C97" w:rsidP="00967284">
            <w:pPr>
              <w:pStyle w:val="TAN"/>
            </w:pPr>
            <w:r w:rsidRPr="0001701A">
              <w:t>Note 1:</w:t>
            </w:r>
            <w:r w:rsidRPr="0001701A">
              <w:tab/>
              <w:t>Additional parameters are specified in Table A.3.1-1 and Table A.3.3.1-1.</w:t>
            </w:r>
          </w:p>
          <w:p w14:paraId="2C312C3A" w14:textId="77777777" w:rsidR="00975C97" w:rsidRPr="0001701A" w:rsidRDefault="00975C97" w:rsidP="00967284">
            <w:pPr>
              <w:pStyle w:val="TAN"/>
            </w:pPr>
            <w:r w:rsidRPr="0001701A">
              <w:t>Note 2:</w:t>
            </w:r>
            <w:r w:rsidRPr="0001701A">
              <w:tab/>
              <w:t>If more than one Code Block is present, an additional CRC sequence of L = 24 Bits is attached to each Code Block (otherwise L = 0 Bit)</w:t>
            </w:r>
          </w:p>
          <w:p w14:paraId="757A83D6" w14:textId="77777777" w:rsidR="00975C97" w:rsidRPr="0001701A" w:rsidRDefault="00975C97" w:rsidP="00967284">
            <w:pPr>
              <w:pStyle w:val="TAN"/>
            </w:pPr>
            <w:r w:rsidRPr="0001701A">
              <w:t>Note 3:</w:t>
            </w:r>
            <w:r w:rsidRPr="0001701A">
              <w:tab/>
              <w:t>SS/PBCH block is transmitted in slot #0 of each frame.</w:t>
            </w:r>
          </w:p>
          <w:p w14:paraId="78208F9E" w14:textId="77777777" w:rsidR="00975C97" w:rsidRPr="0001701A" w:rsidRDefault="00975C97" w:rsidP="00967284">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71CCEDC8" w14:textId="77777777" w:rsidR="00975C97" w:rsidRPr="0001701A" w:rsidRDefault="00975C97" w:rsidP="00975C97"/>
    <w:p w14:paraId="225F929D" w14:textId="77777777" w:rsidR="00975C97" w:rsidRPr="0001701A" w:rsidRDefault="00975C97" w:rsidP="00975C97">
      <w:pPr>
        <w:pStyle w:val="TH"/>
      </w:pPr>
      <w:r w:rsidRPr="0001701A">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975C97" w:rsidRPr="0001701A" w14:paraId="62603B30" w14:textId="77777777" w:rsidTr="00E46CF7">
        <w:trPr>
          <w:jc w:val="center"/>
        </w:trPr>
        <w:tc>
          <w:tcPr>
            <w:tcW w:w="3690" w:type="dxa"/>
          </w:tcPr>
          <w:p w14:paraId="47884ACE" w14:textId="77777777" w:rsidR="00975C97" w:rsidRPr="0001701A" w:rsidRDefault="00975C97" w:rsidP="00E46CF7">
            <w:pPr>
              <w:pStyle w:val="TAH"/>
            </w:pPr>
            <w:r w:rsidRPr="0001701A">
              <w:t>Parameter</w:t>
            </w:r>
          </w:p>
        </w:tc>
        <w:tc>
          <w:tcPr>
            <w:tcW w:w="1093" w:type="dxa"/>
          </w:tcPr>
          <w:p w14:paraId="52AA9C66" w14:textId="77777777" w:rsidR="00975C97" w:rsidRPr="0001701A" w:rsidRDefault="00975C97" w:rsidP="00E46CF7">
            <w:pPr>
              <w:pStyle w:val="TAH"/>
            </w:pPr>
            <w:r w:rsidRPr="0001701A">
              <w:t>Unit</w:t>
            </w:r>
          </w:p>
        </w:tc>
        <w:tc>
          <w:tcPr>
            <w:tcW w:w="8481" w:type="dxa"/>
            <w:gridSpan w:val="10"/>
          </w:tcPr>
          <w:p w14:paraId="763ECD8B" w14:textId="77777777" w:rsidR="00975C97" w:rsidRPr="0001701A" w:rsidRDefault="00975C97" w:rsidP="00E46CF7">
            <w:pPr>
              <w:pStyle w:val="TAH"/>
            </w:pPr>
            <w:r w:rsidRPr="0001701A">
              <w:t>Value</w:t>
            </w:r>
          </w:p>
        </w:tc>
      </w:tr>
      <w:tr w:rsidR="00975C97" w:rsidRPr="0001701A" w14:paraId="1AE2C187" w14:textId="77777777" w:rsidTr="00E46CF7">
        <w:trPr>
          <w:jc w:val="center"/>
        </w:trPr>
        <w:tc>
          <w:tcPr>
            <w:tcW w:w="3690" w:type="dxa"/>
          </w:tcPr>
          <w:p w14:paraId="20CB9DA5" w14:textId="77777777" w:rsidR="00975C97" w:rsidRPr="0001701A" w:rsidRDefault="00975C97" w:rsidP="00E46CF7">
            <w:pPr>
              <w:pStyle w:val="TAL"/>
            </w:pPr>
            <w:r w:rsidRPr="0001701A">
              <w:t>Channel bandwidth</w:t>
            </w:r>
          </w:p>
        </w:tc>
        <w:tc>
          <w:tcPr>
            <w:tcW w:w="1093" w:type="dxa"/>
            <w:vAlign w:val="center"/>
          </w:tcPr>
          <w:p w14:paraId="3E6B8A6C" w14:textId="77777777" w:rsidR="00975C97" w:rsidRPr="0001701A" w:rsidRDefault="00975C97" w:rsidP="00E46CF7">
            <w:pPr>
              <w:pStyle w:val="TAC"/>
            </w:pPr>
            <w:r w:rsidRPr="0001701A">
              <w:t>MHz</w:t>
            </w:r>
          </w:p>
        </w:tc>
        <w:tc>
          <w:tcPr>
            <w:tcW w:w="848" w:type="dxa"/>
            <w:vAlign w:val="center"/>
          </w:tcPr>
          <w:p w14:paraId="3EAA3603" w14:textId="77777777" w:rsidR="00975C97" w:rsidRPr="0001701A" w:rsidRDefault="00975C97" w:rsidP="00E46CF7">
            <w:pPr>
              <w:pStyle w:val="TAC"/>
            </w:pPr>
            <w:r w:rsidRPr="0001701A">
              <w:t>10</w:t>
            </w:r>
          </w:p>
        </w:tc>
        <w:tc>
          <w:tcPr>
            <w:tcW w:w="848" w:type="dxa"/>
            <w:vAlign w:val="center"/>
          </w:tcPr>
          <w:p w14:paraId="22E6F6B2" w14:textId="77777777" w:rsidR="00975C97" w:rsidRPr="0001701A" w:rsidRDefault="00975C97" w:rsidP="00E46CF7">
            <w:pPr>
              <w:pStyle w:val="TAC"/>
            </w:pPr>
            <w:r w:rsidRPr="0001701A">
              <w:t>15</w:t>
            </w:r>
          </w:p>
        </w:tc>
        <w:tc>
          <w:tcPr>
            <w:tcW w:w="848" w:type="dxa"/>
            <w:vAlign w:val="center"/>
          </w:tcPr>
          <w:p w14:paraId="1192C9D5" w14:textId="77777777" w:rsidR="00975C97" w:rsidRPr="0001701A" w:rsidRDefault="00975C97" w:rsidP="00E46CF7">
            <w:pPr>
              <w:pStyle w:val="TAC"/>
            </w:pPr>
            <w:r w:rsidRPr="0001701A">
              <w:t>20</w:t>
            </w:r>
          </w:p>
        </w:tc>
        <w:tc>
          <w:tcPr>
            <w:tcW w:w="848" w:type="dxa"/>
            <w:vAlign w:val="center"/>
          </w:tcPr>
          <w:p w14:paraId="4755A893" w14:textId="77777777" w:rsidR="00975C97" w:rsidRPr="0001701A" w:rsidRDefault="00975C97" w:rsidP="00E46CF7">
            <w:pPr>
              <w:pStyle w:val="TAC"/>
            </w:pPr>
            <w:r w:rsidRPr="0001701A">
              <w:t>25</w:t>
            </w:r>
          </w:p>
        </w:tc>
        <w:tc>
          <w:tcPr>
            <w:tcW w:w="848" w:type="dxa"/>
            <w:vAlign w:val="center"/>
          </w:tcPr>
          <w:p w14:paraId="3C30F215" w14:textId="77777777" w:rsidR="00975C97" w:rsidRPr="0001701A" w:rsidRDefault="00975C97" w:rsidP="00E46CF7">
            <w:pPr>
              <w:pStyle w:val="TAC"/>
            </w:pPr>
            <w:r w:rsidRPr="0001701A">
              <w:t>30</w:t>
            </w:r>
          </w:p>
        </w:tc>
        <w:tc>
          <w:tcPr>
            <w:tcW w:w="848" w:type="dxa"/>
            <w:vAlign w:val="center"/>
          </w:tcPr>
          <w:p w14:paraId="3CC3F1EF" w14:textId="77777777" w:rsidR="00975C97" w:rsidRPr="0001701A" w:rsidRDefault="00975C97" w:rsidP="00E46CF7">
            <w:pPr>
              <w:pStyle w:val="TAC"/>
            </w:pPr>
            <w:r w:rsidRPr="0001701A">
              <w:t>40</w:t>
            </w:r>
          </w:p>
        </w:tc>
        <w:tc>
          <w:tcPr>
            <w:tcW w:w="848" w:type="dxa"/>
            <w:vAlign w:val="center"/>
          </w:tcPr>
          <w:p w14:paraId="442543A7" w14:textId="77777777" w:rsidR="00975C97" w:rsidRPr="0001701A" w:rsidRDefault="00975C97" w:rsidP="00E46CF7">
            <w:pPr>
              <w:pStyle w:val="TAC"/>
            </w:pPr>
            <w:r w:rsidRPr="0001701A">
              <w:t>50</w:t>
            </w:r>
          </w:p>
        </w:tc>
        <w:tc>
          <w:tcPr>
            <w:tcW w:w="848" w:type="dxa"/>
            <w:vAlign w:val="center"/>
          </w:tcPr>
          <w:p w14:paraId="64A131BC" w14:textId="77777777" w:rsidR="00975C97" w:rsidRPr="0001701A" w:rsidRDefault="00975C97" w:rsidP="00E46CF7">
            <w:pPr>
              <w:pStyle w:val="TAC"/>
            </w:pPr>
            <w:r w:rsidRPr="0001701A">
              <w:t>60</w:t>
            </w:r>
          </w:p>
        </w:tc>
        <w:tc>
          <w:tcPr>
            <w:tcW w:w="848" w:type="dxa"/>
            <w:vAlign w:val="center"/>
          </w:tcPr>
          <w:p w14:paraId="16FDF1DC" w14:textId="77777777" w:rsidR="00975C97" w:rsidRPr="0001701A" w:rsidRDefault="00975C97" w:rsidP="00E46CF7">
            <w:pPr>
              <w:pStyle w:val="TAC"/>
            </w:pPr>
            <w:r w:rsidRPr="0001701A">
              <w:t>80</w:t>
            </w:r>
          </w:p>
        </w:tc>
        <w:tc>
          <w:tcPr>
            <w:tcW w:w="849" w:type="dxa"/>
            <w:vAlign w:val="center"/>
          </w:tcPr>
          <w:p w14:paraId="2734425D" w14:textId="77777777" w:rsidR="00975C97" w:rsidRPr="0001701A" w:rsidRDefault="00975C97" w:rsidP="00E46CF7">
            <w:pPr>
              <w:pStyle w:val="TAC"/>
            </w:pPr>
            <w:r w:rsidRPr="0001701A">
              <w:t>100</w:t>
            </w:r>
          </w:p>
        </w:tc>
      </w:tr>
      <w:tr w:rsidR="00975C97" w:rsidRPr="0001701A" w14:paraId="14891D2E" w14:textId="77777777" w:rsidTr="00E46CF7">
        <w:trPr>
          <w:jc w:val="center"/>
        </w:trPr>
        <w:tc>
          <w:tcPr>
            <w:tcW w:w="3690" w:type="dxa"/>
          </w:tcPr>
          <w:p w14:paraId="0827266C" w14:textId="77777777" w:rsidR="00975C97" w:rsidRPr="0001701A" w:rsidRDefault="00975C97" w:rsidP="00E46CF7">
            <w:pPr>
              <w:pStyle w:val="TAL"/>
            </w:pPr>
            <w:r w:rsidRPr="0001701A">
              <w:t xml:space="preserve">Subcarrier spacing configuration </w:t>
            </w:r>
            <w:r w:rsidRPr="0001701A">
              <w:object w:dxaOrig="220" w:dyaOrig="240" w14:anchorId="327089B4">
                <v:shape id="_x0000_i1036" type="#_x0000_t75" style="width:11.25pt;height:12.75pt" o:ole="">
                  <v:imagedata r:id="rId9" o:title=""/>
                </v:shape>
                <o:OLEObject Type="Embed" ProgID="Equation.3" ShapeID="_x0000_i1036" DrawAspect="Content" ObjectID="_1710857155" r:id="rId21"/>
              </w:object>
            </w:r>
          </w:p>
        </w:tc>
        <w:tc>
          <w:tcPr>
            <w:tcW w:w="1093" w:type="dxa"/>
            <w:vAlign w:val="center"/>
          </w:tcPr>
          <w:p w14:paraId="60F9B08F" w14:textId="77777777" w:rsidR="00975C97" w:rsidRPr="0001701A" w:rsidRDefault="00975C97" w:rsidP="00E46CF7">
            <w:pPr>
              <w:pStyle w:val="TAC"/>
            </w:pPr>
          </w:p>
        </w:tc>
        <w:tc>
          <w:tcPr>
            <w:tcW w:w="848" w:type="dxa"/>
            <w:vAlign w:val="center"/>
          </w:tcPr>
          <w:p w14:paraId="65F7480C" w14:textId="77777777" w:rsidR="00975C97" w:rsidRPr="0001701A" w:rsidRDefault="00975C97" w:rsidP="00E46CF7">
            <w:pPr>
              <w:pStyle w:val="TAC"/>
            </w:pPr>
            <w:r w:rsidRPr="0001701A">
              <w:t>2</w:t>
            </w:r>
          </w:p>
        </w:tc>
        <w:tc>
          <w:tcPr>
            <w:tcW w:w="848" w:type="dxa"/>
            <w:vAlign w:val="center"/>
          </w:tcPr>
          <w:p w14:paraId="5A93D5FD" w14:textId="77777777" w:rsidR="00975C97" w:rsidRPr="0001701A" w:rsidRDefault="00975C97" w:rsidP="00E46CF7">
            <w:pPr>
              <w:pStyle w:val="TAC"/>
            </w:pPr>
            <w:r w:rsidRPr="0001701A">
              <w:t>2</w:t>
            </w:r>
          </w:p>
        </w:tc>
        <w:tc>
          <w:tcPr>
            <w:tcW w:w="848" w:type="dxa"/>
            <w:vAlign w:val="center"/>
          </w:tcPr>
          <w:p w14:paraId="74853EBF" w14:textId="77777777" w:rsidR="00975C97" w:rsidRPr="0001701A" w:rsidRDefault="00975C97" w:rsidP="00E46CF7">
            <w:pPr>
              <w:pStyle w:val="TAC"/>
            </w:pPr>
            <w:r w:rsidRPr="0001701A">
              <w:t>2</w:t>
            </w:r>
          </w:p>
        </w:tc>
        <w:tc>
          <w:tcPr>
            <w:tcW w:w="848" w:type="dxa"/>
            <w:vAlign w:val="center"/>
          </w:tcPr>
          <w:p w14:paraId="36C51E8C" w14:textId="77777777" w:rsidR="00975C97" w:rsidRPr="0001701A" w:rsidRDefault="00975C97" w:rsidP="00E46CF7">
            <w:pPr>
              <w:pStyle w:val="TAC"/>
            </w:pPr>
            <w:r w:rsidRPr="0001701A">
              <w:t>2</w:t>
            </w:r>
          </w:p>
        </w:tc>
        <w:tc>
          <w:tcPr>
            <w:tcW w:w="848" w:type="dxa"/>
            <w:vAlign w:val="center"/>
          </w:tcPr>
          <w:p w14:paraId="4331AFC2" w14:textId="77777777" w:rsidR="00975C97" w:rsidRPr="0001701A" w:rsidRDefault="00975C97" w:rsidP="00E46CF7">
            <w:pPr>
              <w:pStyle w:val="TAC"/>
            </w:pPr>
            <w:r w:rsidRPr="0001701A">
              <w:t>2</w:t>
            </w:r>
          </w:p>
        </w:tc>
        <w:tc>
          <w:tcPr>
            <w:tcW w:w="848" w:type="dxa"/>
            <w:vAlign w:val="center"/>
          </w:tcPr>
          <w:p w14:paraId="64308994" w14:textId="77777777" w:rsidR="00975C97" w:rsidRPr="0001701A" w:rsidRDefault="00975C97" w:rsidP="00E46CF7">
            <w:pPr>
              <w:pStyle w:val="TAC"/>
            </w:pPr>
            <w:r w:rsidRPr="0001701A">
              <w:t>2</w:t>
            </w:r>
          </w:p>
        </w:tc>
        <w:tc>
          <w:tcPr>
            <w:tcW w:w="848" w:type="dxa"/>
            <w:vAlign w:val="center"/>
          </w:tcPr>
          <w:p w14:paraId="351AE662" w14:textId="77777777" w:rsidR="00975C97" w:rsidRPr="0001701A" w:rsidRDefault="00975C97" w:rsidP="00E46CF7">
            <w:pPr>
              <w:pStyle w:val="TAC"/>
            </w:pPr>
            <w:r w:rsidRPr="0001701A">
              <w:t>2</w:t>
            </w:r>
          </w:p>
        </w:tc>
        <w:tc>
          <w:tcPr>
            <w:tcW w:w="848" w:type="dxa"/>
            <w:vAlign w:val="center"/>
          </w:tcPr>
          <w:p w14:paraId="6404FB7E" w14:textId="77777777" w:rsidR="00975C97" w:rsidRPr="0001701A" w:rsidRDefault="00975C97" w:rsidP="00E46CF7">
            <w:pPr>
              <w:pStyle w:val="TAC"/>
            </w:pPr>
            <w:r w:rsidRPr="0001701A">
              <w:t>2</w:t>
            </w:r>
          </w:p>
        </w:tc>
        <w:tc>
          <w:tcPr>
            <w:tcW w:w="848" w:type="dxa"/>
            <w:vAlign w:val="center"/>
          </w:tcPr>
          <w:p w14:paraId="2E30EBF6" w14:textId="77777777" w:rsidR="00975C97" w:rsidRPr="0001701A" w:rsidRDefault="00975C97" w:rsidP="00E46CF7">
            <w:pPr>
              <w:pStyle w:val="TAC"/>
            </w:pPr>
            <w:r w:rsidRPr="0001701A">
              <w:t>2</w:t>
            </w:r>
          </w:p>
        </w:tc>
        <w:tc>
          <w:tcPr>
            <w:tcW w:w="849" w:type="dxa"/>
            <w:vAlign w:val="center"/>
          </w:tcPr>
          <w:p w14:paraId="25D91862" w14:textId="77777777" w:rsidR="00975C97" w:rsidRPr="0001701A" w:rsidRDefault="00975C97" w:rsidP="00E46CF7">
            <w:pPr>
              <w:pStyle w:val="TAC"/>
            </w:pPr>
            <w:r w:rsidRPr="0001701A">
              <w:t>2</w:t>
            </w:r>
          </w:p>
        </w:tc>
      </w:tr>
      <w:tr w:rsidR="00975C97" w:rsidRPr="0001701A" w14:paraId="65D515CB" w14:textId="77777777" w:rsidTr="00E46CF7">
        <w:trPr>
          <w:jc w:val="center"/>
        </w:trPr>
        <w:tc>
          <w:tcPr>
            <w:tcW w:w="3690" w:type="dxa"/>
          </w:tcPr>
          <w:p w14:paraId="6B311C50" w14:textId="77777777" w:rsidR="00975C97" w:rsidRPr="0001701A" w:rsidRDefault="00975C97" w:rsidP="00E46CF7">
            <w:pPr>
              <w:pStyle w:val="TAL"/>
            </w:pPr>
            <w:r w:rsidRPr="0001701A">
              <w:t>Allocated resource blocks</w:t>
            </w:r>
          </w:p>
        </w:tc>
        <w:tc>
          <w:tcPr>
            <w:tcW w:w="1093" w:type="dxa"/>
            <w:vAlign w:val="center"/>
          </w:tcPr>
          <w:p w14:paraId="56182884" w14:textId="77777777" w:rsidR="00975C97" w:rsidRPr="0001701A" w:rsidRDefault="00975C97" w:rsidP="00E46CF7">
            <w:pPr>
              <w:pStyle w:val="TAC"/>
            </w:pPr>
          </w:p>
        </w:tc>
        <w:tc>
          <w:tcPr>
            <w:tcW w:w="848" w:type="dxa"/>
            <w:vAlign w:val="center"/>
          </w:tcPr>
          <w:p w14:paraId="77D728BD" w14:textId="77777777" w:rsidR="00975C97" w:rsidRPr="0001701A" w:rsidRDefault="00975C97" w:rsidP="00E46CF7">
            <w:pPr>
              <w:pStyle w:val="TAC"/>
            </w:pPr>
            <w:r w:rsidRPr="0001701A">
              <w:t>11</w:t>
            </w:r>
          </w:p>
        </w:tc>
        <w:tc>
          <w:tcPr>
            <w:tcW w:w="848" w:type="dxa"/>
            <w:vAlign w:val="center"/>
          </w:tcPr>
          <w:p w14:paraId="1442E43B" w14:textId="77777777" w:rsidR="00975C97" w:rsidRPr="0001701A" w:rsidRDefault="00975C97" w:rsidP="00E46CF7">
            <w:pPr>
              <w:pStyle w:val="TAC"/>
            </w:pPr>
            <w:r w:rsidRPr="0001701A">
              <w:t>18</w:t>
            </w:r>
          </w:p>
        </w:tc>
        <w:tc>
          <w:tcPr>
            <w:tcW w:w="848" w:type="dxa"/>
            <w:vAlign w:val="center"/>
          </w:tcPr>
          <w:p w14:paraId="653A71CA" w14:textId="77777777" w:rsidR="00975C97" w:rsidRPr="0001701A" w:rsidRDefault="00975C97" w:rsidP="00E46CF7">
            <w:pPr>
              <w:pStyle w:val="TAC"/>
            </w:pPr>
            <w:r w:rsidRPr="0001701A">
              <w:t>24</w:t>
            </w:r>
          </w:p>
        </w:tc>
        <w:tc>
          <w:tcPr>
            <w:tcW w:w="848" w:type="dxa"/>
            <w:vAlign w:val="center"/>
          </w:tcPr>
          <w:p w14:paraId="0E2C41BB" w14:textId="77777777" w:rsidR="00975C97" w:rsidRPr="0001701A" w:rsidRDefault="00975C97" w:rsidP="00E46CF7">
            <w:pPr>
              <w:pStyle w:val="TAC"/>
            </w:pPr>
            <w:r w:rsidRPr="0001701A">
              <w:t>31</w:t>
            </w:r>
          </w:p>
        </w:tc>
        <w:tc>
          <w:tcPr>
            <w:tcW w:w="848" w:type="dxa"/>
            <w:vAlign w:val="center"/>
          </w:tcPr>
          <w:p w14:paraId="52E25343" w14:textId="77777777" w:rsidR="00975C97" w:rsidRPr="0001701A" w:rsidRDefault="00975C97" w:rsidP="00E46CF7">
            <w:pPr>
              <w:pStyle w:val="TAC"/>
            </w:pPr>
            <w:r w:rsidRPr="0001701A">
              <w:t>38</w:t>
            </w:r>
          </w:p>
        </w:tc>
        <w:tc>
          <w:tcPr>
            <w:tcW w:w="848" w:type="dxa"/>
            <w:vAlign w:val="center"/>
          </w:tcPr>
          <w:p w14:paraId="4FA1113F" w14:textId="77777777" w:rsidR="00975C97" w:rsidRPr="0001701A" w:rsidRDefault="00975C97" w:rsidP="00E46CF7">
            <w:pPr>
              <w:pStyle w:val="TAC"/>
            </w:pPr>
            <w:r w:rsidRPr="0001701A">
              <w:t>51</w:t>
            </w:r>
          </w:p>
        </w:tc>
        <w:tc>
          <w:tcPr>
            <w:tcW w:w="848" w:type="dxa"/>
            <w:vAlign w:val="center"/>
          </w:tcPr>
          <w:p w14:paraId="711F8AE8" w14:textId="77777777" w:rsidR="00975C97" w:rsidRPr="0001701A" w:rsidRDefault="00975C97" w:rsidP="00E46CF7">
            <w:pPr>
              <w:pStyle w:val="TAC"/>
            </w:pPr>
            <w:r w:rsidRPr="0001701A">
              <w:t>65</w:t>
            </w:r>
          </w:p>
        </w:tc>
        <w:tc>
          <w:tcPr>
            <w:tcW w:w="848" w:type="dxa"/>
            <w:vAlign w:val="center"/>
          </w:tcPr>
          <w:p w14:paraId="6220CB22" w14:textId="77777777" w:rsidR="00975C97" w:rsidRPr="0001701A" w:rsidRDefault="00975C97" w:rsidP="00E46CF7">
            <w:pPr>
              <w:pStyle w:val="TAC"/>
            </w:pPr>
            <w:r w:rsidRPr="0001701A">
              <w:t>79</w:t>
            </w:r>
          </w:p>
        </w:tc>
        <w:tc>
          <w:tcPr>
            <w:tcW w:w="848" w:type="dxa"/>
            <w:vAlign w:val="center"/>
          </w:tcPr>
          <w:p w14:paraId="1F1DC413" w14:textId="77777777" w:rsidR="00975C97" w:rsidRPr="0001701A" w:rsidRDefault="00975C97" w:rsidP="00E46CF7">
            <w:pPr>
              <w:pStyle w:val="TAC"/>
            </w:pPr>
            <w:r w:rsidRPr="0001701A">
              <w:t>107</w:t>
            </w:r>
          </w:p>
        </w:tc>
        <w:tc>
          <w:tcPr>
            <w:tcW w:w="849" w:type="dxa"/>
            <w:vAlign w:val="center"/>
          </w:tcPr>
          <w:p w14:paraId="53F7D5E2" w14:textId="77777777" w:rsidR="00975C97" w:rsidRPr="0001701A" w:rsidRDefault="00975C97" w:rsidP="00E46CF7">
            <w:pPr>
              <w:pStyle w:val="TAC"/>
            </w:pPr>
            <w:r w:rsidRPr="0001701A">
              <w:t>135</w:t>
            </w:r>
          </w:p>
        </w:tc>
      </w:tr>
      <w:tr w:rsidR="00975C97" w:rsidRPr="0001701A" w14:paraId="67B2B340" w14:textId="77777777" w:rsidTr="00E46CF7">
        <w:trPr>
          <w:jc w:val="center"/>
        </w:trPr>
        <w:tc>
          <w:tcPr>
            <w:tcW w:w="3690" w:type="dxa"/>
          </w:tcPr>
          <w:p w14:paraId="3AB1ECA8" w14:textId="77777777" w:rsidR="00975C97" w:rsidRPr="0001701A" w:rsidRDefault="00975C97" w:rsidP="00E46CF7">
            <w:pPr>
              <w:pStyle w:val="TAL"/>
            </w:pPr>
            <w:r w:rsidRPr="0001701A">
              <w:t>Subcarriers per resource block</w:t>
            </w:r>
          </w:p>
        </w:tc>
        <w:tc>
          <w:tcPr>
            <w:tcW w:w="1093" w:type="dxa"/>
            <w:vAlign w:val="center"/>
          </w:tcPr>
          <w:p w14:paraId="56D0AFB0" w14:textId="77777777" w:rsidR="00975C97" w:rsidRPr="0001701A" w:rsidRDefault="00975C97" w:rsidP="00E46CF7">
            <w:pPr>
              <w:pStyle w:val="TAC"/>
            </w:pPr>
          </w:p>
        </w:tc>
        <w:tc>
          <w:tcPr>
            <w:tcW w:w="848" w:type="dxa"/>
            <w:vAlign w:val="center"/>
          </w:tcPr>
          <w:p w14:paraId="1EF0D7CB" w14:textId="77777777" w:rsidR="00975C97" w:rsidRPr="0001701A" w:rsidRDefault="00975C97" w:rsidP="00E46CF7">
            <w:pPr>
              <w:pStyle w:val="TAC"/>
            </w:pPr>
            <w:r w:rsidRPr="0001701A">
              <w:t>12</w:t>
            </w:r>
          </w:p>
        </w:tc>
        <w:tc>
          <w:tcPr>
            <w:tcW w:w="848" w:type="dxa"/>
            <w:vAlign w:val="center"/>
          </w:tcPr>
          <w:p w14:paraId="18934CF5" w14:textId="77777777" w:rsidR="00975C97" w:rsidRPr="0001701A" w:rsidRDefault="00975C97" w:rsidP="00E46CF7">
            <w:pPr>
              <w:pStyle w:val="TAC"/>
            </w:pPr>
            <w:r w:rsidRPr="0001701A">
              <w:t>12</w:t>
            </w:r>
          </w:p>
        </w:tc>
        <w:tc>
          <w:tcPr>
            <w:tcW w:w="848" w:type="dxa"/>
            <w:vAlign w:val="center"/>
          </w:tcPr>
          <w:p w14:paraId="65FC0E0C" w14:textId="77777777" w:rsidR="00975C97" w:rsidRPr="0001701A" w:rsidRDefault="00975C97" w:rsidP="00E46CF7">
            <w:pPr>
              <w:pStyle w:val="TAC"/>
            </w:pPr>
            <w:r w:rsidRPr="0001701A">
              <w:t>12</w:t>
            </w:r>
          </w:p>
        </w:tc>
        <w:tc>
          <w:tcPr>
            <w:tcW w:w="848" w:type="dxa"/>
            <w:vAlign w:val="center"/>
          </w:tcPr>
          <w:p w14:paraId="11B3C14C" w14:textId="77777777" w:rsidR="00975C97" w:rsidRPr="0001701A" w:rsidRDefault="00975C97" w:rsidP="00E46CF7">
            <w:pPr>
              <w:pStyle w:val="TAC"/>
            </w:pPr>
            <w:r w:rsidRPr="0001701A">
              <w:t>12</w:t>
            </w:r>
          </w:p>
        </w:tc>
        <w:tc>
          <w:tcPr>
            <w:tcW w:w="848" w:type="dxa"/>
            <w:vAlign w:val="center"/>
          </w:tcPr>
          <w:p w14:paraId="380B3968" w14:textId="77777777" w:rsidR="00975C97" w:rsidRPr="0001701A" w:rsidRDefault="00975C97" w:rsidP="00E46CF7">
            <w:pPr>
              <w:pStyle w:val="TAC"/>
            </w:pPr>
            <w:r w:rsidRPr="0001701A">
              <w:t>12</w:t>
            </w:r>
          </w:p>
        </w:tc>
        <w:tc>
          <w:tcPr>
            <w:tcW w:w="848" w:type="dxa"/>
            <w:vAlign w:val="center"/>
          </w:tcPr>
          <w:p w14:paraId="21A6187C" w14:textId="77777777" w:rsidR="00975C97" w:rsidRPr="0001701A" w:rsidRDefault="00975C97" w:rsidP="00E46CF7">
            <w:pPr>
              <w:pStyle w:val="TAC"/>
            </w:pPr>
            <w:r w:rsidRPr="0001701A">
              <w:t>12</w:t>
            </w:r>
          </w:p>
        </w:tc>
        <w:tc>
          <w:tcPr>
            <w:tcW w:w="848" w:type="dxa"/>
            <w:vAlign w:val="center"/>
          </w:tcPr>
          <w:p w14:paraId="7C060E62" w14:textId="77777777" w:rsidR="00975C97" w:rsidRPr="0001701A" w:rsidRDefault="00975C97" w:rsidP="00E46CF7">
            <w:pPr>
              <w:pStyle w:val="TAC"/>
            </w:pPr>
            <w:r w:rsidRPr="0001701A">
              <w:t>12</w:t>
            </w:r>
          </w:p>
        </w:tc>
        <w:tc>
          <w:tcPr>
            <w:tcW w:w="848" w:type="dxa"/>
            <w:vAlign w:val="center"/>
          </w:tcPr>
          <w:p w14:paraId="0F62AE6E" w14:textId="77777777" w:rsidR="00975C97" w:rsidRPr="0001701A" w:rsidRDefault="00975C97" w:rsidP="00E46CF7">
            <w:pPr>
              <w:pStyle w:val="TAC"/>
            </w:pPr>
            <w:r w:rsidRPr="0001701A">
              <w:t>12</w:t>
            </w:r>
          </w:p>
        </w:tc>
        <w:tc>
          <w:tcPr>
            <w:tcW w:w="848" w:type="dxa"/>
            <w:vAlign w:val="center"/>
          </w:tcPr>
          <w:p w14:paraId="57CA69EE" w14:textId="77777777" w:rsidR="00975C97" w:rsidRPr="0001701A" w:rsidRDefault="00975C97" w:rsidP="00E46CF7">
            <w:pPr>
              <w:pStyle w:val="TAC"/>
            </w:pPr>
            <w:r w:rsidRPr="0001701A">
              <w:t>12</w:t>
            </w:r>
          </w:p>
        </w:tc>
        <w:tc>
          <w:tcPr>
            <w:tcW w:w="849" w:type="dxa"/>
            <w:vAlign w:val="center"/>
          </w:tcPr>
          <w:p w14:paraId="0B4EC39A" w14:textId="77777777" w:rsidR="00975C97" w:rsidRPr="0001701A" w:rsidRDefault="00975C97" w:rsidP="00E46CF7">
            <w:pPr>
              <w:pStyle w:val="TAC"/>
            </w:pPr>
            <w:r w:rsidRPr="0001701A">
              <w:t>12</w:t>
            </w:r>
          </w:p>
        </w:tc>
      </w:tr>
      <w:tr w:rsidR="00975C97" w:rsidRPr="0001701A" w14:paraId="282975B6" w14:textId="77777777" w:rsidTr="00E46CF7">
        <w:trPr>
          <w:jc w:val="center"/>
        </w:trPr>
        <w:tc>
          <w:tcPr>
            <w:tcW w:w="3690" w:type="dxa"/>
          </w:tcPr>
          <w:p w14:paraId="4D9382F4" w14:textId="77777777" w:rsidR="00975C97" w:rsidRPr="0001701A" w:rsidRDefault="00975C97" w:rsidP="00E46CF7">
            <w:pPr>
              <w:pStyle w:val="TAL"/>
            </w:pPr>
            <w:r w:rsidRPr="0001701A">
              <w:t>Allocated slots per Frame</w:t>
            </w:r>
          </w:p>
        </w:tc>
        <w:tc>
          <w:tcPr>
            <w:tcW w:w="1093" w:type="dxa"/>
            <w:vAlign w:val="center"/>
          </w:tcPr>
          <w:p w14:paraId="2F13A947" w14:textId="77777777" w:rsidR="00975C97" w:rsidRPr="0001701A" w:rsidRDefault="00975C97" w:rsidP="00E46CF7">
            <w:pPr>
              <w:pStyle w:val="TAC"/>
            </w:pPr>
          </w:p>
        </w:tc>
        <w:tc>
          <w:tcPr>
            <w:tcW w:w="848" w:type="dxa"/>
          </w:tcPr>
          <w:p w14:paraId="2051CC15" w14:textId="77777777" w:rsidR="00975C97" w:rsidRPr="0001701A" w:rsidRDefault="00975C97" w:rsidP="00E46CF7">
            <w:pPr>
              <w:pStyle w:val="TAC"/>
            </w:pPr>
            <w:r w:rsidRPr="0001701A">
              <w:t>24</w:t>
            </w:r>
          </w:p>
        </w:tc>
        <w:tc>
          <w:tcPr>
            <w:tcW w:w="848" w:type="dxa"/>
          </w:tcPr>
          <w:p w14:paraId="7D0EF972" w14:textId="77777777" w:rsidR="00975C97" w:rsidRPr="0001701A" w:rsidRDefault="00975C97" w:rsidP="00E46CF7">
            <w:pPr>
              <w:pStyle w:val="TAC"/>
            </w:pPr>
            <w:r w:rsidRPr="0001701A">
              <w:t>24</w:t>
            </w:r>
          </w:p>
        </w:tc>
        <w:tc>
          <w:tcPr>
            <w:tcW w:w="848" w:type="dxa"/>
          </w:tcPr>
          <w:p w14:paraId="428496FB" w14:textId="77777777" w:rsidR="00975C97" w:rsidRPr="0001701A" w:rsidRDefault="00975C97" w:rsidP="00E46CF7">
            <w:pPr>
              <w:pStyle w:val="TAC"/>
            </w:pPr>
            <w:r w:rsidRPr="0001701A">
              <w:t>24</w:t>
            </w:r>
          </w:p>
        </w:tc>
        <w:tc>
          <w:tcPr>
            <w:tcW w:w="848" w:type="dxa"/>
          </w:tcPr>
          <w:p w14:paraId="73A0EBBB" w14:textId="77777777" w:rsidR="00975C97" w:rsidRPr="0001701A" w:rsidRDefault="00975C97" w:rsidP="00E46CF7">
            <w:pPr>
              <w:pStyle w:val="TAC"/>
            </w:pPr>
            <w:r w:rsidRPr="0001701A">
              <w:t>24</w:t>
            </w:r>
          </w:p>
        </w:tc>
        <w:tc>
          <w:tcPr>
            <w:tcW w:w="848" w:type="dxa"/>
          </w:tcPr>
          <w:p w14:paraId="7F8048E2" w14:textId="77777777" w:rsidR="00975C97" w:rsidRPr="0001701A" w:rsidRDefault="00975C97" w:rsidP="00E46CF7">
            <w:pPr>
              <w:pStyle w:val="TAC"/>
            </w:pPr>
            <w:r w:rsidRPr="0001701A">
              <w:t>24</w:t>
            </w:r>
          </w:p>
        </w:tc>
        <w:tc>
          <w:tcPr>
            <w:tcW w:w="848" w:type="dxa"/>
          </w:tcPr>
          <w:p w14:paraId="7779124A" w14:textId="77777777" w:rsidR="00975C97" w:rsidRPr="0001701A" w:rsidRDefault="00975C97" w:rsidP="00E46CF7">
            <w:pPr>
              <w:pStyle w:val="TAC"/>
            </w:pPr>
            <w:r w:rsidRPr="0001701A">
              <w:t>24</w:t>
            </w:r>
          </w:p>
        </w:tc>
        <w:tc>
          <w:tcPr>
            <w:tcW w:w="848" w:type="dxa"/>
          </w:tcPr>
          <w:p w14:paraId="7ABF9B63" w14:textId="77777777" w:rsidR="00975C97" w:rsidRPr="0001701A" w:rsidRDefault="00975C97" w:rsidP="00E46CF7">
            <w:pPr>
              <w:pStyle w:val="TAC"/>
            </w:pPr>
            <w:r w:rsidRPr="0001701A">
              <w:t>24</w:t>
            </w:r>
          </w:p>
        </w:tc>
        <w:tc>
          <w:tcPr>
            <w:tcW w:w="848" w:type="dxa"/>
          </w:tcPr>
          <w:p w14:paraId="23B92492" w14:textId="77777777" w:rsidR="00975C97" w:rsidRPr="0001701A" w:rsidRDefault="00975C97" w:rsidP="00E46CF7">
            <w:pPr>
              <w:pStyle w:val="TAC"/>
            </w:pPr>
            <w:r w:rsidRPr="0001701A">
              <w:t>24</w:t>
            </w:r>
          </w:p>
        </w:tc>
        <w:tc>
          <w:tcPr>
            <w:tcW w:w="848" w:type="dxa"/>
          </w:tcPr>
          <w:p w14:paraId="10BCB568" w14:textId="77777777" w:rsidR="00975C97" w:rsidRPr="0001701A" w:rsidRDefault="00975C97" w:rsidP="00E46CF7">
            <w:pPr>
              <w:pStyle w:val="TAC"/>
            </w:pPr>
            <w:r w:rsidRPr="0001701A">
              <w:t>24</w:t>
            </w:r>
          </w:p>
        </w:tc>
        <w:tc>
          <w:tcPr>
            <w:tcW w:w="849" w:type="dxa"/>
          </w:tcPr>
          <w:p w14:paraId="32880B62" w14:textId="77777777" w:rsidR="00975C97" w:rsidRPr="0001701A" w:rsidRDefault="00975C97" w:rsidP="00E46CF7">
            <w:pPr>
              <w:pStyle w:val="TAC"/>
            </w:pPr>
            <w:r w:rsidRPr="0001701A">
              <w:t>24</w:t>
            </w:r>
          </w:p>
        </w:tc>
      </w:tr>
      <w:tr w:rsidR="00975C97" w:rsidRPr="0001701A" w14:paraId="4B5D9DBE" w14:textId="77777777" w:rsidTr="00E46CF7">
        <w:trPr>
          <w:jc w:val="center"/>
        </w:trPr>
        <w:tc>
          <w:tcPr>
            <w:tcW w:w="3690" w:type="dxa"/>
          </w:tcPr>
          <w:p w14:paraId="5995890E" w14:textId="77777777" w:rsidR="00975C97" w:rsidRPr="0001701A" w:rsidRDefault="00975C97" w:rsidP="00E46CF7">
            <w:pPr>
              <w:pStyle w:val="TAL"/>
            </w:pPr>
            <w:r w:rsidRPr="0001701A">
              <w:t>MCS Index</w:t>
            </w:r>
          </w:p>
        </w:tc>
        <w:tc>
          <w:tcPr>
            <w:tcW w:w="1093" w:type="dxa"/>
            <w:vAlign w:val="center"/>
          </w:tcPr>
          <w:p w14:paraId="58B7B1EE" w14:textId="77777777" w:rsidR="00975C97" w:rsidRPr="0001701A" w:rsidRDefault="00975C97" w:rsidP="00E46CF7">
            <w:pPr>
              <w:pStyle w:val="TAC"/>
            </w:pPr>
          </w:p>
        </w:tc>
        <w:tc>
          <w:tcPr>
            <w:tcW w:w="848" w:type="dxa"/>
            <w:vAlign w:val="center"/>
          </w:tcPr>
          <w:p w14:paraId="1A31DB1E" w14:textId="77777777" w:rsidR="00975C97" w:rsidRPr="0001701A" w:rsidRDefault="00975C97" w:rsidP="00E46CF7">
            <w:pPr>
              <w:pStyle w:val="TAC"/>
            </w:pPr>
            <w:r w:rsidRPr="0001701A">
              <w:t>4</w:t>
            </w:r>
          </w:p>
        </w:tc>
        <w:tc>
          <w:tcPr>
            <w:tcW w:w="848" w:type="dxa"/>
            <w:vAlign w:val="center"/>
          </w:tcPr>
          <w:p w14:paraId="05AFD7B5" w14:textId="77777777" w:rsidR="00975C97" w:rsidRPr="0001701A" w:rsidRDefault="00975C97" w:rsidP="00E46CF7">
            <w:pPr>
              <w:pStyle w:val="TAC"/>
            </w:pPr>
            <w:r w:rsidRPr="0001701A">
              <w:t>4</w:t>
            </w:r>
          </w:p>
        </w:tc>
        <w:tc>
          <w:tcPr>
            <w:tcW w:w="848" w:type="dxa"/>
            <w:vAlign w:val="center"/>
          </w:tcPr>
          <w:p w14:paraId="45F2EB02" w14:textId="77777777" w:rsidR="00975C97" w:rsidRPr="0001701A" w:rsidRDefault="00975C97" w:rsidP="00E46CF7">
            <w:pPr>
              <w:pStyle w:val="TAC"/>
            </w:pPr>
            <w:r w:rsidRPr="0001701A">
              <w:t>4</w:t>
            </w:r>
          </w:p>
        </w:tc>
        <w:tc>
          <w:tcPr>
            <w:tcW w:w="848" w:type="dxa"/>
            <w:vAlign w:val="center"/>
          </w:tcPr>
          <w:p w14:paraId="132E84AB" w14:textId="77777777" w:rsidR="00975C97" w:rsidRPr="0001701A" w:rsidRDefault="00975C97" w:rsidP="00E46CF7">
            <w:pPr>
              <w:pStyle w:val="TAC"/>
            </w:pPr>
            <w:r w:rsidRPr="0001701A">
              <w:t>4</w:t>
            </w:r>
          </w:p>
        </w:tc>
        <w:tc>
          <w:tcPr>
            <w:tcW w:w="848" w:type="dxa"/>
            <w:vAlign w:val="center"/>
          </w:tcPr>
          <w:p w14:paraId="7AA45EE5" w14:textId="77777777" w:rsidR="00975C97" w:rsidRPr="0001701A" w:rsidRDefault="00975C97" w:rsidP="00E46CF7">
            <w:pPr>
              <w:pStyle w:val="TAC"/>
            </w:pPr>
            <w:r w:rsidRPr="0001701A">
              <w:t>4</w:t>
            </w:r>
          </w:p>
        </w:tc>
        <w:tc>
          <w:tcPr>
            <w:tcW w:w="848" w:type="dxa"/>
            <w:vAlign w:val="center"/>
          </w:tcPr>
          <w:p w14:paraId="0ED98209" w14:textId="77777777" w:rsidR="00975C97" w:rsidRPr="0001701A" w:rsidRDefault="00975C97" w:rsidP="00E46CF7">
            <w:pPr>
              <w:pStyle w:val="TAC"/>
            </w:pPr>
            <w:r w:rsidRPr="0001701A">
              <w:t>4</w:t>
            </w:r>
          </w:p>
        </w:tc>
        <w:tc>
          <w:tcPr>
            <w:tcW w:w="848" w:type="dxa"/>
            <w:vAlign w:val="center"/>
          </w:tcPr>
          <w:p w14:paraId="495E5D13" w14:textId="77777777" w:rsidR="00975C97" w:rsidRPr="0001701A" w:rsidRDefault="00975C97" w:rsidP="00E46CF7">
            <w:pPr>
              <w:pStyle w:val="TAC"/>
            </w:pPr>
            <w:r w:rsidRPr="0001701A">
              <w:t>4</w:t>
            </w:r>
          </w:p>
        </w:tc>
        <w:tc>
          <w:tcPr>
            <w:tcW w:w="848" w:type="dxa"/>
            <w:vAlign w:val="center"/>
          </w:tcPr>
          <w:p w14:paraId="44257885" w14:textId="77777777" w:rsidR="00975C97" w:rsidRPr="0001701A" w:rsidRDefault="00975C97" w:rsidP="00E46CF7">
            <w:pPr>
              <w:pStyle w:val="TAC"/>
            </w:pPr>
            <w:r w:rsidRPr="0001701A">
              <w:t>4</w:t>
            </w:r>
          </w:p>
        </w:tc>
        <w:tc>
          <w:tcPr>
            <w:tcW w:w="848" w:type="dxa"/>
            <w:vAlign w:val="center"/>
          </w:tcPr>
          <w:p w14:paraId="6C8D5F41" w14:textId="77777777" w:rsidR="00975C97" w:rsidRPr="0001701A" w:rsidRDefault="00975C97" w:rsidP="00E46CF7">
            <w:pPr>
              <w:pStyle w:val="TAC"/>
            </w:pPr>
            <w:r w:rsidRPr="0001701A">
              <w:t>4</w:t>
            </w:r>
          </w:p>
        </w:tc>
        <w:tc>
          <w:tcPr>
            <w:tcW w:w="849" w:type="dxa"/>
            <w:vAlign w:val="center"/>
          </w:tcPr>
          <w:p w14:paraId="068C31C2" w14:textId="77777777" w:rsidR="00975C97" w:rsidRPr="0001701A" w:rsidRDefault="00975C97" w:rsidP="00E46CF7">
            <w:pPr>
              <w:pStyle w:val="TAC"/>
            </w:pPr>
            <w:r w:rsidRPr="0001701A">
              <w:t>4</w:t>
            </w:r>
          </w:p>
        </w:tc>
      </w:tr>
      <w:tr w:rsidR="00975C97" w:rsidRPr="0001701A" w14:paraId="40D29909" w14:textId="77777777" w:rsidTr="00E46CF7">
        <w:trPr>
          <w:jc w:val="center"/>
        </w:trPr>
        <w:tc>
          <w:tcPr>
            <w:tcW w:w="3690" w:type="dxa"/>
          </w:tcPr>
          <w:p w14:paraId="617959B0" w14:textId="77777777" w:rsidR="00975C97" w:rsidRPr="0001701A" w:rsidRDefault="00975C97" w:rsidP="00E46CF7">
            <w:pPr>
              <w:pStyle w:val="TAL"/>
            </w:pPr>
            <w:r w:rsidRPr="0001701A">
              <w:t>MCS Table for TBS determination</w:t>
            </w:r>
          </w:p>
        </w:tc>
        <w:tc>
          <w:tcPr>
            <w:tcW w:w="1093" w:type="dxa"/>
            <w:vAlign w:val="center"/>
          </w:tcPr>
          <w:p w14:paraId="0772A2B6" w14:textId="77777777" w:rsidR="00975C97" w:rsidRPr="0001701A" w:rsidRDefault="00975C97" w:rsidP="00E46CF7">
            <w:pPr>
              <w:pStyle w:val="TAC"/>
            </w:pPr>
          </w:p>
        </w:tc>
        <w:tc>
          <w:tcPr>
            <w:tcW w:w="8481" w:type="dxa"/>
            <w:gridSpan w:val="10"/>
            <w:vAlign w:val="center"/>
          </w:tcPr>
          <w:p w14:paraId="53D8D790" w14:textId="77777777" w:rsidR="00975C97" w:rsidRPr="0001701A" w:rsidRDefault="00975C97" w:rsidP="00E46CF7">
            <w:pPr>
              <w:pStyle w:val="TAC"/>
            </w:pPr>
            <w:r w:rsidRPr="0001701A">
              <w:t>64QAM</w:t>
            </w:r>
          </w:p>
        </w:tc>
      </w:tr>
      <w:tr w:rsidR="00975C97" w:rsidRPr="0001701A" w14:paraId="16D159E4" w14:textId="77777777" w:rsidTr="00E46CF7">
        <w:trPr>
          <w:jc w:val="center"/>
        </w:trPr>
        <w:tc>
          <w:tcPr>
            <w:tcW w:w="3690" w:type="dxa"/>
          </w:tcPr>
          <w:p w14:paraId="6A45D36C" w14:textId="77777777" w:rsidR="00975C97" w:rsidRPr="0001701A" w:rsidRDefault="00975C97" w:rsidP="00E46CF7">
            <w:pPr>
              <w:pStyle w:val="TAL"/>
            </w:pPr>
            <w:r w:rsidRPr="0001701A">
              <w:t>Modulation</w:t>
            </w:r>
          </w:p>
        </w:tc>
        <w:tc>
          <w:tcPr>
            <w:tcW w:w="1093" w:type="dxa"/>
            <w:vAlign w:val="center"/>
          </w:tcPr>
          <w:p w14:paraId="13CCB852" w14:textId="77777777" w:rsidR="00975C97" w:rsidRPr="0001701A" w:rsidRDefault="00975C97" w:rsidP="00E46CF7">
            <w:pPr>
              <w:pStyle w:val="TAC"/>
            </w:pPr>
          </w:p>
        </w:tc>
        <w:tc>
          <w:tcPr>
            <w:tcW w:w="848" w:type="dxa"/>
            <w:vAlign w:val="center"/>
          </w:tcPr>
          <w:p w14:paraId="2FC7CC5A" w14:textId="77777777" w:rsidR="00975C97" w:rsidRPr="0001701A" w:rsidRDefault="00975C97" w:rsidP="00E46CF7">
            <w:pPr>
              <w:pStyle w:val="TAC"/>
            </w:pPr>
            <w:r w:rsidRPr="0001701A">
              <w:t>QPSK</w:t>
            </w:r>
          </w:p>
        </w:tc>
        <w:tc>
          <w:tcPr>
            <w:tcW w:w="848" w:type="dxa"/>
            <w:vAlign w:val="center"/>
          </w:tcPr>
          <w:p w14:paraId="1EF752C4" w14:textId="77777777" w:rsidR="00975C97" w:rsidRPr="0001701A" w:rsidRDefault="00975C97" w:rsidP="00E46CF7">
            <w:pPr>
              <w:pStyle w:val="TAC"/>
            </w:pPr>
            <w:r w:rsidRPr="0001701A">
              <w:t>QPSK</w:t>
            </w:r>
          </w:p>
        </w:tc>
        <w:tc>
          <w:tcPr>
            <w:tcW w:w="848" w:type="dxa"/>
            <w:vAlign w:val="center"/>
          </w:tcPr>
          <w:p w14:paraId="112EFA47" w14:textId="77777777" w:rsidR="00975C97" w:rsidRPr="0001701A" w:rsidRDefault="00975C97" w:rsidP="00E46CF7">
            <w:pPr>
              <w:pStyle w:val="TAC"/>
            </w:pPr>
            <w:r w:rsidRPr="0001701A">
              <w:t>QPSK</w:t>
            </w:r>
          </w:p>
        </w:tc>
        <w:tc>
          <w:tcPr>
            <w:tcW w:w="848" w:type="dxa"/>
            <w:vAlign w:val="center"/>
          </w:tcPr>
          <w:p w14:paraId="52443DCC" w14:textId="77777777" w:rsidR="00975C97" w:rsidRPr="0001701A" w:rsidRDefault="00975C97" w:rsidP="00E46CF7">
            <w:pPr>
              <w:pStyle w:val="TAC"/>
            </w:pPr>
            <w:r w:rsidRPr="0001701A">
              <w:t>QPSK</w:t>
            </w:r>
          </w:p>
        </w:tc>
        <w:tc>
          <w:tcPr>
            <w:tcW w:w="848" w:type="dxa"/>
            <w:vAlign w:val="center"/>
          </w:tcPr>
          <w:p w14:paraId="1F03AA4E" w14:textId="77777777" w:rsidR="00975C97" w:rsidRPr="0001701A" w:rsidRDefault="00975C97" w:rsidP="00E46CF7">
            <w:pPr>
              <w:pStyle w:val="TAC"/>
            </w:pPr>
            <w:r w:rsidRPr="0001701A">
              <w:t>QPSK</w:t>
            </w:r>
          </w:p>
        </w:tc>
        <w:tc>
          <w:tcPr>
            <w:tcW w:w="848" w:type="dxa"/>
            <w:vAlign w:val="center"/>
          </w:tcPr>
          <w:p w14:paraId="6AA93B17" w14:textId="77777777" w:rsidR="00975C97" w:rsidRPr="0001701A" w:rsidRDefault="00975C97" w:rsidP="00E46CF7">
            <w:pPr>
              <w:pStyle w:val="TAC"/>
            </w:pPr>
            <w:r w:rsidRPr="0001701A">
              <w:t>QPSK</w:t>
            </w:r>
          </w:p>
        </w:tc>
        <w:tc>
          <w:tcPr>
            <w:tcW w:w="848" w:type="dxa"/>
            <w:vAlign w:val="center"/>
          </w:tcPr>
          <w:p w14:paraId="794CC981" w14:textId="77777777" w:rsidR="00975C97" w:rsidRPr="0001701A" w:rsidRDefault="00975C97" w:rsidP="00E46CF7">
            <w:pPr>
              <w:pStyle w:val="TAC"/>
            </w:pPr>
            <w:r w:rsidRPr="0001701A">
              <w:t>QPSK</w:t>
            </w:r>
          </w:p>
        </w:tc>
        <w:tc>
          <w:tcPr>
            <w:tcW w:w="848" w:type="dxa"/>
            <w:vAlign w:val="center"/>
          </w:tcPr>
          <w:p w14:paraId="11DB4623" w14:textId="77777777" w:rsidR="00975C97" w:rsidRPr="0001701A" w:rsidRDefault="00975C97" w:rsidP="00E46CF7">
            <w:pPr>
              <w:pStyle w:val="TAC"/>
            </w:pPr>
            <w:r w:rsidRPr="0001701A">
              <w:t>QPSK</w:t>
            </w:r>
          </w:p>
        </w:tc>
        <w:tc>
          <w:tcPr>
            <w:tcW w:w="848" w:type="dxa"/>
            <w:vAlign w:val="center"/>
          </w:tcPr>
          <w:p w14:paraId="241E7253" w14:textId="77777777" w:rsidR="00975C97" w:rsidRPr="0001701A" w:rsidRDefault="00975C97" w:rsidP="00E46CF7">
            <w:pPr>
              <w:pStyle w:val="TAC"/>
            </w:pPr>
            <w:r w:rsidRPr="0001701A">
              <w:t>QPSK</w:t>
            </w:r>
          </w:p>
        </w:tc>
        <w:tc>
          <w:tcPr>
            <w:tcW w:w="849" w:type="dxa"/>
            <w:vAlign w:val="center"/>
          </w:tcPr>
          <w:p w14:paraId="3F14AA2D" w14:textId="77777777" w:rsidR="00975C97" w:rsidRPr="0001701A" w:rsidRDefault="00975C97" w:rsidP="00E46CF7">
            <w:pPr>
              <w:pStyle w:val="TAC"/>
            </w:pPr>
            <w:r w:rsidRPr="0001701A">
              <w:t>QPSK</w:t>
            </w:r>
          </w:p>
        </w:tc>
      </w:tr>
      <w:tr w:rsidR="00975C97" w:rsidRPr="0001701A" w14:paraId="6BB7A2E5" w14:textId="77777777" w:rsidTr="00E46CF7">
        <w:trPr>
          <w:jc w:val="center"/>
        </w:trPr>
        <w:tc>
          <w:tcPr>
            <w:tcW w:w="3690" w:type="dxa"/>
          </w:tcPr>
          <w:p w14:paraId="787235A0" w14:textId="77777777" w:rsidR="00975C97" w:rsidRPr="0001701A" w:rsidRDefault="00975C97" w:rsidP="00E46CF7">
            <w:pPr>
              <w:pStyle w:val="TAL"/>
            </w:pPr>
            <w:r w:rsidRPr="0001701A">
              <w:t>Target Coding Rate</w:t>
            </w:r>
          </w:p>
        </w:tc>
        <w:tc>
          <w:tcPr>
            <w:tcW w:w="1093" w:type="dxa"/>
            <w:vAlign w:val="center"/>
          </w:tcPr>
          <w:p w14:paraId="508024FF" w14:textId="77777777" w:rsidR="00975C97" w:rsidRPr="0001701A" w:rsidRDefault="00975C97" w:rsidP="00E46CF7">
            <w:pPr>
              <w:pStyle w:val="TAC"/>
            </w:pPr>
          </w:p>
        </w:tc>
        <w:tc>
          <w:tcPr>
            <w:tcW w:w="848" w:type="dxa"/>
            <w:vAlign w:val="center"/>
          </w:tcPr>
          <w:p w14:paraId="5F183DCD" w14:textId="77777777" w:rsidR="00975C97" w:rsidRPr="0001701A" w:rsidRDefault="00975C97" w:rsidP="00E46CF7">
            <w:pPr>
              <w:pStyle w:val="TAC"/>
            </w:pPr>
            <w:r w:rsidRPr="0001701A">
              <w:t>1/3</w:t>
            </w:r>
          </w:p>
        </w:tc>
        <w:tc>
          <w:tcPr>
            <w:tcW w:w="848" w:type="dxa"/>
            <w:vAlign w:val="center"/>
          </w:tcPr>
          <w:p w14:paraId="4007C248" w14:textId="77777777" w:rsidR="00975C97" w:rsidRPr="0001701A" w:rsidRDefault="00975C97" w:rsidP="00E46CF7">
            <w:pPr>
              <w:pStyle w:val="TAC"/>
            </w:pPr>
            <w:r w:rsidRPr="0001701A">
              <w:t>1/3</w:t>
            </w:r>
          </w:p>
        </w:tc>
        <w:tc>
          <w:tcPr>
            <w:tcW w:w="848" w:type="dxa"/>
            <w:vAlign w:val="center"/>
          </w:tcPr>
          <w:p w14:paraId="04B511B6" w14:textId="77777777" w:rsidR="00975C97" w:rsidRPr="0001701A" w:rsidRDefault="00975C97" w:rsidP="00E46CF7">
            <w:pPr>
              <w:pStyle w:val="TAC"/>
            </w:pPr>
            <w:r w:rsidRPr="0001701A">
              <w:t>1/3</w:t>
            </w:r>
          </w:p>
        </w:tc>
        <w:tc>
          <w:tcPr>
            <w:tcW w:w="848" w:type="dxa"/>
            <w:vAlign w:val="center"/>
          </w:tcPr>
          <w:p w14:paraId="31752685" w14:textId="77777777" w:rsidR="00975C97" w:rsidRPr="0001701A" w:rsidRDefault="00975C97" w:rsidP="00E46CF7">
            <w:pPr>
              <w:pStyle w:val="TAC"/>
            </w:pPr>
            <w:r w:rsidRPr="0001701A">
              <w:t>1/3</w:t>
            </w:r>
          </w:p>
        </w:tc>
        <w:tc>
          <w:tcPr>
            <w:tcW w:w="848" w:type="dxa"/>
            <w:vAlign w:val="center"/>
          </w:tcPr>
          <w:p w14:paraId="76538704" w14:textId="77777777" w:rsidR="00975C97" w:rsidRPr="0001701A" w:rsidRDefault="00975C97" w:rsidP="00E46CF7">
            <w:pPr>
              <w:pStyle w:val="TAC"/>
            </w:pPr>
            <w:r w:rsidRPr="0001701A">
              <w:t>1/3</w:t>
            </w:r>
          </w:p>
        </w:tc>
        <w:tc>
          <w:tcPr>
            <w:tcW w:w="848" w:type="dxa"/>
            <w:vAlign w:val="center"/>
          </w:tcPr>
          <w:p w14:paraId="7D6FA853" w14:textId="77777777" w:rsidR="00975C97" w:rsidRPr="0001701A" w:rsidRDefault="00975C97" w:rsidP="00E46CF7">
            <w:pPr>
              <w:pStyle w:val="TAC"/>
            </w:pPr>
            <w:r w:rsidRPr="0001701A">
              <w:t>1/3</w:t>
            </w:r>
          </w:p>
        </w:tc>
        <w:tc>
          <w:tcPr>
            <w:tcW w:w="848" w:type="dxa"/>
            <w:vAlign w:val="center"/>
          </w:tcPr>
          <w:p w14:paraId="3F996C5E" w14:textId="77777777" w:rsidR="00975C97" w:rsidRPr="0001701A" w:rsidRDefault="00975C97" w:rsidP="00E46CF7">
            <w:pPr>
              <w:pStyle w:val="TAC"/>
            </w:pPr>
            <w:r w:rsidRPr="0001701A">
              <w:t>1/3</w:t>
            </w:r>
          </w:p>
        </w:tc>
        <w:tc>
          <w:tcPr>
            <w:tcW w:w="848" w:type="dxa"/>
            <w:vAlign w:val="center"/>
          </w:tcPr>
          <w:p w14:paraId="7BDF217F" w14:textId="77777777" w:rsidR="00975C97" w:rsidRPr="0001701A" w:rsidRDefault="00975C97" w:rsidP="00E46CF7">
            <w:pPr>
              <w:pStyle w:val="TAC"/>
            </w:pPr>
            <w:r w:rsidRPr="0001701A">
              <w:t>1/3</w:t>
            </w:r>
          </w:p>
        </w:tc>
        <w:tc>
          <w:tcPr>
            <w:tcW w:w="848" w:type="dxa"/>
            <w:vAlign w:val="center"/>
          </w:tcPr>
          <w:p w14:paraId="3A14ECB0" w14:textId="77777777" w:rsidR="00975C97" w:rsidRPr="0001701A" w:rsidRDefault="00975C97" w:rsidP="00E46CF7">
            <w:pPr>
              <w:pStyle w:val="TAC"/>
            </w:pPr>
            <w:r w:rsidRPr="0001701A">
              <w:t>1/3</w:t>
            </w:r>
          </w:p>
        </w:tc>
        <w:tc>
          <w:tcPr>
            <w:tcW w:w="849" w:type="dxa"/>
            <w:vAlign w:val="center"/>
          </w:tcPr>
          <w:p w14:paraId="4FC8F6FA" w14:textId="77777777" w:rsidR="00975C97" w:rsidRPr="0001701A" w:rsidRDefault="00975C97" w:rsidP="00E46CF7">
            <w:pPr>
              <w:pStyle w:val="TAC"/>
            </w:pPr>
            <w:r w:rsidRPr="0001701A">
              <w:t>1/3</w:t>
            </w:r>
          </w:p>
        </w:tc>
      </w:tr>
      <w:tr w:rsidR="00975C97" w:rsidRPr="0001701A" w14:paraId="196F4154" w14:textId="77777777" w:rsidTr="00E46CF7">
        <w:trPr>
          <w:jc w:val="center"/>
        </w:trPr>
        <w:tc>
          <w:tcPr>
            <w:tcW w:w="3690" w:type="dxa"/>
          </w:tcPr>
          <w:p w14:paraId="7EF10F5E" w14:textId="77777777" w:rsidR="00975C97" w:rsidRPr="0001701A" w:rsidRDefault="00975C97" w:rsidP="00E46CF7">
            <w:pPr>
              <w:pStyle w:val="TAL"/>
            </w:pPr>
            <w:r w:rsidRPr="0001701A">
              <w:t>Maximum number of HARQ transmissions</w:t>
            </w:r>
          </w:p>
        </w:tc>
        <w:tc>
          <w:tcPr>
            <w:tcW w:w="1093" w:type="dxa"/>
            <w:vAlign w:val="center"/>
          </w:tcPr>
          <w:p w14:paraId="00E783CF" w14:textId="77777777" w:rsidR="00975C97" w:rsidRPr="0001701A" w:rsidRDefault="00975C97" w:rsidP="00E46CF7">
            <w:pPr>
              <w:pStyle w:val="TAC"/>
            </w:pPr>
          </w:p>
        </w:tc>
        <w:tc>
          <w:tcPr>
            <w:tcW w:w="848" w:type="dxa"/>
            <w:vAlign w:val="center"/>
          </w:tcPr>
          <w:p w14:paraId="4CB85D03" w14:textId="77777777" w:rsidR="00975C97" w:rsidRPr="0001701A" w:rsidRDefault="00975C97" w:rsidP="00E46CF7">
            <w:pPr>
              <w:pStyle w:val="TAC"/>
            </w:pPr>
            <w:r w:rsidRPr="0001701A">
              <w:t>1</w:t>
            </w:r>
          </w:p>
        </w:tc>
        <w:tc>
          <w:tcPr>
            <w:tcW w:w="848" w:type="dxa"/>
            <w:vAlign w:val="center"/>
          </w:tcPr>
          <w:p w14:paraId="57D51A80" w14:textId="77777777" w:rsidR="00975C97" w:rsidRPr="0001701A" w:rsidRDefault="00975C97" w:rsidP="00E46CF7">
            <w:pPr>
              <w:pStyle w:val="TAC"/>
            </w:pPr>
            <w:r w:rsidRPr="0001701A">
              <w:t>1</w:t>
            </w:r>
          </w:p>
        </w:tc>
        <w:tc>
          <w:tcPr>
            <w:tcW w:w="848" w:type="dxa"/>
            <w:vAlign w:val="center"/>
          </w:tcPr>
          <w:p w14:paraId="256680B6" w14:textId="77777777" w:rsidR="00975C97" w:rsidRPr="0001701A" w:rsidRDefault="00975C97" w:rsidP="00E46CF7">
            <w:pPr>
              <w:pStyle w:val="TAC"/>
            </w:pPr>
            <w:r w:rsidRPr="0001701A">
              <w:t>1</w:t>
            </w:r>
          </w:p>
        </w:tc>
        <w:tc>
          <w:tcPr>
            <w:tcW w:w="848" w:type="dxa"/>
            <w:vAlign w:val="center"/>
          </w:tcPr>
          <w:p w14:paraId="68648248" w14:textId="77777777" w:rsidR="00975C97" w:rsidRPr="0001701A" w:rsidRDefault="00975C97" w:rsidP="00E46CF7">
            <w:pPr>
              <w:pStyle w:val="TAC"/>
            </w:pPr>
            <w:r w:rsidRPr="0001701A">
              <w:t>1</w:t>
            </w:r>
          </w:p>
        </w:tc>
        <w:tc>
          <w:tcPr>
            <w:tcW w:w="848" w:type="dxa"/>
            <w:vAlign w:val="center"/>
          </w:tcPr>
          <w:p w14:paraId="72E6FEE3" w14:textId="77777777" w:rsidR="00975C97" w:rsidRPr="0001701A" w:rsidRDefault="00975C97" w:rsidP="00E46CF7">
            <w:pPr>
              <w:pStyle w:val="TAC"/>
            </w:pPr>
            <w:r w:rsidRPr="0001701A">
              <w:t>1</w:t>
            </w:r>
          </w:p>
        </w:tc>
        <w:tc>
          <w:tcPr>
            <w:tcW w:w="848" w:type="dxa"/>
            <w:vAlign w:val="center"/>
          </w:tcPr>
          <w:p w14:paraId="22CD3889" w14:textId="77777777" w:rsidR="00975C97" w:rsidRPr="0001701A" w:rsidRDefault="00975C97" w:rsidP="00E46CF7">
            <w:pPr>
              <w:pStyle w:val="TAC"/>
            </w:pPr>
            <w:r w:rsidRPr="0001701A">
              <w:t>1</w:t>
            </w:r>
          </w:p>
        </w:tc>
        <w:tc>
          <w:tcPr>
            <w:tcW w:w="848" w:type="dxa"/>
            <w:vAlign w:val="center"/>
          </w:tcPr>
          <w:p w14:paraId="35FEB32A" w14:textId="77777777" w:rsidR="00975C97" w:rsidRPr="0001701A" w:rsidRDefault="00975C97" w:rsidP="00E46CF7">
            <w:pPr>
              <w:pStyle w:val="TAC"/>
            </w:pPr>
            <w:r w:rsidRPr="0001701A">
              <w:t>1</w:t>
            </w:r>
          </w:p>
        </w:tc>
        <w:tc>
          <w:tcPr>
            <w:tcW w:w="848" w:type="dxa"/>
            <w:vAlign w:val="center"/>
          </w:tcPr>
          <w:p w14:paraId="072C3278" w14:textId="77777777" w:rsidR="00975C97" w:rsidRPr="0001701A" w:rsidRDefault="00975C97" w:rsidP="00E46CF7">
            <w:pPr>
              <w:pStyle w:val="TAC"/>
            </w:pPr>
            <w:r w:rsidRPr="0001701A">
              <w:t>1</w:t>
            </w:r>
          </w:p>
        </w:tc>
        <w:tc>
          <w:tcPr>
            <w:tcW w:w="848" w:type="dxa"/>
            <w:vAlign w:val="center"/>
          </w:tcPr>
          <w:p w14:paraId="4598E1C3" w14:textId="77777777" w:rsidR="00975C97" w:rsidRPr="0001701A" w:rsidRDefault="00975C97" w:rsidP="00E46CF7">
            <w:pPr>
              <w:pStyle w:val="TAC"/>
            </w:pPr>
            <w:r w:rsidRPr="0001701A">
              <w:t>1</w:t>
            </w:r>
          </w:p>
        </w:tc>
        <w:tc>
          <w:tcPr>
            <w:tcW w:w="849" w:type="dxa"/>
            <w:vAlign w:val="center"/>
          </w:tcPr>
          <w:p w14:paraId="1519CA36" w14:textId="77777777" w:rsidR="00975C97" w:rsidRPr="0001701A" w:rsidRDefault="00975C97" w:rsidP="00E46CF7">
            <w:pPr>
              <w:pStyle w:val="TAC"/>
            </w:pPr>
            <w:r w:rsidRPr="0001701A">
              <w:t>1</w:t>
            </w:r>
          </w:p>
        </w:tc>
      </w:tr>
      <w:tr w:rsidR="00975C97" w:rsidRPr="0001701A" w14:paraId="436CD718" w14:textId="77777777" w:rsidTr="00E46CF7">
        <w:trPr>
          <w:jc w:val="center"/>
        </w:trPr>
        <w:tc>
          <w:tcPr>
            <w:tcW w:w="3690" w:type="dxa"/>
          </w:tcPr>
          <w:p w14:paraId="5C29E079" w14:textId="77777777" w:rsidR="00975C97" w:rsidRPr="0001701A" w:rsidRDefault="00975C97" w:rsidP="00E46CF7">
            <w:pPr>
              <w:pStyle w:val="TAL"/>
            </w:pPr>
            <w:r w:rsidRPr="0001701A">
              <w:t>Information Bit Payload per Slot</w:t>
            </w:r>
          </w:p>
        </w:tc>
        <w:tc>
          <w:tcPr>
            <w:tcW w:w="1093" w:type="dxa"/>
            <w:vAlign w:val="center"/>
          </w:tcPr>
          <w:p w14:paraId="4D955B32" w14:textId="77777777" w:rsidR="00975C97" w:rsidRPr="0001701A" w:rsidRDefault="00975C97" w:rsidP="00E46CF7">
            <w:pPr>
              <w:pStyle w:val="TAC"/>
            </w:pPr>
          </w:p>
        </w:tc>
        <w:tc>
          <w:tcPr>
            <w:tcW w:w="848" w:type="dxa"/>
            <w:vAlign w:val="center"/>
          </w:tcPr>
          <w:p w14:paraId="75D873D0" w14:textId="77777777" w:rsidR="00975C97" w:rsidRPr="0001701A" w:rsidRDefault="00975C97" w:rsidP="00E46CF7">
            <w:pPr>
              <w:pStyle w:val="TAC"/>
            </w:pPr>
          </w:p>
        </w:tc>
        <w:tc>
          <w:tcPr>
            <w:tcW w:w="848" w:type="dxa"/>
            <w:vAlign w:val="center"/>
          </w:tcPr>
          <w:p w14:paraId="0BDFECED" w14:textId="77777777" w:rsidR="00975C97" w:rsidRPr="0001701A" w:rsidRDefault="00975C97" w:rsidP="00E46CF7">
            <w:pPr>
              <w:pStyle w:val="TAC"/>
            </w:pPr>
          </w:p>
        </w:tc>
        <w:tc>
          <w:tcPr>
            <w:tcW w:w="848" w:type="dxa"/>
            <w:vAlign w:val="center"/>
          </w:tcPr>
          <w:p w14:paraId="2890E50A" w14:textId="77777777" w:rsidR="00975C97" w:rsidRPr="0001701A" w:rsidRDefault="00975C97" w:rsidP="00E46CF7">
            <w:pPr>
              <w:pStyle w:val="TAC"/>
            </w:pPr>
          </w:p>
        </w:tc>
        <w:tc>
          <w:tcPr>
            <w:tcW w:w="848" w:type="dxa"/>
            <w:vAlign w:val="center"/>
          </w:tcPr>
          <w:p w14:paraId="59AF792A" w14:textId="77777777" w:rsidR="00975C97" w:rsidRPr="0001701A" w:rsidRDefault="00975C97" w:rsidP="00E46CF7">
            <w:pPr>
              <w:pStyle w:val="TAC"/>
            </w:pPr>
          </w:p>
        </w:tc>
        <w:tc>
          <w:tcPr>
            <w:tcW w:w="848" w:type="dxa"/>
            <w:vAlign w:val="center"/>
          </w:tcPr>
          <w:p w14:paraId="3BC81381" w14:textId="77777777" w:rsidR="00975C97" w:rsidRPr="0001701A" w:rsidRDefault="00975C97" w:rsidP="00E46CF7">
            <w:pPr>
              <w:pStyle w:val="TAC"/>
            </w:pPr>
          </w:p>
        </w:tc>
        <w:tc>
          <w:tcPr>
            <w:tcW w:w="848" w:type="dxa"/>
            <w:vAlign w:val="center"/>
          </w:tcPr>
          <w:p w14:paraId="05A10E23" w14:textId="77777777" w:rsidR="00975C97" w:rsidRPr="0001701A" w:rsidRDefault="00975C97" w:rsidP="00E46CF7">
            <w:pPr>
              <w:pStyle w:val="TAC"/>
            </w:pPr>
          </w:p>
        </w:tc>
        <w:tc>
          <w:tcPr>
            <w:tcW w:w="848" w:type="dxa"/>
            <w:vAlign w:val="center"/>
          </w:tcPr>
          <w:p w14:paraId="0EA81921" w14:textId="77777777" w:rsidR="00975C97" w:rsidRPr="0001701A" w:rsidRDefault="00975C97" w:rsidP="00E46CF7">
            <w:pPr>
              <w:pStyle w:val="TAC"/>
            </w:pPr>
          </w:p>
        </w:tc>
        <w:tc>
          <w:tcPr>
            <w:tcW w:w="848" w:type="dxa"/>
            <w:vAlign w:val="center"/>
          </w:tcPr>
          <w:p w14:paraId="61D8B43E" w14:textId="77777777" w:rsidR="00975C97" w:rsidRPr="0001701A" w:rsidRDefault="00975C97" w:rsidP="00E46CF7">
            <w:pPr>
              <w:pStyle w:val="TAC"/>
            </w:pPr>
          </w:p>
        </w:tc>
        <w:tc>
          <w:tcPr>
            <w:tcW w:w="848" w:type="dxa"/>
            <w:vAlign w:val="center"/>
          </w:tcPr>
          <w:p w14:paraId="5187A3A3" w14:textId="77777777" w:rsidR="00975C97" w:rsidRPr="0001701A" w:rsidRDefault="00975C97" w:rsidP="00E46CF7">
            <w:pPr>
              <w:pStyle w:val="TAC"/>
            </w:pPr>
          </w:p>
        </w:tc>
        <w:tc>
          <w:tcPr>
            <w:tcW w:w="849" w:type="dxa"/>
            <w:vAlign w:val="center"/>
          </w:tcPr>
          <w:p w14:paraId="5B9D7A62" w14:textId="77777777" w:rsidR="00975C97" w:rsidRPr="0001701A" w:rsidRDefault="00975C97" w:rsidP="00E46CF7">
            <w:pPr>
              <w:pStyle w:val="TAC"/>
            </w:pPr>
          </w:p>
        </w:tc>
      </w:tr>
      <w:tr w:rsidR="00975C97" w:rsidRPr="0001701A" w14:paraId="5D1C3A1E" w14:textId="77777777" w:rsidTr="00E46CF7">
        <w:trPr>
          <w:jc w:val="center"/>
        </w:trPr>
        <w:tc>
          <w:tcPr>
            <w:tcW w:w="3690" w:type="dxa"/>
          </w:tcPr>
          <w:p w14:paraId="41849739" w14:textId="77777777" w:rsidR="00975C97" w:rsidRPr="0001701A" w:rsidRDefault="00975C97" w:rsidP="00E46CF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16AA47F1" w14:textId="77777777" w:rsidR="00975C97" w:rsidRPr="0001701A" w:rsidRDefault="00975C97" w:rsidP="00E46CF7">
            <w:pPr>
              <w:pStyle w:val="TAC"/>
            </w:pPr>
            <w:r w:rsidRPr="0001701A">
              <w:t>Bits</w:t>
            </w:r>
          </w:p>
        </w:tc>
        <w:tc>
          <w:tcPr>
            <w:tcW w:w="848" w:type="dxa"/>
            <w:vAlign w:val="center"/>
          </w:tcPr>
          <w:p w14:paraId="1D96A10D" w14:textId="77777777" w:rsidR="00975C97" w:rsidRPr="0001701A" w:rsidRDefault="00975C97" w:rsidP="00E46CF7">
            <w:pPr>
              <w:pStyle w:val="TAC"/>
            </w:pPr>
            <w:r w:rsidRPr="0001701A">
              <w:t>N/A</w:t>
            </w:r>
          </w:p>
        </w:tc>
        <w:tc>
          <w:tcPr>
            <w:tcW w:w="848" w:type="dxa"/>
            <w:vAlign w:val="center"/>
          </w:tcPr>
          <w:p w14:paraId="36AD218D" w14:textId="77777777" w:rsidR="00975C97" w:rsidRPr="0001701A" w:rsidRDefault="00975C97" w:rsidP="00E46CF7">
            <w:pPr>
              <w:pStyle w:val="TAC"/>
            </w:pPr>
            <w:r w:rsidRPr="0001701A">
              <w:t>N/A</w:t>
            </w:r>
          </w:p>
        </w:tc>
        <w:tc>
          <w:tcPr>
            <w:tcW w:w="848" w:type="dxa"/>
            <w:vAlign w:val="center"/>
          </w:tcPr>
          <w:p w14:paraId="2AECF00C" w14:textId="77777777" w:rsidR="00975C97" w:rsidRPr="0001701A" w:rsidRDefault="00975C97" w:rsidP="00E46CF7">
            <w:pPr>
              <w:pStyle w:val="TAC"/>
            </w:pPr>
            <w:r w:rsidRPr="0001701A">
              <w:t>N/A</w:t>
            </w:r>
          </w:p>
        </w:tc>
        <w:tc>
          <w:tcPr>
            <w:tcW w:w="848" w:type="dxa"/>
            <w:vAlign w:val="center"/>
          </w:tcPr>
          <w:p w14:paraId="5EC1BD52" w14:textId="77777777" w:rsidR="00975C97" w:rsidRPr="0001701A" w:rsidRDefault="00975C97" w:rsidP="00E46CF7">
            <w:pPr>
              <w:pStyle w:val="TAC"/>
            </w:pPr>
            <w:r w:rsidRPr="0001701A">
              <w:t>N/A</w:t>
            </w:r>
          </w:p>
        </w:tc>
        <w:tc>
          <w:tcPr>
            <w:tcW w:w="848" w:type="dxa"/>
            <w:vAlign w:val="center"/>
          </w:tcPr>
          <w:p w14:paraId="4988DF23" w14:textId="77777777" w:rsidR="00975C97" w:rsidRPr="0001701A" w:rsidRDefault="00975C97" w:rsidP="00E46CF7">
            <w:pPr>
              <w:pStyle w:val="TAC"/>
            </w:pPr>
            <w:r w:rsidRPr="0001701A">
              <w:t>N/A</w:t>
            </w:r>
          </w:p>
        </w:tc>
        <w:tc>
          <w:tcPr>
            <w:tcW w:w="848" w:type="dxa"/>
            <w:vAlign w:val="center"/>
          </w:tcPr>
          <w:p w14:paraId="22E50E38" w14:textId="77777777" w:rsidR="00975C97" w:rsidRPr="0001701A" w:rsidRDefault="00975C97" w:rsidP="00E46CF7">
            <w:pPr>
              <w:pStyle w:val="TAC"/>
            </w:pPr>
            <w:r w:rsidRPr="0001701A">
              <w:t>N/A</w:t>
            </w:r>
          </w:p>
        </w:tc>
        <w:tc>
          <w:tcPr>
            <w:tcW w:w="848" w:type="dxa"/>
            <w:vAlign w:val="center"/>
          </w:tcPr>
          <w:p w14:paraId="485F3F47" w14:textId="77777777" w:rsidR="00975C97" w:rsidRPr="0001701A" w:rsidRDefault="00975C97" w:rsidP="00E46CF7">
            <w:pPr>
              <w:pStyle w:val="TAC"/>
            </w:pPr>
            <w:r w:rsidRPr="0001701A">
              <w:t>N/A</w:t>
            </w:r>
          </w:p>
        </w:tc>
        <w:tc>
          <w:tcPr>
            <w:tcW w:w="848" w:type="dxa"/>
            <w:vAlign w:val="center"/>
          </w:tcPr>
          <w:p w14:paraId="090B64D5" w14:textId="77777777" w:rsidR="00975C97" w:rsidRPr="0001701A" w:rsidRDefault="00975C97" w:rsidP="00E46CF7">
            <w:pPr>
              <w:pStyle w:val="TAC"/>
            </w:pPr>
            <w:r w:rsidRPr="0001701A">
              <w:t>N/A</w:t>
            </w:r>
          </w:p>
        </w:tc>
        <w:tc>
          <w:tcPr>
            <w:tcW w:w="848" w:type="dxa"/>
            <w:vAlign w:val="center"/>
          </w:tcPr>
          <w:p w14:paraId="1527F149" w14:textId="77777777" w:rsidR="00975C97" w:rsidRPr="0001701A" w:rsidRDefault="00975C97" w:rsidP="00E46CF7">
            <w:pPr>
              <w:pStyle w:val="TAC"/>
            </w:pPr>
            <w:r w:rsidRPr="0001701A">
              <w:t>N/A</w:t>
            </w:r>
          </w:p>
        </w:tc>
        <w:tc>
          <w:tcPr>
            <w:tcW w:w="849" w:type="dxa"/>
            <w:vAlign w:val="center"/>
          </w:tcPr>
          <w:p w14:paraId="38602FF2" w14:textId="77777777" w:rsidR="00975C97" w:rsidRPr="0001701A" w:rsidRDefault="00975C97" w:rsidP="00E46CF7">
            <w:pPr>
              <w:pStyle w:val="TAC"/>
            </w:pPr>
            <w:r w:rsidRPr="0001701A">
              <w:t>N/A</w:t>
            </w:r>
          </w:p>
        </w:tc>
      </w:tr>
      <w:tr w:rsidR="00975C97" w:rsidRPr="0001701A" w14:paraId="7BD37D7F" w14:textId="77777777" w:rsidTr="00E46CF7">
        <w:trPr>
          <w:jc w:val="center"/>
        </w:trPr>
        <w:tc>
          <w:tcPr>
            <w:tcW w:w="3690" w:type="dxa"/>
          </w:tcPr>
          <w:p w14:paraId="1EEE7D9F" w14:textId="77777777" w:rsidR="00975C97" w:rsidRPr="0001701A" w:rsidRDefault="00975C97" w:rsidP="00E46CF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20) = {0,…,13} for </w:t>
            </w:r>
            <w:proofErr w:type="spellStart"/>
            <w:r w:rsidRPr="0001701A">
              <w:t>i</w:t>
            </w:r>
            <w:proofErr w:type="spellEnd"/>
            <w:r w:rsidRPr="0001701A">
              <w:t xml:space="preserve"> from {4,…,39}</w:t>
            </w:r>
          </w:p>
        </w:tc>
        <w:tc>
          <w:tcPr>
            <w:tcW w:w="1093" w:type="dxa"/>
            <w:vAlign w:val="center"/>
          </w:tcPr>
          <w:p w14:paraId="3E5605BE" w14:textId="77777777" w:rsidR="00975C97" w:rsidRPr="0001701A" w:rsidRDefault="00975C97" w:rsidP="00E46CF7">
            <w:pPr>
              <w:pStyle w:val="TAC"/>
            </w:pPr>
            <w:r w:rsidRPr="0001701A">
              <w:t>Bits</w:t>
            </w:r>
          </w:p>
        </w:tc>
        <w:tc>
          <w:tcPr>
            <w:tcW w:w="848" w:type="dxa"/>
            <w:vAlign w:val="center"/>
          </w:tcPr>
          <w:p w14:paraId="052720B8" w14:textId="77777777" w:rsidR="00975C97" w:rsidRPr="0001701A" w:rsidRDefault="00975C97" w:rsidP="00E46CF7">
            <w:pPr>
              <w:pStyle w:val="TAC"/>
            </w:pPr>
            <w:r w:rsidRPr="0001701A">
              <w:t>736</w:t>
            </w:r>
          </w:p>
        </w:tc>
        <w:tc>
          <w:tcPr>
            <w:tcW w:w="848" w:type="dxa"/>
            <w:vAlign w:val="center"/>
          </w:tcPr>
          <w:p w14:paraId="491EEC63" w14:textId="77777777" w:rsidR="00975C97" w:rsidRPr="0001701A" w:rsidRDefault="00975C97" w:rsidP="00E46CF7">
            <w:pPr>
              <w:pStyle w:val="TAC"/>
            </w:pPr>
            <w:r w:rsidRPr="0001701A">
              <w:t>1192</w:t>
            </w:r>
          </w:p>
        </w:tc>
        <w:tc>
          <w:tcPr>
            <w:tcW w:w="848" w:type="dxa"/>
            <w:vAlign w:val="center"/>
          </w:tcPr>
          <w:p w14:paraId="425F7EFC" w14:textId="77777777" w:rsidR="00975C97" w:rsidRPr="0001701A" w:rsidRDefault="00975C97" w:rsidP="00E46CF7">
            <w:pPr>
              <w:pStyle w:val="TAC"/>
            </w:pPr>
            <w:r w:rsidRPr="0001701A">
              <w:t>1608</w:t>
            </w:r>
          </w:p>
        </w:tc>
        <w:tc>
          <w:tcPr>
            <w:tcW w:w="848" w:type="dxa"/>
            <w:vAlign w:val="center"/>
          </w:tcPr>
          <w:p w14:paraId="64976E66" w14:textId="77777777" w:rsidR="00975C97" w:rsidRPr="0001701A" w:rsidRDefault="00975C97" w:rsidP="00E46CF7">
            <w:pPr>
              <w:pStyle w:val="TAC"/>
            </w:pPr>
            <w:r w:rsidRPr="0001701A">
              <w:t>2024</w:t>
            </w:r>
          </w:p>
        </w:tc>
        <w:tc>
          <w:tcPr>
            <w:tcW w:w="848" w:type="dxa"/>
            <w:vAlign w:val="center"/>
          </w:tcPr>
          <w:p w14:paraId="20732BA1" w14:textId="77777777" w:rsidR="00975C97" w:rsidRPr="0001701A" w:rsidRDefault="00975C97" w:rsidP="00E46CF7">
            <w:pPr>
              <w:pStyle w:val="TAC"/>
            </w:pPr>
            <w:r w:rsidRPr="0001701A">
              <w:t>2472</w:t>
            </w:r>
          </w:p>
        </w:tc>
        <w:tc>
          <w:tcPr>
            <w:tcW w:w="848" w:type="dxa"/>
            <w:vAlign w:val="center"/>
          </w:tcPr>
          <w:p w14:paraId="7D5D7A87" w14:textId="77777777" w:rsidR="00975C97" w:rsidRPr="0001701A" w:rsidRDefault="00975C97" w:rsidP="00E46CF7">
            <w:pPr>
              <w:pStyle w:val="TAC"/>
            </w:pPr>
            <w:r w:rsidRPr="0001701A">
              <w:t>3368</w:t>
            </w:r>
          </w:p>
        </w:tc>
        <w:tc>
          <w:tcPr>
            <w:tcW w:w="848" w:type="dxa"/>
            <w:vAlign w:val="center"/>
          </w:tcPr>
          <w:p w14:paraId="06329258" w14:textId="77777777" w:rsidR="00975C97" w:rsidRPr="0001701A" w:rsidRDefault="00975C97" w:rsidP="00E46CF7">
            <w:pPr>
              <w:pStyle w:val="TAC"/>
            </w:pPr>
            <w:r w:rsidRPr="0001701A">
              <w:t>4224</w:t>
            </w:r>
          </w:p>
        </w:tc>
        <w:tc>
          <w:tcPr>
            <w:tcW w:w="848" w:type="dxa"/>
            <w:vAlign w:val="center"/>
          </w:tcPr>
          <w:p w14:paraId="5D24F2D6" w14:textId="77777777" w:rsidR="00975C97" w:rsidRPr="0001701A" w:rsidRDefault="00975C97" w:rsidP="00E46CF7">
            <w:pPr>
              <w:pStyle w:val="TAC"/>
            </w:pPr>
            <w:r w:rsidRPr="0001701A">
              <w:t>5120</w:t>
            </w:r>
          </w:p>
        </w:tc>
        <w:tc>
          <w:tcPr>
            <w:tcW w:w="848" w:type="dxa"/>
            <w:vAlign w:val="center"/>
          </w:tcPr>
          <w:p w14:paraId="6D84F6C6" w14:textId="77777777" w:rsidR="00975C97" w:rsidRPr="0001701A" w:rsidRDefault="00975C97" w:rsidP="00E46CF7">
            <w:pPr>
              <w:pStyle w:val="TAC"/>
            </w:pPr>
            <w:r w:rsidRPr="0001701A">
              <w:t>6912</w:t>
            </w:r>
          </w:p>
        </w:tc>
        <w:tc>
          <w:tcPr>
            <w:tcW w:w="849" w:type="dxa"/>
            <w:vAlign w:val="center"/>
          </w:tcPr>
          <w:p w14:paraId="20FBED83" w14:textId="77777777" w:rsidR="00975C97" w:rsidRPr="0001701A" w:rsidRDefault="00975C97" w:rsidP="00E46CF7">
            <w:pPr>
              <w:pStyle w:val="TAC"/>
            </w:pPr>
            <w:r w:rsidRPr="0001701A">
              <w:t>8712</w:t>
            </w:r>
          </w:p>
        </w:tc>
      </w:tr>
      <w:tr w:rsidR="00975C97" w:rsidRPr="0001701A" w14:paraId="1CFF60E3" w14:textId="77777777" w:rsidTr="00E46CF7">
        <w:trPr>
          <w:jc w:val="center"/>
        </w:trPr>
        <w:tc>
          <w:tcPr>
            <w:tcW w:w="3690" w:type="dxa"/>
          </w:tcPr>
          <w:p w14:paraId="7B827934" w14:textId="77777777" w:rsidR="00975C97" w:rsidRPr="0001701A" w:rsidRDefault="00975C97" w:rsidP="00E46CF7">
            <w:pPr>
              <w:pStyle w:val="TAL"/>
            </w:pPr>
            <w:r w:rsidRPr="0001701A">
              <w:t>Transport block CRC</w:t>
            </w:r>
          </w:p>
        </w:tc>
        <w:tc>
          <w:tcPr>
            <w:tcW w:w="1093" w:type="dxa"/>
            <w:vAlign w:val="center"/>
          </w:tcPr>
          <w:p w14:paraId="5770BAB2" w14:textId="77777777" w:rsidR="00975C97" w:rsidRPr="0001701A" w:rsidRDefault="00975C97" w:rsidP="00E46CF7">
            <w:pPr>
              <w:pStyle w:val="TAC"/>
            </w:pPr>
            <w:r w:rsidRPr="0001701A">
              <w:t>Bits</w:t>
            </w:r>
          </w:p>
        </w:tc>
        <w:tc>
          <w:tcPr>
            <w:tcW w:w="848" w:type="dxa"/>
            <w:vAlign w:val="center"/>
          </w:tcPr>
          <w:p w14:paraId="1AB733C8" w14:textId="77777777" w:rsidR="00975C97" w:rsidRPr="0001701A" w:rsidRDefault="00975C97" w:rsidP="00E46CF7">
            <w:pPr>
              <w:pStyle w:val="TAC"/>
            </w:pPr>
            <w:r w:rsidRPr="0001701A">
              <w:t>16</w:t>
            </w:r>
          </w:p>
        </w:tc>
        <w:tc>
          <w:tcPr>
            <w:tcW w:w="848" w:type="dxa"/>
            <w:vAlign w:val="center"/>
          </w:tcPr>
          <w:p w14:paraId="014A2F77" w14:textId="77777777" w:rsidR="00975C97" w:rsidRPr="0001701A" w:rsidRDefault="00975C97" w:rsidP="00E46CF7">
            <w:pPr>
              <w:pStyle w:val="TAC"/>
            </w:pPr>
            <w:r w:rsidRPr="0001701A">
              <w:t>16</w:t>
            </w:r>
          </w:p>
        </w:tc>
        <w:tc>
          <w:tcPr>
            <w:tcW w:w="848" w:type="dxa"/>
            <w:vAlign w:val="center"/>
          </w:tcPr>
          <w:p w14:paraId="160B975D" w14:textId="77777777" w:rsidR="00975C97" w:rsidRPr="0001701A" w:rsidRDefault="00975C97" w:rsidP="00E46CF7">
            <w:pPr>
              <w:pStyle w:val="TAC"/>
            </w:pPr>
            <w:r w:rsidRPr="0001701A">
              <w:t>16</w:t>
            </w:r>
          </w:p>
        </w:tc>
        <w:tc>
          <w:tcPr>
            <w:tcW w:w="848" w:type="dxa"/>
            <w:vAlign w:val="center"/>
          </w:tcPr>
          <w:p w14:paraId="55BA87ED" w14:textId="77777777" w:rsidR="00975C97" w:rsidRPr="0001701A" w:rsidRDefault="00975C97" w:rsidP="00E46CF7">
            <w:pPr>
              <w:pStyle w:val="TAC"/>
            </w:pPr>
            <w:r w:rsidRPr="0001701A">
              <w:t>16</w:t>
            </w:r>
          </w:p>
        </w:tc>
        <w:tc>
          <w:tcPr>
            <w:tcW w:w="848" w:type="dxa"/>
            <w:vAlign w:val="center"/>
          </w:tcPr>
          <w:p w14:paraId="6FFD7CD4" w14:textId="77777777" w:rsidR="00975C97" w:rsidRPr="0001701A" w:rsidRDefault="00975C97" w:rsidP="00E46CF7">
            <w:pPr>
              <w:pStyle w:val="TAC"/>
            </w:pPr>
            <w:r w:rsidRPr="0001701A">
              <w:t>16</w:t>
            </w:r>
          </w:p>
        </w:tc>
        <w:tc>
          <w:tcPr>
            <w:tcW w:w="848" w:type="dxa"/>
            <w:vAlign w:val="center"/>
          </w:tcPr>
          <w:p w14:paraId="6AAABE8F" w14:textId="77777777" w:rsidR="00975C97" w:rsidRPr="0001701A" w:rsidRDefault="00975C97" w:rsidP="00E46CF7">
            <w:pPr>
              <w:pStyle w:val="TAC"/>
            </w:pPr>
            <w:r w:rsidRPr="0001701A">
              <w:t>16</w:t>
            </w:r>
          </w:p>
        </w:tc>
        <w:tc>
          <w:tcPr>
            <w:tcW w:w="848" w:type="dxa"/>
            <w:vAlign w:val="center"/>
          </w:tcPr>
          <w:p w14:paraId="335D635E" w14:textId="77777777" w:rsidR="00975C97" w:rsidRPr="0001701A" w:rsidRDefault="00975C97" w:rsidP="00E46CF7">
            <w:pPr>
              <w:pStyle w:val="TAC"/>
            </w:pPr>
            <w:r w:rsidRPr="0001701A">
              <w:t>24</w:t>
            </w:r>
          </w:p>
        </w:tc>
        <w:tc>
          <w:tcPr>
            <w:tcW w:w="848" w:type="dxa"/>
            <w:vAlign w:val="center"/>
          </w:tcPr>
          <w:p w14:paraId="20B9EAD0" w14:textId="77777777" w:rsidR="00975C97" w:rsidRPr="0001701A" w:rsidRDefault="00975C97" w:rsidP="00E46CF7">
            <w:pPr>
              <w:pStyle w:val="TAC"/>
            </w:pPr>
            <w:r w:rsidRPr="0001701A">
              <w:t>24</w:t>
            </w:r>
          </w:p>
        </w:tc>
        <w:tc>
          <w:tcPr>
            <w:tcW w:w="848" w:type="dxa"/>
            <w:vAlign w:val="center"/>
          </w:tcPr>
          <w:p w14:paraId="1771E2FD" w14:textId="77777777" w:rsidR="00975C97" w:rsidRPr="0001701A" w:rsidRDefault="00975C97" w:rsidP="00E46CF7">
            <w:pPr>
              <w:pStyle w:val="TAC"/>
            </w:pPr>
            <w:r w:rsidRPr="0001701A">
              <w:t>24</w:t>
            </w:r>
          </w:p>
        </w:tc>
        <w:tc>
          <w:tcPr>
            <w:tcW w:w="849" w:type="dxa"/>
            <w:vAlign w:val="center"/>
          </w:tcPr>
          <w:p w14:paraId="071DCAF2" w14:textId="77777777" w:rsidR="00975C97" w:rsidRPr="0001701A" w:rsidRDefault="00975C97" w:rsidP="00E46CF7">
            <w:pPr>
              <w:pStyle w:val="TAC"/>
            </w:pPr>
            <w:r w:rsidRPr="0001701A">
              <w:t>24</w:t>
            </w:r>
          </w:p>
        </w:tc>
      </w:tr>
      <w:tr w:rsidR="00975C97" w:rsidRPr="0001701A" w14:paraId="68DE70E8" w14:textId="77777777" w:rsidTr="00E46CF7">
        <w:trPr>
          <w:jc w:val="center"/>
        </w:trPr>
        <w:tc>
          <w:tcPr>
            <w:tcW w:w="3690" w:type="dxa"/>
          </w:tcPr>
          <w:p w14:paraId="0C349612" w14:textId="77777777" w:rsidR="00975C97" w:rsidRPr="0001701A" w:rsidRDefault="00975C97" w:rsidP="00E46CF7">
            <w:pPr>
              <w:pStyle w:val="TAL"/>
            </w:pPr>
            <w:r w:rsidRPr="0001701A">
              <w:t>LDPC base graph</w:t>
            </w:r>
          </w:p>
        </w:tc>
        <w:tc>
          <w:tcPr>
            <w:tcW w:w="1093" w:type="dxa"/>
            <w:vAlign w:val="center"/>
          </w:tcPr>
          <w:p w14:paraId="586DED74" w14:textId="77777777" w:rsidR="00975C97" w:rsidRPr="0001701A" w:rsidRDefault="00975C97" w:rsidP="00E46CF7">
            <w:pPr>
              <w:pStyle w:val="TAC"/>
            </w:pPr>
          </w:p>
        </w:tc>
        <w:tc>
          <w:tcPr>
            <w:tcW w:w="848" w:type="dxa"/>
            <w:vAlign w:val="center"/>
          </w:tcPr>
          <w:p w14:paraId="0C3B6ED5" w14:textId="77777777" w:rsidR="00975C97" w:rsidRPr="0001701A" w:rsidRDefault="00975C97" w:rsidP="00E46CF7">
            <w:pPr>
              <w:pStyle w:val="TAC"/>
            </w:pPr>
            <w:r w:rsidRPr="0001701A">
              <w:t>2</w:t>
            </w:r>
          </w:p>
        </w:tc>
        <w:tc>
          <w:tcPr>
            <w:tcW w:w="848" w:type="dxa"/>
            <w:vAlign w:val="center"/>
          </w:tcPr>
          <w:p w14:paraId="5F17A63D" w14:textId="77777777" w:rsidR="00975C97" w:rsidRPr="0001701A" w:rsidRDefault="00975C97" w:rsidP="00E46CF7">
            <w:pPr>
              <w:pStyle w:val="TAC"/>
            </w:pPr>
            <w:r w:rsidRPr="0001701A">
              <w:t>2</w:t>
            </w:r>
          </w:p>
        </w:tc>
        <w:tc>
          <w:tcPr>
            <w:tcW w:w="848" w:type="dxa"/>
            <w:vAlign w:val="center"/>
          </w:tcPr>
          <w:p w14:paraId="2951493B" w14:textId="77777777" w:rsidR="00975C97" w:rsidRPr="0001701A" w:rsidRDefault="00975C97" w:rsidP="00E46CF7">
            <w:pPr>
              <w:pStyle w:val="TAC"/>
            </w:pPr>
            <w:r w:rsidRPr="0001701A">
              <w:t>2</w:t>
            </w:r>
          </w:p>
        </w:tc>
        <w:tc>
          <w:tcPr>
            <w:tcW w:w="848" w:type="dxa"/>
            <w:vAlign w:val="center"/>
          </w:tcPr>
          <w:p w14:paraId="2E731275" w14:textId="77777777" w:rsidR="00975C97" w:rsidRPr="0001701A" w:rsidRDefault="00975C97" w:rsidP="00E46CF7">
            <w:pPr>
              <w:pStyle w:val="TAC"/>
            </w:pPr>
            <w:r w:rsidRPr="0001701A">
              <w:t>2</w:t>
            </w:r>
          </w:p>
        </w:tc>
        <w:tc>
          <w:tcPr>
            <w:tcW w:w="848" w:type="dxa"/>
            <w:vAlign w:val="center"/>
          </w:tcPr>
          <w:p w14:paraId="0F97EAEC" w14:textId="77777777" w:rsidR="00975C97" w:rsidRPr="0001701A" w:rsidRDefault="00975C97" w:rsidP="00E46CF7">
            <w:pPr>
              <w:pStyle w:val="TAC"/>
            </w:pPr>
            <w:r w:rsidRPr="0001701A">
              <w:t>2</w:t>
            </w:r>
          </w:p>
        </w:tc>
        <w:tc>
          <w:tcPr>
            <w:tcW w:w="848" w:type="dxa"/>
            <w:vAlign w:val="center"/>
          </w:tcPr>
          <w:p w14:paraId="521C2019" w14:textId="77777777" w:rsidR="00975C97" w:rsidRPr="0001701A" w:rsidRDefault="00975C97" w:rsidP="00E46CF7">
            <w:pPr>
              <w:pStyle w:val="TAC"/>
            </w:pPr>
            <w:r w:rsidRPr="0001701A">
              <w:t>2</w:t>
            </w:r>
          </w:p>
        </w:tc>
        <w:tc>
          <w:tcPr>
            <w:tcW w:w="848" w:type="dxa"/>
            <w:vAlign w:val="center"/>
          </w:tcPr>
          <w:p w14:paraId="1C083A0C" w14:textId="77777777" w:rsidR="00975C97" w:rsidRPr="0001701A" w:rsidRDefault="00975C97" w:rsidP="00E46CF7">
            <w:pPr>
              <w:pStyle w:val="TAC"/>
            </w:pPr>
            <w:r w:rsidRPr="0001701A">
              <w:t>1</w:t>
            </w:r>
          </w:p>
        </w:tc>
        <w:tc>
          <w:tcPr>
            <w:tcW w:w="848" w:type="dxa"/>
            <w:vAlign w:val="center"/>
          </w:tcPr>
          <w:p w14:paraId="02A7A578" w14:textId="77777777" w:rsidR="00975C97" w:rsidRPr="0001701A" w:rsidRDefault="00975C97" w:rsidP="00E46CF7">
            <w:pPr>
              <w:pStyle w:val="TAC"/>
            </w:pPr>
            <w:r w:rsidRPr="0001701A">
              <w:t>1</w:t>
            </w:r>
          </w:p>
        </w:tc>
        <w:tc>
          <w:tcPr>
            <w:tcW w:w="848" w:type="dxa"/>
            <w:vAlign w:val="center"/>
          </w:tcPr>
          <w:p w14:paraId="7483AE87" w14:textId="77777777" w:rsidR="00975C97" w:rsidRPr="0001701A" w:rsidRDefault="00975C97" w:rsidP="00E46CF7">
            <w:pPr>
              <w:pStyle w:val="TAC"/>
            </w:pPr>
            <w:r w:rsidRPr="0001701A">
              <w:t>1</w:t>
            </w:r>
          </w:p>
        </w:tc>
        <w:tc>
          <w:tcPr>
            <w:tcW w:w="849" w:type="dxa"/>
            <w:vAlign w:val="center"/>
          </w:tcPr>
          <w:p w14:paraId="7ACB6B40" w14:textId="77777777" w:rsidR="00975C97" w:rsidRPr="0001701A" w:rsidRDefault="00975C97" w:rsidP="00E46CF7">
            <w:pPr>
              <w:pStyle w:val="TAC"/>
            </w:pPr>
            <w:r w:rsidRPr="0001701A">
              <w:t>1</w:t>
            </w:r>
          </w:p>
        </w:tc>
      </w:tr>
      <w:tr w:rsidR="00975C97" w:rsidRPr="0001701A" w14:paraId="217DDD6D" w14:textId="77777777" w:rsidTr="00E46CF7">
        <w:trPr>
          <w:jc w:val="center"/>
        </w:trPr>
        <w:tc>
          <w:tcPr>
            <w:tcW w:w="3690" w:type="dxa"/>
          </w:tcPr>
          <w:p w14:paraId="389E5B75" w14:textId="77777777" w:rsidR="00975C97" w:rsidRPr="0001701A" w:rsidRDefault="00975C97" w:rsidP="00E46CF7">
            <w:pPr>
              <w:pStyle w:val="TAL"/>
            </w:pPr>
            <w:r w:rsidRPr="0001701A">
              <w:t>Number of Code Blocks per Slot</w:t>
            </w:r>
          </w:p>
        </w:tc>
        <w:tc>
          <w:tcPr>
            <w:tcW w:w="1093" w:type="dxa"/>
            <w:vAlign w:val="center"/>
          </w:tcPr>
          <w:p w14:paraId="2E2775EA" w14:textId="77777777" w:rsidR="00975C97" w:rsidRPr="0001701A" w:rsidRDefault="00975C97" w:rsidP="00E46CF7">
            <w:pPr>
              <w:pStyle w:val="TAC"/>
            </w:pPr>
          </w:p>
        </w:tc>
        <w:tc>
          <w:tcPr>
            <w:tcW w:w="848" w:type="dxa"/>
            <w:vAlign w:val="center"/>
          </w:tcPr>
          <w:p w14:paraId="3AE366C1" w14:textId="77777777" w:rsidR="00975C97" w:rsidRPr="0001701A" w:rsidRDefault="00975C97" w:rsidP="00E46CF7">
            <w:pPr>
              <w:pStyle w:val="TAC"/>
            </w:pPr>
          </w:p>
        </w:tc>
        <w:tc>
          <w:tcPr>
            <w:tcW w:w="848" w:type="dxa"/>
            <w:vAlign w:val="center"/>
          </w:tcPr>
          <w:p w14:paraId="40E9BE4C" w14:textId="77777777" w:rsidR="00975C97" w:rsidRPr="0001701A" w:rsidRDefault="00975C97" w:rsidP="00E46CF7">
            <w:pPr>
              <w:pStyle w:val="TAC"/>
            </w:pPr>
          </w:p>
        </w:tc>
        <w:tc>
          <w:tcPr>
            <w:tcW w:w="848" w:type="dxa"/>
            <w:vAlign w:val="center"/>
          </w:tcPr>
          <w:p w14:paraId="62364EB0" w14:textId="77777777" w:rsidR="00975C97" w:rsidRPr="0001701A" w:rsidRDefault="00975C97" w:rsidP="00E46CF7">
            <w:pPr>
              <w:pStyle w:val="TAC"/>
            </w:pPr>
          </w:p>
        </w:tc>
        <w:tc>
          <w:tcPr>
            <w:tcW w:w="848" w:type="dxa"/>
            <w:vAlign w:val="center"/>
          </w:tcPr>
          <w:p w14:paraId="5875910D" w14:textId="77777777" w:rsidR="00975C97" w:rsidRPr="0001701A" w:rsidRDefault="00975C97" w:rsidP="00E46CF7">
            <w:pPr>
              <w:pStyle w:val="TAC"/>
            </w:pPr>
          </w:p>
        </w:tc>
        <w:tc>
          <w:tcPr>
            <w:tcW w:w="848" w:type="dxa"/>
            <w:vAlign w:val="center"/>
          </w:tcPr>
          <w:p w14:paraId="314A74C4" w14:textId="77777777" w:rsidR="00975C97" w:rsidRPr="0001701A" w:rsidRDefault="00975C97" w:rsidP="00E46CF7">
            <w:pPr>
              <w:pStyle w:val="TAC"/>
            </w:pPr>
          </w:p>
        </w:tc>
        <w:tc>
          <w:tcPr>
            <w:tcW w:w="848" w:type="dxa"/>
            <w:vAlign w:val="center"/>
          </w:tcPr>
          <w:p w14:paraId="106E6344" w14:textId="77777777" w:rsidR="00975C97" w:rsidRPr="0001701A" w:rsidRDefault="00975C97" w:rsidP="00E46CF7">
            <w:pPr>
              <w:pStyle w:val="TAC"/>
            </w:pPr>
          </w:p>
        </w:tc>
        <w:tc>
          <w:tcPr>
            <w:tcW w:w="848" w:type="dxa"/>
            <w:vAlign w:val="center"/>
          </w:tcPr>
          <w:p w14:paraId="75E2D5EE" w14:textId="77777777" w:rsidR="00975C97" w:rsidRPr="0001701A" w:rsidRDefault="00975C97" w:rsidP="00E46CF7">
            <w:pPr>
              <w:pStyle w:val="TAC"/>
            </w:pPr>
          </w:p>
        </w:tc>
        <w:tc>
          <w:tcPr>
            <w:tcW w:w="848" w:type="dxa"/>
            <w:vAlign w:val="center"/>
          </w:tcPr>
          <w:p w14:paraId="1A360E70" w14:textId="77777777" w:rsidR="00975C97" w:rsidRPr="0001701A" w:rsidRDefault="00975C97" w:rsidP="00E46CF7">
            <w:pPr>
              <w:pStyle w:val="TAC"/>
            </w:pPr>
          </w:p>
        </w:tc>
        <w:tc>
          <w:tcPr>
            <w:tcW w:w="848" w:type="dxa"/>
            <w:vAlign w:val="center"/>
          </w:tcPr>
          <w:p w14:paraId="26D4A5A5" w14:textId="77777777" w:rsidR="00975C97" w:rsidRPr="0001701A" w:rsidRDefault="00975C97" w:rsidP="00E46CF7">
            <w:pPr>
              <w:pStyle w:val="TAC"/>
            </w:pPr>
          </w:p>
        </w:tc>
        <w:tc>
          <w:tcPr>
            <w:tcW w:w="849" w:type="dxa"/>
            <w:vAlign w:val="center"/>
          </w:tcPr>
          <w:p w14:paraId="46E3854E" w14:textId="77777777" w:rsidR="00975C97" w:rsidRPr="0001701A" w:rsidRDefault="00975C97" w:rsidP="00E46CF7">
            <w:pPr>
              <w:pStyle w:val="TAC"/>
            </w:pPr>
          </w:p>
        </w:tc>
      </w:tr>
      <w:tr w:rsidR="00975C97" w:rsidRPr="0001701A" w14:paraId="68C02E0C" w14:textId="77777777" w:rsidTr="00E46CF7">
        <w:trPr>
          <w:jc w:val="center"/>
        </w:trPr>
        <w:tc>
          <w:tcPr>
            <w:tcW w:w="3690" w:type="dxa"/>
          </w:tcPr>
          <w:p w14:paraId="74A45B23" w14:textId="77777777" w:rsidR="00975C97" w:rsidRPr="0001701A" w:rsidRDefault="00975C97" w:rsidP="00E46CF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604944ED" w14:textId="77777777" w:rsidR="00975C97" w:rsidRPr="0001701A" w:rsidRDefault="00975C97" w:rsidP="00E46CF7">
            <w:pPr>
              <w:pStyle w:val="TAC"/>
            </w:pPr>
            <w:r w:rsidRPr="0001701A">
              <w:t>CBs</w:t>
            </w:r>
          </w:p>
        </w:tc>
        <w:tc>
          <w:tcPr>
            <w:tcW w:w="848" w:type="dxa"/>
            <w:vAlign w:val="center"/>
          </w:tcPr>
          <w:p w14:paraId="75E611A2" w14:textId="77777777" w:rsidR="00975C97" w:rsidRPr="0001701A" w:rsidRDefault="00975C97" w:rsidP="00E46CF7">
            <w:pPr>
              <w:pStyle w:val="TAC"/>
            </w:pPr>
            <w:r w:rsidRPr="0001701A">
              <w:t>N/A</w:t>
            </w:r>
          </w:p>
        </w:tc>
        <w:tc>
          <w:tcPr>
            <w:tcW w:w="848" w:type="dxa"/>
            <w:vAlign w:val="center"/>
          </w:tcPr>
          <w:p w14:paraId="163F7661" w14:textId="77777777" w:rsidR="00975C97" w:rsidRPr="0001701A" w:rsidRDefault="00975C97" w:rsidP="00E46CF7">
            <w:pPr>
              <w:pStyle w:val="TAC"/>
            </w:pPr>
            <w:r w:rsidRPr="0001701A">
              <w:t>N/A</w:t>
            </w:r>
          </w:p>
        </w:tc>
        <w:tc>
          <w:tcPr>
            <w:tcW w:w="848" w:type="dxa"/>
            <w:vAlign w:val="center"/>
          </w:tcPr>
          <w:p w14:paraId="1BAD2AE7" w14:textId="77777777" w:rsidR="00975C97" w:rsidRPr="0001701A" w:rsidRDefault="00975C97" w:rsidP="00E46CF7">
            <w:pPr>
              <w:pStyle w:val="TAC"/>
            </w:pPr>
            <w:r w:rsidRPr="0001701A">
              <w:t>N/A</w:t>
            </w:r>
          </w:p>
        </w:tc>
        <w:tc>
          <w:tcPr>
            <w:tcW w:w="848" w:type="dxa"/>
            <w:vAlign w:val="center"/>
          </w:tcPr>
          <w:p w14:paraId="5D539437" w14:textId="77777777" w:rsidR="00975C97" w:rsidRPr="0001701A" w:rsidRDefault="00975C97" w:rsidP="00E46CF7">
            <w:pPr>
              <w:pStyle w:val="TAC"/>
            </w:pPr>
            <w:r w:rsidRPr="0001701A">
              <w:t>N/A</w:t>
            </w:r>
          </w:p>
        </w:tc>
        <w:tc>
          <w:tcPr>
            <w:tcW w:w="848" w:type="dxa"/>
            <w:vAlign w:val="center"/>
          </w:tcPr>
          <w:p w14:paraId="6A69F9F0" w14:textId="77777777" w:rsidR="00975C97" w:rsidRPr="0001701A" w:rsidRDefault="00975C97" w:rsidP="00E46CF7">
            <w:pPr>
              <w:pStyle w:val="TAC"/>
            </w:pPr>
            <w:r w:rsidRPr="0001701A">
              <w:t>N/A</w:t>
            </w:r>
          </w:p>
        </w:tc>
        <w:tc>
          <w:tcPr>
            <w:tcW w:w="848" w:type="dxa"/>
            <w:vAlign w:val="center"/>
          </w:tcPr>
          <w:p w14:paraId="7EA664F8" w14:textId="77777777" w:rsidR="00975C97" w:rsidRPr="0001701A" w:rsidRDefault="00975C97" w:rsidP="00E46CF7">
            <w:pPr>
              <w:pStyle w:val="TAC"/>
            </w:pPr>
            <w:r w:rsidRPr="0001701A">
              <w:t>N/A</w:t>
            </w:r>
          </w:p>
        </w:tc>
        <w:tc>
          <w:tcPr>
            <w:tcW w:w="848" w:type="dxa"/>
            <w:vAlign w:val="center"/>
          </w:tcPr>
          <w:p w14:paraId="507C76CD" w14:textId="77777777" w:rsidR="00975C97" w:rsidRPr="0001701A" w:rsidRDefault="00975C97" w:rsidP="00E46CF7">
            <w:pPr>
              <w:pStyle w:val="TAC"/>
            </w:pPr>
            <w:r w:rsidRPr="0001701A">
              <w:t>N/A</w:t>
            </w:r>
          </w:p>
        </w:tc>
        <w:tc>
          <w:tcPr>
            <w:tcW w:w="848" w:type="dxa"/>
            <w:vAlign w:val="center"/>
          </w:tcPr>
          <w:p w14:paraId="51E6884A" w14:textId="77777777" w:rsidR="00975C97" w:rsidRPr="0001701A" w:rsidRDefault="00975C97" w:rsidP="00E46CF7">
            <w:pPr>
              <w:pStyle w:val="TAC"/>
            </w:pPr>
            <w:r w:rsidRPr="0001701A">
              <w:t>N/A</w:t>
            </w:r>
          </w:p>
        </w:tc>
        <w:tc>
          <w:tcPr>
            <w:tcW w:w="848" w:type="dxa"/>
            <w:vAlign w:val="center"/>
          </w:tcPr>
          <w:p w14:paraId="1407555A" w14:textId="77777777" w:rsidR="00975C97" w:rsidRPr="0001701A" w:rsidRDefault="00975C97" w:rsidP="00E46CF7">
            <w:pPr>
              <w:pStyle w:val="TAC"/>
            </w:pPr>
            <w:r w:rsidRPr="0001701A">
              <w:t>N/A</w:t>
            </w:r>
          </w:p>
        </w:tc>
        <w:tc>
          <w:tcPr>
            <w:tcW w:w="849" w:type="dxa"/>
            <w:vAlign w:val="center"/>
          </w:tcPr>
          <w:p w14:paraId="786228B2" w14:textId="77777777" w:rsidR="00975C97" w:rsidRPr="0001701A" w:rsidRDefault="00975C97" w:rsidP="00E46CF7">
            <w:pPr>
              <w:pStyle w:val="TAC"/>
            </w:pPr>
            <w:r w:rsidRPr="0001701A">
              <w:t>N/A</w:t>
            </w:r>
          </w:p>
        </w:tc>
      </w:tr>
      <w:tr w:rsidR="00975C97" w:rsidRPr="0001701A" w14:paraId="07962FDB" w14:textId="77777777" w:rsidTr="00E46CF7">
        <w:trPr>
          <w:jc w:val="center"/>
        </w:trPr>
        <w:tc>
          <w:tcPr>
            <w:tcW w:w="3690" w:type="dxa"/>
          </w:tcPr>
          <w:p w14:paraId="2FB36617" w14:textId="77777777" w:rsidR="00975C97" w:rsidRPr="0001701A" w:rsidRDefault="00975C97" w:rsidP="00E46CF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20) = {0,…,13} for </w:t>
            </w:r>
            <w:proofErr w:type="spellStart"/>
            <w:r w:rsidRPr="0001701A">
              <w:t>i</w:t>
            </w:r>
            <w:proofErr w:type="spellEnd"/>
            <w:r w:rsidRPr="0001701A">
              <w:t xml:space="preserve"> from {4,…,39}</w:t>
            </w:r>
          </w:p>
        </w:tc>
        <w:tc>
          <w:tcPr>
            <w:tcW w:w="1093" w:type="dxa"/>
            <w:vAlign w:val="center"/>
          </w:tcPr>
          <w:p w14:paraId="10605122" w14:textId="77777777" w:rsidR="00975C97" w:rsidRPr="0001701A" w:rsidRDefault="00975C97" w:rsidP="00E46CF7">
            <w:pPr>
              <w:pStyle w:val="TAC"/>
            </w:pPr>
            <w:r w:rsidRPr="0001701A">
              <w:t>CBs</w:t>
            </w:r>
          </w:p>
        </w:tc>
        <w:tc>
          <w:tcPr>
            <w:tcW w:w="848" w:type="dxa"/>
            <w:vAlign w:val="center"/>
          </w:tcPr>
          <w:p w14:paraId="5A15317C" w14:textId="77777777" w:rsidR="00975C97" w:rsidRPr="0001701A" w:rsidRDefault="00975C97" w:rsidP="00E46CF7">
            <w:pPr>
              <w:pStyle w:val="TAC"/>
            </w:pPr>
            <w:r w:rsidRPr="0001701A">
              <w:t>1</w:t>
            </w:r>
          </w:p>
        </w:tc>
        <w:tc>
          <w:tcPr>
            <w:tcW w:w="848" w:type="dxa"/>
            <w:vAlign w:val="center"/>
          </w:tcPr>
          <w:p w14:paraId="7A183B5C" w14:textId="77777777" w:rsidR="00975C97" w:rsidRPr="0001701A" w:rsidRDefault="00975C97" w:rsidP="00E46CF7">
            <w:pPr>
              <w:pStyle w:val="TAC"/>
            </w:pPr>
            <w:r w:rsidRPr="0001701A">
              <w:t>1</w:t>
            </w:r>
          </w:p>
        </w:tc>
        <w:tc>
          <w:tcPr>
            <w:tcW w:w="848" w:type="dxa"/>
            <w:vAlign w:val="center"/>
          </w:tcPr>
          <w:p w14:paraId="0EAA260C" w14:textId="77777777" w:rsidR="00975C97" w:rsidRPr="0001701A" w:rsidRDefault="00975C97" w:rsidP="00E46CF7">
            <w:pPr>
              <w:pStyle w:val="TAC"/>
            </w:pPr>
            <w:r w:rsidRPr="0001701A">
              <w:t>1</w:t>
            </w:r>
          </w:p>
        </w:tc>
        <w:tc>
          <w:tcPr>
            <w:tcW w:w="848" w:type="dxa"/>
            <w:vAlign w:val="center"/>
          </w:tcPr>
          <w:p w14:paraId="308243F2" w14:textId="77777777" w:rsidR="00975C97" w:rsidRPr="0001701A" w:rsidRDefault="00975C97" w:rsidP="00E46CF7">
            <w:pPr>
              <w:pStyle w:val="TAC"/>
            </w:pPr>
            <w:r w:rsidRPr="0001701A">
              <w:t>1</w:t>
            </w:r>
          </w:p>
        </w:tc>
        <w:tc>
          <w:tcPr>
            <w:tcW w:w="848" w:type="dxa"/>
            <w:vAlign w:val="center"/>
          </w:tcPr>
          <w:p w14:paraId="10756D7D" w14:textId="77777777" w:rsidR="00975C97" w:rsidRPr="0001701A" w:rsidRDefault="00975C97" w:rsidP="00E46CF7">
            <w:pPr>
              <w:pStyle w:val="TAC"/>
            </w:pPr>
            <w:r w:rsidRPr="0001701A">
              <w:t>1</w:t>
            </w:r>
          </w:p>
        </w:tc>
        <w:tc>
          <w:tcPr>
            <w:tcW w:w="848" w:type="dxa"/>
            <w:vAlign w:val="center"/>
          </w:tcPr>
          <w:p w14:paraId="03F60E55" w14:textId="77777777" w:rsidR="00975C97" w:rsidRPr="0001701A" w:rsidRDefault="00975C97" w:rsidP="00E46CF7">
            <w:pPr>
              <w:pStyle w:val="TAC"/>
            </w:pPr>
            <w:r w:rsidRPr="0001701A">
              <w:t>1</w:t>
            </w:r>
          </w:p>
        </w:tc>
        <w:tc>
          <w:tcPr>
            <w:tcW w:w="848" w:type="dxa"/>
            <w:vAlign w:val="center"/>
          </w:tcPr>
          <w:p w14:paraId="11909605" w14:textId="77777777" w:rsidR="00975C97" w:rsidRPr="0001701A" w:rsidRDefault="00975C97" w:rsidP="00E46CF7">
            <w:pPr>
              <w:pStyle w:val="TAC"/>
            </w:pPr>
            <w:r w:rsidRPr="0001701A">
              <w:t>1</w:t>
            </w:r>
          </w:p>
        </w:tc>
        <w:tc>
          <w:tcPr>
            <w:tcW w:w="848" w:type="dxa"/>
            <w:vAlign w:val="center"/>
          </w:tcPr>
          <w:p w14:paraId="72D7E7B3" w14:textId="77777777" w:rsidR="00975C97" w:rsidRPr="0001701A" w:rsidRDefault="00975C97" w:rsidP="00E46CF7">
            <w:pPr>
              <w:pStyle w:val="TAC"/>
            </w:pPr>
            <w:r w:rsidRPr="0001701A">
              <w:t>1</w:t>
            </w:r>
          </w:p>
        </w:tc>
        <w:tc>
          <w:tcPr>
            <w:tcW w:w="848" w:type="dxa"/>
            <w:vAlign w:val="center"/>
          </w:tcPr>
          <w:p w14:paraId="5FE0AC78" w14:textId="77777777" w:rsidR="00975C97" w:rsidRPr="0001701A" w:rsidRDefault="00975C97" w:rsidP="00E46CF7">
            <w:pPr>
              <w:pStyle w:val="TAC"/>
            </w:pPr>
            <w:r w:rsidRPr="0001701A">
              <w:t>1</w:t>
            </w:r>
          </w:p>
        </w:tc>
        <w:tc>
          <w:tcPr>
            <w:tcW w:w="849" w:type="dxa"/>
            <w:vAlign w:val="center"/>
          </w:tcPr>
          <w:p w14:paraId="49456DE8" w14:textId="77777777" w:rsidR="00975C97" w:rsidRPr="0001701A" w:rsidRDefault="00975C97" w:rsidP="00E46CF7">
            <w:pPr>
              <w:pStyle w:val="TAC"/>
            </w:pPr>
            <w:r w:rsidRPr="0001701A">
              <w:t>2</w:t>
            </w:r>
          </w:p>
        </w:tc>
      </w:tr>
      <w:tr w:rsidR="00975C97" w:rsidRPr="0001701A" w14:paraId="74186B2E" w14:textId="77777777" w:rsidTr="00E46CF7">
        <w:trPr>
          <w:jc w:val="center"/>
        </w:trPr>
        <w:tc>
          <w:tcPr>
            <w:tcW w:w="3690" w:type="dxa"/>
          </w:tcPr>
          <w:p w14:paraId="27B69E7B" w14:textId="77777777" w:rsidR="00975C97" w:rsidRPr="0001701A" w:rsidRDefault="00975C97" w:rsidP="00E46CF7">
            <w:pPr>
              <w:pStyle w:val="TAL"/>
            </w:pPr>
            <w:r w:rsidRPr="0001701A">
              <w:t>Binary Channel Bits per Slot</w:t>
            </w:r>
          </w:p>
        </w:tc>
        <w:tc>
          <w:tcPr>
            <w:tcW w:w="1093" w:type="dxa"/>
            <w:vAlign w:val="center"/>
          </w:tcPr>
          <w:p w14:paraId="23EA97D2" w14:textId="77777777" w:rsidR="00975C97" w:rsidRPr="0001701A" w:rsidRDefault="00975C97" w:rsidP="00E46CF7">
            <w:pPr>
              <w:pStyle w:val="TAC"/>
            </w:pPr>
          </w:p>
        </w:tc>
        <w:tc>
          <w:tcPr>
            <w:tcW w:w="848" w:type="dxa"/>
            <w:vAlign w:val="center"/>
          </w:tcPr>
          <w:p w14:paraId="79CF2389" w14:textId="77777777" w:rsidR="00975C97" w:rsidRPr="0001701A" w:rsidRDefault="00975C97" w:rsidP="00E46CF7">
            <w:pPr>
              <w:pStyle w:val="TAC"/>
            </w:pPr>
          </w:p>
        </w:tc>
        <w:tc>
          <w:tcPr>
            <w:tcW w:w="848" w:type="dxa"/>
            <w:vAlign w:val="center"/>
          </w:tcPr>
          <w:p w14:paraId="1A932D37" w14:textId="77777777" w:rsidR="00975C97" w:rsidRPr="0001701A" w:rsidRDefault="00975C97" w:rsidP="00E46CF7">
            <w:pPr>
              <w:pStyle w:val="TAC"/>
            </w:pPr>
          </w:p>
        </w:tc>
        <w:tc>
          <w:tcPr>
            <w:tcW w:w="848" w:type="dxa"/>
            <w:vAlign w:val="center"/>
          </w:tcPr>
          <w:p w14:paraId="1B3A66EE" w14:textId="77777777" w:rsidR="00975C97" w:rsidRPr="0001701A" w:rsidRDefault="00975C97" w:rsidP="00E46CF7">
            <w:pPr>
              <w:pStyle w:val="TAC"/>
            </w:pPr>
          </w:p>
        </w:tc>
        <w:tc>
          <w:tcPr>
            <w:tcW w:w="848" w:type="dxa"/>
            <w:vAlign w:val="center"/>
          </w:tcPr>
          <w:p w14:paraId="2A8B8B09" w14:textId="77777777" w:rsidR="00975C97" w:rsidRPr="0001701A" w:rsidRDefault="00975C97" w:rsidP="00E46CF7">
            <w:pPr>
              <w:pStyle w:val="TAC"/>
            </w:pPr>
          </w:p>
        </w:tc>
        <w:tc>
          <w:tcPr>
            <w:tcW w:w="848" w:type="dxa"/>
            <w:vAlign w:val="center"/>
          </w:tcPr>
          <w:p w14:paraId="46619230" w14:textId="77777777" w:rsidR="00975C97" w:rsidRPr="0001701A" w:rsidRDefault="00975C97" w:rsidP="00E46CF7">
            <w:pPr>
              <w:pStyle w:val="TAC"/>
            </w:pPr>
          </w:p>
        </w:tc>
        <w:tc>
          <w:tcPr>
            <w:tcW w:w="848" w:type="dxa"/>
            <w:vAlign w:val="center"/>
          </w:tcPr>
          <w:p w14:paraId="283224F0" w14:textId="77777777" w:rsidR="00975C97" w:rsidRPr="0001701A" w:rsidRDefault="00975C97" w:rsidP="00E46CF7">
            <w:pPr>
              <w:pStyle w:val="TAC"/>
            </w:pPr>
          </w:p>
        </w:tc>
        <w:tc>
          <w:tcPr>
            <w:tcW w:w="848" w:type="dxa"/>
            <w:vAlign w:val="center"/>
          </w:tcPr>
          <w:p w14:paraId="26BFDB70" w14:textId="77777777" w:rsidR="00975C97" w:rsidRPr="0001701A" w:rsidRDefault="00975C97" w:rsidP="00E46CF7">
            <w:pPr>
              <w:pStyle w:val="TAC"/>
            </w:pPr>
          </w:p>
        </w:tc>
        <w:tc>
          <w:tcPr>
            <w:tcW w:w="848" w:type="dxa"/>
            <w:vAlign w:val="center"/>
          </w:tcPr>
          <w:p w14:paraId="29521FC5" w14:textId="77777777" w:rsidR="00975C97" w:rsidRPr="0001701A" w:rsidRDefault="00975C97" w:rsidP="00E46CF7">
            <w:pPr>
              <w:pStyle w:val="TAC"/>
            </w:pPr>
          </w:p>
        </w:tc>
        <w:tc>
          <w:tcPr>
            <w:tcW w:w="848" w:type="dxa"/>
            <w:vAlign w:val="center"/>
          </w:tcPr>
          <w:p w14:paraId="4E99985D" w14:textId="77777777" w:rsidR="00975C97" w:rsidRPr="0001701A" w:rsidRDefault="00975C97" w:rsidP="00E46CF7">
            <w:pPr>
              <w:pStyle w:val="TAC"/>
            </w:pPr>
          </w:p>
        </w:tc>
        <w:tc>
          <w:tcPr>
            <w:tcW w:w="849" w:type="dxa"/>
            <w:vAlign w:val="center"/>
          </w:tcPr>
          <w:p w14:paraId="757712C8" w14:textId="77777777" w:rsidR="00975C97" w:rsidRPr="0001701A" w:rsidRDefault="00975C97" w:rsidP="00E46CF7">
            <w:pPr>
              <w:pStyle w:val="TAC"/>
            </w:pPr>
          </w:p>
        </w:tc>
      </w:tr>
      <w:tr w:rsidR="00975C97" w:rsidRPr="0001701A" w14:paraId="5B90BDEF" w14:textId="77777777" w:rsidTr="00E46CF7">
        <w:trPr>
          <w:jc w:val="center"/>
        </w:trPr>
        <w:tc>
          <w:tcPr>
            <w:tcW w:w="3690" w:type="dxa"/>
          </w:tcPr>
          <w:p w14:paraId="67D4AC89" w14:textId="77777777" w:rsidR="00975C97" w:rsidRPr="0001701A" w:rsidRDefault="00975C97" w:rsidP="00E46CF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64EBE21A" w14:textId="77777777" w:rsidR="00975C97" w:rsidRPr="0001701A" w:rsidRDefault="00975C97" w:rsidP="00E46CF7">
            <w:pPr>
              <w:pStyle w:val="TAC"/>
            </w:pPr>
            <w:r w:rsidRPr="0001701A">
              <w:t>Bits</w:t>
            </w:r>
          </w:p>
        </w:tc>
        <w:tc>
          <w:tcPr>
            <w:tcW w:w="848" w:type="dxa"/>
            <w:vAlign w:val="center"/>
          </w:tcPr>
          <w:p w14:paraId="484DF395" w14:textId="77777777" w:rsidR="00975C97" w:rsidRPr="0001701A" w:rsidRDefault="00975C97" w:rsidP="00E46CF7">
            <w:pPr>
              <w:pStyle w:val="TAC"/>
            </w:pPr>
            <w:r w:rsidRPr="0001701A">
              <w:t>N/A</w:t>
            </w:r>
          </w:p>
        </w:tc>
        <w:tc>
          <w:tcPr>
            <w:tcW w:w="848" w:type="dxa"/>
            <w:vAlign w:val="center"/>
          </w:tcPr>
          <w:p w14:paraId="718689CC" w14:textId="77777777" w:rsidR="00975C97" w:rsidRPr="0001701A" w:rsidRDefault="00975C97" w:rsidP="00E46CF7">
            <w:pPr>
              <w:pStyle w:val="TAC"/>
            </w:pPr>
            <w:r w:rsidRPr="0001701A">
              <w:t>N/A</w:t>
            </w:r>
          </w:p>
        </w:tc>
        <w:tc>
          <w:tcPr>
            <w:tcW w:w="848" w:type="dxa"/>
            <w:vAlign w:val="center"/>
          </w:tcPr>
          <w:p w14:paraId="51613BD0" w14:textId="77777777" w:rsidR="00975C97" w:rsidRPr="0001701A" w:rsidRDefault="00975C97" w:rsidP="00E46CF7">
            <w:pPr>
              <w:pStyle w:val="TAC"/>
            </w:pPr>
            <w:r w:rsidRPr="0001701A">
              <w:t>N/A</w:t>
            </w:r>
          </w:p>
        </w:tc>
        <w:tc>
          <w:tcPr>
            <w:tcW w:w="848" w:type="dxa"/>
            <w:vAlign w:val="center"/>
          </w:tcPr>
          <w:p w14:paraId="1A407933" w14:textId="77777777" w:rsidR="00975C97" w:rsidRPr="0001701A" w:rsidRDefault="00975C97" w:rsidP="00E46CF7">
            <w:pPr>
              <w:pStyle w:val="TAC"/>
            </w:pPr>
            <w:r w:rsidRPr="0001701A">
              <w:t>N/A</w:t>
            </w:r>
          </w:p>
        </w:tc>
        <w:tc>
          <w:tcPr>
            <w:tcW w:w="848" w:type="dxa"/>
            <w:vAlign w:val="center"/>
          </w:tcPr>
          <w:p w14:paraId="36765CD0" w14:textId="77777777" w:rsidR="00975C97" w:rsidRPr="0001701A" w:rsidRDefault="00975C97" w:rsidP="00E46CF7">
            <w:pPr>
              <w:pStyle w:val="TAC"/>
            </w:pPr>
            <w:r w:rsidRPr="0001701A">
              <w:t>N/A</w:t>
            </w:r>
          </w:p>
        </w:tc>
        <w:tc>
          <w:tcPr>
            <w:tcW w:w="848" w:type="dxa"/>
            <w:vAlign w:val="center"/>
          </w:tcPr>
          <w:p w14:paraId="75D375BF" w14:textId="77777777" w:rsidR="00975C97" w:rsidRPr="0001701A" w:rsidRDefault="00975C97" w:rsidP="00E46CF7">
            <w:pPr>
              <w:pStyle w:val="TAC"/>
            </w:pPr>
            <w:r w:rsidRPr="0001701A">
              <w:t>N/A</w:t>
            </w:r>
          </w:p>
        </w:tc>
        <w:tc>
          <w:tcPr>
            <w:tcW w:w="848" w:type="dxa"/>
            <w:vAlign w:val="center"/>
          </w:tcPr>
          <w:p w14:paraId="4C590697" w14:textId="77777777" w:rsidR="00975C97" w:rsidRPr="0001701A" w:rsidRDefault="00975C97" w:rsidP="00E46CF7">
            <w:pPr>
              <w:pStyle w:val="TAC"/>
            </w:pPr>
            <w:r w:rsidRPr="0001701A">
              <w:t>N/A</w:t>
            </w:r>
          </w:p>
        </w:tc>
        <w:tc>
          <w:tcPr>
            <w:tcW w:w="848" w:type="dxa"/>
            <w:vAlign w:val="center"/>
          </w:tcPr>
          <w:p w14:paraId="0E5E9F68" w14:textId="77777777" w:rsidR="00975C97" w:rsidRPr="0001701A" w:rsidRDefault="00975C97" w:rsidP="00E46CF7">
            <w:pPr>
              <w:pStyle w:val="TAC"/>
            </w:pPr>
            <w:r w:rsidRPr="0001701A">
              <w:t>N/A</w:t>
            </w:r>
          </w:p>
        </w:tc>
        <w:tc>
          <w:tcPr>
            <w:tcW w:w="848" w:type="dxa"/>
            <w:vAlign w:val="center"/>
          </w:tcPr>
          <w:p w14:paraId="5F16165F" w14:textId="77777777" w:rsidR="00975C97" w:rsidRPr="0001701A" w:rsidRDefault="00975C97" w:rsidP="00E46CF7">
            <w:pPr>
              <w:pStyle w:val="TAC"/>
            </w:pPr>
            <w:r w:rsidRPr="0001701A">
              <w:t>N/A</w:t>
            </w:r>
          </w:p>
        </w:tc>
        <w:tc>
          <w:tcPr>
            <w:tcW w:w="849" w:type="dxa"/>
            <w:vAlign w:val="center"/>
          </w:tcPr>
          <w:p w14:paraId="6D652030" w14:textId="77777777" w:rsidR="00975C97" w:rsidRPr="0001701A" w:rsidRDefault="00975C97" w:rsidP="00E46CF7">
            <w:pPr>
              <w:pStyle w:val="TAC"/>
            </w:pPr>
            <w:r w:rsidRPr="0001701A">
              <w:t>N/A</w:t>
            </w:r>
          </w:p>
        </w:tc>
      </w:tr>
      <w:tr w:rsidR="00975C97" w:rsidRPr="0001701A" w14:paraId="67330A92" w14:textId="77777777" w:rsidTr="00E46CF7">
        <w:trPr>
          <w:jc w:val="center"/>
        </w:trPr>
        <w:tc>
          <w:tcPr>
            <w:tcW w:w="3690" w:type="dxa"/>
          </w:tcPr>
          <w:p w14:paraId="5AD35443" w14:textId="2A318D7A" w:rsidR="00975C97" w:rsidRPr="0001701A" w:rsidRDefault="00975C97" w:rsidP="00E46CF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w:t>
            </w:r>
            <w:r w:rsidR="00956A30" w:rsidRPr="0001701A">
              <w:t>20</w:t>
            </w:r>
            <w:r w:rsidRPr="0001701A">
              <w:t xml:space="preserve">) = {0,…,13} for </w:t>
            </w:r>
            <w:proofErr w:type="spellStart"/>
            <w:r w:rsidRPr="0001701A">
              <w:t>i</w:t>
            </w:r>
            <w:proofErr w:type="spellEnd"/>
            <w:r w:rsidRPr="0001701A">
              <w:t xml:space="preserve"> from {4,…,39}</w:t>
            </w:r>
          </w:p>
        </w:tc>
        <w:tc>
          <w:tcPr>
            <w:tcW w:w="1093" w:type="dxa"/>
            <w:vAlign w:val="center"/>
          </w:tcPr>
          <w:p w14:paraId="78547164" w14:textId="77777777" w:rsidR="00975C97" w:rsidRPr="0001701A" w:rsidRDefault="00975C97" w:rsidP="00E46CF7">
            <w:pPr>
              <w:pStyle w:val="TAC"/>
            </w:pPr>
            <w:r w:rsidRPr="0001701A">
              <w:t>Bits</w:t>
            </w:r>
          </w:p>
        </w:tc>
        <w:tc>
          <w:tcPr>
            <w:tcW w:w="848" w:type="dxa"/>
            <w:vAlign w:val="center"/>
          </w:tcPr>
          <w:p w14:paraId="5A8F0E79" w14:textId="77777777" w:rsidR="00975C97" w:rsidRPr="0001701A" w:rsidRDefault="00975C97" w:rsidP="00E46CF7">
            <w:pPr>
              <w:pStyle w:val="TAC"/>
            </w:pPr>
            <w:r w:rsidRPr="0001701A">
              <w:t>2376</w:t>
            </w:r>
          </w:p>
        </w:tc>
        <w:tc>
          <w:tcPr>
            <w:tcW w:w="848" w:type="dxa"/>
            <w:vAlign w:val="center"/>
          </w:tcPr>
          <w:p w14:paraId="3D2B2F9E" w14:textId="77777777" w:rsidR="00975C97" w:rsidRPr="0001701A" w:rsidRDefault="00975C97" w:rsidP="00E46CF7">
            <w:pPr>
              <w:pStyle w:val="TAC"/>
            </w:pPr>
            <w:r w:rsidRPr="0001701A">
              <w:t>3888</w:t>
            </w:r>
          </w:p>
        </w:tc>
        <w:tc>
          <w:tcPr>
            <w:tcW w:w="848" w:type="dxa"/>
            <w:vAlign w:val="center"/>
          </w:tcPr>
          <w:p w14:paraId="3CCE9D4F" w14:textId="77777777" w:rsidR="00975C97" w:rsidRPr="0001701A" w:rsidRDefault="00975C97" w:rsidP="00E46CF7">
            <w:pPr>
              <w:pStyle w:val="TAC"/>
            </w:pPr>
            <w:r w:rsidRPr="0001701A">
              <w:t>5184</w:t>
            </w:r>
          </w:p>
        </w:tc>
        <w:tc>
          <w:tcPr>
            <w:tcW w:w="848" w:type="dxa"/>
            <w:vAlign w:val="center"/>
          </w:tcPr>
          <w:p w14:paraId="5D75C287" w14:textId="77777777" w:rsidR="00975C97" w:rsidRPr="0001701A" w:rsidRDefault="00975C97" w:rsidP="00E46CF7">
            <w:pPr>
              <w:pStyle w:val="TAC"/>
            </w:pPr>
            <w:r w:rsidRPr="0001701A">
              <w:t>6696</w:t>
            </w:r>
          </w:p>
        </w:tc>
        <w:tc>
          <w:tcPr>
            <w:tcW w:w="848" w:type="dxa"/>
            <w:vAlign w:val="center"/>
          </w:tcPr>
          <w:p w14:paraId="09B4A54A" w14:textId="77777777" w:rsidR="00975C97" w:rsidRPr="0001701A" w:rsidRDefault="00975C97" w:rsidP="00E46CF7">
            <w:pPr>
              <w:pStyle w:val="TAC"/>
            </w:pPr>
            <w:r w:rsidRPr="0001701A">
              <w:t>8208</w:t>
            </w:r>
          </w:p>
        </w:tc>
        <w:tc>
          <w:tcPr>
            <w:tcW w:w="848" w:type="dxa"/>
            <w:vAlign w:val="center"/>
          </w:tcPr>
          <w:p w14:paraId="7235BF1A" w14:textId="77777777" w:rsidR="00975C97" w:rsidRPr="0001701A" w:rsidRDefault="00975C97" w:rsidP="00E46CF7">
            <w:pPr>
              <w:pStyle w:val="TAC"/>
            </w:pPr>
            <w:r w:rsidRPr="0001701A">
              <w:t>11016</w:t>
            </w:r>
          </w:p>
        </w:tc>
        <w:tc>
          <w:tcPr>
            <w:tcW w:w="848" w:type="dxa"/>
            <w:vAlign w:val="center"/>
          </w:tcPr>
          <w:p w14:paraId="12F143A1" w14:textId="77777777" w:rsidR="00975C97" w:rsidRPr="0001701A" w:rsidRDefault="00975C97" w:rsidP="00E46CF7">
            <w:pPr>
              <w:pStyle w:val="TAC"/>
            </w:pPr>
            <w:r w:rsidRPr="0001701A">
              <w:t>14040</w:t>
            </w:r>
          </w:p>
        </w:tc>
        <w:tc>
          <w:tcPr>
            <w:tcW w:w="848" w:type="dxa"/>
            <w:vAlign w:val="center"/>
          </w:tcPr>
          <w:p w14:paraId="4CBC42A4" w14:textId="77777777" w:rsidR="00975C97" w:rsidRPr="0001701A" w:rsidRDefault="00975C97" w:rsidP="00E46CF7">
            <w:pPr>
              <w:pStyle w:val="TAC"/>
            </w:pPr>
            <w:r w:rsidRPr="0001701A">
              <w:t>17064</w:t>
            </w:r>
          </w:p>
        </w:tc>
        <w:tc>
          <w:tcPr>
            <w:tcW w:w="848" w:type="dxa"/>
            <w:vAlign w:val="center"/>
          </w:tcPr>
          <w:p w14:paraId="6D556E88" w14:textId="77777777" w:rsidR="00975C97" w:rsidRPr="0001701A" w:rsidRDefault="00975C97" w:rsidP="00E46CF7">
            <w:pPr>
              <w:pStyle w:val="TAC"/>
            </w:pPr>
            <w:r w:rsidRPr="0001701A">
              <w:t>23112</w:t>
            </w:r>
          </w:p>
        </w:tc>
        <w:tc>
          <w:tcPr>
            <w:tcW w:w="849" w:type="dxa"/>
            <w:vAlign w:val="center"/>
          </w:tcPr>
          <w:p w14:paraId="017E5943" w14:textId="77777777" w:rsidR="00975C97" w:rsidRPr="0001701A" w:rsidRDefault="00975C97" w:rsidP="00E46CF7">
            <w:pPr>
              <w:pStyle w:val="TAC"/>
            </w:pPr>
            <w:r w:rsidRPr="0001701A">
              <w:t>29160</w:t>
            </w:r>
          </w:p>
        </w:tc>
      </w:tr>
      <w:tr w:rsidR="00975C97" w:rsidRPr="0001701A" w14:paraId="4936A6FC" w14:textId="77777777" w:rsidTr="00E46CF7">
        <w:trPr>
          <w:trHeight w:val="70"/>
          <w:jc w:val="center"/>
        </w:trPr>
        <w:tc>
          <w:tcPr>
            <w:tcW w:w="3690" w:type="dxa"/>
          </w:tcPr>
          <w:p w14:paraId="2C297BD3" w14:textId="77777777" w:rsidR="00975C97" w:rsidRPr="0001701A" w:rsidRDefault="00975C97" w:rsidP="00E46CF7">
            <w:pPr>
              <w:pStyle w:val="TAL"/>
            </w:pPr>
            <w:r w:rsidRPr="0001701A">
              <w:t>Max. Throughput averaged over 1 frame</w:t>
            </w:r>
          </w:p>
        </w:tc>
        <w:tc>
          <w:tcPr>
            <w:tcW w:w="1093" w:type="dxa"/>
            <w:vAlign w:val="center"/>
          </w:tcPr>
          <w:p w14:paraId="4E802B76" w14:textId="77777777" w:rsidR="00975C97" w:rsidRPr="0001701A" w:rsidRDefault="00975C97" w:rsidP="00E46CF7">
            <w:pPr>
              <w:pStyle w:val="TAC"/>
            </w:pPr>
            <w:r w:rsidRPr="0001701A">
              <w:t>Mbps</w:t>
            </w:r>
          </w:p>
        </w:tc>
        <w:tc>
          <w:tcPr>
            <w:tcW w:w="848" w:type="dxa"/>
            <w:vAlign w:val="center"/>
          </w:tcPr>
          <w:p w14:paraId="26103798" w14:textId="77777777" w:rsidR="00975C97" w:rsidRPr="0001701A" w:rsidRDefault="00975C97" w:rsidP="00E46CF7">
            <w:pPr>
              <w:pStyle w:val="TAC"/>
            </w:pPr>
            <w:r w:rsidRPr="0001701A">
              <w:t>1.766</w:t>
            </w:r>
          </w:p>
        </w:tc>
        <w:tc>
          <w:tcPr>
            <w:tcW w:w="848" w:type="dxa"/>
            <w:vAlign w:val="center"/>
          </w:tcPr>
          <w:p w14:paraId="57318102" w14:textId="77777777" w:rsidR="00975C97" w:rsidRPr="0001701A" w:rsidRDefault="00975C97" w:rsidP="00E46CF7">
            <w:pPr>
              <w:pStyle w:val="TAC"/>
            </w:pPr>
            <w:r w:rsidRPr="0001701A">
              <w:t>3.2.861</w:t>
            </w:r>
          </w:p>
        </w:tc>
        <w:tc>
          <w:tcPr>
            <w:tcW w:w="848" w:type="dxa"/>
            <w:vAlign w:val="center"/>
          </w:tcPr>
          <w:p w14:paraId="212F0BCF" w14:textId="77777777" w:rsidR="00975C97" w:rsidRPr="0001701A" w:rsidRDefault="00975C97" w:rsidP="00E46CF7">
            <w:pPr>
              <w:pStyle w:val="TAC"/>
            </w:pPr>
            <w:r w:rsidRPr="0001701A">
              <w:t>3.859</w:t>
            </w:r>
          </w:p>
        </w:tc>
        <w:tc>
          <w:tcPr>
            <w:tcW w:w="848" w:type="dxa"/>
            <w:vAlign w:val="center"/>
          </w:tcPr>
          <w:p w14:paraId="24E4D520" w14:textId="77777777" w:rsidR="00975C97" w:rsidRPr="0001701A" w:rsidRDefault="00975C97" w:rsidP="00E46CF7">
            <w:pPr>
              <w:pStyle w:val="TAC"/>
            </w:pPr>
            <w:r w:rsidRPr="0001701A">
              <w:t>4.858</w:t>
            </w:r>
          </w:p>
        </w:tc>
        <w:tc>
          <w:tcPr>
            <w:tcW w:w="848" w:type="dxa"/>
            <w:vAlign w:val="center"/>
          </w:tcPr>
          <w:p w14:paraId="79D0E6B1" w14:textId="77777777" w:rsidR="00975C97" w:rsidRPr="0001701A" w:rsidRDefault="00975C97" w:rsidP="00E46CF7">
            <w:pPr>
              <w:pStyle w:val="TAC"/>
            </w:pPr>
            <w:r w:rsidRPr="0001701A">
              <w:t>5.933</w:t>
            </w:r>
          </w:p>
        </w:tc>
        <w:tc>
          <w:tcPr>
            <w:tcW w:w="848" w:type="dxa"/>
            <w:vAlign w:val="center"/>
          </w:tcPr>
          <w:p w14:paraId="5E2F0BBC" w14:textId="77777777" w:rsidR="00975C97" w:rsidRPr="0001701A" w:rsidRDefault="00975C97" w:rsidP="00E46CF7">
            <w:pPr>
              <w:pStyle w:val="TAC"/>
            </w:pPr>
            <w:r w:rsidRPr="0001701A">
              <w:t>8.083</w:t>
            </w:r>
          </w:p>
        </w:tc>
        <w:tc>
          <w:tcPr>
            <w:tcW w:w="848" w:type="dxa"/>
            <w:vAlign w:val="center"/>
          </w:tcPr>
          <w:p w14:paraId="4DE219D1" w14:textId="77777777" w:rsidR="00975C97" w:rsidRPr="0001701A" w:rsidRDefault="00975C97" w:rsidP="00E46CF7">
            <w:pPr>
              <w:pStyle w:val="TAC"/>
            </w:pPr>
            <w:r w:rsidRPr="0001701A">
              <w:t>10.138</w:t>
            </w:r>
          </w:p>
        </w:tc>
        <w:tc>
          <w:tcPr>
            <w:tcW w:w="848" w:type="dxa"/>
            <w:vAlign w:val="center"/>
          </w:tcPr>
          <w:p w14:paraId="76053DB1" w14:textId="77777777" w:rsidR="00975C97" w:rsidRPr="0001701A" w:rsidRDefault="00975C97" w:rsidP="00E46CF7">
            <w:pPr>
              <w:pStyle w:val="TAC"/>
            </w:pPr>
            <w:r w:rsidRPr="0001701A">
              <w:t>12.288</w:t>
            </w:r>
          </w:p>
        </w:tc>
        <w:tc>
          <w:tcPr>
            <w:tcW w:w="848" w:type="dxa"/>
            <w:vAlign w:val="center"/>
          </w:tcPr>
          <w:p w14:paraId="421C962D" w14:textId="77777777" w:rsidR="00975C97" w:rsidRPr="0001701A" w:rsidRDefault="00975C97" w:rsidP="00E46CF7">
            <w:pPr>
              <w:pStyle w:val="TAC"/>
            </w:pPr>
            <w:r w:rsidRPr="0001701A">
              <w:t>16.589</w:t>
            </w:r>
          </w:p>
        </w:tc>
        <w:tc>
          <w:tcPr>
            <w:tcW w:w="849" w:type="dxa"/>
            <w:vAlign w:val="center"/>
          </w:tcPr>
          <w:p w14:paraId="5DBA2552" w14:textId="77777777" w:rsidR="00975C97" w:rsidRPr="0001701A" w:rsidRDefault="00975C97" w:rsidP="00E46CF7">
            <w:pPr>
              <w:pStyle w:val="TAC"/>
            </w:pPr>
            <w:r w:rsidRPr="0001701A">
              <w:t>20.909</w:t>
            </w:r>
          </w:p>
        </w:tc>
      </w:tr>
      <w:tr w:rsidR="00975C97" w:rsidRPr="0001701A" w14:paraId="6A55D222" w14:textId="77777777" w:rsidTr="00E46CF7">
        <w:trPr>
          <w:trHeight w:val="70"/>
          <w:jc w:val="center"/>
        </w:trPr>
        <w:tc>
          <w:tcPr>
            <w:tcW w:w="13264" w:type="dxa"/>
            <w:gridSpan w:val="12"/>
          </w:tcPr>
          <w:p w14:paraId="50B0F679" w14:textId="77777777" w:rsidR="00975C97" w:rsidRPr="0001701A" w:rsidRDefault="00975C97" w:rsidP="00E46CF7">
            <w:pPr>
              <w:pStyle w:val="TAN"/>
            </w:pPr>
            <w:r w:rsidRPr="0001701A">
              <w:t>Note 1:</w:t>
            </w:r>
            <w:r w:rsidRPr="0001701A">
              <w:tab/>
              <w:t>Additional parameters are specified in Table A.3.1-1 and Table A.3.3.1-1.</w:t>
            </w:r>
          </w:p>
          <w:p w14:paraId="2FEC737F" w14:textId="77777777" w:rsidR="00975C97" w:rsidRPr="0001701A" w:rsidRDefault="00975C97" w:rsidP="00E46CF7">
            <w:pPr>
              <w:pStyle w:val="TAN"/>
            </w:pPr>
            <w:r w:rsidRPr="0001701A">
              <w:t>Note 2:</w:t>
            </w:r>
            <w:r w:rsidRPr="0001701A">
              <w:tab/>
              <w:t>If more than one Code Block is present, an additional CRC sequence of L = 24 Bits is attached to each Code Block (otherwise L = 0 Bit)</w:t>
            </w:r>
          </w:p>
          <w:p w14:paraId="1D17AC6D" w14:textId="77777777" w:rsidR="00975C97" w:rsidRPr="0001701A" w:rsidRDefault="00975C97" w:rsidP="00E46CF7">
            <w:pPr>
              <w:pStyle w:val="TAN"/>
            </w:pPr>
            <w:r w:rsidRPr="0001701A">
              <w:t>Note 3:</w:t>
            </w:r>
            <w:r w:rsidRPr="0001701A">
              <w:tab/>
              <w:t>SS/PBCH block is transmitted in slot #0 of each frame.</w:t>
            </w:r>
          </w:p>
          <w:p w14:paraId="303E8A8B" w14:textId="77777777" w:rsidR="00975C97" w:rsidRPr="0001701A" w:rsidRDefault="00975C97" w:rsidP="00E46CF7">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4BD31F48" w14:textId="02A7023A" w:rsidR="00975C97" w:rsidRPr="0001701A" w:rsidRDefault="00975C97" w:rsidP="00975C97"/>
    <w:p w14:paraId="0BEE843A" w14:textId="77777777" w:rsidR="00975C97" w:rsidRPr="0001701A" w:rsidRDefault="00975C97" w:rsidP="00975C97">
      <w:pPr>
        <w:pStyle w:val="Heading3"/>
      </w:pPr>
      <w:bookmarkStart w:id="68" w:name="_Toc27478704"/>
      <w:bookmarkStart w:id="69" w:name="_Toc36227418"/>
      <w:r w:rsidRPr="0001701A">
        <w:lastRenderedPageBreak/>
        <w:t>A.3.3.3</w:t>
      </w:r>
      <w:r w:rsidRPr="0001701A">
        <w:tab/>
        <w:t>FRC for maximum input level for 64QAM</w:t>
      </w:r>
      <w:bookmarkEnd w:id="68"/>
      <w:bookmarkEnd w:id="69"/>
    </w:p>
    <w:p w14:paraId="58535C5E" w14:textId="77777777" w:rsidR="00975C97" w:rsidRPr="0001701A" w:rsidRDefault="00975C97" w:rsidP="00975C97">
      <w:pPr>
        <w:pStyle w:val="TH"/>
      </w:pPr>
      <w:r w:rsidRPr="0001701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0E8AD4E4" w14:textId="77777777" w:rsidTr="002E1A25">
        <w:trPr>
          <w:jc w:val="center"/>
        </w:trPr>
        <w:tc>
          <w:tcPr>
            <w:tcW w:w="3690" w:type="dxa"/>
            <w:vAlign w:val="center"/>
          </w:tcPr>
          <w:p w14:paraId="110B5DF0" w14:textId="77777777" w:rsidR="00975C97" w:rsidRPr="0001701A" w:rsidRDefault="00975C97" w:rsidP="002E1A25">
            <w:pPr>
              <w:pStyle w:val="TAH"/>
            </w:pPr>
            <w:r w:rsidRPr="0001701A">
              <w:t>Parameter</w:t>
            </w:r>
          </w:p>
        </w:tc>
        <w:tc>
          <w:tcPr>
            <w:tcW w:w="1093" w:type="dxa"/>
            <w:vAlign w:val="center"/>
          </w:tcPr>
          <w:p w14:paraId="7C1F8737" w14:textId="77777777" w:rsidR="00975C97" w:rsidRPr="0001701A" w:rsidRDefault="00975C97" w:rsidP="002E1A25">
            <w:pPr>
              <w:pStyle w:val="TAH"/>
            </w:pPr>
            <w:r w:rsidRPr="0001701A">
              <w:t>Unit</w:t>
            </w:r>
          </w:p>
        </w:tc>
        <w:tc>
          <w:tcPr>
            <w:tcW w:w="5736" w:type="dxa"/>
            <w:gridSpan w:val="8"/>
          </w:tcPr>
          <w:p w14:paraId="609350AD" w14:textId="77777777" w:rsidR="00975C97" w:rsidRPr="0001701A" w:rsidRDefault="00975C97" w:rsidP="002E1A25">
            <w:pPr>
              <w:pStyle w:val="TAH"/>
            </w:pPr>
            <w:r w:rsidRPr="0001701A">
              <w:t>Value</w:t>
            </w:r>
          </w:p>
        </w:tc>
      </w:tr>
      <w:tr w:rsidR="00975C97" w:rsidRPr="0001701A" w14:paraId="4C6D73E1" w14:textId="77777777" w:rsidTr="002E1A25">
        <w:trPr>
          <w:jc w:val="center"/>
        </w:trPr>
        <w:tc>
          <w:tcPr>
            <w:tcW w:w="3690" w:type="dxa"/>
            <w:vAlign w:val="center"/>
          </w:tcPr>
          <w:p w14:paraId="7F15F2B6" w14:textId="77777777" w:rsidR="00975C97" w:rsidRPr="0001701A" w:rsidRDefault="00975C97" w:rsidP="002E1A25">
            <w:pPr>
              <w:pStyle w:val="TAL"/>
            </w:pPr>
            <w:r w:rsidRPr="0001701A">
              <w:t>Channel bandwidth</w:t>
            </w:r>
          </w:p>
        </w:tc>
        <w:tc>
          <w:tcPr>
            <w:tcW w:w="1093" w:type="dxa"/>
            <w:vAlign w:val="center"/>
          </w:tcPr>
          <w:p w14:paraId="080D1FB0" w14:textId="77777777" w:rsidR="00975C97" w:rsidRPr="0001701A" w:rsidRDefault="00975C97" w:rsidP="002E1A25">
            <w:pPr>
              <w:pStyle w:val="TAC"/>
            </w:pPr>
            <w:r w:rsidRPr="0001701A">
              <w:t>MHz</w:t>
            </w:r>
          </w:p>
        </w:tc>
        <w:tc>
          <w:tcPr>
            <w:tcW w:w="717" w:type="dxa"/>
            <w:vAlign w:val="center"/>
          </w:tcPr>
          <w:p w14:paraId="7A85683E" w14:textId="77777777" w:rsidR="00975C97" w:rsidRPr="0001701A" w:rsidRDefault="00975C97" w:rsidP="002E1A25">
            <w:pPr>
              <w:pStyle w:val="TAC"/>
            </w:pPr>
            <w:r w:rsidRPr="0001701A">
              <w:t>5</w:t>
            </w:r>
          </w:p>
        </w:tc>
        <w:tc>
          <w:tcPr>
            <w:tcW w:w="717" w:type="dxa"/>
            <w:vAlign w:val="center"/>
          </w:tcPr>
          <w:p w14:paraId="6AFD1366" w14:textId="77777777" w:rsidR="00975C97" w:rsidRPr="0001701A" w:rsidRDefault="00975C97" w:rsidP="002E1A25">
            <w:pPr>
              <w:pStyle w:val="TAC"/>
            </w:pPr>
            <w:r w:rsidRPr="0001701A">
              <w:t>10</w:t>
            </w:r>
          </w:p>
        </w:tc>
        <w:tc>
          <w:tcPr>
            <w:tcW w:w="717" w:type="dxa"/>
            <w:vAlign w:val="center"/>
          </w:tcPr>
          <w:p w14:paraId="09DE1A15" w14:textId="77777777" w:rsidR="00975C97" w:rsidRPr="0001701A" w:rsidRDefault="00975C97" w:rsidP="002E1A25">
            <w:pPr>
              <w:pStyle w:val="TAC"/>
            </w:pPr>
            <w:r w:rsidRPr="0001701A">
              <w:t>15</w:t>
            </w:r>
          </w:p>
        </w:tc>
        <w:tc>
          <w:tcPr>
            <w:tcW w:w="717" w:type="dxa"/>
            <w:vAlign w:val="center"/>
          </w:tcPr>
          <w:p w14:paraId="289B4C01" w14:textId="77777777" w:rsidR="00975C97" w:rsidRPr="0001701A" w:rsidRDefault="00975C97" w:rsidP="002E1A25">
            <w:pPr>
              <w:pStyle w:val="TAC"/>
            </w:pPr>
            <w:r w:rsidRPr="0001701A">
              <w:t>20</w:t>
            </w:r>
          </w:p>
        </w:tc>
        <w:tc>
          <w:tcPr>
            <w:tcW w:w="717" w:type="dxa"/>
            <w:vAlign w:val="center"/>
          </w:tcPr>
          <w:p w14:paraId="68BF9AED" w14:textId="77777777" w:rsidR="00975C97" w:rsidRPr="0001701A" w:rsidRDefault="00975C97" w:rsidP="002E1A25">
            <w:pPr>
              <w:pStyle w:val="TAC"/>
            </w:pPr>
            <w:r w:rsidRPr="0001701A">
              <w:t>25</w:t>
            </w:r>
          </w:p>
        </w:tc>
        <w:tc>
          <w:tcPr>
            <w:tcW w:w="717" w:type="dxa"/>
            <w:vAlign w:val="center"/>
          </w:tcPr>
          <w:p w14:paraId="19A76AC3" w14:textId="77777777" w:rsidR="00975C97" w:rsidRPr="0001701A" w:rsidRDefault="00975C97" w:rsidP="002E1A25">
            <w:pPr>
              <w:pStyle w:val="TAC"/>
            </w:pPr>
            <w:r w:rsidRPr="0001701A">
              <w:t>30</w:t>
            </w:r>
          </w:p>
        </w:tc>
        <w:tc>
          <w:tcPr>
            <w:tcW w:w="717" w:type="dxa"/>
            <w:vAlign w:val="center"/>
          </w:tcPr>
          <w:p w14:paraId="46B78D90" w14:textId="77777777" w:rsidR="00975C97" w:rsidRPr="0001701A" w:rsidRDefault="00975C97" w:rsidP="002E1A25">
            <w:pPr>
              <w:pStyle w:val="TAC"/>
            </w:pPr>
            <w:r w:rsidRPr="0001701A">
              <w:t>40</w:t>
            </w:r>
          </w:p>
        </w:tc>
        <w:tc>
          <w:tcPr>
            <w:tcW w:w="717" w:type="dxa"/>
            <w:vAlign w:val="center"/>
          </w:tcPr>
          <w:p w14:paraId="0ABE952C" w14:textId="77777777" w:rsidR="00975C97" w:rsidRPr="0001701A" w:rsidRDefault="00975C97" w:rsidP="002E1A25">
            <w:pPr>
              <w:pStyle w:val="TAC"/>
            </w:pPr>
            <w:r w:rsidRPr="0001701A">
              <w:t>50</w:t>
            </w:r>
          </w:p>
        </w:tc>
      </w:tr>
      <w:tr w:rsidR="00975C97" w:rsidRPr="0001701A" w14:paraId="0984D621" w14:textId="77777777" w:rsidTr="002E1A25">
        <w:trPr>
          <w:jc w:val="center"/>
        </w:trPr>
        <w:tc>
          <w:tcPr>
            <w:tcW w:w="3690" w:type="dxa"/>
            <w:vAlign w:val="center"/>
          </w:tcPr>
          <w:p w14:paraId="1E034FBD" w14:textId="77777777" w:rsidR="00975C97" w:rsidRPr="0001701A" w:rsidRDefault="00975C97" w:rsidP="002E1A25">
            <w:pPr>
              <w:pStyle w:val="TAL"/>
            </w:pPr>
            <w:r w:rsidRPr="0001701A">
              <w:t>Subcarrier spacing</w:t>
            </w:r>
          </w:p>
        </w:tc>
        <w:tc>
          <w:tcPr>
            <w:tcW w:w="1093" w:type="dxa"/>
            <w:vAlign w:val="center"/>
          </w:tcPr>
          <w:p w14:paraId="0016C6B4" w14:textId="77777777" w:rsidR="00975C97" w:rsidRPr="0001701A" w:rsidRDefault="00975C97" w:rsidP="002E1A25">
            <w:pPr>
              <w:pStyle w:val="TAC"/>
            </w:pPr>
            <w:r w:rsidRPr="0001701A">
              <w:t>kHz</w:t>
            </w:r>
          </w:p>
        </w:tc>
        <w:tc>
          <w:tcPr>
            <w:tcW w:w="717" w:type="dxa"/>
            <w:vAlign w:val="center"/>
          </w:tcPr>
          <w:p w14:paraId="04D18DFC" w14:textId="77777777" w:rsidR="00975C97" w:rsidRPr="0001701A" w:rsidRDefault="00975C97" w:rsidP="002E1A25">
            <w:pPr>
              <w:pStyle w:val="TAC"/>
            </w:pPr>
            <w:r w:rsidRPr="0001701A">
              <w:t>15</w:t>
            </w:r>
          </w:p>
        </w:tc>
        <w:tc>
          <w:tcPr>
            <w:tcW w:w="717" w:type="dxa"/>
            <w:vAlign w:val="center"/>
          </w:tcPr>
          <w:p w14:paraId="76409E90" w14:textId="77777777" w:rsidR="00975C97" w:rsidRPr="0001701A" w:rsidRDefault="00975C97" w:rsidP="002E1A25">
            <w:pPr>
              <w:pStyle w:val="TAC"/>
            </w:pPr>
            <w:r w:rsidRPr="0001701A">
              <w:t>15</w:t>
            </w:r>
          </w:p>
        </w:tc>
        <w:tc>
          <w:tcPr>
            <w:tcW w:w="717" w:type="dxa"/>
            <w:vAlign w:val="center"/>
          </w:tcPr>
          <w:p w14:paraId="280FF3A4" w14:textId="77777777" w:rsidR="00975C97" w:rsidRPr="0001701A" w:rsidRDefault="00975C97" w:rsidP="002E1A25">
            <w:pPr>
              <w:pStyle w:val="TAC"/>
            </w:pPr>
            <w:r w:rsidRPr="0001701A">
              <w:t>15</w:t>
            </w:r>
          </w:p>
        </w:tc>
        <w:tc>
          <w:tcPr>
            <w:tcW w:w="717" w:type="dxa"/>
            <w:vAlign w:val="center"/>
          </w:tcPr>
          <w:p w14:paraId="0702AFA0" w14:textId="77777777" w:rsidR="00975C97" w:rsidRPr="0001701A" w:rsidRDefault="00975C97" w:rsidP="002E1A25">
            <w:pPr>
              <w:pStyle w:val="TAC"/>
            </w:pPr>
            <w:r w:rsidRPr="0001701A">
              <w:t>15</w:t>
            </w:r>
          </w:p>
        </w:tc>
        <w:tc>
          <w:tcPr>
            <w:tcW w:w="717" w:type="dxa"/>
            <w:vAlign w:val="center"/>
          </w:tcPr>
          <w:p w14:paraId="0D1846D3" w14:textId="77777777" w:rsidR="00975C97" w:rsidRPr="0001701A" w:rsidRDefault="00975C97" w:rsidP="002E1A25">
            <w:pPr>
              <w:pStyle w:val="TAC"/>
            </w:pPr>
            <w:r w:rsidRPr="0001701A">
              <w:t>15</w:t>
            </w:r>
          </w:p>
        </w:tc>
        <w:tc>
          <w:tcPr>
            <w:tcW w:w="717" w:type="dxa"/>
            <w:vAlign w:val="center"/>
          </w:tcPr>
          <w:p w14:paraId="7761BAE1" w14:textId="77777777" w:rsidR="00975C97" w:rsidRPr="0001701A" w:rsidRDefault="00975C97" w:rsidP="002E1A25">
            <w:pPr>
              <w:pStyle w:val="TAC"/>
            </w:pPr>
            <w:r w:rsidRPr="0001701A">
              <w:t>15</w:t>
            </w:r>
          </w:p>
        </w:tc>
        <w:tc>
          <w:tcPr>
            <w:tcW w:w="717" w:type="dxa"/>
            <w:vAlign w:val="center"/>
          </w:tcPr>
          <w:p w14:paraId="7B4B4CB6" w14:textId="77777777" w:rsidR="00975C97" w:rsidRPr="0001701A" w:rsidRDefault="00975C97" w:rsidP="002E1A25">
            <w:pPr>
              <w:pStyle w:val="TAC"/>
            </w:pPr>
            <w:r w:rsidRPr="0001701A">
              <w:t>15</w:t>
            </w:r>
          </w:p>
        </w:tc>
        <w:tc>
          <w:tcPr>
            <w:tcW w:w="717" w:type="dxa"/>
            <w:vAlign w:val="center"/>
          </w:tcPr>
          <w:p w14:paraId="12CACF71" w14:textId="77777777" w:rsidR="00975C97" w:rsidRPr="0001701A" w:rsidRDefault="00975C97" w:rsidP="002E1A25">
            <w:pPr>
              <w:pStyle w:val="TAC"/>
            </w:pPr>
            <w:r w:rsidRPr="0001701A">
              <w:t>15</w:t>
            </w:r>
          </w:p>
        </w:tc>
      </w:tr>
      <w:tr w:rsidR="00975C97" w:rsidRPr="0001701A" w14:paraId="16F8CF67" w14:textId="77777777" w:rsidTr="002E1A25">
        <w:trPr>
          <w:jc w:val="center"/>
        </w:trPr>
        <w:tc>
          <w:tcPr>
            <w:tcW w:w="3690" w:type="dxa"/>
            <w:vAlign w:val="center"/>
          </w:tcPr>
          <w:p w14:paraId="48176CAE" w14:textId="77777777" w:rsidR="00975C97" w:rsidRPr="0001701A" w:rsidRDefault="00975C97" w:rsidP="002E1A25">
            <w:pPr>
              <w:pStyle w:val="TAL"/>
            </w:pPr>
            <w:r w:rsidRPr="0001701A">
              <w:t xml:space="preserve">Subcarrier spacing configuration </w:t>
            </w:r>
            <w:r w:rsidRPr="0001701A">
              <w:object w:dxaOrig="220" w:dyaOrig="240" w14:anchorId="58673F26">
                <v:shape id="_x0000_i1037" type="#_x0000_t75" style="width:11.25pt;height:12.75pt" o:ole="">
                  <v:imagedata r:id="rId9" o:title=""/>
                </v:shape>
                <o:OLEObject Type="Embed" ProgID="Equation.3" ShapeID="_x0000_i1037" DrawAspect="Content" ObjectID="_1710857156" r:id="rId22"/>
              </w:object>
            </w:r>
          </w:p>
        </w:tc>
        <w:tc>
          <w:tcPr>
            <w:tcW w:w="1093" w:type="dxa"/>
            <w:vAlign w:val="center"/>
          </w:tcPr>
          <w:p w14:paraId="45B12DFF" w14:textId="77777777" w:rsidR="00975C97" w:rsidRPr="0001701A" w:rsidRDefault="00975C97" w:rsidP="002E1A25">
            <w:pPr>
              <w:pStyle w:val="TAC"/>
            </w:pPr>
          </w:p>
        </w:tc>
        <w:tc>
          <w:tcPr>
            <w:tcW w:w="717" w:type="dxa"/>
            <w:vAlign w:val="center"/>
          </w:tcPr>
          <w:p w14:paraId="393E60DC" w14:textId="77777777" w:rsidR="00975C97" w:rsidRPr="0001701A" w:rsidRDefault="00975C97" w:rsidP="002E1A25">
            <w:pPr>
              <w:pStyle w:val="TAC"/>
            </w:pPr>
            <w:r w:rsidRPr="0001701A">
              <w:t>0</w:t>
            </w:r>
          </w:p>
        </w:tc>
        <w:tc>
          <w:tcPr>
            <w:tcW w:w="717" w:type="dxa"/>
            <w:vAlign w:val="center"/>
          </w:tcPr>
          <w:p w14:paraId="2916ADDE" w14:textId="77777777" w:rsidR="00975C97" w:rsidRPr="0001701A" w:rsidRDefault="00975C97" w:rsidP="002E1A25">
            <w:pPr>
              <w:pStyle w:val="TAC"/>
            </w:pPr>
            <w:r w:rsidRPr="0001701A">
              <w:t>0</w:t>
            </w:r>
          </w:p>
        </w:tc>
        <w:tc>
          <w:tcPr>
            <w:tcW w:w="717" w:type="dxa"/>
            <w:vAlign w:val="center"/>
          </w:tcPr>
          <w:p w14:paraId="6618DE3C" w14:textId="77777777" w:rsidR="00975C97" w:rsidRPr="0001701A" w:rsidRDefault="00975C97" w:rsidP="002E1A25">
            <w:pPr>
              <w:pStyle w:val="TAC"/>
            </w:pPr>
            <w:r w:rsidRPr="0001701A">
              <w:t>0</w:t>
            </w:r>
          </w:p>
        </w:tc>
        <w:tc>
          <w:tcPr>
            <w:tcW w:w="717" w:type="dxa"/>
            <w:vAlign w:val="center"/>
          </w:tcPr>
          <w:p w14:paraId="631293AA" w14:textId="77777777" w:rsidR="00975C97" w:rsidRPr="0001701A" w:rsidRDefault="00975C97" w:rsidP="002E1A25">
            <w:pPr>
              <w:pStyle w:val="TAC"/>
            </w:pPr>
            <w:r w:rsidRPr="0001701A">
              <w:t>0</w:t>
            </w:r>
          </w:p>
        </w:tc>
        <w:tc>
          <w:tcPr>
            <w:tcW w:w="717" w:type="dxa"/>
            <w:vAlign w:val="center"/>
          </w:tcPr>
          <w:p w14:paraId="5AB7C1DD" w14:textId="77777777" w:rsidR="00975C97" w:rsidRPr="0001701A" w:rsidRDefault="00975C97" w:rsidP="002E1A25">
            <w:pPr>
              <w:pStyle w:val="TAC"/>
            </w:pPr>
            <w:r w:rsidRPr="0001701A">
              <w:t>0</w:t>
            </w:r>
          </w:p>
        </w:tc>
        <w:tc>
          <w:tcPr>
            <w:tcW w:w="717" w:type="dxa"/>
            <w:vAlign w:val="center"/>
          </w:tcPr>
          <w:p w14:paraId="569524B5" w14:textId="77777777" w:rsidR="00975C97" w:rsidRPr="0001701A" w:rsidRDefault="00975C97" w:rsidP="002E1A25">
            <w:pPr>
              <w:pStyle w:val="TAC"/>
            </w:pPr>
            <w:r w:rsidRPr="0001701A">
              <w:t>0</w:t>
            </w:r>
          </w:p>
        </w:tc>
        <w:tc>
          <w:tcPr>
            <w:tcW w:w="717" w:type="dxa"/>
            <w:vAlign w:val="center"/>
          </w:tcPr>
          <w:p w14:paraId="32AE2366" w14:textId="77777777" w:rsidR="00975C97" w:rsidRPr="0001701A" w:rsidRDefault="00975C97" w:rsidP="002E1A25">
            <w:pPr>
              <w:pStyle w:val="TAC"/>
            </w:pPr>
            <w:r w:rsidRPr="0001701A">
              <w:t>0</w:t>
            </w:r>
          </w:p>
        </w:tc>
        <w:tc>
          <w:tcPr>
            <w:tcW w:w="717" w:type="dxa"/>
            <w:vAlign w:val="center"/>
          </w:tcPr>
          <w:p w14:paraId="5D90CC41" w14:textId="77777777" w:rsidR="00975C97" w:rsidRPr="0001701A" w:rsidRDefault="00975C97" w:rsidP="002E1A25">
            <w:pPr>
              <w:pStyle w:val="TAC"/>
            </w:pPr>
            <w:r w:rsidRPr="0001701A">
              <w:t>0</w:t>
            </w:r>
          </w:p>
        </w:tc>
      </w:tr>
      <w:tr w:rsidR="00975C97" w:rsidRPr="0001701A" w14:paraId="0C502ABD" w14:textId="77777777" w:rsidTr="002E1A25">
        <w:trPr>
          <w:jc w:val="center"/>
        </w:trPr>
        <w:tc>
          <w:tcPr>
            <w:tcW w:w="3690" w:type="dxa"/>
            <w:vAlign w:val="center"/>
          </w:tcPr>
          <w:p w14:paraId="62396A92" w14:textId="77777777" w:rsidR="00975C97" w:rsidRPr="0001701A" w:rsidRDefault="00975C97" w:rsidP="002E1A25">
            <w:pPr>
              <w:pStyle w:val="TAL"/>
            </w:pPr>
            <w:r w:rsidRPr="0001701A">
              <w:t>Allocated resource blocks</w:t>
            </w:r>
          </w:p>
        </w:tc>
        <w:tc>
          <w:tcPr>
            <w:tcW w:w="1093" w:type="dxa"/>
            <w:vAlign w:val="center"/>
          </w:tcPr>
          <w:p w14:paraId="4FBA602B" w14:textId="77777777" w:rsidR="00975C97" w:rsidRPr="0001701A" w:rsidRDefault="00975C97" w:rsidP="002E1A25">
            <w:pPr>
              <w:pStyle w:val="TAC"/>
            </w:pPr>
          </w:p>
        </w:tc>
        <w:tc>
          <w:tcPr>
            <w:tcW w:w="717" w:type="dxa"/>
            <w:vAlign w:val="center"/>
          </w:tcPr>
          <w:p w14:paraId="3C083880" w14:textId="77777777" w:rsidR="00975C97" w:rsidRPr="0001701A" w:rsidRDefault="00975C97" w:rsidP="002E1A25">
            <w:pPr>
              <w:pStyle w:val="TAC"/>
            </w:pPr>
            <w:r w:rsidRPr="0001701A">
              <w:t>25</w:t>
            </w:r>
          </w:p>
        </w:tc>
        <w:tc>
          <w:tcPr>
            <w:tcW w:w="717" w:type="dxa"/>
            <w:vAlign w:val="center"/>
          </w:tcPr>
          <w:p w14:paraId="226C490A" w14:textId="77777777" w:rsidR="00975C97" w:rsidRPr="0001701A" w:rsidRDefault="00975C97" w:rsidP="002E1A25">
            <w:pPr>
              <w:pStyle w:val="TAC"/>
            </w:pPr>
            <w:r w:rsidRPr="0001701A">
              <w:t>52</w:t>
            </w:r>
          </w:p>
        </w:tc>
        <w:tc>
          <w:tcPr>
            <w:tcW w:w="717" w:type="dxa"/>
            <w:vAlign w:val="center"/>
          </w:tcPr>
          <w:p w14:paraId="2F3AC380" w14:textId="77777777" w:rsidR="00975C97" w:rsidRPr="0001701A" w:rsidRDefault="00975C97" w:rsidP="002E1A25">
            <w:pPr>
              <w:pStyle w:val="TAC"/>
            </w:pPr>
            <w:r w:rsidRPr="0001701A">
              <w:t>79</w:t>
            </w:r>
          </w:p>
        </w:tc>
        <w:tc>
          <w:tcPr>
            <w:tcW w:w="717" w:type="dxa"/>
            <w:vAlign w:val="center"/>
          </w:tcPr>
          <w:p w14:paraId="7C6AC82F" w14:textId="77777777" w:rsidR="00975C97" w:rsidRPr="0001701A" w:rsidRDefault="00975C97" w:rsidP="002E1A25">
            <w:pPr>
              <w:pStyle w:val="TAC"/>
            </w:pPr>
            <w:r w:rsidRPr="0001701A">
              <w:t>106</w:t>
            </w:r>
          </w:p>
        </w:tc>
        <w:tc>
          <w:tcPr>
            <w:tcW w:w="717" w:type="dxa"/>
            <w:vAlign w:val="center"/>
          </w:tcPr>
          <w:p w14:paraId="278EA63E" w14:textId="77777777" w:rsidR="00975C97" w:rsidRPr="0001701A" w:rsidRDefault="00975C97" w:rsidP="002E1A25">
            <w:pPr>
              <w:pStyle w:val="TAC"/>
            </w:pPr>
            <w:r w:rsidRPr="0001701A">
              <w:t>133</w:t>
            </w:r>
          </w:p>
        </w:tc>
        <w:tc>
          <w:tcPr>
            <w:tcW w:w="717" w:type="dxa"/>
            <w:vAlign w:val="center"/>
          </w:tcPr>
          <w:p w14:paraId="268C530B" w14:textId="77777777" w:rsidR="00975C97" w:rsidRPr="0001701A" w:rsidRDefault="00975C97" w:rsidP="002E1A25">
            <w:pPr>
              <w:pStyle w:val="TAC"/>
            </w:pPr>
            <w:r w:rsidRPr="0001701A">
              <w:t>160</w:t>
            </w:r>
          </w:p>
        </w:tc>
        <w:tc>
          <w:tcPr>
            <w:tcW w:w="717" w:type="dxa"/>
            <w:vAlign w:val="center"/>
          </w:tcPr>
          <w:p w14:paraId="705AA183" w14:textId="77777777" w:rsidR="00975C97" w:rsidRPr="0001701A" w:rsidRDefault="00975C97" w:rsidP="002E1A25">
            <w:pPr>
              <w:pStyle w:val="TAC"/>
            </w:pPr>
            <w:r w:rsidRPr="0001701A">
              <w:t>216</w:t>
            </w:r>
          </w:p>
        </w:tc>
        <w:tc>
          <w:tcPr>
            <w:tcW w:w="717" w:type="dxa"/>
            <w:vAlign w:val="center"/>
          </w:tcPr>
          <w:p w14:paraId="5FF31A98" w14:textId="77777777" w:rsidR="00975C97" w:rsidRPr="0001701A" w:rsidRDefault="00975C97" w:rsidP="002E1A25">
            <w:pPr>
              <w:pStyle w:val="TAC"/>
            </w:pPr>
            <w:r w:rsidRPr="0001701A">
              <w:t>270</w:t>
            </w:r>
          </w:p>
        </w:tc>
      </w:tr>
      <w:tr w:rsidR="00975C97" w:rsidRPr="0001701A" w14:paraId="2B9107BA" w14:textId="77777777" w:rsidTr="002E1A25">
        <w:trPr>
          <w:jc w:val="center"/>
        </w:trPr>
        <w:tc>
          <w:tcPr>
            <w:tcW w:w="3690" w:type="dxa"/>
            <w:vAlign w:val="center"/>
          </w:tcPr>
          <w:p w14:paraId="7A844F40" w14:textId="77777777" w:rsidR="00975C97" w:rsidRPr="0001701A" w:rsidRDefault="00975C97" w:rsidP="002E1A25">
            <w:pPr>
              <w:pStyle w:val="TAL"/>
            </w:pPr>
            <w:r w:rsidRPr="0001701A">
              <w:t>Subcarriers per resource block</w:t>
            </w:r>
          </w:p>
        </w:tc>
        <w:tc>
          <w:tcPr>
            <w:tcW w:w="1093" w:type="dxa"/>
            <w:vAlign w:val="center"/>
          </w:tcPr>
          <w:p w14:paraId="40E14C1A" w14:textId="77777777" w:rsidR="00975C97" w:rsidRPr="0001701A" w:rsidRDefault="00975C97" w:rsidP="002E1A25">
            <w:pPr>
              <w:pStyle w:val="TAC"/>
            </w:pPr>
          </w:p>
        </w:tc>
        <w:tc>
          <w:tcPr>
            <w:tcW w:w="717" w:type="dxa"/>
            <w:vAlign w:val="center"/>
          </w:tcPr>
          <w:p w14:paraId="1E31530B" w14:textId="77777777" w:rsidR="00975C97" w:rsidRPr="0001701A" w:rsidRDefault="00975C97" w:rsidP="002E1A25">
            <w:pPr>
              <w:pStyle w:val="TAC"/>
            </w:pPr>
            <w:r w:rsidRPr="0001701A">
              <w:t>12</w:t>
            </w:r>
          </w:p>
        </w:tc>
        <w:tc>
          <w:tcPr>
            <w:tcW w:w="717" w:type="dxa"/>
            <w:vAlign w:val="center"/>
          </w:tcPr>
          <w:p w14:paraId="654B9F6A" w14:textId="77777777" w:rsidR="00975C97" w:rsidRPr="0001701A" w:rsidRDefault="00975C97" w:rsidP="002E1A25">
            <w:pPr>
              <w:pStyle w:val="TAC"/>
            </w:pPr>
            <w:r w:rsidRPr="0001701A">
              <w:t>12</w:t>
            </w:r>
          </w:p>
        </w:tc>
        <w:tc>
          <w:tcPr>
            <w:tcW w:w="717" w:type="dxa"/>
            <w:vAlign w:val="center"/>
          </w:tcPr>
          <w:p w14:paraId="212F9E38" w14:textId="77777777" w:rsidR="00975C97" w:rsidRPr="0001701A" w:rsidRDefault="00975C97" w:rsidP="002E1A25">
            <w:pPr>
              <w:pStyle w:val="TAC"/>
            </w:pPr>
            <w:r w:rsidRPr="0001701A">
              <w:t>12</w:t>
            </w:r>
          </w:p>
        </w:tc>
        <w:tc>
          <w:tcPr>
            <w:tcW w:w="717" w:type="dxa"/>
            <w:vAlign w:val="center"/>
          </w:tcPr>
          <w:p w14:paraId="3AD595B9" w14:textId="77777777" w:rsidR="00975C97" w:rsidRPr="0001701A" w:rsidRDefault="00975C97" w:rsidP="002E1A25">
            <w:pPr>
              <w:pStyle w:val="TAC"/>
            </w:pPr>
            <w:r w:rsidRPr="0001701A">
              <w:t>12</w:t>
            </w:r>
          </w:p>
        </w:tc>
        <w:tc>
          <w:tcPr>
            <w:tcW w:w="717" w:type="dxa"/>
            <w:vAlign w:val="center"/>
          </w:tcPr>
          <w:p w14:paraId="2EDDA9B5" w14:textId="77777777" w:rsidR="00975C97" w:rsidRPr="0001701A" w:rsidRDefault="00975C97" w:rsidP="002E1A25">
            <w:pPr>
              <w:pStyle w:val="TAC"/>
            </w:pPr>
            <w:r w:rsidRPr="0001701A">
              <w:t>12</w:t>
            </w:r>
          </w:p>
        </w:tc>
        <w:tc>
          <w:tcPr>
            <w:tcW w:w="717" w:type="dxa"/>
            <w:vAlign w:val="center"/>
          </w:tcPr>
          <w:p w14:paraId="08C453E2" w14:textId="77777777" w:rsidR="00975C97" w:rsidRPr="0001701A" w:rsidRDefault="00975C97" w:rsidP="002E1A25">
            <w:pPr>
              <w:pStyle w:val="TAC"/>
            </w:pPr>
            <w:r w:rsidRPr="0001701A">
              <w:t>12</w:t>
            </w:r>
          </w:p>
        </w:tc>
        <w:tc>
          <w:tcPr>
            <w:tcW w:w="717" w:type="dxa"/>
            <w:vAlign w:val="center"/>
          </w:tcPr>
          <w:p w14:paraId="6ED2B162" w14:textId="77777777" w:rsidR="00975C97" w:rsidRPr="0001701A" w:rsidRDefault="00975C97" w:rsidP="002E1A25">
            <w:pPr>
              <w:pStyle w:val="TAC"/>
            </w:pPr>
            <w:r w:rsidRPr="0001701A">
              <w:t>12</w:t>
            </w:r>
          </w:p>
        </w:tc>
        <w:tc>
          <w:tcPr>
            <w:tcW w:w="717" w:type="dxa"/>
            <w:vAlign w:val="center"/>
          </w:tcPr>
          <w:p w14:paraId="23EBE3DB" w14:textId="77777777" w:rsidR="00975C97" w:rsidRPr="0001701A" w:rsidRDefault="00975C97" w:rsidP="002E1A25">
            <w:pPr>
              <w:pStyle w:val="TAC"/>
            </w:pPr>
            <w:r w:rsidRPr="0001701A">
              <w:t>12</w:t>
            </w:r>
          </w:p>
        </w:tc>
      </w:tr>
      <w:tr w:rsidR="00975C97" w:rsidRPr="0001701A" w14:paraId="4D167BDE" w14:textId="77777777" w:rsidTr="002E1A25">
        <w:trPr>
          <w:jc w:val="center"/>
        </w:trPr>
        <w:tc>
          <w:tcPr>
            <w:tcW w:w="3690" w:type="dxa"/>
            <w:vAlign w:val="center"/>
          </w:tcPr>
          <w:p w14:paraId="75E222C3" w14:textId="77777777" w:rsidR="00975C97" w:rsidRPr="0001701A" w:rsidRDefault="00975C97" w:rsidP="002E1A25">
            <w:pPr>
              <w:pStyle w:val="TAL"/>
            </w:pPr>
            <w:r w:rsidRPr="0001701A">
              <w:t>Allocated slots per Frame</w:t>
            </w:r>
          </w:p>
        </w:tc>
        <w:tc>
          <w:tcPr>
            <w:tcW w:w="1093" w:type="dxa"/>
            <w:vAlign w:val="center"/>
          </w:tcPr>
          <w:p w14:paraId="7F5C9BE1" w14:textId="77777777" w:rsidR="00975C97" w:rsidRPr="0001701A" w:rsidRDefault="00975C97" w:rsidP="002E1A25">
            <w:pPr>
              <w:pStyle w:val="TAC"/>
            </w:pPr>
          </w:p>
        </w:tc>
        <w:tc>
          <w:tcPr>
            <w:tcW w:w="717" w:type="dxa"/>
          </w:tcPr>
          <w:p w14:paraId="1ED50F7C" w14:textId="77777777" w:rsidR="00975C97" w:rsidRPr="0001701A" w:rsidRDefault="00975C97" w:rsidP="002E1A25">
            <w:pPr>
              <w:pStyle w:val="TAC"/>
            </w:pPr>
            <w:r w:rsidRPr="0001701A">
              <w:t>4</w:t>
            </w:r>
          </w:p>
        </w:tc>
        <w:tc>
          <w:tcPr>
            <w:tcW w:w="717" w:type="dxa"/>
          </w:tcPr>
          <w:p w14:paraId="6EBFCE8D" w14:textId="77777777" w:rsidR="00975C97" w:rsidRPr="0001701A" w:rsidRDefault="00975C97" w:rsidP="002E1A25">
            <w:pPr>
              <w:pStyle w:val="TAC"/>
            </w:pPr>
            <w:r w:rsidRPr="0001701A">
              <w:t>4</w:t>
            </w:r>
          </w:p>
        </w:tc>
        <w:tc>
          <w:tcPr>
            <w:tcW w:w="717" w:type="dxa"/>
          </w:tcPr>
          <w:p w14:paraId="4F63F481" w14:textId="77777777" w:rsidR="00975C97" w:rsidRPr="0001701A" w:rsidRDefault="00975C97" w:rsidP="002E1A25">
            <w:pPr>
              <w:pStyle w:val="TAC"/>
            </w:pPr>
            <w:r w:rsidRPr="0001701A">
              <w:t>4</w:t>
            </w:r>
          </w:p>
        </w:tc>
        <w:tc>
          <w:tcPr>
            <w:tcW w:w="717" w:type="dxa"/>
          </w:tcPr>
          <w:p w14:paraId="48A7C750" w14:textId="77777777" w:rsidR="00975C97" w:rsidRPr="0001701A" w:rsidRDefault="00975C97" w:rsidP="002E1A25">
            <w:pPr>
              <w:pStyle w:val="TAC"/>
            </w:pPr>
            <w:r w:rsidRPr="0001701A">
              <w:t>4</w:t>
            </w:r>
          </w:p>
        </w:tc>
        <w:tc>
          <w:tcPr>
            <w:tcW w:w="717" w:type="dxa"/>
          </w:tcPr>
          <w:p w14:paraId="679628B8" w14:textId="77777777" w:rsidR="00975C97" w:rsidRPr="0001701A" w:rsidRDefault="00975C97" w:rsidP="002E1A25">
            <w:pPr>
              <w:pStyle w:val="TAC"/>
            </w:pPr>
            <w:r w:rsidRPr="0001701A">
              <w:t>4</w:t>
            </w:r>
          </w:p>
        </w:tc>
        <w:tc>
          <w:tcPr>
            <w:tcW w:w="717" w:type="dxa"/>
          </w:tcPr>
          <w:p w14:paraId="06A500D3" w14:textId="77777777" w:rsidR="00975C97" w:rsidRPr="0001701A" w:rsidRDefault="00975C97" w:rsidP="002E1A25">
            <w:pPr>
              <w:pStyle w:val="TAC"/>
            </w:pPr>
            <w:r w:rsidRPr="0001701A">
              <w:t>4</w:t>
            </w:r>
          </w:p>
        </w:tc>
        <w:tc>
          <w:tcPr>
            <w:tcW w:w="717" w:type="dxa"/>
          </w:tcPr>
          <w:p w14:paraId="031D5A4D" w14:textId="77777777" w:rsidR="00975C97" w:rsidRPr="0001701A" w:rsidRDefault="00975C97" w:rsidP="002E1A25">
            <w:pPr>
              <w:pStyle w:val="TAC"/>
            </w:pPr>
            <w:r w:rsidRPr="0001701A">
              <w:t>4</w:t>
            </w:r>
          </w:p>
        </w:tc>
        <w:tc>
          <w:tcPr>
            <w:tcW w:w="717" w:type="dxa"/>
          </w:tcPr>
          <w:p w14:paraId="181DDF91" w14:textId="77777777" w:rsidR="00975C97" w:rsidRPr="0001701A" w:rsidRDefault="00975C97" w:rsidP="002E1A25">
            <w:pPr>
              <w:pStyle w:val="TAC"/>
            </w:pPr>
            <w:r w:rsidRPr="0001701A">
              <w:t>4</w:t>
            </w:r>
          </w:p>
        </w:tc>
      </w:tr>
      <w:tr w:rsidR="00975C97" w:rsidRPr="0001701A" w14:paraId="756C45D2" w14:textId="77777777" w:rsidTr="002E1A25">
        <w:trPr>
          <w:jc w:val="center"/>
        </w:trPr>
        <w:tc>
          <w:tcPr>
            <w:tcW w:w="3690" w:type="dxa"/>
            <w:vAlign w:val="center"/>
          </w:tcPr>
          <w:p w14:paraId="729ADB59" w14:textId="77777777" w:rsidR="00975C97" w:rsidRPr="0001701A" w:rsidRDefault="00975C97" w:rsidP="002E1A25">
            <w:pPr>
              <w:pStyle w:val="TAL"/>
            </w:pPr>
            <w:r w:rsidRPr="0001701A">
              <w:t>MCS Index</w:t>
            </w:r>
          </w:p>
        </w:tc>
        <w:tc>
          <w:tcPr>
            <w:tcW w:w="1093" w:type="dxa"/>
            <w:vAlign w:val="center"/>
          </w:tcPr>
          <w:p w14:paraId="39DDCE28" w14:textId="77777777" w:rsidR="00975C97" w:rsidRPr="0001701A" w:rsidRDefault="00975C97" w:rsidP="002E1A25">
            <w:pPr>
              <w:pStyle w:val="TAC"/>
            </w:pPr>
          </w:p>
        </w:tc>
        <w:tc>
          <w:tcPr>
            <w:tcW w:w="717" w:type="dxa"/>
            <w:vAlign w:val="center"/>
          </w:tcPr>
          <w:p w14:paraId="0D3AB2DF" w14:textId="77777777" w:rsidR="00975C97" w:rsidRPr="0001701A" w:rsidRDefault="00975C97" w:rsidP="002E1A25">
            <w:pPr>
              <w:pStyle w:val="TAC"/>
            </w:pPr>
            <w:r w:rsidRPr="0001701A">
              <w:t>24</w:t>
            </w:r>
          </w:p>
        </w:tc>
        <w:tc>
          <w:tcPr>
            <w:tcW w:w="717" w:type="dxa"/>
            <w:vAlign w:val="center"/>
          </w:tcPr>
          <w:p w14:paraId="1FECBC6D" w14:textId="77777777" w:rsidR="00975C97" w:rsidRPr="0001701A" w:rsidRDefault="00975C97" w:rsidP="002E1A25">
            <w:pPr>
              <w:pStyle w:val="TAC"/>
            </w:pPr>
            <w:r w:rsidRPr="0001701A">
              <w:t>24</w:t>
            </w:r>
          </w:p>
        </w:tc>
        <w:tc>
          <w:tcPr>
            <w:tcW w:w="717" w:type="dxa"/>
            <w:vAlign w:val="center"/>
          </w:tcPr>
          <w:p w14:paraId="580569E7" w14:textId="77777777" w:rsidR="00975C97" w:rsidRPr="0001701A" w:rsidRDefault="00975C97" w:rsidP="002E1A25">
            <w:pPr>
              <w:pStyle w:val="TAC"/>
            </w:pPr>
            <w:r w:rsidRPr="0001701A">
              <w:t>24</w:t>
            </w:r>
          </w:p>
        </w:tc>
        <w:tc>
          <w:tcPr>
            <w:tcW w:w="717" w:type="dxa"/>
            <w:vAlign w:val="center"/>
          </w:tcPr>
          <w:p w14:paraId="62BCA79F" w14:textId="77777777" w:rsidR="00975C97" w:rsidRPr="0001701A" w:rsidRDefault="00975C97" w:rsidP="002E1A25">
            <w:pPr>
              <w:pStyle w:val="TAC"/>
            </w:pPr>
            <w:r w:rsidRPr="0001701A">
              <w:t>24</w:t>
            </w:r>
          </w:p>
        </w:tc>
        <w:tc>
          <w:tcPr>
            <w:tcW w:w="717" w:type="dxa"/>
            <w:vAlign w:val="center"/>
          </w:tcPr>
          <w:p w14:paraId="7A775D65" w14:textId="77777777" w:rsidR="00975C97" w:rsidRPr="0001701A" w:rsidRDefault="00975C97" w:rsidP="002E1A25">
            <w:pPr>
              <w:pStyle w:val="TAC"/>
            </w:pPr>
            <w:r w:rsidRPr="0001701A">
              <w:t>24</w:t>
            </w:r>
          </w:p>
        </w:tc>
        <w:tc>
          <w:tcPr>
            <w:tcW w:w="717" w:type="dxa"/>
            <w:vAlign w:val="center"/>
          </w:tcPr>
          <w:p w14:paraId="5046D557" w14:textId="77777777" w:rsidR="00975C97" w:rsidRPr="0001701A" w:rsidRDefault="00975C97" w:rsidP="002E1A25">
            <w:pPr>
              <w:pStyle w:val="TAC"/>
            </w:pPr>
            <w:r w:rsidRPr="0001701A">
              <w:t>24</w:t>
            </w:r>
          </w:p>
        </w:tc>
        <w:tc>
          <w:tcPr>
            <w:tcW w:w="717" w:type="dxa"/>
            <w:vAlign w:val="center"/>
          </w:tcPr>
          <w:p w14:paraId="487348F1" w14:textId="77777777" w:rsidR="00975C97" w:rsidRPr="0001701A" w:rsidRDefault="00975C97" w:rsidP="002E1A25">
            <w:pPr>
              <w:pStyle w:val="TAC"/>
            </w:pPr>
            <w:r w:rsidRPr="0001701A">
              <w:t>24</w:t>
            </w:r>
          </w:p>
        </w:tc>
        <w:tc>
          <w:tcPr>
            <w:tcW w:w="717" w:type="dxa"/>
            <w:vAlign w:val="center"/>
          </w:tcPr>
          <w:p w14:paraId="09C21354" w14:textId="77777777" w:rsidR="00975C97" w:rsidRPr="0001701A" w:rsidRDefault="00975C97" w:rsidP="002E1A25">
            <w:pPr>
              <w:pStyle w:val="TAC"/>
            </w:pPr>
            <w:r w:rsidRPr="0001701A">
              <w:t>24</w:t>
            </w:r>
          </w:p>
        </w:tc>
      </w:tr>
      <w:tr w:rsidR="00975C97" w:rsidRPr="0001701A" w14:paraId="26C860A6" w14:textId="77777777" w:rsidTr="002E1A25">
        <w:trPr>
          <w:jc w:val="center"/>
        </w:trPr>
        <w:tc>
          <w:tcPr>
            <w:tcW w:w="3690" w:type="dxa"/>
            <w:vAlign w:val="center"/>
          </w:tcPr>
          <w:p w14:paraId="55BF6DFE" w14:textId="77777777" w:rsidR="00975C97" w:rsidRPr="0001701A" w:rsidRDefault="00975C97" w:rsidP="002E1A25">
            <w:pPr>
              <w:pStyle w:val="TAL"/>
            </w:pPr>
            <w:r w:rsidRPr="0001701A">
              <w:t>MCS Table for TBS determination</w:t>
            </w:r>
          </w:p>
        </w:tc>
        <w:tc>
          <w:tcPr>
            <w:tcW w:w="1093" w:type="dxa"/>
            <w:vAlign w:val="center"/>
          </w:tcPr>
          <w:p w14:paraId="2BEB87E9" w14:textId="77777777" w:rsidR="00975C97" w:rsidRPr="0001701A" w:rsidRDefault="00975C97" w:rsidP="002E1A25">
            <w:pPr>
              <w:pStyle w:val="TAC"/>
            </w:pPr>
          </w:p>
        </w:tc>
        <w:tc>
          <w:tcPr>
            <w:tcW w:w="5736" w:type="dxa"/>
            <w:gridSpan w:val="8"/>
            <w:vAlign w:val="center"/>
          </w:tcPr>
          <w:p w14:paraId="05C9B8EF" w14:textId="77777777" w:rsidR="00975C97" w:rsidRPr="0001701A" w:rsidRDefault="00975C97" w:rsidP="002E1A25">
            <w:pPr>
              <w:pStyle w:val="TAC"/>
              <w:rPr>
                <w:lang w:eastAsia="zh-TW"/>
              </w:rPr>
            </w:pPr>
            <w:r w:rsidRPr="0001701A">
              <w:rPr>
                <w:lang w:eastAsia="zh-TW"/>
              </w:rPr>
              <w:t>64QAM</w:t>
            </w:r>
          </w:p>
        </w:tc>
      </w:tr>
      <w:tr w:rsidR="00975C97" w:rsidRPr="0001701A" w14:paraId="74EB33E1" w14:textId="77777777" w:rsidTr="002E1A25">
        <w:trPr>
          <w:jc w:val="center"/>
        </w:trPr>
        <w:tc>
          <w:tcPr>
            <w:tcW w:w="3690" w:type="dxa"/>
            <w:vAlign w:val="center"/>
          </w:tcPr>
          <w:p w14:paraId="70308024" w14:textId="77777777" w:rsidR="00975C97" w:rsidRPr="0001701A" w:rsidRDefault="00975C97" w:rsidP="002E1A25">
            <w:pPr>
              <w:pStyle w:val="TAL"/>
            </w:pPr>
            <w:r w:rsidRPr="0001701A">
              <w:t>Modulation</w:t>
            </w:r>
          </w:p>
        </w:tc>
        <w:tc>
          <w:tcPr>
            <w:tcW w:w="1093" w:type="dxa"/>
            <w:vAlign w:val="center"/>
          </w:tcPr>
          <w:p w14:paraId="0FB0DBFE" w14:textId="77777777" w:rsidR="00975C97" w:rsidRPr="0001701A" w:rsidRDefault="00975C97" w:rsidP="002E1A25">
            <w:pPr>
              <w:pStyle w:val="TAC"/>
            </w:pPr>
          </w:p>
        </w:tc>
        <w:tc>
          <w:tcPr>
            <w:tcW w:w="717" w:type="dxa"/>
            <w:vAlign w:val="center"/>
          </w:tcPr>
          <w:p w14:paraId="0EF45CF1" w14:textId="77777777" w:rsidR="00975C97" w:rsidRPr="0001701A" w:rsidRDefault="00975C97" w:rsidP="002E1A25">
            <w:pPr>
              <w:pStyle w:val="TAC"/>
            </w:pPr>
            <w:r w:rsidRPr="0001701A">
              <w:t>64 QAM</w:t>
            </w:r>
          </w:p>
        </w:tc>
        <w:tc>
          <w:tcPr>
            <w:tcW w:w="717" w:type="dxa"/>
            <w:vAlign w:val="center"/>
          </w:tcPr>
          <w:p w14:paraId="4F9E4FD5" w14:textId="77777777" w:rsidR="00975C97" w:rsidRPr="0001701A" w:rsidRDefault="00975C97" w:rsidP="002E1A25">
            <w:pPr>
              <w:pStyle w:val="TAC"/>
            </w:pPr>
            <w:r w:rsidRPr="0001701A">
              <w:t>64 QAM</w:t>
            </w:r>
          </w:p>
        </w:tc>
        <w:tc>
          <w:tcPr>
            <w:tcW w:w="717" w:type="dxa"/>
            <w:vAlign w:val="center"/>
          </w:tcPr>
          <w:p w14:paraId="076986C2" w14:textId="77777777" w:rsidR="00975C97" w:rsidRPr="0001701A" w:rsidRDefault="00975C97" w:rsidP="002E1A25">
            <w:pPr>
              <w:pStyle w:val="TAC"/>
            </w:pPr>
            <w:r w:rsidRPr="0001701A">
              <w:t>64 QAM</w:t>
            </w:r>
          </w:p>
        </w:tc>
        <w:tc>
          <w:tcPr>
            <w:tcW w:w="717" w:type="dxa"/>
            <w:vAlign w:val="center"/>
          </w:tcPr>
          <w:p w14:paraId="766374EC" w14:textId="77777777" w:rsidR="00975C97" w:rsidRPr="0001701A" w:rsidRDefault="00975C97" w:rsidP="002E1A25">
            <w:pPr>
              <w:pStyle w:val="TAC"/>
            </w:pPr>
            <w:r w:rsidRPr="0001701A">
              <w:t>64 QAM</w:t>
            </w:r>
          </w:p>
        </w:tc>
        <w:tc>
          <w:tcPr>
            <w:tcW w:w="717" w:type="dxa"/>
            <w:vAlign w:val="center"/>
          </w:tcPr>
          <w:p w14:paraId="608987A1" w14:textId="77777777" w:rsidR="00975C97" w:rsidRPr="0001701A" w:rsidRDefault="00975C97" w:rsidP="002E1A25">
            <w:pPr>
              <w:pStyle w:val="TAC"/>
            </w:pPr>
            <w:r w:rsidRPr="0001701A">
              <w:t>64 QAM</w:t>
            </w:r>
          </w:p>
        </w:tc>
        <w:tc>
          <w:tcPr>
            <w:tcW w:w="717" w:type="dxa"/>
            <w:vAlign w:val="center"/>
          </w:tcPr>
          <w:p w14:paraId="17251C1C" w14:textId="77777777" w:rsidR="00975C97" w:rsidRPr="0001701A" w:rsidRDefault="00975C97" w:rsidP="002E1A25">
            <w:pPr>
              <w:pStyle w:val="TAC"/>
            </w:pPr>
            <w:r w:rsidRPr="0001701A">
              <w:t>64 QAM</w:t>
            </w:r>
          </w:p>
        </w:tc>
        <w:tc>
          <w:tcPr>
            <w:tcW w:w="717" w:type="dxa"/>
            <w:vAlign w:val="center"/>
          </w:tcPr>
          <w:p w14:paraId="05B411E0" w14:textId="77777777" w:rsidR="00975C97" w:rsidRPr="0001701A" w:rsidRDefault="00975C97" w:rsidP="002E1A25">
            <w:pPr>
              <w:pStyle w:val="TAC"/>
            </w:pPr>
            <w:r w:rsidRPr="0001701A">
              <w:t>64 QAM</w:t>
            </w:r>
          </w:p>
        </w:tc>
        <w:tc>
          <w:tcPr>
            <w:tcW w:w="717" w:type="dxa"/>
            <w:vAlign w:val="center"/>
          </w:tcPr>
          <w:p w14:paraId="681E7E96" w14:textId="77777777" w:rsidR="00975C97" w:rsidRPr="0001701A" w:rsidRDefault="00975C97" w:rsidP="002E1A25">
            <w:pPr>
              <w:pStyle w:val="TAC"/>
            </w:pPr>
            <w:r w:rsidRPr="0001701A">
              <w:t>64 QAM</w:t>
            </w:r>
          </w:p>
        </w:tc>
      </w:tr>
      <w:tr w:rsidR="00975C97" w:rsidRPr="0001701A" w14:paraId="01AAE089" w14:textId="77777777" w:rsidTr="002E1A25">
        <w:trPr>
          <w:jc w:val="center"/>
        </w:trPr>
        <w:tc>
          <w:tcPr>
            <w:tcW w:w="3690" w:type="dxa"/>
            <w:vAlign w:val="center"/>
          </w:tcPr>
          <w:p w14:paraId="7E323472" w14:textId="77777777" w:rsidR="00975C97" w:rsidRPr="0001701A" w:rsidRDefault="00975C97" w:rsidP="002E1A25">
            <w:pPr>
              <w:pStyle w:val="TAL"/>
            </w:pPr>
            <w:r w:rsidRPr="0001701A">
              <w:t>Target Coding Rate</w:t>
            </w:r>
          </w:p>
        </w:tc>
        <w:tc>
          <w:tcPr>
            <w:tcW w:w="1093" w:type="dxa"/>
            <w:vAlign w:val="center"/>
          </w:tcPr>
          <w:p w14:paraId="67130767" w14:textId="77777777" w:rsidR="00975C97" w:rsidRPr="0001701A" w:rsidRDefault="00975C97" w:rsidP="002E1A25">
            <w:pPr>
              <w:pStyle w:val="TAC"/>
            </w:pPr>
          </w:p>
        </w:tc>
        <w:tc>
          <w:tcPr>
            <w:tcW w:w="717" w:type="dxa"/>
            <w:vAlign w:val="center"/>
          </w:tcPr>
          <w:p w14:paraId="600FDC59" w14:textId="77777777" w:rsidR="00975C97" w:rsidRPr="0001701A" w:rsidRDefault="00975C97" w:rsidP="002E1A25">
            <w:pPr>
              <w:pStyle w:val="TAC"/>
            </w:pPr>
            <w:r w:rsidRPr="0001701A">
              <w:t>3/4</w:t>
            </w:r>
          </w:p>
        </w:tc>
        <w:tc>
          <w:tcPr>
            <w:tcW w:w="717" w:type="dxa"/>
            <w:vAlign w:val="center"/>
          </w:tcPr>
          <w:p w14:paraId="5B852BAE" w14:textId="77777777" w:rsidR="00975C97" w:rsidRPr="0001701A" w:rsidRDefault="00975C97" w:rsidP="002E1A25">
            <w:pPr>
              <w:pStyle w:val="TAC"/>
            </w:pPr>
            <w:r w:rsidRPr="0001701A">
              <w:t>3/4</w:t>
            </w:r>
          </w:p>
        </w:tc>
        <w:tc>
          <w:tcPr>
            <w:tcW w:w="717" w:type="dxa"/>
            <w:vAlign w:val="center"/>
          </w:tcPr>
          <w:p w14:paraId="1EE99AE3" w14:textId="77777777" w:rsidR="00975C97" w:rsidRPr="0001701A" w:rsidRDefault="00975C97" w:rsidP="002E1A25">
            <w:pPr>
              <w:pStyle w:val="TAC"/>
            </w:pPr>
            <w:r w:rsidRPr="0001701A">
              <w:t>3/4</w:t>
            </w:r>
          </w:p>
        </w:tc>
        <w:tc>
          <w:tcPr>
            <w:tcW w:w="717" w:type="dxa"/>
            <w:vAlign w:val="center"/>
          </w:tcPr>
          <w:p w14:paraId="02E7C6CB" w14:textId="77777777" w:rsidR="00975C97" w:rsidRPr="0001701A" w:rsidRDefault="00975C97" w:rsidP="002E1A25">
            <w:pPr>
              <w:pStyle w:val="TAC"/>
            </w:pPr>
            <w:r w:rsidRPr="0001701A">
              <w:t>3/4</w:t>
            </w:r>
          </w:p>
        </w:tc>
        <w:tc>
          <w:tcPr>
            <w:tcW w:w="717" w:type="dxa"/>
            <w:vAlign w:val="center"/>
          </w:tcPr>
          <w:p w14:paraId="10C2026F" w14:textId="77777777" w:rsidR="00975C97" w:rsidRPr="0001701A" w:rsidRDefault="00975C97" w:rsidP="002E1A25">
            <w:pPr>
              <w:pStyle w:val="TAC"/>
            </w:pPr>
            <w:r w:rsidRPr="0001701A">
              <w:t>3/4</w:t>
            </w:r>
          </w:p>
        </w:tc>
        <w:tc>
          <w:tcPr>
            <w:tcW w:w="717" w:type="dxa"/>
            <w:vAlign w:val="center"/>
          </w:tcPr>
          <w:p w14:paraId="7DE42800" w14:textId="77777777" w:rsidR="00975C97" w:rsidRPr="0001701A" w:rsidRDefault="00975C97" w:rsidP="002E1A25">
            <w:pPr>
              <w:pStyle w:val="TAC"/>
            </w:pPr>
            <w:r w:rsidRPr="0001701A">
              <w:t>3/4</w:t>
            </w:r>
          </w:p>
        </w:tc>
        <w:tc>
          <w:tcPr>
            <w:tcW w:w="717" w:type="dxa"/>
            <w:vAlign w:val="center"/>
          </w:tcPr>
          <w:p w14:paraId="34DF8A60" w14:textId="77777777" w:rsidR="00975C97" w:rsidRPr="0001701A" w:rsidRDefault="00975C97" w:rsidP="002E1A25">
            <w:pPr>
              <w:pStyle w:val="TAC"/>
            </w:pPr>
            <w:r w:rsidRPr="0001701A">
              <w:t>3/4</w:t>
            </w:r>
          </w:p>
        </w:tc>
        <w:tc>
          <w:tcPr>
            <w:tcW w:w="717" w:type="dxa"/>
            <w:vAlign w:val="center"/>
          </w:tcPr>
          <w:p w14:paraId="7ECC60CF" w14:textId="77777777" w:rsidR="00975C97" w:rsidRPr="0001701A" w:rsidRDefault="00975C97" w:rsidP="002E1A25">
            <w:pPr>
              <w:pStyle w:val="TAC"/>
            </w:pPr>
            <w:r w:rsidRPr="0001701A">
              <w:t>3/4</w:t>
            </w:r>
          </w:p>
        </w:tc>
      </w:tr>
      <w:tr w:rsidR="00975C97" w:rsidRPr="0001701A" w14:paraId="3B0890A3" w14:textId="77777777" w:rsidTr="002E1A25">
        <w:trPr>
          <w:jc w:val="center"/>
        </w:trPr>
        <w:tc>
          <w:tcPr>
            <w:tcW w:w="3690" w:type="dxa"/>
            <w:vAlign w:val="center"/>
          </w:tcPr>
          <w:p w14:paraId="13749AA6" w14:textId="77777777" w:rsidR="00975C97" w:rsidRPr="0001701A" w:rsidRDefault="00975C97" w:rsidP="002E1A25">
            <w:pPr>
              <w:pStyle w:val="TAL"/>
            </w:pPr>
            <w:r w:rsidRPr="0001701A">
              <w:t>Maximum number of HARQ transmissions</w:t>
            </w:r>
          </w:p>
        </w:tc>
        <w:tc>
          <w:tcPr>
            <w:tcW w:w="1093" w:type="dxa"/>
            <w:vAlign w:val="center"/>
          </w:tcPr>
          <w:p w14:paraId="7B5D9298" w14:textId="77777777" w:rsidR="00975C97" w:rsidRPr="0001701A" w:rsidRDefault="00975C97" w:rsidP="002E1A25">
            <w:pPr>
              <w:pStyle w:val="TAC"/>
            </w:pPr>
          </w:p>
        </w:tc>
        <w:tc>
          <w:tcPr>
            <w:tcW w:w="717" w:type="dxa"/>
            <w:vAlign w:val="center"/>
          </w:tcPr>
          <w:p w14:paraId="4FCDBC37" w14:textId="77777777" w:rsidR="00975C97" w:rsidRPr="0001701A" w:rsidRDefault="00975C97" w:rsidP="002E1A25">
            <w:pPr>
              <w:pStyle w:val="TAC"/>
            </w:pPr>
            <w:r w:rsidRPr="0001701A">
              <w:t>1</w:t>
            </w:r>
          </w:p>
        </w:tc>
        <w:tc>
          <w:tcPr>
            <w:tcW w:w="717" w:type="dxa"/>
            <w:vAlign w:val="center"/>
          </w:tcPr>
          <w:p w14:paraId="22BA7282" w14:textId="77777777" w:rsidR="00975C97" w:rsidRPr="0001701A" w:rsidRDefault="00975C97" w:rsidP="002E1A25">
            <w:pPr>
              <w:pStyle w:val="TAC"/>
            </w:pPr>
            <w:r w:rsidRPr="0001701A">
              <w:t>1</w:t>
            </w:r>
          </w:p>
        </w:tc>
        <w:tc>
          <w:tcPr>
            <w:tcW w:w="717" w:type="dxa"/>
            <w:vAlign w:val="center"/>
          </w:tcPr>
          <w:p w14:paraId="65C7A79C" w14:textId="77777777" w:rsidR="00975C97" w:rsidRPr="0001701A" w:rsidRDefault="00975C97" w:rsidP="002E1A25">
            <w:pPr>
              <w:pStyle w:val="TAC"/>
            </w:pPr>
            <w:r w:rsidRPr="0001701A">
              <w:t>1</w:t>
            </w:r>
          </w:p>
        </w:tc>
        <w:tc>
          <w:tcPr>
            <w:tcW w:w="717" w:type="dxa"/>
            <w:vAlign w:val="center"/>
          </w:tcPr>
          <w:p w14:paraId="37760954" w14:textId="77777777" w:rsidR="00975C97" w:rsidRPr="0001701A" w:rsidRDefault="00975C97" w:rsidP="002E1A25">
            <w:pPr>
              <w:pStyle w:val="TAC"/>
            </w:pPr>
            <w:r w:rsidRPr="0001701A">
              <w:t>1</w:t>
            </w:r>
          </w:p>
        </w:tc>
        <w:tc>
          <w:tcPr>
            <w:tcW w:w="717" w:type="dxa"/>
            <w:vAlign w:val="center"/>
          </w:tcPr>
          <w:p w14:paraId="4650A672" w14:textId="77777777" w:rsidR="00975C97" w:rsidRPr="0001701A" w:rsidRDefault="00975C97" w:rsidP="002E1A25">
            <w:pPr>
              <w:pStyle w:val="TAC"/>
            </w:pPr>
            <w:r w:rsidRPr="0001701A">
              <w:t>1</w:t>
            </w:r>
          </w:p>
        </w:tc>
        <w:tc>
          <w:tcPr>
            <w:tcW w:w="717" w:type="dxa"/>
            <w:vAlign w:val="center"/>
          </w:tcPr>
          <w:p w14:paraId="1F0E2F78" w14:textId="77777777" w:rsidR="00975C97" w:rsidRPr="0001701A" w:rsidRDefault="00975C97" w:rsidP="002E1A25">
            <w:pPr>
              <w:pStyle w:val="TAC"/>
            </w:pPr>
            <w:r w:rsidRPr="0001701A">
              <w:t>1</w:t>
            </w:r>
          </w:p>
        </w:tc>
        <w:tc>
          <w:tcPr>
            <w:tcW w:w="717" w:type="dxa"/>
            <w:vAlign w:val="center"/>
          </w:tcPr>
          <w:p w14:paraId="7E3FD014" w14:textId="77777777" w:rsidR="00975C97" w:rsidRPr="0001701A" w:rsidRDefault="00975C97" w:rsidP="002E1A25">
            <w:pPr>
              <w:pStyle w:val="TAC"/>
            </w:pPr>
            <w:r w:rsidRPr="0001701A">
              <w:t>1</w:t>
            </w:r>
          </w:p>
        </w:tc>
        <w:tc>
          <w:tcPr>
            <w:tcW w:w="717" w:type="dxa"/>
            <w:vAlign w:val="center"/>
          </w:tcPr>
          <w:p w14:paraId="711E8606" w14:textId="77777777" w:rsidR="00975C97" w:rsidRPr="0001701A" w:rsidRDefault="00975C97" w:rsidP="002E1A25">
            <w:pPr>
              <w:pStyle w:val="TAC"/>
            </w:pPr>
            <w:r w:rsidRPr="0001701A">
              <w:t>1</w:t>
            </w:r>
          </w:p>
        </w:tc>
      </w:tr>
      <w:tr w:rsidR="00975C97" w:rsidRPr="0001701A" w14:paraId="2C8D7CEF" w14:textId="77777777" w:rsidTr="002E1A25">
        <w:trPr>
          <w:trHeight w:val="411"/>
          <w:jc w:val="center"/>
        </w:trPr>
        <w:tc>
          <w:tcPr>
            <w:tcW w:w="3690" w:type="dxa"/>
            <w:vAlign w:val="center"/>
          </w:tcPr>
          <w:p w14:paraId="52A18BD0" w14:textId="77777777" w:rsidR="00975C97" w:rsidRPr="0001701A" w:rsidRDefault="00975C97" w:rsidP="002E1A25">
            <w:pPr>
              <w:pStyle w:val="TAL"/>
            </w:pPr>
            <w:r w:rsidRPr="0001701A">
              <w:t>Information Bit Payload per Slot</w:t>
            </w:r>
          </w:p>
        </w:tc>
        <w:tc>
          <w:tcPr>
            <w:tcW w:w="1093" w:type="dxa"/>
            <w:vAlign w:val="center"/>
          </w:tcPr>
          <w:p w14:paraId="1A7D9929" w14:textId="77777777" w:rsidR="00975C97" w:rsidRPr="0001701A" w:rsidRDefault="00975C97" w:rsidP="002E1A25">
            <w:pPr>
              <w:pStyle w:val="TAC"/>
            </w:pPr>
          </w:p>
        </w:tc>
        <w:tc>
          <w:tcPr>
            <w:tcW w:w="717" w:type="dxa"/>
            <w:vAlign w:val="center"/>
          </w:tcPr>
          <w:p w14:paraId="5F697144" w14:textId="77777777" w:rsidR="00975C97" w:rsidRPr="0001701A" w:rsidRDefault="00975C97" w:rsidP="002E1A25">
            <w:pPr>
              <w:pStyle w:val="TAC"/>
            </w:pPr>
          </w:p>
        </w:tc>
        <w:tc>
          <w:tcPr>
            <w:tcW w:w="717" w:type="dxa"/>
            <w:vAlign w:val="center"/>
          </w:tcPr>
          <w:p w14:paraId="6B2B2075" w14:textId="77777777" w:rsidR="00975C97" w:rsidRPr="0001701A" w:rsidRDefault="00975C97" w:rsidP="002E1A25">
            <w:pPr>
              <w:pStyle w:val="TAC"/>
            </w:pPr>
          </w:p>
        </w:tc>
        <w:tc>
          <w:tcPr>
            <w:tcW w:w="717" w:type="dxa"/>
            <w:vAlign w:val="center"/>
          </w:tcPr>
          <w:p w14:paraId="708911C7" w14:textId="77777777" w:rsidR="00975C97" w:rsidRPr="0001701A" w:rsidRDefault="00975C97" w:rsidP="002E1A25">
            <w:pPr>
              <w:pStyle w:val="TAC"/>
            </w:pPr>
          </w:p>
        </w:tc>
        <w:tc>
          <w:tcPr>
            <w:tcW w:w="717" w:type="dxa"/>
            <w:vAlign w:val="center"/>
          </w:tcPr>
          <w:p w14:paraId="557BE113" w14:textId="77777777" w:rsidR="00975C97" w:rsidRPr="0001701A" w:rsidRDefault="00975C97" w:rsidP="002E1A25">
            <w:pPr>
              <w:pStyle w:val="TAC"/>
            </w:pPr>
          </w:p>
        </w:tc>
        <w:tc>
          <w:tcPr>
            <w:tcW w:w="717" w:type="dxa"/>
            <w:vAlign w:val="center"/>
          </w:tcPr>
          <w:p w14:paraId="0C767165" w14:textId="77777777" w:rsidR="00975C97" w:rsidRPr="0001701A" w:rsidRDefault="00975C97" w:rsidP="002E1A25">
            <w:pPr>
              <w:pStyle w:val="TAC"/>
            </w:pPr>
          </w:p>
        </w:tc>
        <w:tc>
          <w:tcPr>
            <w:tcW w:w="717" w:type="dxa"/>
            <w:vAlign w:val="center"/>
          </w:tcPr>
          <w:p w14:paraId="36E8DADA" w14:textId="77777777" w:rsidR="00975C97" w:rsidRPr="0001701A" w:rsidRDefault="00975C97" w:rsidP="002E1A25">
            <w:pPr>
              <w:pStyle w:val="TAC"/>
            </w:pPr>
          </w:p>
        </w:tc>
        <w:tc>
          <w:tcPr>
            <w:tcW w:w="717" w:type="dxa"/>
            <w:vAlign w:val="center"/>
          </w:tcPr>
          <w:p w14:paraId="1E20A8A7" w14:textId="77777777" w:rsidR="00975C97" w:rsidRPr="0001701A" w:rsidRDefault="00975C97" w:rsidP="002E1A25">
            <w:pPr>
              <w:pStyle w:val="TAC"/>
            </w:pPr>
          </w:p>
        </w:tc>
        <w:tc>
          <w:tcPr>
            <w:tcW w:w="717" w:type="dxa"/>
            <w:vAlign w:val="center"/>
          </w:tcPr>
          <w:p w14:paraId="65F2BEC5" w14:textId="77777777" w:rsidR="00975C97" w:rsidRPr="0001701A" w:rsidRDefault="00975C97" w:rsidP="002E1A25">
            <w:pPr>
              <w:pStyle w:val="TAC"/>
            </w:pPr>
          </w:p>
        </w:tc>
      </w:tr>
      <w:tr w:rsidR="00975C97" w:rsidRPr="0001701A" w14:paraId="78CD5139" w14:textId="77777777" w:rsidTr="002E1A25">
        <w:trPr>
          <w:jc w:val="center"/>
        </w:trPr>
        <w:tc>
          <w:tcPr>
            <w:tcW w:w="3690" w:type="dxa"/>
            <w:vAlign w:val="center"/>
          </w:tcPr>
          <w:p w14:paraId="4AFEAFD8" w14:textId="77777777" w:rsidR="00975C97" w:rsidRPr="0001701A" w:rsidRDefault="00975C97" w:rsidP="002E1A25">
            <w:pPr>
              <w:pStyle w:val="TAL"/>
            </w:pPr>
            <w:r w:rsidRPr="0001701A">
              <w:t xml:space="preserve">  For Slots 0,1,3,4,8,9</w:t>
            </w:r>
          </w:p>
        </w:tc>
        <w:tc>
          <w:tcPr>
            <w:tcW w:w="1093" w:type="dxa"/>
            <w:vAlign w:val="center"/>
          </w:tcPr>
          <w:p w14:paraId="27ACD533" w14:textId="77777777" w:rsidR="00975C97" w:rsidRPr="0001701A" w:rsidRDefault="00975C97" w:rsidP="002E1A25">
            <w:pPr>
              <w:pStyle w:val="TAC"/>
            </w:pPr>
            <w:r w:rsidRPr="0001701A">
              <w:t>Bits</w:t>
            </w:r>
          </w:p>
        </w:tc>
        <w:tc>
          <w:tcPr>
            <w:tcW w:w="717" w:type="dxa"/>
            <w:vAlign w:val="center"/>
          </w:tcPr>
          <w:p w14:paraId="2C7BD64D" w14:textId="77777777" w:rsidR="00975C97" w:rsidRPr="0001701A" w:rsidRDefault="00975C97" w:rsidP="002E1A25">
            <w:pPr>
              <w:pStyle w:val="TAC"/>
            </w:pPr>
            <w:r w:rsidRPr="0001701A">
              <w:t>N/A</w:t>
            </w:r>
          </w:p>
        </w:tc>
        <w:tc>
          <w:tcPr>
            <w:tcW w:w="717" w:type="dxa"/>
            <w:vAlign w:val="center"/>
          </w:tcPr>
          <w:p w14:paraId="25D91A78" w14:textId="77777777" w:rsidR="00975C97" w:rsidRPr="0001701A" w:rsidRDefault="00975C97" w:rsidP="002E1A25">
            <w:pPr>
              <w:pStyle w:val="TAC"/>
            </w:pPr>
            <w:r w:rsidRPr="0001701A">
              <w:t>N/A</w:t>
            </w:r>
          </w:p>
        </w:tc>
        <w:tc>
          <w:tcPr>
            <w:tcW w:w="717" w:type="dxa"/>
            <w:vAlign w:val="center"/>
          </w:tcPr>
          <w:p w14:paraId="14D946E9" w14:textId="77777777" w:rsidR="00975C97" w:rsidRPr="0001701A" w:rsidRDefault="00975C97" w:rsidP="002E1A25">
            <w:pPr>
              <w:pStyle w:val="TAC"/>
            </w:pPr>
            <w:r w:rsidRPr="0001701A">
              <w:t>N/A</w:t>
            </w:r>
          </w:p>
        </w:tc>
        <w:tc>
          <w:tcPr>
            <w:tcW w:w="717" w:type="dxa"/>
            <w:vAlign w:val="center"/>
          </w:tcPr>
          <w:p w14:paraId="6E821FE6" w14:textId="77777777" w:rsidR="00975C97" w:rsidRPr="0001701A" w:rsidRDefault="00975C97" w:rsidP="002E1A25">
            <w:pPr>
              <w:pStyle w:val="TAC"/>
            </w:pPr>
            <w:r w:rsidRPr="0001701A">
              <w:t>N/A</w:t>
            </w:r>
          </w:p>
        </w:tc>
        <w:tc>
          <w:tcPr>
            <w:tcW w:w="717" w:type="dxa"/>
            <w:vAlign w:val="center"/>
          </w:tcPr>
          <w:p w14:paraId="110EB0CB" w14:textId="77777777" w:rsidR="00975C97" w:rsidRPr="0001701A" w:rsidRDefault="00975C97" w:rsidP="002E1A25">
            <w:pPr>
              <w:pStyle w:val="TAC"/>
            </w:pPr>
            <w:r w:rsidRPr="0001701A">
              <w:t>N/A</w:t>
            </w:r>
          </w:p>
        </w:tc>
        <w:tc>
          <w:tcPr>
            <w:tcW w:w="717" w:type="dxa"/>
            <w:vAlign w:val="center"/>
          </w:tcPr>
          <w:p w14:paraId="7BA1277F" w14:textId="77777777" w:rsidR="00975C97" w:rsidRPr="0001701A" w:rsidRDefault="00975C97" w:rsidP="002E1A25">
            <w:pPr>
              <w:pStyle w:val="TAC"/>
            </w:pPr>
            <w:r w:rsidRPr="0001701A">
              <w:t>N/A</w:t>
            </w:r>
          </w:p>
        </w:tc>
        <w:tc>
          <w:tcPr>
            <w:tcW w:w="717" w:type="dxa"/>
            <w:vAlign w:val="center"/>
          </w:tcPr>
          <w:p w14:paraId="7075257A" w14:textId="77777777" w:rsidR="00975C97" w:rsidRPr="0001701A" w:rsidRDefault="00975C97" w:rsidP="002E1A25">
            <w:pPr>
              <w:pStyle w:val="TAC"/>
            </w:pPr>
            <w:r w:rsidRPr="0001701A">
              <w:t>N/A</w:t>
            </w:r>
          </w:p>
        </w:tc>
        <w:tc>
          <w:tcPr>
            <w:tcW w:w="717" w:type="dxa"/>
            <w:vAlign w:val="center"/>
          </w:tcPr>
          <w:p w14:paraId="592B9A5A" w14:textId="77777777" w:rsidR="00975C97" w:rsidRPr="0001701A" w:rsidRDefault="00975C97" w:rsidP="002E1A25">
            <w:pPr>
              <w:pStyle w:val="TAC"/>
            </w:pPr>
            <w:r w:rsidRPr="0001701A">
              <w:t>N/A</w:t>
            </w:r>
          </w:p>
        </w:tc>
      </w:tr>
      <w:tr w:rsidR="00975C97" w:rsidRPr="0001701A" w14:paraId="66231955" w14:textId="77777777" w:rsidTr="002E1A25">
        <w:trPr>
          <w:jc w:val="center"/>
        </w:trPr>
        <w:tc>
          <w:tcPr>
            <w:tcW w:w="3690" w:type="dxa"/>
            <w:vAlign w:val="center"/>
          </w:tcPr>
          <w:p w14:paraId="77B1F270" w14:textId="77777777" w:rsidR="00975C97" w:rsidRPr="0001701A" w:rsidRDefault="00975C97" w:rsidP="002E1A25">
            <w:pPr>
              <w:pStyle w:val="TAL"/>
            </w:pPr>
            <w:r w:rsidRPr="0001701A">
              <w:t xml:space="preserve">  For Slots 2,5,6,7</w:t>
            </w:r>
          </w:p>
        </w:tc>
        <w:tc>
          <w:tcPr>
            <w:tcW w:w="1093" w:type="dxa"/>
            <w:vAlign w:val="center"/>
          </w:tcPr>
          <w:p w14:paraId="00AEA0E9" w14:textId="77777777" w:rsidR="00975C97" w:rsidRPr="0001701A" w:rsidRDefault="00975C97" w:rsidP="002E1A25">
            <w:pPr>
              <w:pStyle w:val="TAC"/>
            </w:pPr>
            <w:r w:rsidRPr="0001701A">
              <w:t>Bits</w:t>
            </w:r>
          </w:p>
        </w:tc>
        <w:tc>
          <w:tcPr>
            <w:tcW w:w="717" w:type="dxa"/>
            <w:vAlign w:val="center"/>
          </w:tcPr>
          <w:p w14:paraId="465FC59D" w14:textId="77777777" w:rsidR="00975C97" w:rsidRPr="0001701A" w:rsidRDefault="00975C97" w:rsidP="002E1A25">
            <w:pPr>
              <w:pStyle w:val="TAC"/>
            </w:pPr>
            <w:r w:rsidRPr="0001701A">
              <w:t>12296</w:t>
            </w:r>
          </w:p>
        </w:tc>
        <w:tc>
          <w:tcPr>
            <w:tcW w:w="717" w:type="dxa"/>
            <w:vAlign w:val="center"/>
          </w:tcPr>
          <w:p w14:paraId="632CF000" w14:textId="77777777" w:rsidR="00975C97" w:rsidRPr="0001701A" w:rsidRDefault="00975C97" w:rsidP="002E1A25">
            <w:pPr>
              <w:pStyle w:val="TAC"/>
            </w:pPr>
            <w:r w:rsidRPr="0001701A">
              <w:t>25608</w:t>
            </w:r>
          </w:p>
        </w:tc>
        <w:tc>
          <w:tcPr>
            <w:tcW w:w="717" w:type="dxa"/>
            <w:vAlign w:val="center"/>
          </w:tcPr>
          <w:p w14:paraId="4E001EBE" w14:textId="77777777" w:rsidR="00975C97" w:rsidRPr="0001701A" w:rsidRDefault="00975C97" w:rsidP="002E1A25">
            <w:pPr>
              <w:pStyle w:val="TAC"/>
            </w:pPr>
            <w:r w:rsidRPr="0001701A">
              <w:t>38936</w:t>
            </w:r>
          </w:p>
        </w:tc>
        <w:tc>
          <w:tcPr>
            <w:tcW w:w="717" w:type="dxa"/>
            <w:vAlign w:val="center"/>
          </w:tcPr>
          <w:p w14:paraId="75A84AB1" w14:textId="77777777" w:rsidR="00975C97" w:rsidRPr="0001701A" w:rsidRDefault="00975C97" w:rsidP="002E1A25">
            <w:pPr>
              <w:pStyle w:val="TAC"/>
            </w:pPr>
            <w:r w:rsidRPr="0001701A">
              <w:t>52224</w:t>
            </w:r>
          </w:p>
        </w:tc>
        <w:tc>
          <w:tcPr>
            <w:tcW w:w="717" w:type="dxa"/>
            <w:vAlign w:val="center"/>
          </w:tcPr>
          <w:p w14:paraId="5446692D" w14:textId="77777777" w:rsidR="00975C97" w:rsidRPr="0001701A" w:rsidRDefault="00975C97" w:rsidP="002E1A25">
            <w:pPr>
              <w:pStyle w:val="TAC"/>
            </w:pPr>
            <w:r w:rsidRPr="0001701A">
              <w:t>64552</w:t>
            </w:r>
          </w:p>
        </w:tc>
        <w:tc>
          <w:tcPr>
            <w:tcW w:w="717" w:type="dxa"/>
            <w:vAlign w:val="center"/>
          </w:tcPr>
          <w:p w14:paraId="2C3DCD5F" w14:textId="77777777" w:rsidR="00975C97" w:rsidRPr="0001701A" w:rsidRDefault="00975C97" w:rsidP="002E1A25">
            <w:pPr>
              <w:pStyle w:val="TAC"/>
            </w:pPr>
            <w:r w:rsidRPr="0001701A">
              <w:t>77896</w:t>
            </w:r>
          </w:p>
        </w:tc>
        <w:tc>
          <w:tcPr>
            <w:tcW w:w="717" w:type="dxa"/>
            <w:vAlign w:val="center"/>
          </w:tcPr>
          <w:p w14:paraId="59FC902C" w14:textId="77777777" w:rsidR="00975C97" w:rsidRPr="0001701A" w:rsidRDefault="00975C97" w:rsidP="002E1A25">
            <w:pPr>
              <w:pStyle w:val="TAC"/>
            </w:pPr>
            <w:r w:rsidRPr="0001701A">
              <w:t>106576</w:t>
            </w:r>
          </w:p>
        </w:tc>
        <w:tc>
          <w:tcPr>
            <w:tcW w:w="717" w:type="dxa"/>
            <w:vAlign w:val="center"/>
          </w:tcPr>
          <w:p w14:paraId="4933DFF2" w14:textId="77777777" w:rsidR="00975C97" w:rsidRPr="0001701A" w:rsidRDefault="00975C97" w:rsidP="002E1A25">
            <w:pPr>
              <w:pStyle w:val="TAC"/>
            </w:pPr>
            <w:r w:rsidRPr="0001701A">
              <w:t>131176</w:t>
            </w:r>
          </w:p>
        </w:tc>
      </w:tr>
      <w:tr w:rsidR="00975C97" w:rsidRPr="0001701A" w14:paraId="2279BBB6" w14:textId="77777777" w:rsidTr="002E1A25">
        <w:trPr>
          <w:jc w:val="center"/>
        </w:trPr>
        <w:tc>
          <w:tcPr>
            <w:tcW w:w="3690" w:type="dxa"/>
            <w:vAlign w:val="center"/>
          </w:tcPr>
          <w:p w14:paraId="6B8FCA96" w14:textId="77777777" w:rsidR="00975C97" w:rsidRPr="0001701A" w:rsidRDefault="00975C97" w:rsidP="002E1A25">
            <w:pPr>
              <w:pStyle w:val="TAL"/>
            </w:pPr>
            <w:r w:rsidRPr="0001701A">
              <w:t>Transport block CRC</w:t>
            </w:r>
          </w:p>
        </w:tc>
        <w:tc>
          <w:tcPr>
            <w:tcW w:w="1093" w:type="dxa"/>
            <w:vAlign w:val="center"/>
          </w:tcPr>
          <w:p w14:paraId="065BCE3D" w14:textId="77777777" w:rsidR="00975C97" w:rsidRPr="0001701A" w:rsidRDefault="00975C97" w:rsidP="002E1A25">
            <w:pPr>
              <w:pStyle w:val="TAC"/>
            </w:pPr>
            <w:r w:rsidRPr="0001701A">
              <w:t>Bits</w:t>
            </w:r>
          </w:p>
        </w:tc>
        <w:tc>
          <w:tcPr>
            <w:tcW w:w="717" w:type="dxa"/>
            <w:vAlign w:val="center"/>
          </w:tcPr>
          <w:p w14:paraId="0B03A373" w14:textId="77777777" w:rsidR="00975C97" w:rsidRPr="0001701A" w:rsidRDefault="00975C97" w:rsidP="002E1A25">
            <w:pPr>
              <w:pStyle w:val="TAC"/>
            </w:pPr>
            <w:r w:rsidRPr="0001701A">
              <w:t>24</w:t>
            </w:r>
          </w:p>
        </w:tc>
        <w:tc>
          <w:tcPr>
            <w:tcW w:w="717" w:type="dxa"/>
            <w:vAlign w:val="center"/>
          </w:tcPr>
          <w:p w14:paraId="25A2297A" w14:textId="77777777" w:rsidR="00975C97" w:rsidRPr="0001701A" w:rsidRDefault="00975C97" w:rsidP="002E1A25">
            <w:pPr>
              <w:pStyle w:val="TAC"/>
            </w:pPr>
            <w:r w:rsidRPr="0001701A">
              <w:t>24</w:t>
            </w:r>
          </w:p>
        </w:tc>
        <w:tc>
          <w:tcPr>
            <w:tcW w:w="717" w:type="dxa"/>
            <w:vAlign w:val="center"/>
          </w:tcPr>
          <w:p w14:paraId="591DF7B9" w14:textId="77777777" w:rsidR="00975C97" w:rsidRPr="0001701A" w:rsidRDefault="00975C97" w:rsidP="002E1A25">
            <w:pPr>
              <w:pStyle w:val="TAC"/>
            </w:pPr>
            <w:r w:rsidRPr="0001701A">
              <w:t>24</w:t>
            </w:r>
          </w:p>
        </w:tc>
        <w:tc>
          <w:tcPr>
            <w:tcW w:w="717" w:type="dxa"/>
            <w:vAlign w:val="center"/>
          </w:tcPr>
          <w:p w14:paraId="6DB55C34" w14:textId="77777777" w:rsidR="00975C97" w:rsidRPr="0001701A" w:rsidRDefault="00975C97" w:rsidP="002E1A25">
            <w:pPr>
              <w:pStyle w:val="TAC"/>
            </w:pPr>
            <w:r w:rsidRPr="0001701A">
              <w:t>24</w:t>
            </w:r>
          </w:p>
        </w:tc>
        <w:tc>
          <w:tcPr>
            <w:tcW w:w="717" w:type="dxa"/>
            <w:vAlign w:val="center"/>
          </w:tcPr>
          <w:p w14:paraId="619F3B96" w14:textId="77777777" w:rsidR="00975C97" w:rsidRPr="0001701A" w:rsidRDefault="00975C97" w:rsidP="002E1A25">
            <w:pPr>
              <w:pStyle w:val="TAC"/>
            </w:pPr>
            <w:r w:rsidRPr="0001701A">
              <w:t>24</w:t>
            </w:r>
          </w:p>
        </w:tc>
        <w:tc>
          <w:tcPr>
            <w:tcW w:w="717" w:type="dxa"/>
            <w:vAlign w:val="center"/>
          </w:tcPr>
          <w:p w14:paraId="34BDDDB5" w14:textId="77777777" w:rsidR="00975C97" w:rsidRPr="0001701A" w:rsidRDefault="00975C97" w:rsidP="002E1A25">
            <w:pPr>
              <w:pStyle w:val="TAC"/>
            </w:pPr>
            <w:r w:rsidRPr="0001701A">
              <w:t>24</w:t>
            </w:r>
          </w:p>
        </w:tc>
        <w:tc>
          <w:tcPr>
            <w:tcW w:w="717" w:type="dxa"/>
            <w:vAlign w:val="center"/>
          </w:tcPr>
          <w:p w14:paraId="72EF3806" w14:textId="77777777" w:rsidR="00975C97" w:rsidRPr="0001701A" w:rsidRDefault="00975C97" w:rsidP="002E1A25">
            <w:pPr>
              <w:pStyle w:val="TAC"/>
            </w:pPr>
            <w:r w:rsidRPr="0001701A">
              <w:t>24</w:t>
            </w:r>
          </w:p>
        </w:tc>
        <w:tc>
          <w:tcPr>
            <w:tcW w:w="717" w:type="dxa"/>
            <w:vAlign w:val="center"/>
          </w:tcPr>
          <w:p w14:paraId="5E454520" w14:textId="77777777" w:rsidR="00975C97" w:rsidRPr="0001701A" w:rsidRDefault="00975C97" w:rsidP="002E1A25">
            <w:pPr>
              <w:pStyle w:val="TAC"/>
            </w:pPr>
            <w:r w:rsidRPr="0001701A">
              <w:t>24</w:t>
            </w:r>
          </w:p>
        </w:tc>
      </w:tr>
      <w:tr w:rsidR="00975C97" w:rsidRPr="0001701A" w14:paraId="6D2AE7B1" w14:textId="77777777" w:rsidTr="002E1A25">
        <w:trPr>
          <w:jc w:val="center"/>
        </w:trPr>
        <w:tc>
          <w:tcPr>
            <w:tcW w:w="3690" w:type="dxa"/>
            <w:vAlign w:val="center"/>
          </w:tcPr>
          <w:p w14:paraId="3322FBDA" w14:textId="77777777" w:rsidR="00975C97" w:rsidRPr="0001701A" w:rsidRDefault="00975C97" w:rsidP="002E1A25">
            <w:pPr>
              <w:pStyle w:val="TAL"/>
            </w:pPr>
            <w:r w:rsidRPr="0001701A">
              <w:t>LDPC base graph</w:t>
            </w:r>
          </w:p>
        </w:tc>
        <w:tc>
          <w:tcPr>
            <w:tcW w:w="1093" w:type="dxa"/>
            <w:vAlign w:val="center"/>
          </w:tcPr>
          <w:p w14:paraId="60249FA7" w14:textId="77777777" w:rsidR="00975C97" w:rsidRPr="0001701A" w:rsidRDefault="00975C97" w:rsidP="002E1A25">
            <w:pPr>
              <w:pStyle w:val="TAC"/>
            </w:pPr>
          </w:p>
        </w:tc>
        <w:tc>
          <w:tcPr>
            <w:tcW w:w="717" w:type="dxa"/>
            <w:vAlign w:val="center"/>
          </w:tcPr>
          <w:p w14:paraId="780DB21D" w14:textId="77777777" w:rsidR="00975C97" w:rsidRPr="0001701A" w:rsidRDefault="00975C97" w:rsidP="002E1A25">
            <w:pPr>
              <w:pStyle w:val="TAC"/>
            </w:pPr>
            <w:r w:rsidRPr="0001701A">
              <w:t>1</w:t>
            </w:r>
          </w:p>
        </w:tc>
        <w:tc>
          <w:tcPr>
            <w:tcW w:w="717" w:type="dxa"/>
            <w:vAlign w:val="center"/>
          </w:tcPr>
          <w:p w14:paraId="40770AAE" w14:textId="77777777" w:rsidR="00975C97" w:rsidRPr="0001701A" w:rsidRDefault="00975C97" w:rsidP="002E1A25">
            <w:pPr>
              <w:pStyle w:val="TAC"/>
            </w:pPr>
            <w:r w:rsidRPr="0001701A">
              <w:t>1</w:t>
            </w:r>
          </w:p>
        </w:tc>
        <w:tc>
          <w:tcPr>
            <w:tcW w:w="717" w:type="dxa"/>
            <w:vAlign w:val="center"/>
          </w:tcPr>
          <w:p w14:paraId="31E190B3" w14:textId="77777777" w:rsidR="00975C97" w:rsidRPr="0001701A" w:rsidRDefault="00975C97" w:rsidP="002E1A25">
            <w:pPr>
              <w:pStyle w:val="TAC"/>
            </w:pPr>
            <w:r w:rsidRPr="0001701A">
              <w:t>1</w:t>
            </w:r>
          </w:p>
        </w:tc>
        <w:tc>
          <w:tcPr>
            <w:tcW w:w="717" w:type="dxa"/>
            <w:vAlign w:val="center"/>
          </w:tcPr>
          <w:p w14:paraId="3578F48D" w14:textId="77777777" w:rsidR="00975C97" w:rsidRPr="0001701A" w:rsidRDefault="00975C97" w:rsidP="002E1A25">
            <w:pPr>
              <w:pStyle w:val="TAC"/>
            </w:pPr>
            <w:r w:rsidRPr="0001701A">
              <w:t>1</w:t>
            </w:r>
          </w:p>
        </w:tc>
        <w:tc>
          <w:tcPr>
            <w:tcW w:w="717" w:type="dxa"/>
            <w:vAlign w:val="center"/>
          </w:tcPr>
          <w:p w14:paraId="7C4A90AC" w14:textId="77777777" w:rsidR="00975C97" w:rsidRPr="0001701A" w:rsidRDefault="00975C97" w:rsidP="002E1A25">
            <w:pPr>
              <w:pStyle w:val="TAC"/>
            </w:pPr>
            <w:r w:rsidRPr="0001701A">
              <w:t>1</w:t>
            </w:r>
          </w:p>
        </w:tc>
        <w:tc>
          <w:tcPr>
            <w:tcW w:w="717" w:type="dxa"/>
            <w:vAlign w:val="center"/>
          </w:tcPr>
          <w:p w14:paraId="539D1350" w14:textId="77777777" w:rsidR="00975C97" w:rsidRPr="0001701A" w:rsidRDefault="00975C97" w:rsidP="002E1A25">
            <w:pPr>
              <w:pStyle w:val="TAC"/>
            </w:pPr>
            <w:r w:rsidRPr="0001701A">
              <w:t>1</w:t>
            </w:r>
          </w:p>
        </w:tc>
        <w:tc>
          <w:tcPr>
            <w:tcW w:w="717" w:type="dxa"/>
            <w:vAlign w:val="center"/>
          </w:tcPr>
          <w:p w14:paraId="4BFAD594" w14:textId="77777777" w:rsidR="00975C97" w:rsidRPr="0001701A" w:rsidRDefault="00975C97" w:rsidP="002E1A25">
            <w:pPr>
              <w:pStyle w:val="TAC"/>
            </w:pPr>
            <w:r w:rsidRPr="0001701A">
              <w:t>1</w:t>
            </w:r>
          </w:p>
        </w:tc>
        <w:tc>
          <w:tcPr>
            <w:tcW w:w="717" w:type="dxa"/>
            <w:vAlign w:val="center"/>
          </w:tcPr>
          <w:p w14:paraId="70E06FB8" w14:textId="77777777" w:rsidR="00975C97" w:rsidRPr="0001701A" w:rsidRDefault="00975C97" w:rsidP="002E1A25">
            <w:pPr>
              <w:pStyle w:val="TAC"/>
            </w:pPr>
            <w:r w:rsidRPr="0001701A">
              <w:t>1</w:t>
            </w:r>
          </w:p>
        </w:tc>
      </w:tr>
      <w:tr w:rsidR="00975C97" w:rsidRPr="0001701A" w14:paraId="5A9E5F5C" w14:textId="77777777" w:rsidTr="002E1A25">
        <w:trPr>
          <w:jc w:val="center"/>
        </w:trPr>
        <w:tc>
          <w:tcPr>
            <w:tcW w:w="3690" w:type="dxa"/>
            <w:vAlign w:val="center"/>
          </w:tcPr>
          <w:p w14:paraId="22076943" w14:textId="77777777" w:rsidR="00975C97" w:rsidRPr="0001701A" w:rsidRDefault="00975C97" w:rsidP="002E1A25">
            <w:pPr>
              <w:pStyle w:val="TAL"/>
            </w:pPr>
            <w:r w:rsidRPr="0001701A">
              <w:t>Number of Code Blocks per Slot</w:t>
            </w:r>
          </w:p>
        </w:tc>
        <w:tc>
          <w:tcPr>
            <w:tcW w:w="1093" w:type="dxa"/>
            <w:vAlign w:val="center"/>
          </w:tcPr>
          <w:p w14:paraId="115E01D7" w14:textId="77777777" w:rsidR="00975C97" w:rsidRPr="0001701A" w:rsidRDefault="00975C97" w:rsidP="002E1A25">
            <w:pPr>
              <w:pStyle w:val="TAC"/>
            </w:pPr>
          </w:p>
        </w:tc>
        <w:tc>
          <w:tcPr>
            <w:tcW w:w="717" w:type="dxa"/>
            <w:vAlign w:val="center"/>
          </w:tcPr>
          <w:p w14:paraId="5E79480E" w14:textId="77777777" w:rsidR="00975C97" w:rsidRPr="0001701A" w:rsidRDefault="00975C97" w:rsidP="002E1A25">
            <w:pPr>
              <w:pStyle w:val="TAC"/>
            </w:pPr>
          </w:p>
        </w:tc>
        <w:tc>
          <w:tcPr>
            <w:tcW w:w="717" w:type="dxa"/>
            <w:vAlign w:val="center"/>
          </w:tcPr>
          <w:p w14:paraId="6DCE2EB4" w14:textId="77777777" w:rsidR="00975C97" w:rsidRPr="0001701A" w:rsidRDefault="00975C97" w:rsidP="002E1A25">
            <w:pPr>
              <w:pStyle w:val="TAC"/>
            </w:pPr>
          </w:p>
        </w:tc>
        <w:tc>
          <w:tcPr>
            <w:tcW w:w="717" w:type="dxa"/>
            <w:vAlign w:val="center"/>
          </w:tcPr>
          <w:p w14:paraId="19E2A5A1" w14:textId="77777777" w:rsidR="00975C97" w:rsidRPr="0001701A" w:rsidRDefault="00975C97" w:rsidP="002E1A25">
            <w:pPr>
              <w:pStyle w:val="TAC"/>
            </w:pPr>
          </w:p>
        </w:tc>
        <w:tc>
          <w:tcPr>
            <w:tcW w:w="717" w:type="dxa"/>
            <w:vAlign w:val="center"/>
          </w:tcPr>
          <w:p w14:paraId="26F8DD3E" w14:textId="77777777" w:rsidR="00975C97" w:rsidRPr="0001701A" w:rsidRDefault="00975C97" w:rsidP="002E1A25">
            <w:pPr>
              <w:pStyle w:val="TAC"/>
            </w:pPr>
          </w:p>
        </w:tc>
        <w:tc>
          <w:tcPr>
            <w:tcW w:w="717" w:type="dxa"/>
            <w:vAlign w:val="center"/>
          </w:tcPr>
          <w:p w14:paraId="344C5F80" w14:textId="77777777" w:rsidR="00975C97" w:rsidRPr="0001701A" w:rsidRDefault="00975C97" w:rsidP="002E1A25">
            <w:pPr>
              <w:pStyle w:val="TAC"/>
            </w:pPr>
          </w:p>
        </w:tc>
        <w:tc>
          <w:tcPr>
            <w:tcW w:w="717" w:type="dxa"/>
            <w:vAlign w:val="center"/>
          </w:tcPr>
          <w:p w14:paraId="70F89261" w14:textId="77777777" w:rsidR="00975C97" w:rsidRPr="0001701A" w:rsidRDefault="00975C97" w:rsidP="002E1A25">
            <w:pPr>
              <w:pStyle w:val="TAC"/>
            </w:pPr>
          </w:p>
        </w:tc>
        <w:tc>
          <w:tcPr>
            <w:tcW w:w="717" w:type="dxa"/>
            <w:vAlign w:val="center"/>
          </w:tcPr>
          <w:p w14:paraId="0B148E20" w14:textId="77777777" w:rsidR="00975C97" w:rsidRPr="0001701A" w:rsidRDefault="00975C97" w:rsidP="002E1A25">
            <w:pPr>
              <w:pStyle w:val="TAC"/>
            </w:pPr>
          </w:p>
        </w:tc>
        <w:tc>
          <w:tcPr>
            <w:tcW w:w="717" w:type="dxa"/>
            <w:vAlign w:val="center"/>
          </w:tcPr>
          <w:p w14:paraId="2E9D10E8" w14:textId="77777777" w:rsidR="00975C97" w:rsidRPr="0001701A" w:rsidRDefault="00975C97" w:rsidP="002E1A25">
            <w:pPr>
              <w:pStyle w:val="TAC"/>
            </w:pPr>
          </w:p>
        </w:tc>
      </w:tr>
      <w:tr w:rsidR="00975C97" w:rsidRPr="0001701A" w14:paraId="1F64F421" w14:textId="77777777" w:rsidTr="002E1A25">
        <w:trPr>
          <w:jc w:val="center"/>
        </w:trPr>
        <w:tc>
          <w:tcPr>
            <w:tcW w:w="3690" w:type="dxa"/>
            <w:vAlign w:val="center"/>
          </w:tcPr>
          <w:p w14:paraId="08BD266A" w14:textId="77777777" w:rsidR="00975C97" w:rsidRPr="0001701A" w:rsidRDefault="00975C97" w:rsidP="002E1A25">
            <w:pPr>
              <w:pStyle w:val="TAL"/>
            </w:pPr>
            <w:r w:rsidRPr="0001701A">
              <w:t xml:space="preserve">  For Slots 0,1,3,4,8,9</w:t>
            </w:r>
          </w:p>
        </w:tc>
        <w:tc>
          <w:tcPr>
            <w:tcW w:w="1093" w:type="dxa"/>
            <w:vAlign w:val="center"/>
          </w:tcPr>
          <w:p w14:paraId="5B7769C0" w14:textId="77777777" w:rsidR="00975C97" w:rsidRPr="0001701A" w:rsidRDefault="00975C97" w:rsidP="002E1A25">
            <w:pPr>
              <w:pStyle w:val="TAC"/>
            </w:pPr>
            <w:r w:rsidRPr="0001701A">
              <w:t>CBs</w:t>
            </w:r>
          </w:p>
        </w:tc>
        <w:tc>
          <w:tcPr>
            <w:tcW w:w="717" w:type="dxa"/>
            <w:vAlign w:val="center"/>
          </w:tcPr>
          <w:p w14:paraId="0F20E244" w14:textId="77777777" w:rsidR="00975C97" w:rsidRPr="0001701A" w:rsidRDefault="00975C97" w:rsidP="002E1A25">
            <w:pPr>
              <w:pStyle w:val="TAC"/>
            </w:pPr>
            <w:r w:rsidRPr="0001701A">
              <w:t>N/A</w:t>
            </w:r>
          </w:p>
        </w:tc>
        <w:tc>
          <w:tcPr>
            <w:tcW w:w="717" w:type="dxa"/>
            <w:vAlign w:val="center"/>
          </w:tcPr>
          <w:p w14:paraId="7B94F350" w14:textId="77777777" w:rsidR="00975C97" w:rsidRPr="0001701A" w:rsidRDefault="00975C97" w:rsidP="002E1A25">
            <w:pPr>
              <w:pStyle w:val="TAC"/>
            </w:pPr>
            <w:r w:rsidRPr="0001701A">
              <w:t>N/A</w:t>
            </w:r>
          </w:p>
        </w:tc>
        <w:tc>
          <w:tcPr>
            <w:tcW w:w="717" w:type="dxa"/>
            <w:vAlign w:val="center"/>
          </w:tcPr>
          <w:p w14:paraId="1C472F23" w14:textId="77777777" w:rsidR="00975C97" w:rsidRPr="0001701A" w:rsidRDefault="00975C97" w:rsidP="002E1A25">
            <w:pPr>
              <w:pStyle w:val="TAC"/>
            </w:pPr>
            <w:r w:rsidRPr="0001701A">
              <w:t>N/A</w:t>
            </w:r>
          </w:p>
        </w:tc>
        <w:tc>
          <w:tcPr>
            <w:tcW w:w="717" w:type="dxa"/>
            <w:vAlign w:val="center"/>
          </w:tcPr>
          <w:p w14:paraId="71E81AEB" w14:textId="77777777" w:rsidR="00975C97" w:rsidRPr="0001701A" w:rsidRDefault="00975C97" w:rsidP="002E1A25">
            <w:pPr>
              <w:pStyle w:val="TAC"/>
            </w:pPr>
            <w:r w:rsidRPr="0001701A">
              <w:t>N/A</w:t>
            </w:r>
          </w:p>
        </w:tc>
        <w:tc>
          <w:tcPr>
            <w:tcW w:w="717" w:type="dxa"/>
            <w:vAlign w:val="center"/>
          </w:tcPr>
          <w:p w14:paraId="705D94F7" w14:textId="77777777" w:rsidR="00975C97" w:rsidRPr="0001701A" w:rsidRDefault="00975C97" w:rsidP="002E1A25">
            <w:pPr>
              <w:pStyle w:val="TAC"/>
            </w:pPr>
            <w:r w:rsidRPr="0001701A">
              <w:t>N/A</w:t>
            </w:r>
          </w:p>
        </w:tc>
        <w:tc>
          <w:tcPr>
            <w:tcW w:w="717" w:type="dxa"/>
            <w:vAlign w:val="center"/>
          </w:tcPr>
          <w:p w14:paraId="5128C1A3" w14:textId="77777777" w:rsidR="00975C97" w:rsidRPr="0001701A" w:rsidRDefault="00975C97" w:rsidP="002E1A25">
            <w:pPr>
              <w:pStyle w:val="TAC"/>
            </w:pPr>
            <w:r w:rsidRPr="0001701A">
              <w:t>N/A</w:t>
            </w:r>
          </w:p>
        </w:tc>
        <w:tc>
          <w:tcPr>
            <w:tcW w:w="717" w:type="dxa"/>
            <w:vAlign w:val="center"/>
          </w:tcPr>
          <w:p w14:paraId="23997870" w14:textId="77777777" w:rsidR="00975C97" w:rsidRPr="0001701A" w:rsidRDefault="00975C97" w:rsidP="002E1A25">
            <w:pPr>
              <w:pStyle w:val="TAC"/>
            </w:pPr>
            <w:r w:rsidRPr="0001701A">
              <w:t>N/A</w:t>
            </w:r>
          </w:p>
        </w:tc>
        <w:tc>
          <w:tcPr>
            <w:tcW w:w="717" w:type="dxa"/>
            <w:vAlign w:val="center"/>
          </w:tcPr>
          <w:p w14:paraId="51AE1B95" w14:textId="77777777" w:rsidR="00975C97" w:rsidRPr="0001701A" w:rsidRDefault="00975C97" w:rsidP="002E1A25">
            <w:pPr>
              <w:pStyle w:val="TAC"/>
            </w:pPr>
            <w:r w:rsidRPr="0001701A">
              <w:t>N/A</w:t>
            </w:r>
          </w:p>
        </w:tc>
      </w:tr>
      <w:tr w:rsidR="00975C97" w:rsidRPr="0001701A" w14:paraId="2CE295BC" w14:textId="77777777" w:rsidTr="002E1A25">
        <w:trPr>
          <w:jc w:val="center"/>
        </w:trPr>
        <w:tc>
          <w:tcPr>
            <w:tcW w:w="3690" w:type="dxa"/>
            <w:vAlign w:val="center"/>
          </w:tcPr>
          <w:p w14:paraId="7EF65706" w14:textId="77777777" w:rsidR="00975C97" w:rsidRPr="0001701A" w:rsidRDefault="00975C97" w:rsidP="002E1A25">
            <w:pPr>
              <w:pStyle w:val="TAL"/>
            </w:pPr>
            <w:r w:rsidRPr="0001701A">
              <w:t xml:space="preserve">  For Slots 2,5,6,7</w:t>
            </w:r>
          </w:p>
        </w:tc>
        <w:tc>
          <w:tcPr>
            <w:tcW w:w="1093" w:type="dxa"/>
            <w:vAlign w:val="center"/>
          </w:tcPr>
          <w:p w14:paraId="4B75747E" w14:textId="77777777" w:rsidR="00975C97" w:rsidRPr="0001701A" w:rsidRDefault="00975C97" w:rsidP="002E1A25">
            <w:pPr>
              <w:pStyle w:val="TAC"/>
            </w:pPr>
            <w:r w:rsidRPr="0001701A">
              <w:t>CBs</w:t>
            </w:r>
          </w:p>
        </w:tc>
        <w:tc>
          <w:tcPr>
            <w:tcW w:w="717" w:type="dxa"/>
            <w:vAlign w:val="center"/>
          </w:tcPr>
          <w:p w14:paraId="7402F497" w14:textId="77777777" w:rsidR="00975C97" w:rsidRPr="0001701A" w:rsidRDefault="00975C97" w:rsidP="002E1A25">
            <w:pPr>
              <w:pStyle w:val="TAC"/>
            </w:pPr>
            <w:r w:rsidRPr="0001701A">
              <w:t>2</w:t>
            </w:r>
          </w:p>
        </w:tc>
        <w:tc>
          <w:tcPr>
            <w:tcW w:w="717" w:type="dxa"/>
            <w:vAlign w:val="center"/>
          </w:tcPr>
          <w:p w14:paraId="306E377F" w14:textId="77777777" w:rsidR="00975C97" w:rsidRPr="0001701A" w:rsidRDefault="00975C97" w:rsidP="002E1A25">
            <w:pPr>
              <w:pStyle w:val="TAC"/>
            </w:pPr>
            <w:r w:rsidRPr="0001701A">
              <w:t>4</w:t>
            </w:r>
          </w:p>
        </w:tc>
        <w:tc>
          <w:tcPr>
            <w:tcW w:w="717" w:type="dxa"/>
            <w:vAlign w:val="center"/>
          </w:tcPr>
          <w:p w14:paraId="0F53D9AF" w14:textId="77777777" w:rsidR="00975C97" w:rsidRPr="0001701A" w:rsidRDefault="00975C97" w:rsidP="002E1A25">
            <w:pPr>
              <w:pStyle w:val="TAC"/>
            </w:pPr>
            <w:r w:rsidRPr="0001701A">
              <w:t>5</w:t>
            </w:r>
          </w:p>
        </w:tc>
        <w:tc>
          <w:tcPr>
            <w:tcW w:w="717" w:type="dxa"/>
            <w:vAlign w:val="center"/>
          </w:tcPr>
          <w:p w14:paraId="1ED2BA2F" w14:textId="77777777" w:rsidR="00975C97" w:rsidRPr="0001701A" w:rsidRDefault="00975C97" w:rsidP="002E1A25">
            <w:pPr>
              <w:pStyle w:val="TAC"/>
            </w:pPr>
            <w:r w:rsidRPr="0001701A">
              <w:t>7</w:t>
            </w:r>
          </w:p>
        </w:tc>
        <w:tc>
          <w:tcPr>
            <w:tcW w:w="717" w:type="dxa"/>
            <w:vAlign w:val="center"/>
          </w:tcPr>
          <w:p w14:paraId="153D6BFA" w14:textId="77777777" w:rsidR="00975C97" w:rsidRPr="0001701A" w:rsidRDefault="00975C97" w:rsidP="002E1A25">
            <w:pPr>
              <w:pStyle w:val="TAC"/>
            </w:pPr>
            <w:r w:rsidRPr="0001701A">
              <w:t>8</w:t>
            </w:r>
          </w:p>
        </w:tc>
        <w:tc>
          <w:tcPr>
            <w:tcW w:w="717" w:type="dxa"/>
            <w:vAlign w:val="center"/>
          </w:tcPr>
          <w:p w14:paraId="7064138F" w14:textId="77777777" w:rsidR="00975C97" w:rsidRPr="0001701A" w:rsidRDefault="00975C97" w:rsidP="002E1A25">
            <w:pPr>
              <w:pStyle w:val="TAC"/>
            </w:pPr>
            <w:r w:rsidRPr="0001701A">
              <w:t>10</w:t>
            </w:r>
          </w:p>
        </w:tc>
        <w:tc>
          <w:tcPr>
            <w:tcW w:w="717" w:type="dxa"/>
            <w:vAlign w:val="center"/>
          </w:tcPr>
          <w:p w14:paraId="4A4F4890" w14:textId="77777777" w:rsidR="00975C97" w:rsidRPr="0001701A" w:rsidRDefault="00975C97" w:rsidP="002E1A25">
            <w:pPr>
              <w:pStyle w:val="TAC"/>
            </w:pPr>
            <w:r w:rsidRPr="0001701A">
              <w:t>13</w:t>
            </w:r>
          </w:p>
        </w:tc>
        <w:tc>
          <w:tcPr>
            <w:tcW w:w="717" w:type="dxa"/>
            <w:vAlign w:val="center"/>
          </w:tcPr>
          <w:p w14:paraId="5E9FA0A4" w14:textId="77777777" w:rsidR="00975C97" w:rsidRPr="0001701A" w:rsidRDefault="00975C97" w:rsidP="002E1A25">
            <w:pPr>
              <w:pStyle w:val="TAC"/>
            </w:pPr>
            <w:r w:rsidRPr="0001701A">
              <w:t>16</w:t>
            </w:r>
          </w:p>
        </w:tc>
      </w:tr>
      <w:tr w:rsidR="00975C97" w:rsidRPr="0001701A" w14:paraId="5E5C66E7" w14:textId="77777777" w:rsidTr="002E1A25">
        <w:trPr>
          <w:jc w:val="center"/>
        </w:trPr>
        <w:tc>
          <w:tcPr>
            <w:tcW w:w="3690" w:type="dxa"/>
            <w:vAlign w:val="center"/>
          </w:tcPr>
          <w:p w14:paraId="0B972531" w14:textId="77777777" w:rsidR="00975C97" w:rsidRPr="0001701A" w:rsidRDefault="00975C97" w:rsidP="002E1A25">
            <w:pPr>
              <w:pStyle w:val="TAL"/>
            </w:pPr>
            <w:r w:rsidRPr="0001701A">
              <w:t>Binary Channel Bits per Slot</w:t>
            </w:r>
          </w:p>
        </w:tc>
        <w:tc>
          <w:tcPr>
            <w:tcW w:w="1093" w:type="dxa"/>
            <w:vAlign w:val="center"/>
          </w:tcPr>
          <w:p w14:paraId="407A7EC0" w14:textId="77777777" w:rsidR="00975C97" w:rsidRPr="0001701A" w:rsidRDefault="00975C97" w:rsidP="002E1A25">
            <w:pPr>
              <w:pStyle w:val="TAC"/>
            </w:pPr>
          </w:p>
        </w:tc>
        <w:tc>
          <w:tcPr>
            <w:tcW w:w="717" w:type="dxa"/>
            <w:vAlign w:val="center"/>
          </w:tcPr>
          <w:p w14:paraId="365D5D33" w14:textId="77777777" w:rsidR="00975C97" w:rsidRPr="0001701A" w:rsidRDefault="00975C97" w:rsidP="002E1A25">
            <w:pPr>
              <w:pStyle w:val="TAC"/>
            </w:pPr>
          </w:p>
        </w:tc>
        <w:tc>
          <w:tcPr>
            <w:tcW w:w="717" w:type="dxa"/>
            <w:vAlign w:val="center"/>
          </w:tcPr>
          <w:p w14:paraId="36CD3203" w14:textId="77777777" w:rsidR="00975C97" w:rsidRPr="0001701A" w:rsidRDefault="00975C97" w:rsidP="002E1A25">
            <w:pPr>
              <w:pStyle w:val="TAC"/>
            </w:pPr>
          </w:p>
        </w:tc>
        <w:tc>
          <w:tcPr>
            <w:tcW w:w="717" w:type="dxa"/>
            <w:vAlign w:val="center"/>
          </w:tcPr>
          <w:p w14:paraId="790477AD" w14:textId="77777777" w:rsidR="00975C97" w:rsidRPr="0001701A" w:rsidRDefault="00975C97" w:rsidP="002E1A25">
            <w:pPr>
              <w:pStyle w:val="TAC"/>
            </w:pPr>
          </w:p>
        </w:tc>
        <w:tc>
          <w:tcPr>
            <w:tcW w:w="717" w:type="dxa"/>
            <w:vAlign w:val="center"/>
          </w:tcPr>
          <w:p w14:paraId="3B7018D7" w14:textId="77777777" w:rsidR="00975C97" w:rsidRPr="0001701A" w:rsidRDefault="00975C97" w:rsidP="002E1A25">
            <w:pPr>
              <w:pStyle w:val="TAC"/>
            </w:pPr>
          </w:p>
        </w:tc>
        <w:tc>
          <w:tcPr>
            <w:tcW w:w="717" w:type="dxa"/>
            <w:vAlign w:val="center"/>
          </w:tcPr>
          <w:p w14:paraId="5675C6A6" w14:textId="77777777" w:rsidR="00975C97" w:rsidRPr="0001701A" w:rsidRDefault="00975C97" w:rsidP="002E1A25">
            <w:pPr>
              <w:pStyle w:val="TAC"/>
            </w:pPr>
          </w:p>
        </w:tc>
        <w:tc>
          <w:tcPr>
            <w:tcW w:w="717" w:type="dxa"/>
            <w:vAlign w:val="center"/>
          </w:tcPr>
          <w:p w14:paraId="7F52A046" w14:textId="77777777" w:rsidR="00975C97" w:rsidRPr="0001701A" w:rsidRDefault="00975C97" w:rsidP="002E1A25">
            <w:pPr>
              <w:pStyle w:val="TAC"/>
            </w:pPr>
          </w:p>
        </w:tc>
        <w:tc>
          <w:tcPr>
            <w:tcW w:w="717" w:type="dxa"/>
            <w:vAlign w:val="center"/>
          </w:tcPr>
          <w:p w14:paraId="1FDB92B2" w14:textId="77777777" w:rsidR="00975C97" w:rsidRPr="0001701A" w:rsidRDefault="00975C97" w:rsidP="002E1A25">
            <w:pPr>
              <w:pStyle w:val="TAC"/>
            </w:pPr>
          </w:p>
        </w:tc>
        <w:tc>
          <w:tcPr>
            <w:tcW w:w="717" w:type="dxa"/>
            <w:vAlign w:val="center"/>
          </w:tcPr>
          <w:p w14:paraId="4597747B" w14:textId="77777777" w:rsidR="00975C97" w:rsidRPr="0001701A" w:rsidRDefault="00975C97" w:rsidP="002E1A25">
            <w:pPr>
              <w:pStyle w:val="TAC"/>
            </w:pPr>
          </w:p>
        </w:tc>
      </w:tr>
      <w:tr w:rsidR="00975C97" w:rsidRPr="0001701A" w14:paraId="276E2ED9" w14:textId="77777777" w:rsidTr="002E1A25">
        <w:trPr>
          <w:jc w:val="center"/>
        </w:trPr>
        <w:tc>
          <w:tcPr>
            <w:tcW w:w="3690" w:type="dxa"/>
            <w:vAlign w:val="center"/>
          </w:tcPr>
          <w:p w14:paraId="19E48C0E" w14:textId="77777777" w:rsidR="00975C97" w:rsidRPr="0001701A" w:rsidRDefault="00975C97" w:rsidP="002E1A25">
            <w:pPr>
              <w:pStyle w:val="TAL"/>
            </w:pPr>
            <w:r w:rsidRPr="0001701A">
              <w:t xml:space="preserve">  For Slots 0,1,3,4,8,9</w:t>
            </w:r>
          </w:p>
        </w:tc>
        <w:tc>
          <w:tcPr>
            <w:tcW w:w="1093" w:type="dxa"/>
            <w:vAlign w:val="center"/>
          </w:tcPr>
          <w:p w14:paraId="6FDDAA48" w14:textId="77777777" w:rsidR="00975C97" w:rsidRPr="0001701A" w:rsidRDefault="00975C97" w:rsidP="002E1A25">
            <w:pPr>
              <w:pStyle w:val="TAC"/>
            </w:pPr>
            <w:r w:rsidRPr="0001701A">
              <w:t>Bits</w:t>
            </w:r>
          </w:p>
        </w:tc>
        <w:tc>
          <w:tcPr>
            <w:tcW w:w="717" w:type="dxa"/>
            <w:vAlign w:val="center"/>
          </w:tcPr>
          <w:p w14:paraId="25DA8B03" w14:textId="77777777" w:rsidR="00975C97" w:rsidRPr="0001701A" w:rsidRDefault="00975C97" w:rsidP="002E1A25">
            <w:pPr>
              <w:pStyle w:val="TAC"/>
            </w:pPr>
            <w:r w:rsidRPr="0001701A">
              <w:t>N/A</w:t>
            </w:r>
          </w:p>
        </w:tc>
        <w:tc>
          <w:tcPr>
            <w:tcW w:w="717" w:type="dxa"/>
            <w:vAlign w:val="center"/>
          </w:tcPr>
          <w:p w14:paraId="4C13B97F" w14:textId="77777777" w:rsidR="00975C97" w:rsidRPr="0001701A" w:rsidRDefault="00975C97" w:rsidP="002E1A25">
            <w:pPr>
              <w:pStyle w:val="TAC"/>
            </w:pPr>
            <w:r w:rsidRPr="0001701A">
              <w:t>N/A</w:t>
            </w:r>
          </w:p>
        </w:tc>
        <w:tc>
          <w:tcPr>
            <w:tcW w:w="717" w:type="dxa"/>
            <w:vAlign w:val="center"/>
          </w:tcPr>
          <w:p w14:paraId="2BC01AF3" w14:textId="77777777" w:rsidR="00975C97" w:rsidRPr="0001701A" w:rsidRDefault="00975C97" w:rsidP="002E1A25">
            <w:pPr>
              <w:pStyle w:val="TAC"/>
            </w:pPr>
            <w:r w:rsidRPr="0001701A">
              <w:t>N/A</w:t>
            </w:r>
          </w:p>
        </w:tc>
        <w:tc>
          <w:tcPr>
            <w:tcW w:w="717" w:type="dxa"/>
            <w:vAlign w:val="center"/>
          </w:tcPr>
          <w:p w14:paraId="03D69FA4" w14:textId="77777777" w:rsidR="00975C97" w:rsidRPr="0001701A" w:rsidRDefault="00975C97" w:rsidP="002E1A25">
            <w:pPr>
              <w:pStyle w:val="TAC"/>
            </w:pPr>
            <w:r w:rsidRPr="0001701A">
              <w:t>N/A</w:t>
            </w:r>
          </w:p>
        </w:tc>
        <w:tc>
          <w:tcPr>
            <w:tcW w:w="717" w:type="dxa"/>
            <w:vAlign w:val="center"/>
          </w:tcPr>
          <w:p w14:paraId="5BB7155E" w14:textId="77777777" w:rsidR="00975C97" w:rsidRPr="0001701A" w:rsidRDefault="00975C97" w:rsidP="002E1A25">
            <w:pPr>
              <w:pStyle w:val="TAC"/>
            </w:pPr>
            <w:r w:rsidRPr="0001701A">
              <w:t>N/A</w:t>
            </w:r>
          </w:p>
        </w:tc>
        <w:tc>
          <w:tcPr>
            <w:tcW w:w="717" w:type="dxa"/>
            <w:vAlign w:val="center"/>
          </w:tcPr>
          <w:p w14:paraId="19BB993B" w14:textId="77777777" w:rsidR="00975C97" w:rsidRPr="0001701A" w:rsidRDefault="00975C97" w:rsidP="002E1A25">
            <w:pPr>
              <w:pStyle w:val="TAC"/>
            </w:pPr>
            <w:r w:rsidRPr="0001701A">
              <w:t>N/A</w:t>
            </w:r>
          </w:p>
        </w:tc>
        <w:tc>
          <w:tcPr>
            <w:tcW w:w="717" w:type="dxa"/>
            <w:vAlign w:val="center"/>
          </w:tcPr>
          <w:p w14:paraId="4CF23D5B" w14:textId="77777777" w:rsidR="00975C97" w:rsidRPr="0001701A" w:rsidRDefault="00975C97" w:rsidP="002E1A25">
            <w:pPr>
              <w:pStyle w:val="TAC"/>
            </w:pPr>
            <w:r w:rsidRPr="0001701A">
              <w:t>N/A</w:t>
            </w:r>
          </w:p>
        </w:tc>
        <w:tc>
          <w:tcPr>
            <w:tcW w:w="717" w:type="dxa"/>
            <w:vAlign w:val="center"/>
          </w:tcPr>
          <w:p w14:paraId="0428AC7F" w14:textId="77777777" w:rsidR="00975C97" w:rsidRPr="0001701A" w:rsidRDefault="00975C97" w:rsidP="002E1A25">
            <w:pPr>
              <w:pStyle w:val="TAC"/>
            </w:pPr>
            <w:r w:rsidRPr="0001701A">
              <w:t>N/A</w:t>
            </w:r>
          </w:p>
        </w:tc>
      </w:tr>
      <w:tr w:rsidR="00975C97" w:rsidRPr="0001701A" w14:paraId="44F929CB" w14:textId="77777777" w:rsidTr="002E1A25">
        <w:trPr>
          <w:jc w:val="center"/>
        </w:trPr>
        <w:tc>
          <w:tcPr>
            <w:tcW w:w="3690" w:type="dxa"/>
            <w:vAlign w:val="center"/>
          </w:tcPr>
          <w:p w14:paraId="490802D7" w14:textId="77777777" w:rsidR="00975C97" w:rsidRPr="0001701A" w:rsidRDefault="00975C97" w:rsidP="002E1A25">
            <w:pPr>
              <w:pStyle w:val="TAL"/>
            </w:pPr>
            <w:r w:rsidRPr="0001701A">
              <w:t xml:space="preserve">  For Slots 2,5,6,7</w:t>
            </w:r>
          </w:p>
        </w:tc>
        <w:tc>
          <w:tcPr>
            <w:tcW w:w="1093" w:type="dxa"/>
            <w:vAlign w:val="center"/>
          </w:tcPr>
          <w:p w14:paraId="5361BAEF" w14:textId="77777777" w:rsidR="00975C97" w:rsidRPr="0001701A" w:rsidRDefault="00975C97" w:rsidP="002E1A25">
            <w:pPr>
              <w:pStyle w:val="TAC"/>
            </w:pPr>
            <w:r w:rsidRPr="0001701A">
              <w:t>Bits</w:t>
            </w:r>
          </w:p>
        </w:tc>
        <w:tc>
          <w:tcPr>
            <w:tcW w:w="717" w:type="dxa"/>
            <w:vAlign w:val="center"/>
          </w:tcPr>
          <w:p w14:paraId="674D51F1" w14:textId="77777777" w:rsidR="00975C97" w:rsidRPr="0001701A" w:rsidRDefault="00975C97" w:rsidP="002E1A25">
            <w:pPr>
              <w:pStyle w:val="TAC"/>
            </w:pPr>
            <w:r w:rsidRPr="0001701A">
              <w:t>16200</w:t>
            </w:r>
          </w:p>
        </w:tc>
        <w:tc>
          <w:tcPr>
            <w:tcW w:w="717" w:type="dxa"/>
            <w:vAlign w:val="center"/>
          </w:tcPr>
          <w:p w14:paraId="1C4D72B4" w14:textId="77777777" w:rsidR="00975C97" w:rsidRPr="0001701A" w:rsidRDefault="00975C97" w:rsidP="002E1A25">
            <w:pPr>
              <w:pStyle w:val="TAC"/>
            </w:pPr>
            <w:r w:rsidRPr="0001701A">
              <w:t>33696</w:t>
            </w:r>
          </w:p>
        </w:tc>
        <w:tc>
          <w:tcPr>
            <w:tcW w:w="717" w:type="dxa"/>
            <w:vAlign w:val="center"/>
          </w:tcPr>
          <w:p w14:paraId="6236294C" w14:textId="77777777" w:rsidR="00975C97" w:rsidRPr="0001701A" w:rsidRDefault="00975C97" w:rsidP="002E1A25">
            <w:pPr>
              <w:pStyle w:val="TAC"/>
            </w:pPr>
            <w:r w:rsidRPr="0001701A">
              <w:t>51192</w:t>
            </w:r>
          </w:p>
        </w:tc>
        <w:tc>
          <w:tcPr>
            <w:tcW w:w="717" w:type="dxa"/>
            <w:vAlign w:val="center"/>
          </w:tcPr>
          <w:p w14:paraId="52DB3481" w14:textId="77777777" w:rsidR="00975C97" w:rsidRPr="0001701A" w:rsidRDefault="00975C97" w:rsidP="002E1A25">
            <w:pPr>
              <w:pStyle w:val="TAC"/>
            </w:pPr>
            <w:r w:rsidRPr="0001701A">
              <w:t>68688</w:t>
            </w:r>
          </w:p>
        </w:tc>
        <w:tc>
          <w:tcPr>
            <w:tcW w:w="717" w:type="dxa"/>
            <w:vAlign w:val="center"/>
          </w:tcPr>
          <w:p w14:paraId="3E7A2848" w14:textId="77777777" w:rsidR="00975C97" w:rsidRPr="0001701A" w:rsidRDefault="00975C97" w:rsidP="002E1A25">
            <w:pPr>
              <w:pStyle w:val="TAC"/>
            </w:pPr>
            <w:r w:rsidRPr="0001701A">
              <w:t>86184</w:t>
            </w:r>
          </w:p>
        </w:tc>
        <w:tc>
          <w:tcPr>
            <w:tcW w:w="717" w:type="dxa"/>
            <w:vAlign w:val="center"/>
          </w:tcPr>
          <w:p w14:paraId="6F682FD0" w14:textId="77777777" w:rsidR="00975C97" w:rsidRPr="0001701A" w:rsidRDefault="00975C97" w:rsidP="002E1A25">
            <w:pPr>
              <w:pStyle w:val="TAC"/>
            </w:pPr>
            <w:r w:rsidRPr="0001701A">
              <w:t>103680</w:t>
            </w:r>
          </w:p>
        </w:tc>
        <w:tc>
          <w:tcPr>
            <w:tcW w:w="717" w:type="dxa"/>
            <w:vAlign w:val="center"/>
          </w:tcPr>
          <w:p w14:paraId="0AFF40B7" w14:textId="77777777" w:rsidR="00975C97" w:rsidRPr="0001701A" w:rsidRDefault="00975C97" w:rsidP="002E1A25">
            <w:pPr>
              <w:pStyle w:val="TAC"/>
            </w:pPr>
            <w:r w:rsidRPr="0001701A">
              <w:t>139968</w:t>
            </w:r>
          </w:p>
        </w:tc>
        <w:tc>
          <w:tcPr>
            <w:tcW w:w="717" w:type="dxa"/>
            <w:vAlign w:val="center"/>
          </w:tcPr>
          <w:p w14:paraId="7D627396" w14:textId="77777777" w:rsidR="00975C97" w:rsidRPr="0001701A" w:rsidRDefault="00975C97" w:rsidP="002E1A25">
            <w:pPr>
              <w:pStyle w:val="TAC"/>
            </w:pPr>
            <w:r w:rsidRPr="0001701A">
              <w:t>174960</w:t>
            </w:r>
          </w:p>
        </w:tc>
      </w:tr>
      <w:tr w:rsidR="00975C97" w:rsidRPr="0001701A" w14:paraId="44F253DE" w14:textId="77777777" w:rsidTr="002E1A25">
        <w:trPr>
          <w:trHeight w:val="70"/>
          <w:jc w:val="center"/>
        </w:trPr>
        <w:tc>
          <w:tcPr>
            <w:tcW w:w="3690" w:type="dxa"/>
            <w:vAlign w:val="center"/>
          </w:tcPr>
          <w:p w14:paraId="25C52498" w14:textId="77777777" w:rsidR="00975C97" w:rsidRPr="0001701A" w:rsidRDefault="00975C97" w:rsidP="002E1A25">
            <w:pPr>
              <w:pStyle w:val="TAL"/>
            </w:pPr>
            <w:r w:rsidRPr="0001701A">
              <w:t>Max. Throughput averaged over 1 frame</w:t>
            </w:r>
          </w:p>
        </w:tc>
        <w:tc>
          <w:tcPr>
            <w:tcW w:w="1093" w:type="dxa"/>
            <w:vAlign w:val="center"/>
          </w:tcPr>
          <w:p w14:paraId="17199883" w14:textId="77777777" w:rsidR="00975C97" w:rsidRPr="0001701A" w:rsidRDefault="00975C97" w:rsidP="002E1A25">
            <w:pPr>
              <w:pStyle w:val="TAC"/>
            </w:pPr>
            <w:r w:rsidRPr="0001701A">
              <w:t>Mbps</w:t>
            </w:r>
          </w:p>
        </w:tc>
        <w:tc>
          <w:tcPr>
            <w:tcW w:w="717" w:type="dxa"/>
            <w:vAlign w:val="center"/>
          </w:tcPr>
          <w:p w14:paraId="4BFCA365" w14:textId="77777777" w:rsidR="00975C97" w:rsidRPr="0001701A" w:rsidRDefault="00975C97" w:rsidP="002E1A25">
            <w:pPr>
              <w:pStyle w:val="TAC"/>
            </w:pPr>
            <w:r w:rsidRPr="0001701A">
              <w:t>4.918</w:t>
            </w:r>
          </w:p>
        </w:tc>
        <w:tc>
          <w:tcPr>
            <w:tcW w:w="717" w:type="dxa"/>
            <w:vAlign w:val="center"/>
          </w:tcPr>
          <w:p w14:paraId="3615304F" w14:textId="77777777" w:rsidR="00975C97" w:rsidRPr="0001701A" w:rsidRDefault="00975C97" w:rsidP="002E1A25">
            <w:pPr>
              <w:pStyle w:val="TAC"/>
            </w:pPr>
            <w:r w:rsidRPr="0001701A">
              <w:t>10.243</w:t>
            </w:r>
          </w:p>
        </w:tc>
        <w:tc>
          <w:tcPr>
            <w:tcW w:w="717" w:type="dxa"/>
            <w:vAlign w:val="center"/>
          </w:tcPr>
          <w:p w14:paraId="65EB1FA3" w14:textId="77777777" w:rsidR="00975C97" w:rsidRPr="0001701A" w:rsidRDefault="00975C97" w:rsidP="002E1A25">
            <w:pPr>
              <w:pStyle w:val="TAC"/>
            </w:pPr>
            <w:r w:rsidRPr="0001701A">
              <w:t>15.574</w:t>
            </w:r>
          </w:p>
        </w:tc>
        <w:tc>
          <w:tcPr>
            <w:tcW w:w="717" w:type="dxa"/>
            <w:vAlign w:val="center"/>
          </w:tcPr>
          <w:p w14:paraId="0829A15C" w14:textId="77777777" w:rsidR="00975C97" w:rsidRPr="0001701A" w:rsidRDefault="00975C97" w:rsidP="002E1A25">
            <w:pPr>
              <w:pStyle w:val="TAC"/>
            </w:pPr>
            <w:r w:rsidRPr="0001701A">
              <w:t>20.890</w:t>
            </w:r>
          </w:p>
        </w:tc>
        <w:tc>
          <w:tcPr>
            <w:tcW w:w="717" w:type="dxa"/>
            <w:vAlign w:val="center"/>
          </w:tcPr>
          <w:p w14:paraId="4020048A" w14:textId="77777777" w:rsidR="00975C97" w:rsidRPr="0001701A" w:rsidRDefault="00975C97" w:rsidP="002E1A25">
            <w:pPr>
              <w:pStyle w:val="TAC"/>
            </w:pPr>
            <w:r w:rsidRPr="0001701A">
              <w:t>20.890</w:t>
            </w:r>
          </w:p>
        </w:tc>
        <w:tc>
          <w:tcPr>
            <w:tcW w:w="717" w:type="dxa"/>
            <w:vAlign w:val="center"/>
          </w:tcPr>
          <w:p w14:paraId="275AEBDD" w14:textId="77777777" w:rsidR="00975C97" w:rsidRPr="0001701A" w:rsidRDefault="00975C97" w:rsidP="002E1A25">
            <w:pPr>
              <w:pStyle w:val="TAC"/>
            </w:pPr>
            <w:r w:rsidRPr="0001701A">
              <w:t>31.158</w:t>
            </w:r>
          </w:p>
        </w:tc>
        <w:tc>
          <w:tcPr>
            <w:tcW w:w="717" w:type="dxa"/>
            <w:vAlign w:val="center"/>
          </w:tcPr>
          <w:p w14:paraId="66174CEF" w14:textId="77777777" w:rsidR="00975C97" w:rsidRPr="0001701A" w:rsidRDefault="00975C97" w:rsidP="002E1A25">
            <w:pPr>
              <w:pStyle w:val="TAC"/>
            </w:pPr>
            <w:r w:rsidRPr="0001701A">
              <w:t>42.630</w:t>
            </w:r>
          </w:p>
        </w:tc>
        <w:tc>
          <w:tcPr>
            <w:tcW w:w="717" w:type="dxa"/>
            <w:vAlign w:val="center"/>
          </w:tcPr>
          <w:p w14:paraId="26EF49E3" w14:textId="77777777" w:rsidR="00975C97" w:rsidRPr="0001701A" w:rsidRDefault="00975C97" w:rsidP="002E1A25">
            <w:pPr>
              <w:pStyle w:val="TAC"/>
            </w:pPr>
            <w:r w:rsidRPr="0001701A">
              <w:t>52.470</w:t>
            </w:r>
          </w:p>
        </w:tc>
      </w:tr>
      <w:tr w:rsidR="00975C97" w:rsidRPr="0001701A" w14:paraId="3D69557D" w14:textId="77777777" w:rsidTr="002E1A25">
        <w:trPr>
          <w:trHeight w:val="70"/>
          <w:jc w:val="center"/>
        </w:trPr>
        <w:tc>
          <w:tcPr>
            <w:tcW w:w="10519" w:type="dxa"/>
            <w:gridSpan w:val="10"/>
          </w:tcPr>
          <w:p w14:paraId="1F8853A7" w14:textId="77777777" w:rsidR="00975C97" w:rsidRPr="0001701A" w:rsidRDefault="00975C97" w:rsidP="002E1A25">
            <w:pPr>
              <w:pStyle w:val="TAN"/>
            </w:pPr>
            <w:r w:rsidRPr="0001701A">
              <w:t>Note 1:</w:t>
            </w:r>
            <w:r w:rsidRPr="0001701A">
              <w:tab/>
              <w:t>Additional parameters are specified in Table A.3.1-1 and Table A.3.3.1-1.</w:t>
            </w:r>
          </w:p>
          <w:p w14:paraId="4BFDE5A4" w14:textId="77777777" w:rsidR="00975C97" w:rsidRPr="0001701A" w:rsidRDefault="00975C97" w:rsidP="002E1A25">
            <w:pPr>
              <w:pStyle w:val="TAN"/>
            </w:pPr>
            <w:r w:rsidRPr="0001701A">
              <w:t>Note 2:</w:t>
            </w:r>
            <w:r w:rsidRPr="0001701A">
              <w:tab/>
              <w:t>If more than one Code Block is present, an additional CRC sequence of L = 24 Bits is attached to each Code Block (otherwise L = 0 Bit)</w:t>
            </w:r>
          </w:p>
          <w:p w14:paraId="665F925A" w14:textId="77777777" w:rsidR="00975C97" w:rsidRPr="0001701A" w:rsidRDefault="00975C97" w:rsidP="002E1A25">
            <w:pPr>
              <w:pStyle w:val="TAN"/>
            </w:pPr>
            <w:r w:rsidRPr="0001701A">
              <w:t>Note 3:</w:t>
            </w:r>
            <w:r w:rsidRPr="0001701A">
              <w:tab/>
              <w:t>SS/PBCH block is transmitted in slot 0 of each frame.</w:t>
            </w:r>
          </w:p>
          <w:p w14:paraId="7B7E755C" w14:textId="77777777" w:rsidR="00975C97" w:rsidRPr="0001701A" w:rsidRDefault="00975C97" w:rsidP="002E1A25">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0D017B0C" w14:textId="77777777" w:rsidR="00975C97" w:rsidRPr="0001701A" w:rsidRDefault="00975C97" w:rsidP="00975C97"/>
    <w:p w14:paraId="24544D68" w14:textId="77777777" w:rsidR="00975C97" w:rsidRPr="0001701A" w:rsidRDefault="00975C97" w:rsidP="00975C97">
      <w:pPr>
        <w:pStyle w:val="TH"/>
      </w:pPr>
      <w:r w:rsidRPr="0001701A">
        <w:lastRenderedPageBreak/>
        <w:t>Table A.3.3.3-2: Fixed reference channel for maximum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975C97" w:rsidRPr="0001701A" w14:paraId="54AC20B2" w14:textId="77777777" w:rsidTr="006A49B2">
        <w:trPr>
          <w:jc w:val="center"/>
        </w:trPr>
        <w:tc>
          <w:tcPr>
            <w:tcW w:w="3690" w:type="dxa"/>
          </w:tcPr>
          <w:p w14:paraId="512A5D88" w14:textId="77777777" w:rsidR="00975C97" w:rsidRPr="0001701A" w:rsidRDefault="00975C97" w:rsidP="006A49B2">
            <w:pPr>
              <w:pStyle w:val="TAH"/>
            </w:pPr>
            <w:r w:rsidRPr="0001701A">
              <w:t>Parameter</w:t>
            </w:r>
          </w:p>
        </w:tc>
        <w:tc>
          <w:tcPr>
            <w:tcW w:w="1093" w:type="dxa"/>
          </w:tcPr>
          <w:p w14:paraId="61530092" w14:textId="77777777" w:rsidR="00975C97" w:rsidRPr="0001701A" w:rsidRDefault="00975C97" w:rsidP="006A49B2">
            <w:pPr>
              <w:pStyle w:val="TAH"/>
            </w:pPr>
            <w:r w:rsidRPr="0001701A">
              <w:t>Unit</w:t>
            </w:r>
          </w:p>
        </w:tc>
        <w:tc>
          <w:tcPr>
            <w:tcW w:w="9185" w:type="dxa"/>
            <w:gridSpan w:val="11"/>
          </w:tcPr>
          <w:p w14:paraId="4849DCE5" w14:textId="77777777" w:rsidR="00975C97" w:rsidRPr="0001701A" w:rsidRDefault="00975C97" w:rsidP="006A49B2">
            <w:pPr>
              <w:pStyle w:val="TAH"/>
            </w:pPr>
            <w:r w:rsidRPr="0001701A">
              <w:t>Value</w:t>
            </w:r>
          </w:p>
        </w:tc>
      </w:tr>
      <w:tr w:rsidR="00975C97" w:rsidRPr="0001701A" w14:paraId="0B6E02FC" w14:textId="77777777" w:rsidTr="006A49B2">
        <w:trPr>
          <w:trHeight w:val="148"/>
          <w:jc w:val="center"/>
        </w:trPr>
        <w:tc>
          <w:tcPr>
            <w:tcW w:w="3690" w:type="dxa"/>
          </w:tcPr>
          <w:p w14:paraId="6A6F2EE5" w14:textId="77777777" w:rsidR="00975C97" w:rsidRPr="0001701A" w:rsidRDefault="00975C97" w:rsidP="006A49B2">
            <w:pPr>
              <w:pStyle w:val="TAL"/>
            </w:pPr>
            <w:r w:rsidRPr="0001701A">
              <w:t>Channel bandwidth</w:t>
            </w:r>
          </w:p>
        </w:tc>
        <w:tc>
          <w:tcPr>
            <w:tcW w:w="1093" w:type="dxa"/>
            <w:vAlign w:val="center"/>
          </w:tcPr>
          <w:p w14:paraId="4666E60D" w14:textId="77777777" w:rsidR="00975C97" w:rsidRPr="0001701A" w:rsidRDefault="00975C97" w:rsidP="006A49B2">
            <w:pPr>
              <w:pStyle w:val="TAC"/>
            </w:pPr>
            <w:r w:rsidRPr="0001701A">
              <w:t>MHz</w:t>
            </w:r>
          </w:p>
        </w:tc>
        <w:tc>
          <w:tcPr>
            <w:tcW w:w="835" w:type="dxa"/>
            <w:vAlign w:val="center"/>
          </w:tcPr>
          <w:p w14:paraId="749458E9" w14:textId="77777777" w:rsidR="00975C97" w:rsidRPr="0001701A" w:rsidRDefault="00975C97" w:rsidP="006A49B2">
            <w:pPr>
              <w:pStyle w:val="TAC"/>
            </w:pPr>
            <w:r w:rsidRPr="0001701A">
              <w:t>5</w:t>
            </w:r>
          </w:p>
        </w:tc>
        <w:tc>
          <w:tcPr>
            <w:tcW w:w="835" w:type="dxa"/>
            <w:vAlign w:val="center"/>
          </w:tcPr>
          <w:p w14:paraId="7A23DAD4" w14:textId="77777777" w:rsidR="00975C97" w:rsidRPr="0001701A" w:rsidRDefault="00975C97" w:rsidP="006A49B2">
            <w:pPr>
              <w:pStyle w:val="TAC"/>
            </w:pPr>
            <w:r w:rsidRPr="0001701A">
              <w:t>10</w:t>
            </w:r>
          </w:p>
        </w:tc>
        <w:tc>
          <w:tcPr>
            <w:tcW w:w="835" w:type="dxa"/>
            <w:vAlign w:val="center"/>
          </w:tcPr>
          <w:p w14:paraId="4C8EDE57" w14:textId="77777777" w:rsidR="00975C97" w:rsidRPr="0001701A" w:rsidRDefault="00975C97" w:rsidP="006A49B2">
            <w:pPr>
              <w:pStyle w:val="TAC"/>
            </w:pPr>
            <w:r w:rsidRPr="0001701A">
              <w:t>15</w:t>
            </w:r>
          </w:p>
        </w:tc>
        <w:tc>
          <w:tcPr>
            <w:tcW w:w="835" w:type="dxa"/>
            <w:vAlign w:val="center"/>
          </w:tcPr>
          <w:p w14:paraId="1FF49C07" w14:textId="77777777" w:rsidR="00975C97" w:rsidRPr="0001701A" w:rsidRDefault="00975C97" w:rsidP="006A49B2">
            <w:pPr>
              <w:pStyle w:val="TAC"/>
            </w:pPr>
            <w:r w:rsidRPr="0001701A">
              <w:t>20</w:t>
            </w:r>
          </w:p>
        </w:tc>
        <w:tc>
          <w:tcPr>
            <w:tcW w:w="835" w:type="dxa"/>
            <w:vAlign w:val="center"/>
          </w:tcPr>
          <w:p w14:paraId="06128C04" w14:textId="77777777" w:rsidR="00975C97" w:rsidRPr="0001701A" w:rsidRDefault="00975C97" w:rsidP="006A49B2">
            <w:pPr>
              <w:pStyle w:val="TAC"/>
            </w:pPr>
            <w:r w:rsidRPr="0001701A">
              <w:t>25</w:t>
            </w:r>
          </w:p>
        </w:tc>
        <w:tc>
          <w:tcPr>
            <w:tcW w:w="835" w:type="dxa"/>
            <w:vAlign w:val="center"/>
          </w:tcPr>
          <w:p w14:paraId="10923645" w14:textId="77777777" w:rsidR="00975C97" w:rsidRPr="0001701A" w:rsidRDefault="00975C97" w:rsidP="006A49B2">
            <w:pPr>
              <w:pStyle w:val="TAC"/>
            </w:pPr>
            <w:r w:rsidRPr="0001701A">
              <w:t>30</w:t>
            </w:r>
          </w:p>
        </w:tc>
        <w:tc>
          <w:tcPr>
            <w:tcW w:w="835" w:type="dxa"/>
            <w:vAlign w:val="center"/>
          </w:tcPr>
          <w:p w14:paraId="5438AD1D" w14:textId="77777777" w:rsidR="00975C97" w:rsidRPr="0001701A" w:rsidRDefault="00975C97" w:rsidP="006A49B2">
            <w:pPr>
              <w:pStyle w:val="TAC"/>
            </w:pPr>
            <w:r w:rsidRPr="0001701A">
              <w:t>40</w:t>
            </w:r>
          </w:p>
        </w:tc>
        <w:tc>
          <w:tcPr>
            <w:tcW w:w="835" w:type="dxa"/>
            <w:vAlign w:val="center"/>
          </w:tcPr>
          <w:p w14:paraId="1D560648" w14:textId="77777777" w:rsidR="00975C97" w:rsidRPr="0001701A" w:rsidRDefault="00975C97" w:rsidP="006A49B2">
            <w:pPr>
              <w:pStyle w:val="TAC"/>
            </w:pPr>
            <w:r w:rsidRPr="0001701A">
              <w:t>50</w:t>
            </w:r>
          </w:p>
        </w:tc>
        <w:tc>
          <w:tcPr>
            <w:tcW w:w="835" w:type="dxa"/>
            <w:vAlign w:val="center"/>
          </w:tcPr>
          <w:p w14:paraId="083BBC58" w14:textId="77777777" w:rsidR="00975C97" w:rsidRPr="0001701A" w:rsidRDefault="00975C97" w:rsidP="006A49B2">
            <w:pPr>
              <w:pStyle w:val="TAC"/>
            </w:pPr>
            <w:r w:rsidRPr="0001701A">
              <w:t>60</w:t>
            </w:r>
          </w:p>
        </w:tc>
        <w:tc>
          <w:tcPr>
            <w:tcW w:w="835" w:type="dxa"/>
            <w:vAlign w:val="center"/>
          </w:tcPr>
          <w:p w14:paraId="76B53AAE" w14:textId="77777777" w:rsidR="00975C97" w:rsidRPr="0001701A" w:rsidRDefault="00975C97" w:rsidP="006A49B2">
            <w:pPr>
              <w:pStyle w:val="TAC"/>
            </w:pPr>
            <w:r w:rsidRPr="0001701A">
              <w:t>80</w:t>
            </w:r>
          </w:p>
        </w:tc>
        <w:tc>
          <w:tcPr>
            <w:tcW w:w="835" w:type="dxa"/>
            <w:vAlign w:val="center"/>
          </w:tcPr>
          <w:p w14:paraId="219926B0" w14:textId="77777777" w:rsidR="00975C97" w:rsidRPr="0001701A" w:rsidRDefault="00975C97" w:rsidP="006A49B2">
            <w:pPr>
              <w:pStyle w:val="TAC"/>
            </w:pPr>
            <w:r w:rsidRPr="0001701A">
              <w:t>100</w:t>
            </w:r>
          </w:p>
        </w:tc>
      </w:tr>
      <w:tr w:rsidR="00975C97" w:rsidRPr="0001701A" w14:paraId="09FC3E79" w14:textId="77777777" w:rsidTr="006A49B2">
        <w:trPr>
          <w:jc w:val="center"/>
        </w:trPr>
        <w:tc>
          <w:tcPr>
            <w:tcW w:w="3690" w:type="dxa"/>
          </w:tcPr>
          <w:p w14:paraId="1675373F" w14:textId="77777777" w:rsidR="00975C97" w:rsidRPr="0001701A" w:rsidRDefault="00975C97" w:rsidP="006A49B2">
            <w:pPr>
              <w:pStyle w:val="TAL"/>
            </w:pPr>
            <w:r w:rsidRPr="0001701A">
              <w:t xml:space="preserve">Subcarrier spacing configuration </w:t>
            </w:r>
            <w:r w:rsidRPr="0001701A">
              <w:object w:dxaOrig="220" w:dyaOrig="240" w14:anchorId="4A33125D">
                <v:shape id="_x0000_i1038" type="#_x0000_t75" style="width:11.25pt;height:12.75pt" o:ole="">
                  <v:imagedata r:id="rId9" o:title=""/>
                </v:shape>
                <o:OLEObject Type="Embed" ProgID="Equation.3" ShapeID="_x0000_i1038" DrawAspect="Content" ObjectID="_1710857157" r:id="rId23"/>
              </w:object>
            </w:r>
          </w:p>
        </w:tc>
        <w:tc>
          <w:tcPr>
            <w:tcW w:w="1093" w:type="dxa"/>
            <w:vAlign w:val="center"/>
          </w:tcPr>
          <w:p w14:paraId="29D51A1F" w14:textId="77777777" w:rsidR="00975C97" w:rsidRPr="0001701A" w:rsidRDefault="00975C97" w:rsidP="006A49B2">
            <w:pPr>
              <w:pStyle w:val="TAC"/>
            </w:pPr>
          </w:p>
        </w:tc>
        <w:tc>
          <w:tcPr>
            <w:tcW w:w="835" w:type="dxa"/>
            <w:vAlign w:val="center"/>
          </w:tcPr>
          <w:p w14:paraId="6F57CD82" w14:textId="77777777" w:rsidR="00975C97" w:rsidRPr="0001701A" w:rsidRDefault="00975C97" w:rsidP="006A49B2">
            <w:pPr>
              <w:pStyle w:val="TAC"/>
            </w:pPr>
            <w:r w:rsidRPr="0001701A">
              <w:t>1</w:t>
            </w:r>
          </w:p>
        </w:tc>
        <w:tc>
          <w:tcPr>
            <w:tcW w:w="835" w:type="dxa"/>
            <w:vAlign w:val="center"/>
          </w:tcPr>
          <w:p w14:paraId="1673E18D" w14:textId="77777777" w:rsidR="00975C97" w:rsidRPr="0001701A" w:rsidRDefault="00975C97" w:rsidP="006A49B2">
            <w:pPr>
              <w:pStyle w:val="TAC"/>
            </w:pPr>
            <w:r w:rsidRPr="0001701A">
              <w:t>1</w:t>
            </w:r>
          </w:p>
        </w:tc>
        <w:tc>
          <w:tcPr>
            <w:tcW w:w="835" w:type="dxa"/>
            <w:vAlign w:val="center"/>
          </w:tcPr>
          <w:p w14:paraId="76A0924B" w14:textId="77777777" w:rsidR="00975C97" w:rsidRPr="0001701A" w:rsidRDefault="00975C97" w:rsidP="006A49B2">
            <w:pPr>
              <w:pStyle w:val="TAC"/>
            </w:pPr>
            <w:r w:rsidRPr="0001701A">
              <w:t>1</w:t>
            </w:r>
          </w:p>
        </w:tc>
        <w:tc>
          <w:tcPr>
            <w:tcW w:w="835" w:type="dxa"/>
            <w:vAlign w:val="center"/>
          </w:tcPr>
          <w:p w14:paraId="091950AB" w14:textId="77777777" w:rsidR="00975C97" w:rsidRPr="0001701A" w:rsidRDefault="00975C97" w:rsidP="006A49B2">
            <w:pPr>
              <w:pStyle w:val="TAC"/>
            </w:pPr>
            <w:r w:rsidRPr="0001701A">
              <w:t>1</w:t>
            </w:r>
          </w:p>
        </w:tc>
        <w:tc>
          <w:tcPr>
            <w:tcW w:w="835" w:type="dxa"/>
            <w:vAlign w:val="center"/>
          </w:tcPr>
          <w:p w14:paraId="2B3868B2" w14:textId="77777777" w:rsidR="00975C97" w:rsidRPr="0001701A" w:rsidRDefault="00975C97" w:rsidP="006A49B2">
            <w:pPr>
              <w:pStyle w:val="TAC"/>
            </w:pPr>
            <w:r w:rsidRPr="0001701A">
              <w:t>1</w:t>
            </w:r>
          </w:p>
        </w:tc>
        <w:tc>
          <w:tcPr>
            <w:tcW w:w="835" w:type="dxa"/>
            <w:vAlign w:val="center"/>
          </w:tcPr>
          <w:p w14:paraId="2E152D76" w14:textId="77777777" w:rsidR="00975C97" w:rsidRPr="0001701A" w:rsidRDefault="00975C97" w:rsidP="006A49B2">
            <w:pPr>
              <w:pStyle w:val="TAC"/>
            </w:pPr>
            <w:r w:rsidRPr="0001701A">
              <w:t>1</w:t>
            </w:r>
          </w:p>
        </w:tc>
        <w:tc>
          <w:tcPr>
            <w:tcW w:w="835" w:type="dxa"/>
            <w:vAlign w:val="center"/>
          </w:tcPr>
          <w:p w14:paraId="7D7DD590" w14:textId="77777777" w:rsidR="00975C97" w:rsidRPr="0001701A" w:rsidRDefault="00975C97" w:rsidP="006A49B2">
            <w:pPr>
              <w:pStyle w:val="TAC"/>
            </w:pPr>
            <w:r w:rsidRPr="0001701A">
              <w:t>1</w:t>
            </w:r>
          </w:p>
        </w:tc>
        <w:tc>
          <w:tcPr>
            <w:tcW w:w="835" w:type="dxa"/>
            <w:vAlign w:val="center"/>
          </w:tcPr>
          <w:p w14:paraId="5F770360" w14:textId="77777777" w:rsidR="00975C97" w:rsidRPr="0001701A" w:rsidRDefault="00975C97" w:rsidP="006A49B2">
            <w:pPr>
              <w:pStyle w:val="TAC"/>
            </w:pPr>
            <w:r w:rsidRPr="0001701A">
              <w:t>1</w:t>
            </w:r>
          </w:p>
        </w:tc>
        <w:tc>
          <w:tcPr>
            <w:tcW w:w="835" w:type="dxa"/>
            <w:vAlign w:val="center"/>
          </w:tcPr>
          <w:p w14:paraId="73C962B2" w14:textId="77777777" w:rsidR="00975C97" w:rsidRPr="0001701A" w:rsidRDefault="00975C97" w:rsidP="006A49B2">
            <w:pPr>
              <w:pStyle w:val="TAC"/>
            </w:pPr>
            <w:r w:rsidRPr="0001701A">
              <w:t>1</w:t>
            </w:r>
          </w:p>
        </w:tc>
        <w:tc>
          <w:tcPr>
            <w:tcW w:w="835" w:type="dxa"/>
            <w:vAlign w:val="center"/>
          </w:tcPr>
          <w:p w14:paraId="0FDC4B4A" w14:textId="77777777" w:rsidR="00975C97" w:rsidRPr="0001701A" w:rsidRDefault="00975C97" w:rsidP="006A49B2">
            <w:pPr>
              <w:pStyle w:val="TAC"/>
            </w:pPr>
            <w:r w:rsidRPr="0001701A">
              <w:t>1</w:t>
            </w:r>
          </w:p>
        </w:tc>
        <w:tc>
          <w:tcPr>
            <w:tcW w:w="835" w:type="dxa"/>
            <w:vAlign w:val="center"/>
          </w:tcPr>
          <w:p w14:paraId="11411CD8" w14:textId="77777777" w:rsidR="00975C97" w:rsidRPr="0001701A" w:rsidRDefault="00975C97" w:rsidP="006A49B2">
            <w:pPr>
              <w:pStyle w:val="TAC"/>
            </w:pPr>
            <w:r w:rsidRPr="0001701A">
              <w:t>1</w:t>
            </w:r>
          </w:p>
        </w:tc>
      </w:tr>
      <w:tr w:rsidR="00975C97" w:rsidRPr="0001701A" w14:paraId="1D05AE9F" w14:textId="77777777" w:rsidTr="006A49B2">
        <w:trPr>
          <w:jc w:val="center"/>
        </w:trPr>
        <w:tc>
          <w:tcPr>
            <w:tcW w:w="3690" w:type="dxa"/>
          </w:tcPr>
          <w:p w14:paraId="2CF55DAF" w14:textId="77777777" w:rsidR="00975C97" w:rsidRPr="0001701A" w:rsidRDefault="00975C97" w:rsidP="006A49B2">
            <w:pPr>
              <w:pStyle w:val="TAL"/>
            </w:pPr>
            <w:r w:rsidRPr="0001701A">
              <w:t>Allocated resource blocks</w:t>
            </w:r>
          </w:p>
        </w:tc>
        <w:tc>
          <w:tcPr>
            <w:tcW w:w="1093" w:type="dxa"/>
            <w:vAlign w:val="center"/>
          </w:tcPr>
          <w:p w14:paraId="5C17BF1D" w14:textId="77777777" w:rsidR="00975C97" w:rsidRPr="0001701A" w:rsidRDefault="00975C97" w:rsidP="006A49B2">
            <w:pPr>
              <w:pStyle w:val="TAC"/>
            </w:pPr>
          </w:p>
        </w:tc>
        <w:tc>
          <w:tcPr>
            <w:tcW w:w="835" w:type="dxa"/>
            <w:vAlign w:val="center"/>
          </w:tcPr>
          <w:p w14:paraId="160BB2C0" w14:textId="77777777" w:rsidR="00975C97" w:rsidRPr="0001701A" w:rsidRDefault="00975C97" w:rsidP="006A49B2">
            <w:pPr>
              <w:pStyle w:val="TAC"/>
            </w:pPr>
            <w:r w:rsidRPr="0001701A">
              <w:t>11</w:t>
            </w:r>
          </w:p>
        </w:tc>
        <w:tc>
          <w:tcPr>
            <w:tcW w:w="835" w:type="dxa"/>
            <w:vAlign w:val="center"/>
          </w:tcPr>
          <w:p w14:paraId="59D522DA" w14:textId="77777777" w:rsidR="00975C97" w:rsidRPr="0001701A" w:rsidRDefault="00975C97" w:rsidP="006A49B2">
            <w:pPr>
              <w:pStyle w:val="TAC"/>
            </w:pPr>
            <w:r w:rsidRPr="0001701A">
              <w:t>24</w:t>
            </w:r>
          </w:p>
        </w:tc>
        <w:tc>
          <w:tcPr>
            <w:tcW w:w="835" w:type="dxa"/>
            <w:vAlign w:val="center"/>
          </w:tcPr>
          <w:p w14:paraId="60A6DA63" w14:textId="77777777" w:rsidR="00975C97" w:rsidRPr="0001701A" w:rsidRDefault="00975C97" w:rsidP="006A49B2">
            <w:pPr>
              <w:pStyle w:val="TAC"/>
            </w:pPr>
            <w:r w:rsidRPr="0001701A">
              <w:t>38</w:t>
            </w:r>
          </w:p>
        </w:tc>
        <w:tc>
          <w:tcPr>
            <w:tcW w:w="835" w:type="dxa"/>
            <w:vAlign w:val="center"/>
          </w:tcPr>
          <w:p w14:paraId="7C14F5F5" w14:textId="77777777" w:rsidR="00975C97" w:rsidRPr="0001701A" w:rsidRDefault="00975C97" w:rsidP="006A49B2">
            <w:pPr>
              <w:pStyle w:val="TAC"/>
            </w:pPr>
            <w:r w:rsidRPr="0001701A">
              <w:t>51</w:t>
            </w:r>
          </w:p>
        </w:tc>
        <w:tc>
          <w:tcPr>
            <w:tcW w:w="835" w:type="dxa"/>
            <w:vAlign w:val="center"/>
          </w:tcPr>
          <w:p w14:paraId="4B2CAAB8" w14:textId="77777777" w:rsidR="00975C97" w:rsidRPr="0001701A" w:rsidRDefault="00975C97" w:rsidP="006A49B2">
            <w:pPr>
              <w:pStyle w:val="TAC"/>
            </w:pPr>
            <w:r w:rsidRPr="0001701A">
              <w:t>65</w:t>
            </w:r>
          </w:p>
        </w:tc>
        <w:tc>
          <w:tcPr>
            <w:tcW w:w="835" w:type="dxa"/>
            <w:vAlign w:val="center"/>
          </w:tcPr>
          <w:p w14:paraId="0B9E3248" w14:textId="77777777" w:rsidR="00975C97" w:rsidRPr="0001701A" w:rsidRDefault="00975C97" w:rsidP="006A49B2">
            <w:pPr>
              <w:pStyle w:val="TAC"/>
            </w:pPr>
            <w:r w:rsidRPr="0001701A">
              <w:t>78</w:t>
            </w:r>
          </w:p>
        </w:tc>
        <w:tc>
          <w:tcPr>
            <w:tcW w:w="835" w:type="dxa"/>
            <w:vAlign w:val="center"/>
          </w:tcPr>
          <w:p w14:paraId="4EFBBB0A" w14:textId="77777777" w:rsidR="00975C97" w:rsidRPr="0001701A" w:rsidRDefault="00975C97" w:rsidP="006A49B2">
            <w:pPr>
              <w:pStyle w:val="TAC"/>
            </w:pPr>
            <w:r w:rsidRPr="0001701A">
              <w:t>106</w:t>
            </w:r>
          </w:p>
        </w:tc>
        <w:tc>
          <w:tcPr>
            <w:tcW w:w="835" w:type="dxa"/>
            <w:vAlign w:val="center"/>
          </w:tcPr>
          <w:p w14:paraId="2A434208" w14:textId="77777777" w:rsidR="00975C97" w:rsidRPr="0001701A" w:rsidRDefault="00975C97" w:rsidP="006A49B2">
            <w:pPr>
              <w:pStyle w:val="TAC"/>
            </w:pPr>
            <w:r w:rsidRPr="0001701A">
              <w:t>133</w:t>
            </w:r>
          </w:p>
        </w:tc>
        <w:tc>
          <w:tcPr>
            <w:tcW w:w="835" w:type="dxa"/>
            <w:vAlign w:val="center"/>
          </w:tcPr>
          <w:p w14:paraId="7148E6C0" w14:textId="77777777" w:rsidR="00975C97" w:rsidRPr="0001701A" w:rsidRDefault="00975C97" w:rsidP="006A49B2">
            <w:pPr>
              <w:pStyle w:val="TAC"/>
            </w:pPr>
            <w:r w:rsidRPr="0001701A">
              <w:t>162</w:t>
            </w:r>
          </w:p>
        </w:tc>
        <w:tc>
          <w:tcPr>
            <w:tcW w:w="835" w:type="dxa"/>
            <w:vAlign w:val="center"/>
          </w:tcPr>
          <w:p w14:paraId="14C93649" w14:textId="77777777" w:rsidR="00975C97" w:rsidRPr="0001701A" w:rsidRDefault="00975C97" w:rsidP="006A49B2">
            <w:pPr>
              <w:pStyle w:val="TAC"/>
            </w:pPr>
            <w:r w:rsidRPr="0001701A">
              <w:t>217</w:t>
            </w:r>
          </w:p>
        </w:tc>
        <w:tc>
          <w:tcPr>
            <w:tcW w:w="835" w:type="dxa"/>
            <w:vAlign w:val="center"/>
          </w:tcPr>
          <w:p w14:paraId="06343C9B" w14:textId="77777777" w:rsidR="00975C97" w:rsidRPr="0001701A" w:rsidRDefault="00975C97" w:rsidP="006A49B2">
            <w:pPr>
              <w:pStyle w:val="TAC"/>
            </w:pPr>
            <w:r w:rsidRPr="0001701A">
              <w:t>273</w:t>
            </w:r>
          </w:p>
        </w:tc>
      </w:tr>
      <w:tr w:rsidR="00975C97" w:rsidRPr="0001701A" w14:paraId="28D54D84" w14:textId="77777777" w:rsidTr="006A49B2">
        <w:trPr>
          <w:jc w:val="center"/>
        </w:trPr>
        <w:tc>
          <w:tcPr>
            <w:tcW w:w="3690" w:type="dxa"/>
          </w:tcPr>
          <w:p w14:paraId="7E08D8F5" w14:textId="77777777" w:rsidR="00975C97" w:rsidRPr="0001701A" w:rsidRDefault="00975C97" w:rsidP="006A49B2">
            <w:pPr>
              <w:pStyle w:val="TAL"/>
            </w:pPr>
            <w:r w:rsidRPr="0001701A">
              <w:t>Subcarriers per resource block</w:t>
            </w:r>
          </w:p>
        </w:tc>
        <w:tc>
          <w:tcPr>
            <w:tcW w:w="1093" w:type="dxa"/>
            <w:vAlign w:val="center"/>
          </w:tcPr>
          <w:p w14:paraId="34782EFC" w14:textId="77777777" w:rsidR="00975C97" w:rsidRPr="0001701A" w:rsidRDefault="00975C97" w:rsidP="006A49B2">
            <w:pPr>
              <w:pStyle w:val="TAC"/>
            </w:pPr>
          </w:p>
        </w:tc>
        <w:tc>
          <w:tcPr>
            <w:tcW w:w="835" w:type="dxa"/>
            <w:vAlign w:val="center"/>
          </w:tcPr>
          <w:p w14:paraId="01AF3651" w14:textId="77777777" w:rsidR="00975C97" w:rsidRPr="0001701A" w:rsidRDefault="00975C97" w:rsidP="006A49B2">
            <w:pPr>
              <w:pStyle w:val="TAC"/>
            </w:pPr>
            <w:r w:rsidRPr="0001701A">
              <w:t>12</w:t>
            </w:r>
          </w:p>
        </w:tc>
        <w:tc>
          <w:tcPr>
            <w:tcW w:w="835" w:type="dxa"/>
            <w:vAlign w:val="center"/>
          </w:tcPr>
          <w:p w14:paraId="39C380D1" w14:textId="77777777" w:rsidR="00975C97" w:rsidRPr="0001701A" w:rsidRDefault="00975C97" w:rsidP="006A49B2">
            <w:pPr>
              <w:pStyle w:val="TAC"/>
            </w:pPr>
            <w:r w:rsidRPr="0001701A">
              <w:t>12</w:t>
            </w:r>
          </w:p>
        </w:tc>
        <w:tc>
          <w:tcPr>
            <w:tcW w:w="835" w:type="dxa"/>
            <w:vAlign w:val="center"/>
          </w:tcPr>
          <w:p w14:paraId="1C319F08" w14:textId="77777777" w:rsidR="00975C97" w:rsidRPr="0001701A" w:rsidRDefault="00975C97" w:rsidP="006A49B2">
            <w:pPr>
              <w:pStyle w:val="TAC"/>
            </w:pPr>
            <w:r w:rsidRPr="0001701A">
              <w:t>12</w:t>
            </w:r>
          </w:p>
        </w:tc>
        <w:tc>
          <w:tcPr>
            <w:tcW w:w="835" w:type="dxa"/>
            <w:vAlign w:val="center"/>
          </w:tcPr>
          <w:p w14:paraId="36AEBCDD" w14:textId="77777777" w:rsidR="00975C97" w:rsidRPr="0001701A" w:rsidRDefault="00975C97" w:rsidP="006A49B2">
            <w:pPr>
              <w:pStyle w:val="TAC"/>
            </w:pPr>
            <w:r w:rsidRPr="0001701A">
              <w:t>12</w:t>
            </w:r>
          </w:p>
        </w:tc>
        <w:tc>
          <w:tcPr>
            <w:tcW w:w="835" w:type="dxa"/>
            <w:vAlign w:val="center"/>
          </w:tcPr>
          <w:p w14:paraId="689044A6" w14:textId="77777777" w:rsidR="00975C97" w:rsidRPr="0001701A" w:rsidRDefault="00975C97" w:rsidP="006A49B2">
            <w:pPr>
              <w:pStyle w:val="TAC"/>
            </w:pPr>
            <w:r w:rsidRPr="0001701A">
              <w:t>12</w:t>
            </w:r>
          </w:p>
        </w:tc>
        <w:tc>
          <w:tcPr>
            <w:tcW w:w="835" w:type="dxa"/>
            <w:vAlign w:val="center"/>
          </w:tcPr>
          <w:p w14:paraId="01A67065" w14:textId="77777777" w:rsidR="00975C97" w:rsidRPr="0001701A" w:rsidRDefault="00975C97" w:rsidP="006A49B2">
            <w:pPr>
              <w:pStyle w:val="TAC"/>
            </w:pPr>
            <w:r w:rsidRPr="0001701A">
              <w:t>12</w:t>
            </w:r>
          </w:p>
        </w:tc>
        <w:tc>
          <w:tcPr>
            <w:tcW w:w="835" w:type="dxa"/>
            <w:vAlign w:val="center"/>
          </w:tcPr>
          <w:p w14:paraId="69328F3B" w14:textId="77777777" w:rsidR="00975C97" w:rsidRPr="0001701A" w:rsidRDefault="00975C97" w:rsidP="006A49B2">
            <w:pPr>
              <w:pStyle w:val="TAC"/>
            </w:pPr>
            <w:r w:rsidRPr="0001701A">
              <w:t>12</w:t>
            </w:r>
          </w:p>
        </w:tc>
        <w:tc>
          <w:tcPr>
            <w:tcW w:w="835" w:type="dxa"/>
            <w:vAlign w:val="center"/>
          </w:tcPr>
          <w:p w14:paraId="53ADC1A5" w14:textId="77777777" w:rsidR="00975C97" w:rsidRPr="0001701A" w:rsidRDefault="00975C97" w:rsidP="006A49B2">
            <w:pPr>
              <w:pStyle w:val="TAC"/>
            </w:pPr>
            <w:r w:rsidRPr="0001701A">
              <w:t>12</w:t>
            </w:r>
          </w:p>
        </w:tc>
        <w:tc>
          <w:tcPr>
            <w:tcW w:w="835" w:type="dxa"/>
            <w:vAlign w:val="center"/>
          </w:tcPr>
          <w:p w14:paraId="4BEABBDF" w14:textId="77777777" w:rsidR="00975C97" w:rsidRPr="0001701A" w:rsidRDefault="00975C97" w:rsidP="006A49B2">
            <w:pPr>
              <w:pStyle w:val="TAC"/>
            </w:pPr>
            <w:r w:rsidRPr="0001701A">
              <w:t>12</w:t>
            </w:r>
          </w:p>
        </w:tc>
        <w:tc>
          <w:tcPr>
            <w:tcW w:w="835" w:type="dxa"/>
            <w:vAlign w:val="center"/>
          </w:tcPr>
          <w:p w14:paraId="07362731" w14:textId="77777777" w:rsidR="00975C97" w:rsidRPr="0001701A" w:rsidRDefault="00975C97" w:rsidP="006A49B2">
            <w:pPr>
              <w:pStyle w:val="TAC"/>
            </w:pPr>
            <w:r w:rsidRPr="0001701A">
              <w:t>12</w:t>
            </w:r>
          </w:p>
        </w:tc>
        <w:tc>
          <w:tcPr>
            <w:tcW w:w="835" w:type="dxa"/>
            <w:vAlign w:val="center"/>
          </w:tcPr>
          <w:p w14:paraId="438A39B9" w14:textId="77777777" w:rsidR="00975C97" w:rsidRPr="0001701A" w:rsidRDefault="00975C97" w:rsidP="006A49B2">
            <w:pPr>
              <w:pStyle w:val="TAC"/>
            </w:pPr>
            <w:r w:rsidRPr="0001701A">
              <w:t>12</w:t>
            </w:r>
          </w:p>
        </w:tc>
      </w:tr>
      <w:tr w:rsidR="00975C97" w:rsidRPr="0001701A" w14:paraId="2CD39236" w14:textId="77777777" w:rsidTr="006A49B2">
        <w:trPr>
          <w:jc w:val="center"/>
        </w:trPr>
        <w:tc>
          <w:tcPr>
            <w:tcW w:w="3690" w:type="dxa"/>
          </w:tcPr>
          <w:p w14:paraId="1A0B9C98" w14:textId="77777777" w:rsidR="00975C97" w:rsidRPr="0001701A" w:rsidRDefault="00975C97" w:rsidP="006A49B2">
            <w:pPr>
              <w:pStyle w:val="TAL"/>
            </w:pPr>
            <w:r w:rsidRPr="0001701A">
              <w:t>Allocated slots per Frame</w:t>
            </w:r>
          </w:p>
        </w:tc>
        <w:tc>
          <w:tcPr>
            <w:tcW w:w="1093" w:type="dxa"/>
            <w:vAlign w:val="center"/>
          </w:tcPr>
          <w:p w14:paraId="4A832C50" w14:textId="77777777" w:rsidR="00975C97" w:rsidRPr="0001701A" w:rsidRDefault="00975C97" w:rsidP="006A49B2">
            <w:pPr>
              <w:pStyle w:val="TAC"/>
            </w:pPr>
          </w:p>
        </w:tc>
        <w:tc>
          <w:tcPr>
            <w:tcW w:w="835" w:type="dxa"/>
          </w:tcPr>
          <w:p w14:paraId="2547E2A3" w14:textId="77777777" w:rsidR="00975C97" w:rsidRPr="0001701A" w:rsidRDefault="00975C97" w:rsidP="006A49B2">
            <w:pPr>
              <w:pStyle w:val="TAC"/>
            </w:pPr>
            <w:r w:rsidRPr="0001701A">
              <w:t>11</w:t>
            </w:r>
          </w:p>
        </w:tc>
        <w:tc>
          <w:tcPr>
            <w:tcW w:w="835" w:type="dxa"/>
          </w:tcPr>
          <w:p w14:paraId="51CE5E6E" w14:textId="77777777" w:rsidR="00975C97" w:rsidRPr="0001701A" w:rsidRDefault="00975C97" w:rsidP="006A49B2">
            <w:pPr>
              <w:pStyle w:val="TAC"/>
            </w:pPr>
            <w:r w:rsidRPr="0001701A">
              <w:t>11</w:t>
            </w:r>
          </w:p>
        </w:tc>
        <w:tc>
          <w:tcPr>
            <w:tcW w:w="835" w:type="dxa"/>
          </w:tcPr>
          <w:p w14:paraId="75098C48" w14:textId="77777777" w:rsidR="00975C97" w:rsidRPr="0001701A" w:rsidRDefault="00975C97" w:rsidP="006A49B2">
            <w:pPr>
              <w:pStyle w:val="TAC"/>
            </w:pPr>
            <w:r w:rsidRPr="0001701A">
              <w:t>11</w:t>
            </w:r>
          </w:p>
        </w:tc>
        <w:tc>
          <w:tcPr>
            <w:tcW w:w="835" w:type="dxa"/>
          </w:tcPr>
          <w:p w14:paraId="0A579CB2" w14:textId="77777777" w:rsidR="00975C97" w:rsidRPr="0001701A" w:rsidRDefault="00975C97" w:rsidP="006A49B2">
            <w:pPr>
              <w:pStyle w:val="TAC"/>
            </w:pPr>
            <w:r w:rsidRPr="0001701A">
              <w:t>11</w:t>
            </w:r>
          </w:p>
        </w:tc>
        <w:tc>
          <w:tcPr>
            <w:tcW w:w="835" w:type="dxa"/>
          </w:tcPr>
          <w:p w14:paraId="5E2319ED" w14:textId="77777777" w:rsidR="00975C97" w:rsidRPr="0001701A" w:rsidRDefault="00975C97" w:rsidP="006A49B2">
            <w:pPr>
              <w:pStyle w:val="TAC"/>
            </w:pPr>
            <w:r w:rsidRPr="0001701A">
              <w:t>11</w:t>
            </w:r>
          </w:p>
        </w:tc>
        <w:tc>
          <w:tcPr>
            <w:tcW w:w="835" w:type="dxa"/>
          </w:tcPr>
          <w:p w14:paraId="03A67AF5" w14:textId="77777777" w:rsidR="00975C97" w:rsidRPr="0001701A" w:rsidRDefault="00975C97" w:rsidP="006A49B2">
            <w:pPr>
              <w:pStyle w:val="TAC"/>
            </w:pPr>
            <w:r w:rsidRPr="0001701A">
              <w:t>11</w:t>
            </w:r>
          </w:p>
        </w:tc>
        <w:tc>
          <w:tcPr>
            <w:tcW w:w="835" w:type="dxa"/>
          </w:tcPr>
          <w:p w14:paraId="24C7C506" w14:textId="77777777" w:rsidR="00975C97" w:rsidRPr="0001701A" w:rsidRDefault="00975C97" w:rsidP="006A49B2">
            <w:pPr>
              <w:pStyle w:val="TAC"/>
            </w:pPr>
            <w:r w:rsidRPr="0001701A">
              <w:t>11</w:t>
            </w:r>
          </w:p>
        </w:tc>
        <w:tc>
          <w:tcPr>
            <w:tcW w:w="835" w:type="dxa"/>
          </w:tcPr>
          <w:p w14:paraId="1EDE3D9D" w14:textId="77777777" w:rsidR="00975C97" w:rsidRPr="0001701A" w:rsidRDefault="00975C97" w:rsidP="006A49B2">
            <w:pPr>
              <w:pStyle w:val="TAC"/>
            </w:pPr>
            <w:r w:rsidRPr="0001701A">
              <w:t>11</w:t>
            </w:r>
          </w:p>
        </w:tc>
        <w:tc>
          <w:tcPr>
            <w:tcW w:w="835" w:type="dxa"/>
          </w:tcPr>
          <w:p w14:paraId="4EEE7FFC" w14:textId="77777777" w:rsidR="00975C97" w:rsidRPr="0001701A" w:rsidRDefault="00975C97" w:rsidP="006A49B2">
            <w:pPr>
              <w:pStyle w:val="TAC"/>
            </w:pPr>
            <w:r w:rsidRPr="0001701A">
              <w:t>11</w:t>
            </w:r>
          </w:p>
        </w:tc>
        <w:tc>
          <w:tcPr>
            <w:tcW w:w="835" w:type="dxa"/>
          </w:tcPr>
          <w:p w14:paraId="2EB0B91F" w14:textId="77777777" w:rsidR="00975C97" w:rsidRPr="0001701A" w:rsidRDefault="00975C97" w:rsidP="006A49B2">
            <w:pPr>
              <w:pStyle w:val="TAC"/>
            </w:pPr>
            <w:r w:rsidRPr="0001701A">
              <w:t>11</w:t>
            </w:r>
          </w:p>
        </w:tc>
        <w:tc>
          <w:tcPr>
            <w:tcW w:w="835" w:type="dxa"/>
          </w:tcPr>
          <w:p w14:paraId="4CBA942E" w14:textId="77777777" w:rsidR="00975C97" w:rsidRPr="0001701A" w:rsidRDefault="00975C97" w:rsidP="006A49B2">
            <w:pPr>
              <w:pStyle w:val="TAC"/>
            </w:pPr>
            <w:r w:rsidRPr="0001701A">
              <w:t>11</w:t>
            </w:r>
          </w:p>
        </w:tc>
      </w:tr>
      <w:tr w:rsidR="00975C97" w:rsidRPr="0001701A" w14:paraId="3971CCD3" w14:textId="77777777" w:rsidTr="006A49B2">
        <w:trPr>
          <w:jc w:val="center"/>
        </w:trPr>
        <w:tc>
          <w:tcPr>
            <w:tcW w:w="3690" w:type="dxa"/>
          </w:tcPr>
          <w:p w14:paraId="4B9CF1DD" w14:textId="77777777" w:rsidR="00975C97" w:rsidRPr="0001701A" w:rsidRDefault="00975C97" w:rsidP="006A49B2">
            <w:pPr>
              <w:pStyle w:val="TAL"/>
            </w:pPr>
            <w:r w:rsidRPr="0001701A">
              <w:t>MCS Index</w:t>
            </w:r>
          </w:p>
        </w:tc>
        <w:tc>
          <w:tcPr>
            <w:tcW w:w="1093" w:type="dxa"/>
            <w:vAlign w:val="center"/>
          </w:tcPr>
          <w:p w14:paraId="5EF799BA" w14:textId="77777777" w:rsidR="00975C97" w:rsidRPr="0001701A" w:rsidRDefault="00975C97" w:rsidP="006A49B2">
            <w:pPr>
              <w:pStyle w:val="TAC"/>
            </w:pPr>
          </w:p>
        </w:tc>
        <w:tc>
          <w:tcPr>
            <w:tcW w:w="835" w:type="dxa"/>
            <w:vAlign w:val="center"/>
          </w:tcPr>
          <w:p w14:paraId="5BD16ABB" w14:textId="77777777" w:rsidR="00975C97" w:rsidRPr="0001701A" w:rsidRDefault="00975C97" w:rsidP="006A49B2">
            <w:pPr>
              <w:pStyle w:val="TAC"/>
            </w:pPr>
            <w:r w:rsidRPr="0001701A">
              <w:t>24</w:t>
            </w:r>
          </w:p>
        </w:tc>
        <w:tc>
          <w:tcPr>
            <w:tcW w:w="835" w:type="dxa"/>
            <w:vAlign w:val="center"/>
          </w:tcPr>
          <w:p w14:paraId="0BF872EF" w14:textId="77777777" w:rsidR="00975C97" w:rsidRPr="0001701A" w:rsidRDefault="00975C97" w:rsidP="006A49B2">
            <w:pPr>
              <w:pStyle w:val="TAC"/>
            </w:pPr>
            <w:r w:rsidRPr="0001701A">
              <w:t>24</w:t>
            </w:r>
          </w:p>
        </w:tc>
        <w:tc>
          <w:tcPr>
            <w:tcW w:w="835" w:type="dxa"/>
            <w:vAlign w:val="center"/>
          </w:tcPr>
          <w:p w14:paraId="555DFCFC" w14:textId="77777777" w:rsidR="00975C97" w:rsidRPr="0001701A" w:rsidRDefault="00975C97" w:rsidP="006A49B2">
            <w:pPr>
              <w:pStyle w:val="TAC"/>
            </w:pPr>
            <w:r w:rsidRPr="0001701A">
              <w:t>24</w:t>
            </w:r>
          </w:p>
        </w:tc>
        <w:tc>
          <w:tcPr>
            <w:tcW w:w="835" w:type="dxa"/>
            <w:vAlign w:val="center"/>
          </w:tcPr>
          <w:p w14:paraId="11BF384D" w14:textId="77777777" w:rsidR="00975C97" w:rsidRPr="0001701A" w:rsidRDefault="00975C97" w:rsidP="006A49B2">
            <w:pPr>
              <w:pStyle w:val="TAC"/>
            </w:pPr>
            <w:r w:rsidRPr="0001701A">
              <w:t>24</w:t>
            </w:r>
          </w:p>
        </w:tc>
        <w:tc>
          <w:tcPr>
            <w:tcW w:w="835" w:type="dxa"/>
            <w:vAlign w:val="center"/>
          </w:tcPr>
          <w:p w14:paraId="6FDF92E6" w14:textId="77777777" w:rsidR="00975C97" w:rsidRPr="0001701A" w:rsidRDefault="00975C97" w:rsidP="006A49B2">
            <w:pPr>
              <w:pStyle w:val="TAC"/>
            </w:pPr>
            <w:r w:rsidRPr="0001701A">
              <w:t>24</w:t>
            </w:r>
          </w:p>
        </w:tc>
        <w:tc>
          <w:tcPr>
            <w:tcW w:w="835" w:type="dxa"/>
            <w:vAlign w:val="center"/>
          </w:tcPr>
          <w:p w14:paraId="6F1372D8" w14:textId="77777777" w:rsidR="00975C97" w:rsidRPr="0001701A" w:rsidRDefault="00975C97" w:rsidP="006A49B2">
            <w:pPr>
              <w:pStyle w:val="TAC"/>
            </w:pPr>
            <w:r w:rsidRPr="0001701A">
              <w:t>24</w:t>
            </w:r>
          </w:p>
        </w:tc>
        <w:tc>
          <w:tcPr>
            <w:tcW w:w="835" w:type="dxa"/>
            <w:vAlign w:val="center"/>
          </w:tcPr>
          <w:p w14:paraId="5829BAE2" w14:textId="77777777" w:rsidR="00975C97" w:rsidRPr="0001701A" w:rsidRDefault="00975C97" w:rsidP="006A49B2">
            <w:pPr>
              <w:pStyle w:val="TAC"/>
            </w:pPr>
            <w:r w:rsidRPr="0001701A">
              <w:t>24</w:t>
            </w:r>
          </w:p>
        </w:tc>
        <w:tc>
          <w:tcPr>
            <w:tcW w:w="835" w:type="dxa"/>
            <w:vAlign w:val="center"/>
          </w:tcPr>
          <w:p w14:paraId="53F35807" w14:textId="77777777" w:rsidR="00975C97" w:rsidRPr="0001701A" w:rsidRDefault="00975C97" w:rsidP="006A49B2">
            <w:pPr>
              <w:pStyle w:val="TAC"/>
            </w:pPr>
            <w:r w:rsidRPr="0001701A">
              <w:t>24</w:t>
            </w:r>
          </w:p>
        </w:tc>
        <w:tc>
          <w:tcPr>
            <w:tcW w:w="835" w:type="dxa"/>
            <w:vAlign w:val="center"/>
          </w:tcPr>
          <w:p w14:paraId="3984DBE9" w14:textId="77777777" w:rsidR="00975C97" w:rsidRPr="0001701A" w:rsidRDefault="00975C97" w:rsidP="006A49B2">
            <w:pPr>
              <w:pStyle w:val="TAC"/>
            </w:pPr>
            <w:r w:rsidRPr="0001701A">
              <w:t>24</w:t>
            </w:r>
          </w:p>
        </w:tc>
        <w:tc>
          <w:tcPr>
            <w:tcW w:w="835" w:type="dxa"/>
            <w:vAlign w:val="center"/>
          </w:tcPr>
          <w:p w14:paraId="38F54B8B" w14:textId="77777777" w:rsidR="00975C97" w:rsidRPr="0001701A" w:rsidRDefault="00975C97" w:rsidP="006A49B2">
            <w:pPr>
              <w:pStyle w:val="TAC"/>
            </w:pPr>
            <w:r w:rsidRPr="0001701A">
              <w:t>24</w:t>
            </w:r>
          </w:p>
        </w:tc>
        <w:tc>
          <w:tcPr>
            <w:tcW w:w="835" w:type="dxa"/>
            <w:vAlign w:val="center"/>
          </w:tcPr>
          <w:p w14:paraId="355FDB6E" w14:textId="77777777" w:rsidR="00975C97" w:rsidRPr="0001701A" w:rsidRDefault="00975C97" w:rsidP="006A49B2">
            <w:pPr>
              <w:pStyle w:val="TAC"/>
            </w:pPr>
            <w:r w:rsidRPr="0001701A">
              <w:t>24</w:t>
            </w:r>
          </w:p>
        </w:tc>
      </w:tr>
      <w:tr w:rsidR="00975C97" w:rsidRPr="0001701A" w14:paraId="48715EFB" w14:textId="77777777" w:rsidTr="006A49B2">
        <w:trPr>
          <w:jc w:val="center"/>
        </w:trPr>
        <w:tc>
          <w:tcPr>
            <w:tcW w:w="3690" w:type="dxa"/>
          </w:tcPr>
          <w:p w14:paraId="5DCB8787" w14:textId="77777777" w:rsidR="00975C97" w:rsidRPr="0001701A" w:rsidRDefault="00975C97" w:rsidP="006A49B2">
            <w:pPr>
              <w:pStyle w:val="TAL"/>
            </w:pPr>
            <w:r w:rsidRPr="0001701A">
              <w:t>MCS Table for TBS determination</w:t>
            </w:r>
          </w:p>
        </w:tc>
        <w:tc>
          <w:tcPr>
            <w:tcW w:w="1093" w:type="dxa"/>
            <w:vAlign w:val="center"/>
          </w:tcPr>
          <w:p w14:paraId="641B2DD1" w14:textId="77777777" w:rsidR="00975C97" w:rsidRPr="0001701A" w:rsidRDefault="00975C97" w:rsidP="006A49B2">
            <w:pPr>
              <w:pStyle w:val="TAC"/>
            </w:pPr>
          </w:p>
        </w:tc>
        <w:tc>
          <w:tcPr>
            <w:tcW w:w="9185" w:type="dxa"/>
            <w:gridSpan w:val="11"/>
            <w:vAlign w:val="center"/>
          </w:tcPr>
          <w:p w14:paraId="01B99AB9" w14:textId="77777777" w:rsidR="00975C97" w:rsidRPr="0001701A" w:rsidRDefault="00975C97" w:rsidP="006A49B2">
            <w:pPr>
              <w:pStyle w:val="TAC"/>
              <w:rPr>
                <w:lang w:eastAsia="zh-TW"/>
              </w:rPr>
            </w:pPr>
            <w:r w:rsidRPr="0001701A">
              <w:rPr>
                <w:lang w:eastAsia="zh-TW"/>
              </w:rPr>
              <w:t>64QAM</w:t>
            </w:r>
          </w:p>
        </w:tc>
      </w:tr>
      <w:tr w:rsidR="00975C97" w:rsidRPr="0001701A" w14:paraId="3B8A978C" w14:textId="77777777" w:rsidTr="006A49B2">
        <w:trPr>
          <w:jc w:val="center"/>
        </w:trPr>
        <w:tc>
          <w:tcPr>
            <w:tcW w:w="3690" w:type="dxa"/>
          </w:tcPr>
          <w:p w14:paraId="4055B0BB" w14:textId="77777777" w:rsidR="00975C97" w:rsidRPr="0001701A" w:rsidRDefault="00975C97" w:rsidP="006A49B2">
            <w:pPr>
              <w:pStyle w:val="TAL"/>
            </w:pPr>
            <w:r w:rsidRPr="0001701A">
              <w:t>Modulation</w:t>
            </w:r>
          </w:p>
        </w:tc>
        <w:tc>
          <w:tcPr>
            <w:tcW w:w="1093" w:type="dxa"/>
            <w:vAlign w:val="center"/>
          </w:tcPr>
          <w:p w14:paraId="3269D5D8" w14:textId="77777777" w:rsidR="00975C97" w:rsidRPr="0001701A" w:rsidRDefault="00975C97" w:rsidP="006A49B2">
            <w:pPr>
              <w:pStyle w:val="TAC"/>
            </w:pPr>
          </w:p>
        </w:tc>
        <w:tc>
          <w:tcPr>
            <w:tcW w:w="835" w:type="dxa"/>
            <w:vAlign w:val="center"/>
          </w:tcPr>
          <w:p w14:paraId="213D8621" w14:textId="77777777" w:rsidR="00975C97" w:rsidRPr="0001701A" w:rsidRDefault="00975C97" w:rsidP="006A49B2">
            <w:pPr>
              <w:pStyle w:val="TAC"/>
            </w:pPr>
            <w:r w:rsidRPr="0001701A">
              <w:t>64 QAM</w:t>
            </w:r>
          </w:p>
        </w:tc>
        <w:tc>
          <w:tcPr>
            <w:tcW w:w="835" w:type="dxa"/>
            <w:vAlign w:val="center"/>
          </w:tcPr>
          <w:p w14:paraId="504F5E7A" w14:textId="77777777" w:rsidR="00975C97" w:rsidRPr="0001701A" w:rsidRDefault="00975C97" w:rsidP="006A49B2">
            <w:pPr>
              <w:pStyle w:val="TAC"/>
            </w:pPr>
            <w:r w:rsidRPr="0001701A">
              <w:t>64 QAM</w:t>
            </w:r>
          </w:p>
        </w:tc>
        <w:tc>
          <w:tcPr>
            <w:tcW w:w="835" w:type="dxa"/>
            <w:vAlign w:val="center"/>
          </w:tcPr>
          <w:p w14:paraId="0FE85AE5" w14:textId="77777777" w:rsidR="00975C97" w:rsidRPr="0001701A" w:rsidRDefault="00975C97" w:rsidP="006A49B2">
            <w:pPr>
              <w:pStyle w:val="TAC"/>
            </w:pPr>
            <w:r w:rsidRPr="0001701A">
              <w:t>64 QAM</w:t>
            </w:r>
          </w:p>
        </w:tc>
        <w:tc>
          <w:tcPr>
            <w:tcW w:w="835" w:type="dxa"/>
            <w:vAlign w:val="center"/>
          </w:tcPr>
          <w:p w14:paraId="5FF3BE3C" w14:textId="77777777" w:rsidR="00975C97" w:rsidRPr="0001701A" w:rsidRDefault="00975C97" w:rsidP="006A49B2">
            <w:pPr>
              <w:pStyle w:val="TAC"/>
            </w:pPr>
            <w:r w:rsidRPr="0001701A">
              <w:t>64 QAM</w:t>
            </w:r>
          </w:p>
        </w:tc>
        <w:tc>
          <w:tcPr>
            <w:tcW w:w="835" w:type="dxa"/>
            <w:vAlign w:val="center"/>
          </w:tcPr>
          <w:p w14:paraId="24D5E2BC" w14:textId="77777777" w:rsidR="00975C97" w:rsidRPr="0001701A" w:rsidRDefault="00975C97" w:rsidP="006A49B2">
            <w:pPr>
              <w:pStyle w:val="TAC"/>
            </w:pPr>
            <w:r w:rsidRPr="0001701A">
              <w:t>64 QAM</w:t>
            </w:r>
          </w:p>
        </w:tc>
        <w:tc>
          <w:tcPr>
            <w:tcW w:w="835" w:type="dxa"/>
            <w:vAlign w:val="center"/>
          </w:tcPr>
          <w:p w14:paraId="3C67FF18" w14:textId="77777777" w:rsidR="00975C97" w:rsidRPr="0001701A" w:rsidRDefault="00975C97" w:rsidP="006A49B2">
            <w:pPr>
              <w:pStyle w:val="TAC"/>
            </w:pPr>
            <w:r w:rsidRPr="0001701A">
              <w:t>64 QAM</w:t>
            </w:r>
          </w:p>
        </w:tc>
        <w:tc>
          <w:tcPr>
            <w:tcW w:w="835" w:type="dxa"/>
            <w:vAlign w:val="center"/>
          </w:tcPr>
          <w:p w14:paraId="7CB2096A" w14:textId="77777777" w:rsidR="00975C97" w:rsidRPr="0001701A" w:rsidRDefault="00975C97" w:rsidP="006A49B2">
            <w:pPr>
              <w:pStyle w:val="TAC"/>
            </w:pPr>
            <w:r w:rsidRPr="0001701A">
              <w:t>64 QAM</w:t>
            </w:r>
          </w:p>
        </w:tc>
        <w:tc>
          <w:tcPr>
            <w:tcW w:w="835" w:type="dxa"/>
            <w:vAlign w:val="center"/>
          </w:tcPr>
          <w:p w14:paraId="55203592" w14:textId="77777777" w:rsidR="00975C97" w:rsidRPr="0001701A" w:rsidRDefault="00975C97" w:rsidP="006A49B2">
            <w:pPr>
              <w:pStyle w:val="TAC"/>
            </w:pPr>
            <w:r w:rsidRPr="0001701A">
              <w:t>64 QAM</w:t>
            </w:r>
          </w:p>
        </w:tc>
        <w:tc>
          <w:tcPr>
            <w:tcW w:w="835" w:type="dxa"/>
            <w:vAlign w:val="center"/>
          </w:tcPr>
          <w:p w14:paraId="4FB40ADD" w14:textId="77777777" w:rsidR="00975C97" w:rsidRPr="0001701A" w:rsidRDefault="00975C97" w:rsidP="006A49B2">
            <w:pPr>
              <w:pStyle w:val="TAC"/>
            </w:pPr>
            <w:r w:rsidRPr="0001701A">
              <w:t>64 QAM</w:t>
            </w:r>
          </w:p>
        </w:tc>
        <w:tc>
          <w:tcPr>
            <w:tcW w:w="835" w:type="dxa"/>
            <w:vAlign w:val="center"/>
          </w:tcPr>
          <w:p w14:paraId="49119E8B" w14:textId="77777777" w:rsidR="00975C97" w:rsidRPr="0001701A" w:rsidRDefault="00975C97" w:rsidP="006A49B2">
            <w:pPr>
              <w:pStyle w:val="TAC"/>
            </w:pPr>
            <w:r w:rsidRPr="0001701A">
              <w:t>64 QAM</w:t>
            </w:r>
          </w:p>
        </w:tc>
        <w:tc>
          <w:tcPr>
            <w:tcW w:w="835" w:type="dxa"/>
            <w:vAlign w:val="center"/>
          </w:tcPr>
          <w:p w14:paraId="43FC27AB" w14:textId="77777777" w:rsidR="00975C97" w:rsidRPr="0001701A" w:rsidRDefault="00975C97" w:rsidP="006A49B2">
            <w:pPr>
              <w:pStyle w:val="TAC"/>
            </w:pPr>
            <w:r w:rsidRPr="0001701A">
              <w:t>64 QAM</w:t>
            </w:r>
          </w:p>
        </w:tc>
      </w:tr>
      <w:tr w:rsidR="00975C97" w:rsidRPr="0001701A" w14:paraId="2AD3FA93" w14:textId="77777777" w:rsidTr="006A49B2">
        <w:trPr>
          <w:jc w:val="center"/>
        </w:trPr>
        <w:tc>
          <w:tcPr>
            <w:tcW w:w="3690" w:type="dxa"/>
          </w:tcPr>
          <w:p w14:paraId="4EE4BA30" w14:textId="77777777" w:rsidR="00975C97" w:rsidRPr="0001701A" w:rsidRDefault="00975C97" w:rsidP="006A49B2">
            <w:pPr>
              <w:pStyle w:val="TAL"/>
            </w:pPr>
            <w:r w:rsidRPr="0001701A">
              <w:t>Target Coding Rate</w:t>
            </w:r>
          </w:p>
        </w:tc>
        <w:tc>
          <w:tcPr>
            <w:tcW w:w="1093" w:type="dxa"/>
            <w:vAlign w:val="center"/>
          </w:tcPr>
          <w:p w14:paraId="37C7A598" w14:textId="77777777" w:rsidR="00975C97" w:rsidRPr="0001701A" w:rsidRDefault="00975C97" w:rsidP="006A49B2">
            <w:pPr>
              <w:pStyle w:val="TAC"/>
            </w:pPr>
          </w:p>
        </w:tc>
        <w:tc>
          <w:tcPr>
            <w:tcW w:w="835" w:type="dxa"/>
            <w:vAlign w:val="center"/>
          </w:tcPr>
          <w:p w14:paraId="0128901D" w14:textId="77777777" w:rsidR="00975C97" w:rsidRPr="0001701A" w:rsidRDefault="00975C97" w:rsidP="006A49B2">
            <w:pPr>
              <w:pStyle w:val="TAC"/>
            </w:pPr>
            <w:r w:rsidRPr="0001701A">
              <w:t>3/4</w:t>
            </w:r>
          </w:p>
        </w:tc>
        <w:tc>
          <w:tcPr>
            <w:tcW w:w="835" w:type="dxa"/>
            <w:vAlign w:val="center"/>
          </w:tcPr>
          <w:p w14:paraId="0C2D5E7D" w14:textId="77777777" w:rsidR="00975C97" w:rsidRPr="0001701A" w:rsidRDefault="00975C97" w:rsidP="006A49B2">
            <w:pPr>
              <w:pStyle w:val="TAC"/>
            </w:pPr>
            <w:r w:rsidRPr="0001701A">
              <w:t>3/4</w:t>
            </w:r>
          </w:p>
        </w:tc>
        <w:tc>
          <w:tcPr>
            <w:tcW w:w="835" w:type="dxa"/>
            <w:vAlign w:val="center"/>
          </w:tcPr>
          <w:p w14:paraId="438E8C7F" w14:textId="77777777" w:rsidR="00975C97" w:rsidRPr="0001701A" w:rsidRDefault="00975C97" w:rsidP="006A49B2">
            <w:pPr>
              <w:pStyle w:val="TAC"/>
            </w:pPr>
            <w:r w:rsidRPr="0001701A">
              <w:t>3/4</w:t>
            </w:r>
          </w:p>
        </w:tc>
        <w:tc>
          <w:tcPr>
            <w:tcW w:w="835" w:type="dxa"/>
            <w:vAlign w:val="center"/>
          </w:tcPr>
          <w:p w14:paraId="4EB0B41F" w14:textId="77777777" w:rsidR="00975C97" w:rsidRPr="0001701A" w:rsidRDefault="00975C97" w:rsidP="006A49B2">
            <w:pPr>
              <w:pStyle w:val="TAC"/>
            </w:pPr>
            <w:r w:rsidRPr="0001701A">
              <w:t>3/4</w:t>
            </w:r>
          </w:p>
        </w:tc>
        <w:tc>
          <w:tcPr>
            <w:tcW w:w="835" w:type="dxa"/>
            <w:vAlign w:val="center"/>
          </w:tcPr>
          <w:p w14:paraId="6BFAF275" w14:textId="77777777" w:rsidR="00975C97" w:rsidRPr="0001701A" w:rsidRDefault="00975C97" w:rsidP="006A49B2">
            <w:pPr>
              <w:pStyle w:val="TAC"/>
            </w:pPr>
            <w:r w:rsidRPr="0001701A">
              <w:t>3/4</w:t>
            </w:r>
          </w:p>
        </w:tc>
        <w:tc>
          <w:tcPr>
            <w:tcW w:w="835" w:type="dxa"/>
            <w:vAlign w:val="center"/>
          </w:tcPr>
          <w:p w14:paraId="1534739C" w14:textId="77777777" w:rsidR="00975C97" w:rsidRPr="0001701A" w:rsidRDefault="00975C97" w:rsidP="006A49B2">
            <w:pPr>
              <w:pStyle w:val="TAC"/>
            </w:pPr>
            <w:r w:rsidRPr="0001701A">
              <w:t>3/4</w:t>
            </w:r>
          </w:p>
        </w:tc>
        <w:tc>
          <w:tcPr>
            <w:tcW w:w="835" w:type="dxa"/>
            <w:vAlign w:val="center"/>
          </w:tcPr>
          <w:p w14:paraId="1843D9F4" w14:textId="77777777" w:rsidR="00975C97" w:rsidRPr="0001701A" w:rsidRDefault="00975C97" w:rsidP="006A49B2">
            <w:pPr>
              <w:pStyle w:val="TAC"/>
            </w:pPr>
            <w:r w:rsidRPr="0001701A">
              <w:t>3/4</w:t>
            </w:r>
          </w:p>
        </w:tc>
        <w:tc>
          <w:tcPr>
            <w:tcW w:w="835" w:type="dxa"/>
            <w:vAlign w:val="center"/>
          </w:tcPr>
          <w:p w14:paraId="7E0D148B" w14:textId="77777777" w:rsidR="00975C97" w:rsidRPr="0001701A" w:rsidRDefault="00975C97" w:rsidP="006A49B2">
            <w:pPr>
              <w:pStyle w:val="TAC"/>
            </w:pPr>
            <w:r w:rsidRPr="0001701A">
              <w:t>3/4</w:t>
            </w:r>
          </w:p>
        </w:tc>
        <w:tc>
          <w:tcPr>
            <w:tcW w:w="835" w:type="dxa"/>
            <w:vAlign w:val="center"/>
          </w:tcPr>
          <w:p w14:paraId="56DA0D75" w14:textId="77777777" w:rsidR="00975C97" w:rsidRPr="0001701A" w:rsidRDefault="00975C97" w:rsidP="006A49B2">
            <w:pPr>
              <w:pStyle w:val="TAC"/>
            </w:pPr>
            <w:r w:rsidRPr="0001701A">
              <w:t>3/4</w:t>
            </w:r>
          </w:p>
        </w:tc>
        <w:tc>
          <w:tcPr>
            <w:tcW w:w="835" w:type="dxa"/>
            <w:vAlign w:val="center"/>
          </w:tcPr>
          <w:p w14:paraId="0643302D" w14:textId="77777777" w:rsidR="00975C97" w:rsidRPr="0001701A" w:rsidRDefault="00975C97" w:rsidP="006A49B2">
            <w:pPr>
              <w:pStyle w:val="TAC"/>
            </w:pPr>
            <w:r w:rsidRPr="0001701A">
              <w:t>3/4</w:t>
            </w:r>
          </w:p>
        </w:tc>
        <w:tc>
          <w:tcPr>
            <w:tcW w:w="835" w:type="dxa"/>
            <w:vAlign w:val="center"/>
          </w:tcPr>
          <w:p w14:paraId="5A9BECB0" w14:textId="77777777" w:rsidR="00975C97" w:rsidRPr="0001701A" w:rsidRDefault="00975C97" w:rsidP="006A49B2">
            <w:pPr>
              <w:pStyle w:val="TAC"/>
            </w:pPr>
            <w:r w:rsidRPr="0001701A">
              <w:t>3/4</w:t>
            </w:r>
          </w:p>
        </w:tc>
      </w:tr>
      <w:tr w:rsidR="00975C97" w:rsidRPr="0001701A" w14:paraId="2C904002" w14:textId="77777777" w:rsidTr="006A49B2">
        <w:trPr>
          <w:jc w:val="center"/>
        </w:trPr>
        <w:tc>
          <w:tcPr>
            <w:tcW w:w="3690" w:type="dxa"/>
          </w:tcPr>
          <w:p w14:paraId="21409CB1" w14:textId="77777777" w:rsidR="00975C97" w:rsidRPr="0001701A" w:rsidRDefault="00975C97" w:rsidP="006A49B2">
            <w:pPr>
              <w:pStyle w:val="TAL"/>
            </w:pPr>
            <w:r w:rsidRPr="0001701A">
              <w:t>Maximum number of HARQ transmissions</w:t>
            </w:r>
          </w:p>
        </w:tc>
        <w:tc>
          <w:tcPr>
            <w:tcW w:w="1093" w:type="dxa"/>
            <w:vAlign w:val="center"/>
          </w:tcPr>
          <w:p w14:paraId="46C7EA1F" w14:textId="77777777" w:rsidR="00975C97" w:rsidRPr="0001701A" w:rsidRDefault="00975C97" w:rsidP="006A49B2">
            <w:pPr>
              <w:pStyle w:val="TAC"/>
            </w:pPr>
          </w:p>
        </w:tc>
        <w:tc>
          <w:tcPr>
            <w:tcW w:w="835" w:type="dxa"/>
            <w:vAlign w:val="center"/>
          </w:tcPr>
          <w:p w14:paraId="7E6D8D76" w14:textId="77777777" w:rsidR="00975C97" w:rsidRPr="0001701A" w:rsidRDefault="00975C97" w:rsidP="006A49B2">
            <w:pPr>
              <w:pStyle w:val="TAC"/>
            </w:pPr>
            <w:r w:rsidRPr="0001701A">
              <w:t>1</w:t>
            </w:r>
          </w:p>
        </w:tc>
        <w:tc>
          <w:tcPr>
            <w:tcW w:w="835" w:type="dxa"/>
            <w:vAlign w:val="center"/>
          </w:tcPr>
          <w:p w14:paraId="4BD8DEC7" w14:textId="77777777" w:rsidR="00975C97" w:rsidRPr="0001701A" w:rsidRDefault="00975C97" w:rsidP="006A49B2">
            <w:pPr>
              <w:pStyle w:val="TAC"/>
            </w:pPr>
            <w:r w:rsidRPr="0001701A">
              <w:t>1</w:t>
            </w:r>
          </w:p>
        </w:tc>
        <w:tc>
          <w:tcPr>
            <w:tcW w:w="835" w:type="dxa"/>
            <w:vAlign w:val="center"/>
          </w:tcPr>
          <w:p w14:paraId="59E75C52" w14:textId="77777777" w:rsidR="00975C97" w:rsidRPr="0001701A" w:rsidRDefault="00975C97" w:rsidP="006A49B2">
            <w:pPr>
              <w:pStyle w:val="TAC"/>
            </w:pPr>
            <w:r w:rsidRPr="0001701A">
              <w:t>1</w:t>
            </w:r>
          </w:p>
        </w:tc>
        <w:tc>
          <w:tcPr>
            <w:tcW w:w="835" w:type="dxa"/>
            <w:vAlign w:val="center"/>
          </w:tcPr>
          <w:p w14:paraId="1BCDA270" w14:textId="77777777" w:rsidR="00975C97" w:rsidRPr="0001701A" w:rsidRDefault="00975C97" w:rsidP="006A49B2">
            <w:pPr>
              <w:pStyle w:val="TAC"/>
            </w:pPr>
            <w:r w:rsidRPr="0001701A">
              <w:t>1</w:t>
            </w:r>
          </w:p>
        </w:tc>
        <w:tc>
          <w:tcPr>
            <w:tcW w:w="835" w:type="dxa"/>
            <w:vAlign w:val="center"/>
          </w:tcPr>
          <w:p w14:paraId="3ADD64B3" w14:textId="77777777" w:rsidR="00975C97" w:rsidRPr="0001701A" w:rsidRDefault="00975C97" w:rsidP="006A49B2">
            <w:pPr>
              <w:pStyle w:val="TAC"/>
            </w:pPr>
            <w:r w:rsidRPr="0001701A">
              <w:t>1</w:t>
            </w:r>
          </w:p>
        </w:tc>
        <w:tc>
          <w:tcPr>
            <w:tcW w:w="835" w:type="dxa"/>
            <w:vAlign w:val="center"/>
          </w:tcPr>
          <w:p w14:paraId="5A6D01D7" w14:textId="77777777" w:rsidR="00975C97" w:rsidRPr="0001701A" w:rsidRDefault="00975C97" w:rsidP="006A49B2">
            <w:pPr>
              <w:pStyle w:val="TAC"/>
            </w:pPr>
            <w:r w:rsidRPr="0001701A">
              <w:t>1</w:t>
            </w:r>
          </w:p>
        </w:tc>
        <w:tc>
          <w:tcPr>
            <w:tcW w:w="835" w:type="dxa"/>
            <w:vAlign w:val="center"/>
          </w:tcPr>
          <w:p w14:paraId="22EC74A4" w14:textId="77777777" w:rsidR="00975C97" w:rsidRPr="0001701A" w:rsidRDefault="00975C97" w:rsidP="006A49B2">
            <w:pPr>
              <w:pStyle w:val="TAC"/>
            </w:pPr>
            <w:r w:rsidRPr="0001701A">
              <w:t>1</w:t>
            </w:r>
          </w:p>
        </w:tc>
        <w:tc>
          <w:tcPr>
            <w:tcW w:w="835" w:type="dxa"/>
            <w:vAlign w:val="center"/>
          </w:tcPr>
          <w:p w14:paraId="644381C1" w14:textId="77777777" w:rsidR="00975C97" w:rsidRPr="0001701A" w:rsidRDefault="00975C97" w:rsidP="006A49B2">
            <w:pPr>
              <w:pStyle w:val="TAC"/>
            </w:pPr>
            <w:r w:rsidRPr="0001701A">
              <w:t>1</w:t>
            </w:r>
          </w:p>
        </w:tc>
        <w:tc>
          <w:tcPr>
            <w:tcW w:w="835" w:type="dxa"/>
            <w:vAlign w:val="center"/>
          </w:tcPr>
          <w:p w14:paraId="0CD5C293" w14:textId="77777777" w:rsidR="00975C97" w:rsidRPr="0001701A" w:rsidRDefault="00975C97" w:rsidP="006A49B2">
            <w:pPr>
              <w:pStyle w:val="TAC"/>
            </w:pPr>
            <w:r w:rsidRPr="0001701A">
              <w:t>1</w:t>
            </w:r>
          </w:p>
        </w:tc>
        <w:tc>
          <w:tcPr>
            <w:tcW w:w="835" w:type="dxa"/>
            <w:vAlign w:val="center"/>
          </w:tcPr>
          <w:p w14:paraId="7F9645BC" w14:textId="77777777" w:rsidR="00975C97" w:rsidRPr="0001701A" w:rsidRDefault="00975C97" w:rsidP="006A49B2">
            <w:pPr>
              <w:pStyle w:val="TAC"/>
            </w:pPr>
            <w:r w:rsidRPr="0001701A">
              <w:t>1</w:t>
            </w:r>
          </w:p>
        </w:tc>
        <w:tc>
          <w:tcPr>
            <w:tcW w:w="835" w:type="dxa"/>
            <w:vAlign w:val="center"/>
          </w:tcPr>
          <w:p w14:paraId="42FE3050" w14:textId="77777777" w:rsidR="00975C97" w:rsidRPr="0001701A" w:rsidRDefault="00975C97" w:rsidP="006A49B2">
            <w:pPr>
              <w:pStyle w:val="TAC"/>
            </w:pPr>
            <w:r w:rsidRPr="0001701A">
              <w:t>1</w:t>
            </w:r>
          </w:p>
        </w:tc>
      </w:tr>
      <w:tr w:rsidR="00975C97" w:rsidRPr="0001701A" w14:paraId="7C1710EC" w14:textId="77777777" w:rsidTr="006A49B2">
        <w:trPr>
          <w:jc w:val="center"/>
        </w:trPr>
        <w:tc>
          <w:tcPr>
            <w:tcW w:w="3690" w:type="dxa"/>
          </w:tcPr>
          <w:p w14:paraId="34F4697D" w14:textId="77777777" w:rsidR="00975C97" w:rsidRPr="0001701A" w:rsidRDefault="00975C97" w:rsidP="006A49B2">
            <w:pPr>
              <w:pStyle w:val="TAL"/>
            </w:pPr>
            <w:r w:rsidRPr="0001701A">
              <w:t>Information Bit Payload per Slot</w:t>
            </w:r>
          </w:p>
        </w:tc>
        <w:tc>
          <w:tcPr>
            <w:tcW w:w="1093" w:type="dxa"/>
            <w:vAlign w:val="center"/>
          </w:tcPr>
          <w:p w14:paraId="1F7FB54E" w14:textId="77777777" w:rsidR="00975C97" w:rsidRPr="0001701A" w:rsidRDefault="00975C97" w:rsidP="006A49B2">
            <w:pPr>
              <w:pStyle w:val="TAC"/>
            </w:pPr>
          </w:p>
        </w:tc>
        <w:tc>
          <w:tcPr>
            <w:tcW w:w="835" w:type="dxa"/>
            <w:vAlign w:val="center"/>
          </w:tcPr>
          <w:p w14:paraId="015B4376" w14:textId="77777777" w:rsidR="00975C97" w:rsidRPr="0001701A" w:rsidRDefault="00975C97" w:rsidP="006A49B2">
            <w:pPr>
              <w:pStyle w:val="TAC"/>
            </w:pPr>
          </w:p>
        </w:tc>
        <w:tc>
          <w:tcPr>
            <w:tcW w:w="835" w:type="dxa"/>
            <w:vAlign w:val="center"/>
          </w:tcPr>
          <w:p w14:paraId="2537BC58" w14:textId="77777777" w:rsidR="00975C97" w:rsidRPr="0001701A" w:rsidRDefault="00975C97" w:rsidP="006A49B2">
            <w:pPr>
              <w:pStyle w:val="TAC"/>
            </w:pPr>
          </w:p>
        </w:tc>
        <w:tc>
          <w:tcPr>
            <w:tcW w:w="835" w:type="dxa"/>
            <w:vAlign w:val="center"/>
          </w:tcPr>
          <w:p w14:paraId="66413177" w14:textId="77777777" w:rsidR="00975C97" w:rsidRPr="0001701A" w:rsidRDefault="00975C97" w:rsidP="006A49B2">
            <w:pPr>
              <w:pStyle w:val="TAC"/>
            </w:pPr>
          </w:p>
        </w:tc>
        <w:tc>
          <w:tcPr>
            <w:tcW w:w="835" w:type="dxa"/>
            <w:vAlign w:val="center"/>
          </w:tcPr>
          <w:p w14:paraId="6E13A218" w14:textId="77777777" w:rsidR="00975C97" w:rsidRPr="0001701A" w:rsidRDefault="00975C97" w:rsidP="006A49B2">
            <w:pPr>
              <w:pStyle w:val="TAC"/>
            </w:pPr>
          </w:p>
        </w:tc>
        <w:tc>
          <w:tcPr>
            <w:tcW w:w="835" w:type="dxa"/>
            <w:vAlign w:val="center"/>
          </w:tcPr>
          <w:p w14:paraId="023E5E9F" w14:textId="77777777" w:rsidR="00975C97" w:rsidRPr="0001701A" w:rsidRDefault="00975C97" w:rsidP="006A49B2">
            <w:pPr>
              <w:pStyle w:val="TAC"/>
            </w:pPr>
          </w:p>
        </w:tc>
        <w:tc>
          <w:tcPr>
            <w:tcW w:w="835" w:type="dxa"/>
            <w:vAlign w:val="center"/>
          </w:tcPr>
          <w:p w14:paraId="2DC09C74" w14:textId="77777777" w:rsidR="00975C97" w:rsidRPr="0001701A" w:rsidRDefault="00975C97" w:rsidP="006A49B2">
            <w:pPr>
              <w:pStyle w:val="TAC"/>
            </w:pPr>
          </w:p>
        </w:tc>
        <w:tc>
          <w:tcPr>
            <w:tcW w:w="835" w:type="dxa"/>
            <w:vAlign w:val="center"/>
          </w:tcPr>
          <w:p w14:paraId="513EEBCD" w14:textId="77777777" w:rsidR="00975C97" w:rsidRPr="0001701A" w:rsidRDefault="00975C97" w:rsidP="006A49B2">
            <w:pPr>
              <w:pStyle w:val="TAC"/>
            </w:pPr>
          </w:p>
        </w:tc>
        <w:tc>
          <w:tcPr>
            <w:tcW w:w="835" w:type="dxa"/>
            <w:vAlign w:val="center"/>
          </w:tcPr>
          <w:p w14:paraId="75E90A43" w14:textId="77777777" w:rsidR="00975C97" w:rsidRPr="0001701A" w:rsidRDefault="00975C97" w:rsidP="006A49B2">
            <w:pPr>
              <w:pStyle w:val="TAC"/>
            </w:pPr>
          </w:p>
        </w:tc>
        <w:tc>
          <w:tcPr>
            <w:tcW w:w="835" w:type="dxa"/>
            <w:vAlign w:val="center"/>
          </w:tcPr>
          <w:p w14:paraId="083B90AC" w14:textId="77777777" w:rsidR="00975C97" w:rsidRPr="0001701A" w:rsidRDefault="00975C97" w:rsidP="006A49B2">
            <w:pPr>
              <w:pStyle w:val="TAC"/>
            </w:pPr>
          </w:p>
        </w:tc>
        <w:tc>
          <w:tcPr>
            <w:tcW w:w="835" w:type="dxa"/>
            <w:vAlign w:val="center"/>
          </w:tcPr>
          <w:p w14:paraId="7029D259" w14:textId="77777777" w:rsidR="00975C97" w:rsidRPr="0001701A" w:rsidRDefault="00975C97" w:rsidP="006A49B2">
            <w:pPr>
              <w:pStyle w:val="TAC"/>
            </w:pPr>
          </w:p>
        </w:tc>
        <w:tc>
          <w:tcPr>
            <w:tcW w:w="835" w:type="dxa"/>
            <w:vAlign w:val="center"/>
          </w:tcPr>
          <w:p w14:paraId="0F77A58F" w14:textId="77777777" w:rsidR="00975C97" w:rsidRPr="0001701A" w:rsidRDefault="00975C97" w:rsidP="006A49B2">
            <w:pPr>
              <w:pStyle w:val="TAC"/>
            </w:pPr>
          </w:p>
        </w:tc>
      </w:tr>
      <w:tr w:rsidR="00975C97" w:rsidRPr="0001701A" w14:paraId="64F8A002" w14:textId="77777777" w:rsidTr="006A49B2">
        <w:trPr>
          <w:jc w:val="center"/>
        </w:trPr>
        <w:tc>
          <w:tcPr>
            <w:tcW w:w="3690" w:type="dxa"/>
          </w:tcPr>
          <w:p w14:paraId="1BF133DC" w14:textId="77777777" w:rsidR="00975C97" w:rsidRPr="0001701A" w:rsidRDefault="00975C97" w:rsidP="006A49B2">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0F5F37CC" w14:textId="77777777" w:rsidR="00975C97" w:rsidRPr="0001701A" w:rsidRDefault="00975C97" w:rsidP="006A49B2">
            <w:pPr>
              <w:pStyle w:val="TAC"/>
            </w:pPr>
            <w:r w:rsidRPr="0001701A">
              <w:t>Bits</w:t>
            </w:r>
          </w:p>
        </w:tc>
        <w:tc>
          <w:tcPr>
            <w:tcW w:w="835" w:type="dxa"/>
            <w:vAlign w:val="center"/>
          </w:tcPr>
          <w:p w14:paraId="52EC3B6A" w14:textId="77777777" w:rsidR="00975C97" w:rsidRPr="0001701A" w:rsidRDefault="00975C97" w:rsidP="006A49B2">
            <w:pPr>
              <w:pStyle w:val="TAC"/>
            </w:pPr>
            <w:r w:rsidRPr="0001701A">
              <w:t>N/A</w:t>
            </w:r>
          </w:p>
        </w:tc>
        <w:tc>
          <w:tcPr>
            <w:tcW w:w="835" w:type="dxa"/>
            <w:vAlign w:val="center"/>
          </w:tcPr>
          <w:p w14:paraId="4BB03516" w14:textId="77777777" w:rsidR="00975C97" w:rsidRPr="0001701A" w:rsidRDefault="00975C97" w:rsidP="006A49B2">
            <w:pPr>
              <w:pStyle w:val="TAC"/>
            </w:pPr>
            <w:r w:rsidRPr="0001701A">
              <w:t>N/A</w:t>
            </w:r>
          </w:p>
        </w:tc>
        <w:tc>
          <w:tcPr>
            <w:tcW w:w="835" w:type="dxa"/>
            <w:vAlign w:val="center"/>
          </w:tcPr>
          <w:p w14:paraId="41F17631" w14:textId="77777777" w:rsidR="00975C97" w:rsidRPr="0001701A" w:rsidRDefault="00975C97" w:rsidP="006A49B2">
            <w:pPr>
              <w:pStyle w:val="TAC"/>
            </w:pPr>
            <w:r w:rsidRPr="0001701A">
              <w:t>N/A</w:t>
            </w:r>
          </w:p>
        </w:tc>
        <w:tc>
          <w:tcPr>
            <w:tcW w:w="835" w:type="dxa"/>
            <w:vAlign w:val="center"/>
          </w:tcPr>
          <w:p w14:paraId="67501089" w14:textId="77777777" w:rsidR="00975C97" w:rsidRPr="0001701A" w:rsidRDefault="00975C97" w:rsidP="006A49B2">
            <w:pPr>
              <w:pStyle w:val="TAC"/>
            </w:pPr>
            <w:r w:rsidRPr="0001701A">
              <w:t>N/A</w:t>
            </w:r>
          </w:p>
        </w:tc>
        <w:tc>
          <w:tcPr>
            <w:tcW w:w="835" w:type="dxa"/>
            <w:vAlign w:val="center"/>
          </w:tcPr>
          <w:p w14:paraId="059756B4" w14:textId="77777777" w:rsidR="00975C97" w:rsidRPr="0001701A" w:rsidRDefault="00975C97" w:rsidP="006A49B2">
            <w:pPr>
              <w:pStyle w:val="TAC"/>
            </w:pPr>
            <w:r w:rsidRPr="0001701A">
              <w:t>N/A</w:t>
            </w:r>
          </w:p>
        </w:tc>
        <w:tc>
          <w:tcPr>
            <w:tcW w:w="835" w:type="dxa"/>
            <w:vAlign w:val="center"/>
          </w:tcPr>
          <w:p w14:paraId="19E5DF54" w14:textId="77777777" w:rsidR="00975C97" w:rsidRPr="0001701A" w:rsidRDefault="00975C97" w:rsidP="006A49B2">
            <w:pPr>
              <w:pStyle w:val="TAC"/>
            </w:pPr>
            <w:r w:rsidRPr="0001701A">
              <w:t>N/A</w:t>
            </w:r>
          </w:p>
        </w:tc>
        <w:tc>
          <w:tcPr>
            <w:tcW w:w="835" w:type="dxa"/>
            <w:vAlign w:val="center"/>
          </w:tcPr>
          <w:p w14:paraId="22B56C3D" w14:textId="77777777" w:rsidR="00975C97" w:rsidRPr="0001701A" w:rsidRDefault="00975C97" w:rsidP="006A49B2">
            <w:pPr>
              <w:pStyle w:val="TAC"/>
            </w:pPr>
            <w:r w:rsidRPr="0001701A">
              <w:t>N/A</w:t>
            </w:r>
          </w:p>
        </w:tc>
        <w:tc>
          <w:tcPr>
            <w:tcW w:w="835" w:type="dxa"/>
            <w:vAlign w:val="center"/>
          </w:tcPr>
          <w:p w14:paraId="25062805" w14:textId="77777777" w:rsidR="00975C97" w:rsidRPr="0001701A" w:rsidRDefault="00975C97" w:rsidP="006A49B2">
            <w:pPr>
              <w:pStyle w:val="TAC"/>
            </w:pPr>
            <w:r w:rsidRPr="0001701A">
              <w:t>N/A</w:t>
            </w:r>
          </w:p>
        </w:tc>
        <w:tc>
          <w:tcPr>
            <w:tcW w:w="835" w:type="dxa"/>
            <w:vAlign w:val="center"/>
          </w:tcPr>
          <w:p w14:paraId="783A02B5" w14:textId="77777777" w:rsidR="00975C97" w:rsidRPr="0001701A" w:rsidRDefault="00975C97" w:rsidP="006A49B2">
            <w:pPr>
              <w:pStyle w:val="TAC"/>
            </w:pPr>
            <w:r w:rsidRPr="0001701A">
              <w:t>N/A</w:t>
            </w:r>
          </w:p>
        </w:tc>
        <w:tc>
          <w:tcPr>
            <w:tcW w:w="835" w:type="dxa"/>
            <w:vAlign w:val="center"/>
          </w:tcPr>
          <w:p w14:paraId="6486D11D" w14:textId="77777777" w:rsidR="00975C97" w:rsidRPr="0001701A" w:rsidRDefault="00975C97" w:rsidP="006A49B2">
            <w:pPr>
              <w:pStyle w:val="TAC"/>
            </w:pPr>
            <w:r w:rsidRPr="0001701A">
              <w:t>N/A</w:t>
            </w:r>
          </w:p>
        </w:tc>
        <w:tc>
          <w:tcPr>
            <w:tcW w:w="835" w:type="dxa"/>
            <w:vAlign w:val="center"/>
          </w:tcPr>
          <w:p w14:paraId="23112D03" w14:textId="77777777" w:rsidR="00975C97" w:rsidRPr="0001701A" w:rsidRDefault="00975C97" w:rsidP="006A49B2">
            <w:pPr>
              <w:pStyle w:val="TAC"/>
            </w:pPr>
            <w:r w:rsidRPr="0001701A">
              <w:t>N/A</w:t>
            </w:r>
          </w:p>
        </w:tc>
      </w:tr>
      <w:tr w:rsidR="00975C97" w:rsidRPr="0001701A" w14:paraId="63F41C56" w14:textId="77777777" w:rsidTr="006A49B2">
        <w:trPr>
          <w:jc w:val="center"/>
        </w:trPr>
        <w:tc>
          <w:tcPr>
            <w:tcW w:w="3690" w:type="dxa"/>
          </w:tcPr>
          <w:p w14:paraId="311F575A" w14:textId="77777777" w:rsidR="00975C97" w:rsidRPr="0001701A" w:rsidRDefault="00975C97" w:rsidP="006A49B2">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1A66DD62" w14:textId="77777777" w:rsidR="00975C97" w:rsidRPr="0001701A" w:rsidRDefault="00975C97" w:rsidP="006A49B2">
            <w:pPr>
              <w:pStyle w:val="TAC"/>
            </w:pPr>
            <w:r w:rsidRPr="0001701A">
              <w:t>Bits</w:t>
            </w:r>
          </w:p>
        </w:tc>
        <w:tc>
          <w:tcPr>
            <w:tcW w:w="835" w:type="dxa"/>
            <w:vAlign w:val="center"/>
          </w:tcPr>
          <w:p w14:paraId="7747A93A" w14:textId="77777777" w:rsidR="00975C97" w:rsidRPr="0001701A" w:rsidRDefault="00975C97" w:rsidP="006A49B2">
            <w:pPr>
              <w:pStyle w:val="TAC"/>
            </w:pPr>
            <w:r w:rsidRPr="0001701A">
              <w:t>5376</w:t>
            </w:r>
          </w:p>
        </w:tc>
        <w:tc>
          <w:tcPr>
            <w:tcW w:w="835" w:type="dxa"/>
            <w:vAlign w:val="center"/>
          </w:tcPr>
          <w:p w14:paraId="133411DB" w14:textId="77777777" w:rsidR="00975C97" w:rsidRPr="0001701A" w:rsidRDefault="00975C97" w:rsidP="006A49B2">
            <w:pPr>
              <w:pStyle w:val="TAC"/>
            </w:pPr>
            <w:r w:rsidRPr="0001701A">
              <w:t>11784</w:t>
            </w:r>
          </w:p>
        </w:tc>
        <w:tc>
          <w:tcPr>
            <w:tcW w:w="835" w:type="dxa"/>
            <w:vAlign w:val="center"/>
          </w:tcPr>
          <w:p w14:paraId="4F9DB4BB" w14:textId="77777777" w:rsidR="00975C97" w:rsidRPr="0001701A" w:rsidRDefault="00975C97" w:rsidP="006A49B2">
            <w:pPr>
              <w:pStyle w:val="TAC"/>
            </w:pPr>
            <w:r w:rsidRPr="0001701A">
              <w:t>18432</w:t>
            </w:r>
          </w:p>
        </w:tc>
        <w:tc>
          <w:tcPr>
            <w:tcW w:w="835" w:type="dxa"/>
            <w:vAlign w:val="center"/>
          </w:tcPr>
          <w:p w14:paraId="702B5048" w14:textId="77777777" w:rsidR="00975C97" w:rsidRPr="0001701A" w:rsidRDefault="00975C97" w:rsidP="006A49B2">
            <w:pPr>
              <w:pStyle w:val="TAC"/>
            </w:pPr>
            <w:r w:rsidRPr="0001701A">
              <w:t>25104</w:t>
            </w:r>
          </w:p>
        </w:tc>
        <w:tc>
          <w:tcPr>
            <w:tcW w:w="835" w:type="dxa"/>
            <w:vAlign w:val="center"/>
          </w:tcPr>
          <w:p w14:paraId="48B3DF01" w14:textId="77777777" w:rsidR="00975C97" w:rsidRPr="0001701A" w:rsidRDefault="00975C97" w:rsidP="006A49B2">
            <w:pPr>
              <w:pStyle w:val="TAC"/>
            </w:pPr>
            <w:r w:rsidRPr="0001701A">
              <w:t>31752</w:t>
            </w:r>
          </w:p>
        </w:tc>
        <w:tc>
          <w:tcPr>
            <w:tcW w:w="835" w:type="dxa"/>
            <w:vAlign w:val="center"/>
          </w:tcPr>
          <w:p w14:paraId="377F0527" w14:textId="77777777" w:rsidR="00975C97" w:rsidRPr="0001701A" w:rsidRDefault="00975C97" w:rsidP="006A49B2">
            <w:pPr>
              <w:pStyle w:val="TAC"/>
            </w:pPr>
            <w:r w:rsidRPr="0001701A">
              <w:t>37896</w:t>
            </w:r>
          </w:p>
        </w:tc>
        <w:tc>
          <w:tcPr>
            <w:tcW w:w="835" w:type="dxa"/>
            <w:vAlign w:val="center"/>
          </w:tcPr>
          <w:p w14:paraId="1EF57034" w14:textId="77777777" w:rsidR="00975C97" w:rsidRPr="0001701A" w:rsidRDefault="00975C97" w:rsidP="006A49B2">
            <w:pPr>
              <w:pStyle w:val="TAC"/>
            </w:pPr>
            <w:r w:rsidRPr="0001701A">
              <w:t>52224</w:t>
            </w:r>
          </w:p>
        </w:tc>
        <w:tc>
          <w:tcPr>
            <w:tcW w:w="835" w:type="dxa"/>
            <w:vAlign w:val="center"/>
          </w:tcPr>
          <w:p w14:paraId="48DE35DC" w14:textId="77777777" w:rsidR="00975C97" w:rsidRPr="0001701A" w:rsidRDefault="00975C97" w:rsidP="006A49B2">
            <w:pPr>
              <w:pStyle w:val="TAC"/>
            </w:pPr>
            <w:r w:rsidRPr="0001701A">
              <w:t>64552</w:t>
            </w:r>
          </w:p>
        </w:tc>
        <w:tc>
          <w:tcPr>
            <w:tcW w:w="835" w:type="dxa"/>
            <w:vAlign w:val="center"/>
          </w:tcPr>
          <w:p w14:paraId="0FC510E4" w14:textId="77777777" w:rsidR="00975C97" w:rsidRPr="0001701A" w:rsidRDefault="00975C97" w:rsidP="006A49B2">
            <w:pPr>
              <w:pStyle w:val="TAC"/>
            </w:pPr>
            <w:r w:rsidRPr="0001701A">
              <w:t>79896</w:t>
            </w:r>
          </w:p>
        </w:tc>
        <w:tc>
          <w:tcPr>
            <w:tcW w:w="835" w:type="dxa"/>
            <w:vAlign w:val="center"/>
          </w:tcPr>
          <w:p w14:paraId="1625B7BF" w14:textId="77777777" w:rsidR="00975C97" w:rsidRPr="0001701A" w:rsidRDefault="00975C97" w:rsidP="006A49B2">
            <w:pPr>
              <w:pStyle w:val="TAC"/>
            </w:pPr>
            <w:r w:rsidRPr="0001701A">
              <w:t>106576</w:t>
            </w:r>
          </w:p>
        </w:tc>
        <w:tc>
          <w:tcPr>
            <w:tcW w:w="835" w:type="dxa"/>
            <w:vAlign w:val="center"/>
          </w:tcPr>
          <w:p w14:paraId="4006E7B7" w14:textId="77777777" w:rsidR="00975C97" w:rsidRPr="0001701A" w:rsidRDefault="00975C97" w:rsidP="006A49B2">
            <w:pPr>
              <w:pStyle w:val="TAC"/>
            </w:pPr>
            <w:r w:rsidRPr="0001701A">
              <w:t>135296</w:t>
            </w:r>
          </w:p>
        </w:tc>
      </w:tr>
      <w:tr w:rsidR="00975C97" w:rsidRPr="0001701A" w14:paraId="136BE033" w14:textId="77777777" w:rsidTr="006A49B2">
        <w:trPr>
          <w:jc w:val="center"/>
        </w:trPr>
        <w:tc>
          <w:tcPr>
            <w:tcW w:w="3690" w:type="dxa"/>
          </w:tcPr>
          <w:p w14:paraId="26F00CAD" w14:textId="77777777" w:rsidR="00975C97" w:rsidRPr="0001701A" w:rsidRDefault="00975C97" w:rsidP="006A49B2">
            <w:pPr>
              <w:pStyle w:val="TAL"/>
            </w:pPr>
            <w:r w:rsidRPr="0001701A">
              <w:t>Transport block CRC</w:t>
            </w:r>
          </w:p>
        </w:tc>
        <w:tc>
          <w:tcPr>
            <w:tcW w:w="1093" w:type="dxa"/>
            <w:vAlign w:val="center"/>
          </w:tcPr>
          <w:p w14:paraId="6222FEDF" w14:textId="77777777" w:rsidR="00975C97" w:rsidRPr="0001701A" w:rsidRDefault="00975C97" w:rsidP="006A49B2">
            <w:pPr>
              <w:pStyle w:val="TAC"/>
            </w:pPr>
            <w:r w:rsidRPr="0001701A">
              <w:t>Bits</w:t>
            </w:r>
          </w:p>
        </w:tc>
        <w:tc>
          <w:tcPr>
            <w:tcW w:w="835" w:type="dxa"/>
            <w:vAlign w:val="center"/>
          </w:tcPr>
          <w:p w14:paraId="7398896D" w14:textId="77777777" w:rsidR="00975C97" w:rsidRPr="0001701A" w:rsidRDefault="00975C97" w:rsidP="006A49B2">
            <w:pPr>
              <w:pStyle w:val="TAC"/>
            </w:pPr>
            <w:r w:rsidRPr="0001701A">
              <w:t>24</w:t>
            </w:r>
          </w:p>
        </w:tc>
        <w:tc>
          <w:tcPr>
            <w:tcW w:w="835" w:type="dxa"/>
            <w:vAlign w:val="center"/>
          </w:tcPr>
          <w:p w14:paraId="3DDD0153" w14:textId="77777777" w:rsidR="00975C97" w:rsidRPr="0001701A" w:rsidRDefault="00975C97" w:rsidP="006A49B2">
            <w:pPr>
              <w:pStyle w:val="TAC"/>
            </w:pPr>
            <w:r w:rsidRPr="0001701A">
              <w:t>24</w:t>
            </w:r>
          </w:p>
        </w:tc>
        <w:tc>
          <w:tcPr>
            <w:tcW w:w="835" w:type="dxa"/>
            <w:vAlign w:val="center"/>
          </w:tcPr>
          <w:p w14:paraId="6288A830" w14:textId="77777777" w:rsidR="00975C97" w:rsidRPr="0001701A" w:rsidRDefault="00975C97" w:rsidP="006A49B2">
            <w:pPr>
              <w:pStyle w:val="TAC"/>
            </w:pPr>
            <w:r w:rsidRPr="0001701A">
              <w:t>24</w:t>
            </w:r>
          </w:p>
        </w:tc>
        <w:tc>
          <w:tcPr>
            <w:tcW w:w="835" w:type="dxa"/>
            <w:vAlign w:val="center"/>
          </w:tcPr>
          <w:p w14:paraId="2FA92DE1" w14:textId="77777777" w:rsidR="00975C97" w:rsidRPr="0001701A" w:rsidRDefault="00975C97" w:rsidP="006A49B2">
            <w:pPr>
              <w:pStyle w:val="TAC"/>
            </w:pPr>
            <w:r w:rsidRPr="0001701A">
              <w:t>24</w:t>
            </w:r>
          </w:p>
        </w:tc>
        <w:tc>
          <w:tcPr>
            <w:tcW w:w="835" w:type="dxa"/>
            <w:vAlign w:val="center"/>
          </w:tcPr>
          <w:p w14:paraId="0851CE8F" w14:textId="77777777" w:rsidR="00975C97" w:rsidRPr="0001701A" w:rsidRDefault="00975C97" w:rsidP="006A49B2">
            <w:pPr>
              <w:pStyle w:val="TAC"/>
            </w:pPr>
            <w:r w:rsidRPr="0001701A">
              <w:t>24</w:t>
            </w:r>
          </w:p>
        </w:tc>
        <w:tc>
          <w:tcPr>
            <w:tcW w:w="835" w:type="dxa"/>
            <w:vAlign w:val="center"/>
          </w:tcPr>
          <w:p w14:paraId="456DF1CE" w14:textId="77777777" w:rsidR="00975C97" w:rsidRPr="0001701A" w:rsidRDefault="00975C97" w:rsidP="006A49B2">
            <w:pPr>
              <w:pStyle w:val="TAC"/>
            </w:pPr>
            <w:r w:rsidRPr="0001701A">
              <w:t>24</w:t>
            </w:r>
          </w:p>
        </w:tc>
        <w:tc>
          <w:tcPr>
            <w:tcW w:w="835" w:type="dxa"/>
            <w:vAlign w:val="center"/>
          </w:tcPr>
          <w:p w14:paraId="25E24BF9" w14:textId="77777777" w:rsidR="00975C97" w:rsidRPr="0001701A" w:rsidRDefault="00975C97" w:rsidP="006A49B2">
            <w:pPr>
              <w:pStyle w:val="TAC"/>
            </w:pPr>
            <w:r w:rsidRPr="0001701A">
              <w:t>24</w:t>
            </w:r>
          </w:p>
        </w:tc>
        <w:tc>
          <w:tcPr>
            <w:tcW w:w="835" w:type="dxa"/>
            <w:vAlign w:val="center"/>
          </w:tcPr>
          <w:p w14:paraId="758944A7" w14:textId="77777777" w:rsidR="00975C97" w:rsidRPr="0001701A" w:rsidRDefault="00975C97" w:rsidP="006A49B2">
            <w:pPr>
              <w:pStyle w:val="TAC"/>
            </w:pPr>
            <w:r w:rsidRPr="0001701A">
              <w:t>24</w:t>
            </w:r>
          </w:p>
        </w:tc>
        <w:tc>
          <w:tcPr>
            <w:tcW w:w="835" w:type="dxa"/>
            <w:vAlign w:val="center"/>
          </w:tcPr>
          <w:p w14:paraId="2E1BB986" w14:textId="77777777" w:rsidR="00975C97" w:rsidRPr="0001701A" w:rsidRDefault="00975C97" w:rsidP="006A49B2">
            <w:pPr>
              <w:pStyle w:val="TAC"/>
            </w:pPr>
            <w:r w:rsidRPr="0001701A">
              <w:t>24</w:t>
            </w:r>
          </w:p>
        </w:tc>
        <w:tc>
          <w:tcPr>
            <w:tcW w:w="835" w:type="dxa"/>
            <w:vAlign w:val="center"/>
          </w:tcPr>
          <w:p w14:paraId="78A91115" w14:textId="77777777" w:rsidR="00975C97" w:rsidRPr="0001701A" w:rsidRDefault="00975C97" w:rsidP="006A49B2">
            <w:pPr>
              <w:pStyle w:val="TAC"/>
            </w:pPr>
            <w:r w:rsidRPr="0001701A">
              <w:t>24</w:t>
            </w:r>
          </w:p>
        </w:tc>
        <w:tc>
          <w:tcPr>
            <w:tcW w:w="835" w:type="dxa"/>
            <w:vAlign w:val="center"/>
          </w:tcPr>
          <w:p w14:paraId="090156CE" w14:textId="77777777" w:rsidR="00975C97" w:rsidRPr="0001701A" w:rsidRDefault="00975C97" w:rsidP="006A49B2">
            <w:pPr>
              <w:pStyle w:val="TAC"/>
            </w:pPr>
            <w:r w:rsidRPr="0001701A">
              <w:t>24</w:t>
            </w:r>
          </w:p>
        </w:tc>
      </w:tr>
      <w:tr w:rsidR="00975C97" w:rsidRPr="0001701A" w14:paraId="56C11D33" w14:textId="77777777" w:rsidTr="006A49B2">
        <w:trPr>
          <w:jc w:val="center"/>
        </w:trPr>
        <w:tc>
          <w:tcPr>
            <w:tcW w:w="3690" w:type="dxa"/>
          </w:tcPr>
          <w:p w14:paraId="2C84C352" w14:textId="77777777" w:rsidR="00975C97" w:rsidRPr="0001701A" w:rsidRDefault="00975C97" w:rsidP="006A49B2">
            <w:pPr>
              <w:pStyle w:val="TAL"/>
            </w:pPr>
            <w:r w:rsidRPr="0001701A">
              <w:t>LDPC base graph</w:t>
            </w:r>
          </w:p>
        </w:tc>
        <w:tc>
          <w:tcPr>
            <w:tcW w:w="1093" w:type="dxa"/>
            <w:vAlign w:val="center"/>
          </w:tcPr>
          <w:p w14:paraId="7C45DC81" w14:textId="77777777" w:rsidR="00975C97" w:rsidRPr="0001701A" w:rsidRDefault="00975C97" w:rsidP="006A49B2">
            <w:pPr>
              <w:pStyle w:val="TAC"/>
            </w:pPr>
          </w:p>
        </w:tc>
        <w:tc>
          <w:tcPr>
            <w:tcW w:w="835" w:type="dxa"/>
            <w:vAlign w:val="center"/>
          </w:tcPr>
          <w:p w14:paraId="1F293827" w14:textId="77777777" w:rsidR="00975C97" w:rsidRPr="0001701A" w:rsidRDefault="00975C97" w:rsidP="006A49B2">
            <w:pPr>
              <w:pStyle w:val="TAC"/>
            </w:pPr>
            <w:r w:rsidRPr="0001701A">
              <w:t>1</w:t>
            </w:r>
          </w:p>
        </w:tc>
        <w:tc>
          <w:tcPr>
            <w:tcW w:w="835" w:type="dxa"/>
            <w:vAlign w:val="center"/>
          </w:tcPr>
          <w:p w14:paraId="0B5BEA3E" w14:textId="77777777" w:rsidR="00975C97" w:rsidRPr="0001701A" w:rsidRDefault="00975C97" w:rsidP="006A49B2">
            <w:pPr>
              <w:pStyle w:val="TAC"/>
            </w:pPr>
            <w:r w:rsidRPr="0001701A">
              <w:t>1</w:t>
            </w:r>
          </w:p>
        </w:tc>
        <w:tc>
          <w:tcPr>
            <w:tcW w:w="835" w:type="dxa"/>
            <w:vAlign w:val="center"/>
          </w:tcPr>
          <w:p w14:paraId="6035F73B" w14:textId="77777777" w:rsidR="00975C97" w:rsidRPr="0001701A" w:rsidRDefault="00975C97" w:rsidP="006A49B2">
            <w:pPr>
              <w:pStyle w:val="TAC"/>
            </w:pPr>
            <w:r w:rsidRPr="0001701A">
              <w:t>1</w:t>
            </w:r>
          </w:p>
        </w:tc>
        <w:tc>
          <w:tcPr>
            <w:tcW w:w="835" w:type="dxa"/>
            <w:vAlign w:val="center"/>
          </w:tcPr>
          <w:p w14:paraId="115A80CE" w14:textId="77777777" w:rsidR="00975C97" w:rsidRPr="0001701A" w:rsidRDefault="00975C97" w:rsidP="006A49B2">
            <w:pPr>
              <w:pStyle w:val="TAC"/>
            </w:pPr>
            <w:r w:rsidRPr="0001701A">
              <w:t>1</w:t>
            </w:r>
          </w:p>
        </w:tc>
        <w:tc>
          <w:tcPr>
            <w:tcW w:w="835" w:type="dxa"/>
            <w:vAlign w:val="center"/>
          </w:tcPr>
          <w:p w14:paraId="580C27AA" w14:textId="77777777" w:rsidR="00975C97" w:rsidRPr="0001701A" w:rsidRDefault="00975C97" w:rsidP="006A49B2">
            <w:pPr>
              <w:pStyle w:val="TAC"/>
            </w:pPr>
            <w:r w:rsidRPr="0001701A">
              <w:t>1</w:t>
            </w:r>
          </w:p>
        </w:tc>
        <w:tc>
          <w:tcPr>
            <w:tcW w:w="835" w:type="dxa"/>
            <w:vAlign w:val="center"/>
          </w:tcPr>
          <w:p w14:paraId="655A93E0" w14:textId="77777777" w:rsidR="00975C97" w:rsidRPr="0001701A" w:rsidRDefault="00975C97" w:rsidP="006A49B2">
            <w:pPr>
              <w:pStyle w:val="TAC"/>
            </w:pPr>
            <w:r w:rsidRPr="0001701A">
              <w:t>1</w:t>
            </w:r>
          </w:p>
        </w:tc>
        <w:tc>
          <w:tcPr>
            <w:tcW w:w="835" w:type="dxa"/>
            <w:vAlign w:val="center"/>
          </w:tcPr>
          <w:p w14:paraId="5EE7E086" w14:textId="77777777" w:rsidR="00975C97" w:rsidRPr="0001701A" w:rsidRDefault="00975C97" w:rsidP="006A49B2">
            <w:pPr>
              <w:pStyle w:val="TAC"/>
            </w:pPr>
            <w:r w:rsidRPr="0001701A">
              <w:t>1</w:t>
            </w:r>
          </w:p>
        </w:tc>
        <w:tc>
          <w:tcPr>
            <w:tcW w:w="835" w:type="dxa"/>
            <w:vAlign w:val="center"/>
          </w:tcPr>
          <w:p w14:paraId="009D60F5" w14:textId="77777777" w:rsidR="00975C97" w:rsidRPr="0001701A" w:rsidRDefault="00975C97" w:rsidP="006A49B2">
            <w:pPr>
              <w:pStyle w:val="TAC"/>
            </w:pPr>
            <w:r w:rsidRPr="0001701A">
              <w:t>1</w:t>
            </w:r>
          </w:p>
        </w:tc>
        <w:tc>
          <w:tcPr>
            <w:tcW w:w="835" w:type="dxa"/>
            <w:vAlign w:val="center"/>
          </w:tcPr>
          <w:p w14:paraId="309D362D" w14:textId="77777777" w:rsidR="00975C97" w:rsidRPr="0001701A" w:rsidRDefault="00975C97" w:rsidP="006A49B2">
            <w:pPr>
              <w:pStyle w:val="TAC"/>
            </w:pPr>
            <w:r w:rsidRPr="0001701A">
              <w:t>1</w:t>
            </w:r>
          </w:p>
        </w:tc>
        <w:tc>
          <w:tcPr>
            <w:tcW w:w="835" w:type="dxa"/>
            <w:vAlign w:val="center"/>
          </w:tcPr>
          <w:p w14:paraId="1A342568" w14:textId="77777777" w:rsidR="00975C97" w:rsidRPr="0001701A" w:rsidRDefault="00975C97" w:rsidP="006A49B2">
            <w:pPr>
              <w:pStyle w:val="TAC"/>
            </w:pPr>
            <w:r w:rsidRPr="0001701A">
              <w:t>1</w:t>
            </w:r>
          </w:p>
        </w:tc>
        <w:tc>
          <w:tcPr>
            <w:tcW w:w="835" w:type="dxa"/>
            <w:vAlign w:val="center"/>
          </w:tcPr>
          <w:p w14:paraId="5D8BC994" w14:textId="77777777" w:rsidR="00975C97" w:rsidRPr="0001701A" w:rsidRDefault="00975C97" w:rsidP="006A49B2">
            <w:pPr>
              <w:pStyle w:val="TAC"/>
            </w:pPr>
            <w:r w:rsidRPr="0001701A">
              <w:t>1</w:t>
            </w:r>
          </w:p>
        </w:tc>
      </w:tr>
      <w:tr w:rsidR="00975C97" w:rsidRPr="0001701A" w14:paraId="15932713" w14:textId="77777777" w:rsidTr="006A49B2">
        <w:trPr>
          <w:jc w:val="center"/>
        </w:trPr>
        <w:tc>
          <w:tcPr>
            <w:tcW w:w="3690" w:type="dxa"/>
          </w:tcPr>
          <w:p w14:paraId="498A1B5F" w14:textId="77777777" w:rsidR="00975C97" w:rsidRPr="0001701A" w:rsidRDefault="00975C97" w:rsidP="006A49B2">
            <w:pPr>
              <w:pStyle w:val="TAL"/>
            </w:pPr>
            <w:r w:rsidRPr="0001701A">
              <w:t>Number of Code Blocks per Slot</w:t>
            </w:r>
          </w:p>
        </w:tc>
        <w:tc>
          <w:tcPr>
            <w:tcW w:w="1093" w:type="dxa"/>
            <w:vAlign w:val="center"/>
          </w:tcPr>
          <w:p w14:paraId="5248F04A" w14:textId="77777777" w:rsidR="00975C97" w:rsidRPr="0001701A" w:rsidRDefault="00975C97" w:rsidP="006A49B2">
            <w:pPr>
              <w:pStyle w:val="TAC"/>
            </w:pPr>
          </w:p>
        </w:tc>
        <w:tc>
          <w:tcPr>
            <w:tcW w:w="835" w:type="dxa"/>
            <w:vAlign w:val="center"/>
          </w:tcPr>
          <w:p w14:paraId="53372C7C" w14:textId="77777777" w:rsidR="00975C97" w:rsidRPr="0001701A" w:rsidRDefault="00975C97" w:rsidP="006A49B2">
            <w:pPr>
              <w:pStyle w:val="TAC"/>
            </w:pPr>
          </w:p>
        </w:tc>
        <w:tc>
          <w:tcPr>
            <w:tcW w:w="835" w:type="dxa"/>
            <w:vAlign w:val="center"/>
          </w:tcPr>
          <w:p w14:paraId="06B27694" w14:textId="77777777" w:rsidR="00975C97" w:rsidRPr="0001701A" w:rsidRDefault="00975C97" w:rsidP="006A49B2">
            <w:pPr>
              <w:pStyle w:val="TAC"/>
            </w:pPr>
          </w:p>
        </w:tc>
        <w:tc>
          <w:tcPr>
            <w:tcW w:w="835" w:type="dxa"/>
            <w:vAlign w:val="center"/>
          </w:tcPr>
          <w:p w14:paraId="077BC3F7" w14:textId="77777777" w:rsidR="00975C97" w:rsidRPr="0001701A" w:rsidRDefault="00975C97" w:rsidP="006A49B2">
            <w:pPr>
              <w:pStyle w:val="TAC"/>
            </w:pPr>
          </w:p>
        </w:tc>
        <w:tc>
          <w:tcPr>
            <w:tcW w:w="835" w:type="dxa"/>
            <w:vAlign w:val="center"/>
          </w:tcPr>
          <w:p w14:paraId="3219970D" w14:textId="77777777" w:rsidR="00975C97" w:rsidRPr="0001701A" w:rsidRDefault="00975C97" w:rsidP="006A49B2">
            <w:pPr>
              <w:pStyle w:val="TAC"/>
            </w:pPr>
          </w:p>
        </w:tc>
        <w:tc>
          <w:tcPr>
            <w:tcW w:w="835" w:type="dxa"/>
            <w:vAlign w:val="center"/>
          </w:tcPr>
          <w:p w14:paraId="1AC489AB" w14:textId="77777777" w:rsidR="00975C97" w:rsidRPr="0001701A" w:rsidRDefault="00975C97" w:rsidP="006A49B2">
            <w:pPr>
              <w:pStyle w:val="TAC"/>
            </w:pPr>
          </w:p>
        </w:tc>
        <w:tc>
          <w:tcPr>
            <w:tcW w:w="835" w:type="dxa"/>
            <w:vAlign w:val="center"/>
          </w:tcPr>
          <w:p w14:paraId="00E22497" w14:textId="77777777" w:rsidR="00975C97" w:rsidRPr="0001701A" w:rsidRDefault="00975C97" w:rsidP="006A49B2">
            <w:pPr>
              <w:pStyle w:val="TAC"/>
            </w:pPr>
          </w:p>
        </w:tc>
        <w:tc>
          <w:tcPr>
            <w:tcW w:w="835" w:type="dxa"/>
            <w:vAlign w:val="center"/>
          </w:tcPr>
          <w:p w14:paraId="7EA2628F" w14:textId="77777777" w:rsidR="00975C97" w:rsidRPr="0001701A" w:rsidRDefault="00975C97" w:rsidP="006A49B2">
            <w:pPr>
              <w:pStyle w:val="TAC"/>
            </w:pPr>
          </w:p>
        </w:tc>
        <w:tc>
          <w:tcPr>
            <w:tcW w:w="835" w:type="dxa"/>
            <w:vAlign w:val="center"/>
          </w:tcPr>
          <w:p w14:paraId="36AC0083" w14:textId="77777777" w:rsidR="00975C97" w:rsidRPr="0001701A" w:rsidRDefault="00975C97" w:rsidP="006A49B2">
            <w:pPr>
              <w:pStyle w:val="TAC"/>
            </w:pPr>
          </w:p>
        </w:tc>
        <w:tc>
          <w:tcPr>
            <w:tcW w:w="835" w:type="dxa"/>
            <w:vAlign w:val="center"/>
          </w:tcPr>
          <w:p w14:paraId="7F9C6AA4" w14:textId="77777777" w:rsidR="00975C97" w:rsidRPr="0001701A" w:rsidRDefault="00975C97" w:rsidP="006A49B2">
            <w:pPr>
              <w:pStyle w:val="TAC"/>
            </w:pPr>
          </w:p>
        </w:tc>
        <w:tc>
          <w:tcPr>
            <w:tcW w:w="835" w:type="dxa"/>
            <w:vAlign w:val="center"/>
          </w:tcPr>
          <w:p w14:paraId="2EB4199A" w14:textId="77777777" w:rsidR="00975C97" w:rsidRPr="0001701A" w:rsidRDefault="00975C97" w:rsidP="006A49B2">
            <w:pPr>
              <w:pStyle w:val="TAC"/>
            </w:pPr>
          </w:p>
        </w:tc>
        <w:tc>
          <w:tcPr>
            <w:tcW w:w="835" w:type="dxa"/>
            <w:vAlign w:val="center"/>
          </w:tcPr>
          <w:p w14:paraId="4E4704E2" w14:textId="77777777" w:rsidR="00975C97" w:rsidRPr="0001701A" w:rsidRDefault="00975C97" w:rsidP="006A49B2">
            <w:pPr>
              <w:pStyle w:val="TAC"/>
            </w:pPr>
          </w:p>
        </w:tc>
      </w:tr>
      <w:tr w:rsidR="00975C97" w:rsidRPr="0001701A" w14:paraId="525B2C46" w14:textId="77777777" w:rsidTr="006A49B2">
        <w:trPr>
          <w:jc w:val="center"/>
        </w:trPr>
        <w:tc>
          <w:tcPr>
            <w:tcW w:w="3690" w:type="dxa"/>
          </w:tcPr>
          <w:p w14:paraId="494EB6A1" w14:textId="77777777" w:rsidR="00975C97" w:rsidRPr="0001701A" w:rsidRDefault="00975C97" w:rsidP="006A49B2">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6BC11733" w14:textId="77777777" w:rsidR="00975C97" w:rsidRPr="0001701A" w:rsidRDefault="00975C97" w:rsidP="006A49B2">
            <w:pPr>
              <w:pStyle w:val="TAC"/>
            </w:pPr>
            <w:r w:rsidRPr="0001701A">
              <w:t>CBs</w:t>
            </w:r>
          </w:p>
        </w:tc>
        <w:tc>
          <w:tcPr>
            <w:tcW w:w="835" w:type="dxa"/>
            <w:vAlign w:val="center"/>
          </w:tcPr>
          <w:p w14:paraId="69A40220" w14:textId="77777777" w:rsidR="00975C97" w:rsidRPr="0001701A" w:rsidRDefault="00975C97" w:rsidP="006A49B2">
            <w:pPr>
              <w:pStyle w:val="TAC"/>
            </w:pPr>
            <w:r w:rsidRPr="0001701A">
              <w:t>N/A</w:t>
            </w:r>
          </w:p>
        </w:tc>
        <w:tc>
          <w:tcPr>
            <w:tcW w:w="835" w:type="dxa"/>
            <w:vAlign w:val="center"/>
          </w:tcPr>
          <w:p w14:paraId="53F2768B" w14:textId="77777777" w:rsidR="00975C97" w:rsidRPr="0001701A" w:rsidRDefault="00975C97" w:rsidP="006A49B2">
            <w:pPr>
              <w:pStyle w:val="TAC"/>
            </w:pPr>
            <w:r w:rsidRPr="0001701A">
              <w:t>N/A</w:t>
            </w:r>
          </w:p>
        </w:tc>
        <w:tc>
          <w:tcPr>
            <w:tcW w:w="835" w:type="dxa"/>
            <w:vAlign w:val="center"/>
          </w:tcPr>
          <w:p w14:paraId="17BA8213" w14:textId="77777777" w:rsidR="00975C97" w:rsidRPr="0001701A" w:rsidRDefault="00975C97" w:rsidP="006A49B2">
            <w:pPr>
              <w:pStyle w:val="TAC"/>
            </w:pPr>
            <w:r w:rsidRPr="0001701A">
              <w:t>N/A</w:t>
            </w:r>
          </w:p>
        </w:tc>
        <w:tc>
          <w:tcPr>
            <w:tcW w:w="835" w:type="dxa"/>
            <w:vAlign w:val="center"/>
          </w:tcPr>
          <w:p w14:paraId="691CC2A1" w14:textId="77777777" w:rsidR="00975C97" w:rsidRPr="0001701A" w:rsidRDefault="00975C97" w:rsidP="006A49B2">
            <w:pPr>
              <w:pStyle w:val="TAC"/>
            </w:pPr>
            <w:r w:rsidRPr="0001701A">
              <w:t>N/A</w:t>
            </w:r>
          </w:p>
        </w:tc>
        <w:tc>
          <w:tcPr>
            <w:tcW w:w="835" w:type="dxa"/>
            <w:vAlign w:val="center"/>
          </w:tcPr>
          <w:p w14:paraId="0F638F61" w14:textId="77777777" w:rsidR="00975C97" w:rsidRPr="0001701A" w:rsidRDefault="00975C97" w:rsidP="006A49B2">
            <w:pPr>
              <w:pStyle w:val="TAC"/>
            </w:pPr>
            <w:r w:rsidRPr="0001701A">
              <w:t>N/A</w:t>
            </w:r>
          </w:p>
        </w:tc>
        <w:tc>
          <w:tcPr>
            <w:tcW w:w="835" w:type="dxa"/>
            <w:vAlign w:val="center"/>
          </w:tcPr>
          <w:p w14:paraId="79803D7F" w14:textId="77777777" w:rsidR="00975C97" w:rsidRPr="0001701A" w:rsidRDefault="00975C97" w:rsidP="006A49B2">
            <w:pPr>
              <w:pStyle w:val="TAC"/>
            </w:pPr>
            <w:r w:rsidRPr="0001701A">
              <w:t>N/A</w:t>
            </w:r>
          </w:p>
        </w:tc>
        <w:tc>
          <w:tcPr>
            <w:tcW w:w="835" w:type="dxa"/>
            <w:vAlign w:val="center"/>
          </w:tcPr>
          <w:p w14:paraId="47C4395B" w14:textId="77777777" w:rsidR="00975C97" w:rsidRPr="0001701A" w:rsidRDefault="00975C97" w:rsidP="006A49B2">
            <w:pPr>
              <w:pStyle w:val="TAC"/>
            </w:pPr>
            <w:r w:rsidRPr="0001701A">
              <w:t>N/A</w:t>
            </w:r>
          </w:p>
        </w:tc>
        <w:tc>
          <w:tcPr>
            <w:tcW w:w="835" w:type="dxa"/>
            <w:vAlign w:val="center"/>
          </w:tcPr>
          <w:p w14:paraId="4DD93A97" w14:textId="77777777" w:rsidR="00975C97" w:rsidRPr="0001701A" w:rsidRDefault="00975C97" w:rsidP="006A49B2">
            <w:pPr>
              <w:pStyle w:val="TAC"/>
            </w:pPr>
            <w:r w:rsidRPr="0001701A">
              <w:t>N/A</w:t>
            </w:r>
          </w:p>
        </w:tc>
        <w:tc>
          <w:tcPr>
            <w:tcW w:w="835" w:type="dxa"/>
            <w:vAlign w:val="center"/>
          </w:tcPr>
          <w:p w14:paraId="21A9873A" w14:textId="77777777" w:rsidR="00975C97" w:rsidRPr="0001701A" w:rsidRDefault="00975C97" w:rsidP="006A49B2">
            <w:pPr>
              <w:pStyle w:val="TAC"/>
            </w:pPr>
            <w:r w:rsidRPr="0001701A">
              <w:t>N/A</w:t>
            </w:r>
          </w:p>
        </w:tc>
        <w:tc>
          <w:tcPr>
            <w:tcW w:w="835" w:type="dxa"/>
            <w:vAlign w:val="center"/>
          </w:tcPr>
          <w:p w14:paraId="7FB583C6" w14:textId="77777777" w:rsidR="00975C97" w:rsidRPr="0001701A" w:rsidRDefault="00975C97" w:rsidP="006A49B2">
            <w:pPr>
              <w:pStyle w:val="TAC"/>
            </w:pPr>
            <w:r w:rsidRPr="0001701A">
              <w:t>N/A</w:t>
            </w:r>
          </w:p>
        </w:tc>
        <w:tc>
          <w:tcPr>
            <w:tcW w:w="835" w:type="dxa"/>
            <w:vAlign w:val="center"/>
          </w:tcPr>
          <w:p w14:paraId="718D3C9C" w14:textId="77777777" w:rsidR="00975C97" w:rsidRPr="0001701A" w:rsidRDefault="00975C97" w:rsidP="006A49B2">
            <w:pPr>
              <w:pStyle w:val="TAC"/>
            </w:pPr>
            <w:r w:rsidRPr="0001701A">
              <w:t>N/A</w:t>
            </w:r>
          </w:p>
        </w:tc>
      </w:tr>
      <w:tr w:rsidR="00975C97" w:rsidRPr="0001701A" w14:paraId="2877CA93" w14:textId="77777777" w:rsidTr="006A49B2">
        <w:trPr>
          <w:jc w:val="center"/>
        </w:trPr>
        <w:tc>
          <w:tcPr>
            <w:tcW w:w="3690" w:type="dxa"/>
          </w:tcPr>
          <w:p w14:paraId="0EBE6029" w14:textId="77777777" w:rsidR="00975C97" w:rsidRPr="0001701A" w:rsidRDefault="00975C97" w:rsidP="006A49B2">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387BB97F" w14:textId="77777777" w:rsidR="00975C97" w:rsidRPr="0001701A" w:rsidRDefault="00975C97" w:rsidP="006A49B2">
            <w:pPr>
              <w:pStyle w:val="TAC"/>
            </w:pPr>
            <w:r w:rsidRPr="0001701A">
              <w:t>CBs</w:t>
            </w:r>
          </w:p>
        </w:tc>
        <w:tc>
          <w:tcPr>
            <w:tcW w:w="835" w:type="dxa"/>
            <w:vAlign w:val="center"/>
          </w:tcPr>
          <w:p w14:paraId="7D88043E" w14:textId="77777777" w:rsidR="00975C97" w:rsidRPr="0001701A" w:rsidRDefault="00975C97" w:rsidP="006A49B2">
            <w:pPr>
              <w:pStyle w:val="TAC"/>
            </w:pPr>
            <w:r w:rsidRPr="0001701A">
              <w:t>1</w:t>
            </w:r>
          </w:p>
        </w:tc>
        <w:tc>
          <w:tcPr>
            <w:tcW w:w="835" w:type="dxa"/>
            <w:vAlign w:val="center"/>
          </w:tcPr>
          <w:p w14:paraId="6617A6D2" w14:textId="77777777" w:rsidR="00975C97" w:rsidRPr="0001701A" w:rsidRDefault="00975C97" w:rsidP="006A49B2">
            <w:pPr>
              <w:pStyle w:val="TAC"/>
            </w:pPr>
            <w:r w:rsidRPr="0001701A">
              <w:t>2</w:t>
            </w:r>
          </w:p>
        </w:tc>
        <w:tc>
          <w:tcPr>
            <w:tcW w:w="835" w:type="dxa"/>
            <w:vAlign w:val="center"/>
          </w:tcPr>
          <w:p w14:paraId="3467C080" w14:textId="77777777" w:rsidR="00975C97" w:rsidRPr="0001701A" w:rsidRDefault="00975C97" w:rsidP="006A49B2">
            <w:pPr>
              <w:pStyle w:val="TAC"/>
            </w:pPr>
            <w:r w:rsidRPr="0001701A">
              <w:t>3</w:t>
            </w:r>
          </w:p>
        </w:tc>
        <w:tc>
          <w:tcPr>
            <w:tcW w:w="835" w:type="dxa"/>
            <w:vAlign w:val="center"/>
          </w:tcPr>
          <w:p w14:paraId="0B50ABCB" w14:textId="77777777" w:rsidR="00975C97" w:rsidRPr="0001701A" w:rsidRDefault="00975C97" w:rsidP="006A49B2">
            <w:pPr>
              <w:pStyle w:val="TAC"/>
            </w:pPr>
            <w:r w:rsidRPr="0001701A">
              <w:t>3</w:t>
            </w:r>
          </w:p>
        </w:tc>
        <w:tc>
          <w:tcPr>
            <w:tcW w:w="835" w:type="dxa"/>
            <w:vAlign w:val="center"/>
          </w:tcPr>
          <w:p w14:paraId="30DB548D" w14:textId="77777777" w:rsidR="00975C97" w:rsidRPr="0001701A" w:rsidRDefault="00975C97" w:rsidP="006A49B2">
            <w:pPr>
              <w:pStyle w:val="TAC"/>
            </w:pPr>
            <w:r w:rsidRPr="0001701A">
              <w:t>4</w:t>
            </w:r>
          </w:p>
        </w:tc>
        <w:tc>
          <w:tcPr>
            <w:tcW w:w="835" w:type="dxa"/>
            <w:vAlign w:val="center"/>
          </w:tcPr>
          <w:p w14:paraId="69477BD6" w14:textId="77777777" w:rsidR="00975C97" w:rsidRPr="0001701A" w:rsidRDefault="00975C97" w:rsidP="006A49B2">
            <w:pPr>
              <w:pStyle w:val="TAC"/>
            </w:pPr>
            <w:r w:rsidRPr="0001701A">
              <w:t>5</w:t>
            </w:r>
          </w:p>
        </w:tc>
        <w:tc>
          <w:tcPr>
            <w:tcW w:w="835" w:type="dxa"/>
            <w:vAlign w:val="center"/>
          </w:tcPr>
          <w:p w14:paraId="7666C00B" w14:textId="77777777" w:rsidR="00975C97" w:rsidRPr="0001701A" w:rsidRDefault="00975C97" w:rsidP="006A49B2">
            <w:pPr>
              <w:pStyle w:val="TAC"/>
            </w:pPr>
            <w:r w:rsidRPr="0001701A">
              <w:t>7</w:t>
            </w:r>
          </w:p>
        </w:tc>
        <w:tc>
          <w:tcPr>
            <w:tcW w:w="835" w:type="dxa"/>
            <w:vAlign w:val="center"/>
          </w:tcPr>
          <w:p w14:paraId="5EE25723" w14:textId="77777777" w:rsidR="00975C97" w:rsidRPr="0001701A" w:rsidRDefault="00975C97" w:rsidP="006A49B2">
            <w:pPr>
              <w:pStyle w:val="TAC"/>
            </w:pPr>
            <w:r w:rsidRPr="0001701A">
              <w:t>8</w:t>
            </w:r>
          </w:p>
        </w:tc>
        <w:tc>
          <w:tcPr>
            <w:tcW w:w="835" w:type="dxa"/>
            <w:vAlign w:val="center"/>
          </w:tcPr>
          <w:p w14:paraId="2C35BE58" w14:textId="77777777" w:rsidR="00975C97" w:rsidRPr="0001701A" w:rsidRDefault="00975C97" w:rsidP="006A49B2">
            <w:pPr>
              <w:pStyle w:val="TAC"/>
            </w:pPr>
            <w:r w:rsidRPr="0001701A">
              <w:t>10</w:t>
            </w:r>
          </w:p>
        </w:tc>
        <w:tc>
          <w:tcPr>
            <w:tcW w:w="835" w:type="dxa"/>
            <w:vAlign w:val="center"/>
          </w:tcPr>
          <w:p w14:paraId="24D40DA3" w14:textId="77777777" w:rsidR="00975C97" w:rsidRPr="0001701A" w:rsidRDefault="00975C97" w:rsidP="006A49B2">
            <w:pPr>
              <w:pStyle w:val="TAC"/>
            </w:pPr>
            <w:r w:rsidRPr="0001701A">
              <w:t>13</w:t>
            </w:r>
          </w:p>
        </w:tc>
        <w:tc>
          <w:tcPr>
            <w:tcW w:w="835" w:type="dxa"/>
            <w:vAlign w:val="center"/>
          </w:tcPr>
          <w:p w14:paraId="761BED9E" w14:textId="77777777" w:rsidR="00975C97" w:rsidRPr="0001701A" w:rsidRDefault="00975C97" w:rsidP="006A49B2">
            <w:pPr>
              <w:pStyle w:val="TAC"/>
            </w:pPr>
            <w:r w:rsidRPr="0001701A">
              <w:t>17</w:t>
            </w:r>
          </w:p>
        </w:tc>
      </w:tr>
      <w:tr w:rsidR="00975C97" w:rsidRPr="0001701A" w14:paraId="71B97A70" w14:textId="77777777" w:rsidTr="006A49B2">
        <w:trPr>
          <w:jc w:val="center"/>
        </w:trPr>
        <w:tc>
          <w:tcPr>
            <w:tcW w:w="3690" w:type="dxa"/>
          </w:tcPr>
          <w:p w14:paraId="16A32CC4" w14:textId="77777777" w:rsidR="00975C97" w:rsidRPr="0001701A" w:rsidRDefault="00975C97" w:rsidP="006A49B2">
            <w:pPr>
              <w:pStyle w:val="TAL"/>
            </w:pPr>
            <w:r w:rsidRPr="0001701A">
              <w:t>Binary Channel Bits per Slot</w:t>
            </w:r>
          </w:p>
        </w:tc>
        <w:tc>
          <w:tcPr>
            <w:tcW w:w="1093" w:type="dxa"/>
            <w:vAlign w:val="center"/>
          </w:tcPr>
          <w:p w14:paraId="0CF919FF" w14:textId="77777777" w:rsidR="00975C97" w:rsidRPr="0001701A" w:rsidRDefault="00975C97" w:rsidP="006A49B2">
            <w:pPr>
              <w:pStyle w:val="TAC"/>
            </w:pPr>
          </w:p>
        </w:tc>
        <w:tc>
          <w:tcPr>
            <w:tcW w:w="835" w:type="dxa"/>
            <w:vAlign w:val="center"/>
          </w:tcPr>
          <w:p w14:paraId="4B67075B" w14:textId="77777777" w:rsidR="00975C97" w:rsidRPr="0001701A" w:rsidRDefault="00975C97" w:rsidP="006A49B2">
            <w:pPr>
              <w:pStyle w:val="TAC"/>
            </w:pPr>
          </w:p>
        </w:tc>
        <w:tc>
          <w:tcPr>
            <w:tcW w:w="835" w:type="dxa"/>
            <w:vAlign w:val="center"/>
          </w:tcPr>
          <w:p w14:paraId="4A91FEFB" w14:textId="77777777" w:rsidR="00975C97" w:rsidRPr="0001701A" w:rsidRDefault="00975C97" w:rsidP="006A49B2">
            <w:pPr>
              <w:pStyle w:val="TAC"/>
            </w:pPr>
          </w:p>
        </w:tc>
        <w:tc>
          <w:tcPr>
            <w:tcW w:w="835" w:type="dxa"/>
            <w:vAlign w:val="center"/>
          </w:tcPr>
          <w:p w14:paraId="5DEFC39D" w14:textId="77777777" w:rsidR="00975C97" w:rsidRPr="0001701A" w:rsidRDefault="00975C97" w:rsidP="006A49B2">
            <w:pPr>
              <w:pStyle w:val="TAC"/>
            </w:pPr>
          </w:p>
        </w:tc>
        <w:tc>
          <w:tcPr>
            <w:tcW w:w="835" w:type="dxa"/>
            <w:vAlign w:val="center"/>
          </w:tcPr>
          <w:p w14:paraId="52305578" w14:textId="77777777" w:rsidR="00975C97" w:rsidRPr="0001701A" w:rsidRDefault="00975C97" w:rsidP="006A49B2">
            <w:pPr>
              <w:pStyle w:val="TAC"/>
            </w:pPr>
          </w:p>
        </w:tc>
        <w:tc>
          <w:tcPr>
            <w:tcW w:w="835" w:type="dxa"/>
            <w:vAlign w:val="center"/>
          </w:tcPr>
          <w:p w14:paraId="234BCAF7" w14:textId="77777777" w:rsidR="00975C97" w:rsidRPr="0001701A" w:rsidRDefault="00975C97" w:rsidP="006A49B2">
            <w:pPr>
              <w:pStyle w:val="TAC"/>
            </w:pPr>
          </w:p>
        </w:tc>
        <w:tc>
          <w:tcPr>
            <w:tcW w:w="835" w:type="dxa"/>
            <w:vAlign w:val="center"/>
          </w:tcPr>
          <w:p w14:paraId="2DB62E90" w14:textId="77777777" w:rsidR="00975C97" w:rsidRPr="0001701A" w:rsidRDefault="00975C97" w:rsidP="006A49B2">
            <w:pPr>
              <w:pStyle w:val="TAC"/>
            </w:pPr>
          </w:p>
        </w:tc>
        <w:tc>
          <w:tcPr>
            <w:tcW w:w="835" w:type="dxa"/>
            <w:vAlign w:val="center"/>
          </w:tcPr>
          <w:p w14:paraId="41251311" w14:textId="77777777" w:rsidR="00975C97" w:rsidRPr="0001701A" w:rsidRDefault="00975C97" w:rsidP="006A49B2">
            <w:pPr>
              <w:pStyle w:val="TAC"/>
            </w:pPr>
          </w:p>
        </w:tc>
        <w:tc>
          <w:tcPr>
            <w:tcW w:w="835" w:type="dxa"/>
            <w:vAlign w:val="center"/>
          </w:tcPr>
          <w:p w14:paraId="46595B53" w14:textId="77777777" w:rsidR="00975C97" w:rsidRPr="0001701A" w:rsidRDefault="00975C97" w:rsidP="006A49B2">
            <w:pPr>
              <w:pStyle w:val="TAC"/>
            </w:pPr>
          </w:p>
        </w:tc>
        <w:tc>
          <w:tcPr>
            <w:tcW w:w="835" w:type="dxa"/>
            <w:vAlign w:val="center"/>
          </w:tcPr>
          <w:p w14:paraId="6D116B6C" w14:textId="77777777" w:rsidR="00975C97" w:rsidRPr="0001701A" w:rsidRDefault="00975C97" w:rsidP="006A49B2">
            <w:pPr>
              <w:pStyle w:val="TAC"/>
            </w:pPr>
          </w:p>
        </w:tc>
        <w:tc>
          <w:tcPr>
            <w:tcW w:w="835" w:type="dxa"/>
            <w:vAlign w:val="center"/>
          </w:tcPr>
          <w:p w14:paraId="5052FA21" w14:textId="77777777" w:rsidR="00975C97" w:rsidRPr="0001701A" w:rsidRDefault="00975C97" w:rsidP="006A49B2">
            <w:pPr>
              <w:pStyle w:val="TAC"/>
            </w:pPr>
          </w:p>
        </w:tc>
        <w:tc>
          <w:tcPr>
            <w:tcW w:w="835" w:type="dxa"/>
            <w:vAlign w:val="center"/>
          </w:tcPr>
          <w:p w14:paraId="1A52B369" w14:textId="77777777" w:rsidR="00975C97" w:rsidRPr="0001701A" w:rsidRDefault="00975C97" w:rsidP="006A49B2">
            <w:pPr>
              <w:pStyle w:val="TAC"/>
            </w:pPr>
          </w:p>
        </w:tc>
      </w:tr>
      <w:tr w:rsidR="00975C97" w:rsidRPr="0001701A" w14:paraId="63AF32CF" w14:textId="77777777" w:rsidTr="006A49B2">
        <w:trPr>
          <w:jc w:val="center"/>
        </w:trPr>
        <w:tc>
          <w:tcPr>
            <w:tcW w:w="3690" w:type="dxa"/>
          </w:tcPr>
          <w:p w14:paraId="739B1CD6" w14:textId="77777777" w:rsidR="00975C97" w:rsidRPr="0001701A" w:rsidRDefault="00975C97" w:rsidP="006A49B2">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0AE2B37" w14:textId="77777777" w:rsidR="00975C97" w:rsidRPr="0001701A" w:rsidRDefault="00975C97" w:rsidP="006A49B2">
            <w:pPr>
              <w:pStyle w:val="TAC"/>
            </w:pPr>
            <w:r w:rsidRPr="0001701A">
              <w:t>Bits</w:t>
            </w:r>
          </w:p>
        </w:tc>
        <w:tc>
          <w:tcPr>
            <w:tcW w:w="835" w:type="dxa"/>
            <w:vAlign w:val="center"/>
          </w:tcPr>
          <w:p w14:paraId="54BC9EFE" w14:textId="77777777" w:rsidR="00975C97" w:rsidRPr="0001701A" w:rsidRDefault="00975C97" w:rsidP="006A49B2">
            <w:pPr>
              <w:pStyle w:val="TAC"/>
            </w:pPr>
            <w:r w:rsidRPr="0001701A">
              <w:t>N/A</w:t>
            </w:r>
          </w:p>
        </w:tc>
        <w:tc>
          <w:tcPr>
            <w:tcW w:w="835" w:type="dxa"/>
            <w:vAlign w:val="center"/>
          </w:tcPr>
          <w:p w14:paraId="632C5116" w14:textId="77777777" w:rsidR="00975C97" w:rsidRPr="0001701A" w:rsidRDefault="00975C97" w:rsidP="006A49B2">
            <w:pPr>
              <w:pStyle w:val="TAC"/>
            </w:pPr>
            <w:r w:rsidRPr="0001701A">
              <w:t>N/A</w:t>
            </w:r>
          </w:p>
        </w:tc>
        <w:tc>
          <w:tcPr>
            <w:tcW w:w="835" w:type="dxa"/>
            <w:vAlign w:val="center"/>
          </w:tcPr>
          <w:p w14:paraId="362F9887" w14:textId="77777777" w:rsidR="00975C97" w:rsidRPr="0001701A" w:rsidRDefault="00975C97" w:rsidP="006A49B2">
            <w:pPr>
              <w:pStyle w:val="TAC"/>
            </w:pPr>
            <w:r w:rsidRPr="0001701A">
              <w:t>N/A</w:t>
            </w:r>
          </w:p>
        </w:tc>
        <w:tc>
          <w:tcPr>
            <w:tcW w:w="835" w:type="dxa"/>
            <w:vAlign w:val="center"/>
          </w:tcPr>
          <w:p w14:paraId="5AFB3D38" w14:textId="77777777" w:rsidR="00975C97" w:rsidRPr="0001701A" w:rsidRDefault="00975C97" w:rsidP="006A49B2">
            <w:pPr>
              <w:pStyle w:val="TAC"/>
            </w:pPr>
            <w:r w:rsidRPr="0001701A">
              <w:t>N/A</w:t>
            </w:r>
          </w:p>
        </w:tc>
        <w:tc>
          <w:tcPr>
            <w:tcW w:w="835" w:type="dxa"/>
            <w:vAlign w:val="center"/>
          </w:tcPr>
          <w:p w14:paraId="736886CD" w14:textId="77777777" w:rsidR="00975C97" w:rsidRPr="0001701A" w:rsidRDefault="00975C97" w:rsidP="006A49B2">
            <w:pPr>
              <w:pStyle w:val="TAC"/>
            </w:pPr>
            <w:r w:rsidRPr="0001701A">
              <w:t>N/A</w:t>
            </w:r>
          </w:p>
        </w:tc>
        <w:tc>
          <w:tcPr>
            <w:tcW w:w="835" w:type="dxa"/>
            <w:vAlign w:val="center"/>
          </w:tcPr>
          <w:p w14:paraId="0C08512D" w14:textId="77777777" w:rsidR="00975C97" w:rsidRPr="0001701A" w:rsidRDefault="00975C97" w:rsidP="006A49B2">
            <w:pPr>
              <w:pStyle w:val="TAC"/>
            </w:pPr>
            <w:r w:rsidRPr="0001701A">
              <w:t>N/A</w:t>
            </w:r>
          </w:p>
        </w:tc>
        <w:tc>
          <w:tcPr>
            <w:tcW w:w="835" w:type="dxa"/>
            <w:vAlign w:val="center"/>
          </w:tcPr>
          <w:p w14:paraId="361ED1A3" w14:textId="77777777" w:rsidR="00975C97" w:rsidRPr="0001701A" w:rsidRDefault="00975C97" w:rsidP="006A49B2">
            <w:pPr>
              <w:pStyle w:val="TAC"/>
            </w:pPr>
            <w:r w:rsidRPr="0001701A">
              <w:t>N/A</w:t>
            </w:r>
          </w:p>
        </w:tc>
        <w:tc>
          <w:tcPr>
            <w:tcW w:w="835" w:type="dxa"/>
            <w:vAlign w:val="center"/>
          </w:tcPr>
          <w:p w14:paraId="575D2D16" w14:textId="77777777" w:rsidR="00975C97" w:rsidRPr="0001701A" w:rsidRDefault="00975C97" w:rsidP="006A49B2">
            <w:pPr>
              <w:pStyle w:val="TAC"/>
            </w:pPr>
            <w:r w:rsidRPr="0001701A">
              <w:t>N/A</w:t>
            </w:r>
          </w:p>
        </w:tc>
        <w:tc>
          <w:tcPr>
            <w:tcW w:w="835" w:type="dxa"/>
            <w:vAlign w:val="center"/>
          </w:tcPr>
          <w:p w14:paraId="2C977AC9" w14:textId="77777777" w:rsidR="00975C97" w:rsidRPr="0001701A" w:rsidRDefault="00975C97" w:rsidP="006A49B2">
            <w:pPr>
              <w:pStyle w:val="TAC"/>
            </w:pPr>
            <w:r w:rsidRPr="0001701A">
              <w:t>N/A</w:t>
            </w:r>
          </w:p>
        </w:tc>
        <w:tc>
          <w:tcPr>
            <w:tcW w:w="835" w:type="dxa"/>
            <w:vAlign w:val="center"/>
          </w:tcPr>
          <w:p w14:paraId="4A4E4A09" w14:textId="77777777" w:rsidR="00975C97" w:rsidRPr="0001701A" w:rsidRDefault="00975C97" w:rsidP="006A49B2">
            <w:pPr>
              <w:pStyle w:val="TAC"/>
            </w:pPr>
            <w:r w:rsidRPr="0001701A">
              <w:t>N/A</w:t>
            </w:r>
          </w:p>
        </w:tc>
        <w:tc>
          <w:tcPr>
            <w:tcW w:w="835" w:type="dxa"/>
            <w:vAlign w:val="center"/>
          </w:tcPr>
          <w:p w14:paraId="387B0D04" w14:textId="77777777" w:rsidR="00975C97" w:rsidRPr="0001701A" w:rsidRDefault="00975C97" w:rsidP="006A49B2">
            <w:pPr>
              <w:pStyle w:val="TAC"/>
            </w:pPr>
            <w:r w:rsidRPr="0001701A">
              <w:t>N/A</w:t>
            </w:r>
          </w:p>
        </w:tc>
      </w:tr>
      <w:tr w:rsidR="00975C97" w:rsidRPr="0001701A" w14:paraId="72EB22AB" w14:textId="77777777" w:rsidTr="006A49B2">
        <w:trPr>
          <w:jc w:val="center"/>
        </w:trPr>
        <w:tc>
          <w:tcPr>
            <w:tcW w:w="3690" w:type="dxa"/>
          </w:tcPr>
          <w:p w14:paraId="533D1FAA" w14:textId="77777777" w:rsidR="00975C97" w:rsidRPr="0001701A" w:rsidRDefault="00975C97" w:rsidP="006A49B2">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6AF4AF3F" w14:textId="77777777" w:rsidR="00975C97" w:rsidRPr="0001701A" w:rsidRDefault="00975C97" w:rsidP="006A49B2">
            <w:pPr>
              <w:pStyle w:val="TAC"/>
            </w:pPr>
            <w:r w:rsidRPr="0001701A">
              <w:t>Bits</w:t>
            </w:r>
          </w:p>
        </w:tc>
        <w:tc>
          <w:tcPr>
            <w:tcW w:w="835" w:type="dxa"/>
            <w:vAlign w:val="center"/>
          </w:tcPr>
          <w:p w14:paraId="47F3F2B5" w14:textId="77777777" w:rsidR="00975C97" w:rsidRPr="0001701A" w:rsidRDefault="00975C97" w:rsidP="006A49B2">
            <w:pPr>
              <w:pStyle w:val="TAC"/>
            </w:pPr>
            <w:r w:rsidRPr="0001701A">
              <w:t>7128</w:t>
            </w:r>
          </w:p>
        </w:tc>
        <w:tc>
          <w:tcPr>
            <w:tcW w:w="835" w:type="dxa"/>
            <w:vAlign w:val="center"/>
          </w:tcPr>
          <w:p w14:paraId="74B2D61A" w14:textId="77777777" w:rsidR="00975C97" w:rsidRPr="0001701A" w:rsidRDefault="00975C97" w:rsidP="006A49B2">
            <w:pPr>
              <w:pStyle w:val="TAC"/>
            </w:pPr>
            <w:r w:rsidRPr="0001701A">
              <w:t>15552</w:t>
            </w:r>
          </w:p>
        </w:tc>
        <w:tc>
          <w:tcPr>
            <w:tcW w:w="835" w:type="dxa"/>
            <w:vAlign w:val="center"/>
          </w:tcPr>
          <w:p w14:paraId="0BCCA72C" w14:textId="77777777" w:rsidR="00975C97" w:rsidRPr="0001701A" w:rsidRDefault="00975C97" w:rsidP="006A49B2">
            <w:pPr>
              <w:pStyle w:val="TAC"/>
            </w:pPr>
            <w:r w:rsidRPr="0001701A">
              <w:t>24624</w:t>
            </w:r>
          </w:p>
        </w:tc>
        <w:tc>
          <w:tcPr>
            <w:tcW w:w="835" w:type="dxa"/>
            <w:vAlign w:val="center"/>
          </w:tcPr>
          <w:p w14:paraId="4536030C" w14:textId="77777777" w:rsidR="00975C97" w:rsidRPr="0001701A" w:rsidRDefault="00975C97" w:rsidP="006A49B2">
            <w:pPr>
              <w:pStyle w:val="TAC"/>
            </w:pPr>
            <w:r w:rsidRPr="0001701A">
              <w:t>33048</w:t>
            </w:r>
          </w:p>
        </w:tc>
        <w:tc>
          <w:tcPr>
            <w:tcW w:w="835" w:type="dxa"/>
            <w:vAlign w:val="center"/>
          </w:tcPr>
          <w:p w14:paraId="441FC8D0" w14:textId="77777777" w:rsidR="00975C97" w:rsidRPr="0001701A" w:rsidRDefault="00975C97" w:rsidP="006A49B2">
            <w:pPr>
              <w:pStyle w:val="TAC"/>
            </w:pPr>
            <w:r w:rsidRPr="0001701A">
              <w:t>42120</w:t>
            </w:r>
          </w:p>
        </w:tc>
        <w:tc>
          <w:tcPr>
            <w:tcW w:w="835" w:type="dxa"/>
            <w:vAlign w:val="center"/>
          </w:tcPr>
          <w:p w14:paraId="1267AB28" w14:textId="77777777" w:rsidR="00975C97" w:rsidRPr="0001701A" w:rsidRDefault="00975C97" w:rsidP="006A49B2">
            <w:pPr>
              <w:pStyle w:val="TAC"/>
            </w:pPr>
            <w:r w:rsidRPr="0001701A">
              <w:t>50544</w:t>
            </w:r>
          </w:p>
        </w:tc>
        <w:tc>
          <w:tcPr>
            <w:tcW w:w="835" w:type="dxa"/>
            <w:vAlign w:val="center"/>
          </w:tcPr>
          <w:p w14:paraId="2E1DDDF9" w14:textId="77777777" w:rsidR="00975C97" w:rsidRPr="0001701A" w:rsidRDefault="00975C97" w:rsidP="006A49B2">
            <w:pPr>
              <w:pStyle w:val="TAC"/>
            </w:pPr>
            <w:r w:rsidRPr="0001701A">
              <w:t>68688</w:t>
            </w:r>
          </w:p>
        </w:tc>
        <w:tc>
          <w:tcPr>
            <w:tcW w:w="835" w:type="dxa"/>
            <w:vAlign w:val="center"/>
          </w:tcPr>
          <w:p w14:paraId="4AD95506" w14:textId="77777777" w:rsidR="00975C97" w:rsidRPr="0001701A" w:rsidRDefault="00975C97" w:rsidP="006A49B2">
            <w:pPr>
              <w:pStyle w:val="TAC"/>
            </w:pPr>
            <w:r w:rsidRPr="0001701A">
              <w:t>86184</w:t>
            </w:r>
          </w:p>
        </w:tc>
        <w:tc>
          <w:tcPr>
            <w:tcW w:w="835" w:type="dxa"/>
            <w:vAlign w:val="center"/>
          </w:tcPr>
          <w:p w14:paraId="0E9FB088" w14:textId="77777777" w:rsidR="00975C97" w:rsidRPr="0001701A" w:rsidRDefault="00975C97" w:rsidP="006A49B2">
            <w:pPr>
              <w:pStyle w:val="TAC"/>
            </w:pPr>
            <w:r w:rsidRPr="0001701A">
              <w:t>104976</w:t>
            </w:r>
          </w:p>
        </w:tc>
        <w:tc>
          <w:tcPr>
            <w:tcW w:w="835" w:type="dxa"/>
            <w:vAlign w:val="center"/>
          </w:tcPr>
          <w:p w14:paraId="1F4413B8" w14:textId="77777777" w:rsidR="00975C97" w:rsidRPr="0001701A" w:rsidRDefault="00975C97" w:rsidP="006A49B2">
            <w:pPr>
              <w:pStyle w:val="TAC"/>
            </w:pPr>
            <w:r w:rsidRPr="0001701A">
              <w:t>140616</w:t>
            </w:r>
          </w:p>
        </w:tc>
        <w:tc>
          <w:tcPr>
            <w:tcW w:w="835" w:type="dxa"/>
            <w:vAlign w:val="center"/>
          </w:tcPr>
          <w:p w14:paraId="11B54A2C" w14:textId="77777777" w:rsidR="00975C97" w:rsidRPr="0001701A" w:rsidRDefault="00975C97" w:rsidP="006A49B2">
            <w:pPr>
              <w:pStyle w:val="TAC"/>
            </w:pPr>
            <w:r w:rsidRPr="0001701A">
              <w:t>176904</w:t>
            </w:r>
          </w:p>
        </w:tc>
      </w:tr>
      <w:tr w:rsidR="00975C97" w:rsidRPr="0001701A" w14:paraId="5E445BA6" w14:textId="77777777" w:rsidTr="006A49B2">
        <w:trPr>
          <w:trHeight w:val="70"/>
          <w:jc w:val="center"/>
        </w:trPr>
        <w:tc>
          <w:tcPr>
            <w:tcW w:w="3690" w:type="dxa"/>
          </w:tcPr>
          <w:p w14:paraId="419DEC2A" w14:textId="77777777" w:rsidR="00975C97" w:rsidRPr="0001701A" w:rsidRDefault="00975C97" w:rsidP="006A49B2">
            <w:pPr>
              <w:pStyle w:val="TAL"/>
            </w:pPr>
            <w:r w:rsidRPr="0001701A">
              <w:t>Max. Throughput averaged over 1 frame</w:t>
            </w:r>
          </w:p>
        </w:tc>
        <w:tc>
          <w:tcPr>
            <w:tcW w:w="1093" w:type="dxa"/>
            <w:vAlign w:val="center"/>
          </w:tcPr>
          <w:p w14:paraId="6279CC6A" w14:textId="77777777" w:rsidR="00975C97" w:rsidRPr="0001701A" w:rsidRDefault="00975C97" w:rsidP="006A49B2">
            <w:pPr>
              <w:pStyle w:val="TAC"/>
            </w:pPr>
            <w:r w:rsidRPr="0001701A">
              <w:t>Mbps</w:t>
            </w:r>
          </w:p>
        </w:tc>
        <w:tc>
          <w:tcPr>
            <w:tcW w:w="835" w:type="dxa"/>
            <w:vAlign w:val="center"/>
          </w:tcPr>
          <w:p w14:paraId="75A3F172" w14:textId="77777777" w:rsidR="00975C97" w:rsidRPr="0001701A" w:rsidRDefault="00975C97" w:rsidP="006A49B2">
            <w:pPr>
              <w:pStyle w:val="TAC"/>
            </w:pPr>
            <w:r w:rsidRPr="0001701A">
              <w:t>5.914</w:t>
            </w:r>
          </w:p>
        </w:tc>
        <w:tc>
          <w:tcPr>
            <w:tcW w:w="835" w:type="dxa"/>
            <w:vAlign w:val="center"/>
          </w:tcPr>
          <w:p w14:paraId="2D7294AE" w14:textId="77777777" w:rsidR="00975C97" w:rsidRPr="0001701A" w:rsidRDefault="00975C97" w:rsidP="006A49B2">
            <w:pPr>
              <w:pStyle w:val="TAC"/>
            </w:pPr>
            <w:r w:rsidRPr="0001701A">
              <w:t>12.962</w:t>
            </w:r>
          </w:p>
        </w:tc>
        <w:tc>
          <w:tcPr>
            <w:tcW w:w="835" w:type="dxa"/>
            <w:vAlign w:val="center"/>
          </w:tcPr>
          <w:p w14:paraId="1FBEB134" w14:textId="77777777" w:rsidR="00975C97" w:rsidRPr="0001701A" w:rsidRDefault="00975C97" w:rsidP="006A49B2">
            <w:pPr>
              <w:pStyle w:val="TAC"/>
            </w:pPr>
            <w:r w:rsidRPr="0001701A">
              <w:t>20.275</w:t>
            </w:r>
          </w:p>
        </w:tc>
        <w:tc>
          <w:tcPr>
            <w:tcW w:w="835" w:type="dxa"/>
            <w:vAlign w:val="center"/>
          </w:tcPr>
          <w:p w14:paraId="71A0D122" w14:textId="77777777" w:rsidR="00975C97" w:rsidRPr="0001701A" w:rsidRDefault="00975C97" w:rsidP="006A49B2">
            <w:pPr>
              <w:pStyle w:val="TAC"/>
            </w:pPr>
            <w:r w:rsidRPr="0001701A">
              <w:t>27.614</w:t>
            </w:r>
          </w:p>
        </w:tc>
        <w:tc>
          <w:tcPr>
            <w:tcW w:w="835" w:type="dxa"/>
            <w:vAlign w:val="center"/>
          </w:tcPr>
          <w:p w14:paraId="4183FCDD" w14:textId="77777777" w:rsidR="00975C97" w:rsidRPr="0001701A" w:rsidRDefault="00975C97" w:rsidP="006A49B2">
            <w:pPr>
              <w:pStyle w:val="TAC"/>
            </w:pPr>
            <w:r w:rsidRPr="0001701A">
              <w:t>34.927</w:t>
            </w:r>
          </w:p>
        </w:tc>
        <w:tc>
          <w:tcPr>
            <w:tcW w:w="835" w:type="dxa"/>
            <w:vAlign w:val="center"/>
          </w:tcPr>
          <w:p w14:paraId="7F887955" w14:textId="77777777" w:rsidR="00975C97" w:rsidRPr="0001701A" w:rsidRDefault="00975C97" w:rsidP="006A49B2">
            <w:pPr>
              <w:pStyle w:val="TAC"/>
            </w:pPr>
            <w:r w:rsidRPr="0001701A">
              <w:t>41.686</w:t>
            </w:r>
          </w:p>
        </w:tc>
        <w:tc>
          <w:tcPr>
            <w:tcW w:w="835" w:type="dxa"/>
            <w:vAlign w:val="center"/>
          </w:tcPr>
          <w:p w14:paraId="31A3A3EC" w14:textId="77777777" w:rsidR="00975C97" w:rsidRPr="0001701A" w:rsidRDefault="00975C97" w:rsidP="006A49B2">
            <w:pPr>
              <w:pStyle w:val="TAC"/>
            </w:pPr>
            <w:r w:rsidRPr="0001701A">
              <w:t>57.446</w:t>
            </w:r>
          </w:p>
        </w:tc>
        <w:tc>
          <w:tcPr>
            <w:tcW w:w="835" w:type="dxa"/>
            <w:vAlign w:val="center"/>
          </w:tcPr>
          <w:p w14:paraId="6DD459E4" w14:textId="77777777" w:rsidR="00975C97" w:rsidRPr="0001701A" w:rsidRDefault="00975C97" w:rsidP="006A49B2">
            <w:pPr>
              <w:pStyle w:val="TAC"/>
            </w:pPr>
            <w:r w:rsidRPr="0001701A">
              <w:t>71.007</w:t>
            </w:r>
          </w:p>
        </w:tc>
        <w:tc>
          <w:tcPr>
            <w:tcW w:w="835" w:type="dxa"/>
            <w:vAlign w:val="center"/>
          </w:tcPr>
          <w:p w14:paraId="068972C6" w14:textId="77777777" w:rsidR="00975C97" w:rsidRPr="0001701A" w:rsidRDefault="00975C97" w:rsidP="006A49B2">
            <w:pPr>
              <w:pStyle w:val="TAC"/>
            </w:pPr>
            <w:r w:rsidRPr="0001701A">
              <w:t>87.886</w:t>
            </w:r>
          </w:p>
        </w:tc>
        <w:tc>
          <w:tcPr>
            <w:tcW w:w="835" w:type="dxa"/>
            <w:vAlign w:val="center"/>
          </w:tcPr>
          <w:p w14:paraId="6204BB9E" w14:textId="77777777" w:rsidR="00975C97" w:rsidRPr="0001701A" w:rsidRDefault="00975C97" w:rsidP="006A49B2">
            <w:pPr>
              <w:pStyle w:val="TAC"/>
            </w:pPr>
            <w:r w:rsidRPr="0001701A">
              <w:t>117.234</w:t>
            </w:r>
          </w:p>
        </w:tc>
        <w:tc>
          <w:tcPr>
            <w:tcW w:w="835" w:type="dxa"/>
            <w:vAlign w:val="center"/>
          </w:tcPr>
          <w:p w14:paraId="6A9E843F" w14:textId="77777777" w:rsidR="00975C97" w:rsidRPr="0001701A" w:rsidRDefault="00975C97" w:rsidP="006A49B2">
            <w:pPr>
              <w:pStyle w:val="TAC"/>
            </w:pPr>
            <w:r w:rsidRPr="0001701A">
              <w:rPr>
                <w:rFonts w:cs="Arial"/>
              </w:rPr>
              <w:t>148.826</w:t>
            </w:r>
          </w:p>
        </w:tc>
      </w:tr>
      <w:tr w:rsidR="00975C97" w:rsidRPr="0001701A" w14:paraId="3580CAD9" w14:textId="77777777" w:rsidTr="006A49B2">
        <w:trPr>
          <w:trHeight w:val="70"/>
          <w:jc w:val="center"/>
        </w:trPr>
        <w:tc>
          <w:tcPr>
            <w:tcW w:w="13968" w:type="dxa"/>
            <w:gridSpan w:val="13"/>
          </w:tcPr>
          <w:p w14:paraId="7F7CC552" w14:textId="77777777" w:rsidR="00975C97" w:rsidRPr="0001701A" w:rsidRDefault="00975C97" w:rsidP="006A49B2">
            <w:pPr>
              <w:pStyle w:val="TAN"/>
            </w:pPr>
            <w:r w:rsidRPr="0001701A">
              <w:t>Note 1:</w:t>
            </w:r>
            <w:r w:rsidRPr="0001701A">
              <w:tab/>
              <w:t>Additional parameters are specified in Table A.3.1-1 and Table A.3.3.1-1.</w:t>
            </w:r>
          </w:p>
          <w:p w14:paraId="70AAC8B5" w14:textId="77777777" w:rsidR="00975C97" w:rsidRPr="0001701A" w:rsidRDefault="00975C97" w:rsidP="006A49B2">
            <w:pPr>
              <w:pStyle w:val="TAN"/>
            </w:pPr>
            <w:r w:rsidRPr="0001701A">
              <w:t>Note 2:</w:t>
            </w:r>
            <w:r w:rsidRPr="0001701A">
              <w:tab/>
              <w:t>If more than one Code Block is present, an additional CRC sequence of L = 24 Bits is attached to each Code Block (otherwise L = 0 Bit)</w:t>
            </w:r>
          </w:p>
          <w:p w14:paraId="62E2B393" w14:textId="77777777" w:rsidR="00975C97" w:rsidRPr="0001701A" w:rsidRDefault="00975C97" w:rsidP="006A49B2">
            <w:pPr>
              <w:pStyle w:val="TAN"/>
            </w:pPr>
            <w:r w:rsidRPr="0001701A">
              <w:t>Note 3:</w:t>
            </w:r>
            <w:r w:rsidRPr="0001701A">
              <w:tab/>
              <w:t>SS/PBCH block is transmitted in slot #0 of each frame.</w:t>
            </w:r>
          </w:p>
          <w:p w14:paraId="2E0FF6EE" w14:textId="77777777" w:rsidR="00975C97" w:rsidRPr="0001701A" w:rsidRDefault="00975C97" w:rsidP="006A49B2">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28F2BE20" w14:textId="77777777" w:rsidR="00975C97" w:rsidRPr="0001701A" w:rsidRDefault="00975C97" w:rsidP="00975C97"/>
    <w:p w14:paraId="026F31F8" w14:textId="77777777" w:rsidR="00975C97" w:rsidRPr="0001701A" w:rsidRDefault="00975C97" w:rsidP="00975C97">
      <w:pPr>
        <w:pStyle w:val="TH"/>
      </w:pPr>
      <w:r w:rsidRPr="0001701A">
        <w:lastRenderedPageBreak/>
        <w:t>Table A.3.3.3-3: Fixed reference channel for maximum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975C97" w:rsidRPr="0001701A" w14:paraId="519E9AC2" w14:textId="77777777" w:rsidTr="003827A1">
        <w:trPr>
          <w:jc w:val="center"/>
        </w:trPr>
        <w:tc>
          <w:tcPr>
            <w:tcW w:w="3690" w:type="dxa"/>
          </w:tcPr>
          <w:p w14:paraId="7EDCB727" w14:textId="77777777" w:rsidR="00975C97" w:rsidRPr="0001701A" w:rsidRDefault="00975C97" w:rsidP="003827A1">
            <w:pPr>
              <w:pStyle w:val="TAH"/>
            </w:pPr>
            <w:r w:rsidRPr="0001701A">
              <w:t>Parameter</w:t>
            </w:r>
          </w:p>
        </w:tc>
        <w:tc>
          <w:tcPr>
            <w:tcW w:w="1093" w:type="dxa"/>
          </w:tcPr>
          <w:p w14:paraId="746B5EFC" w14:textId="77777777" w:rsidR="00975C97" w:rsidRPr="0001701A" w:rsidRDefault="00975C97" w:rsidP="003827A1">
            <w:pPr>
              <w:pStyle w:val="TAH"/>
            </w:pPr>
            <w:r w:rsidRPr="0001701A">
              <w:t>Unit</w:t>
            </w:r>
          </w:p>
        </w:tc>
        <w:tc>
          <w:tcPr>
            <w:tcW w:w="8481" w:type="dxa"/>
            <w:gridSpan w:val="10"/>
          </w:tcPr>
          <w:p w14:paraId="5627D837" w14:textId="77777777" w:rsidR="00975C97" w:rsidRPr="0001701A" w:rsidRDefault="00975C97" w:rsidP="003827A1">
            <w:pPr>
              <w:pStyle w:val="TAH"/>
            </w:pPr>
            <w:r w:rsidRPr="0001701A">
              <w:t>Value</w:t>
            </w:r>
          </w:p>
        </w:tc>
      </w:tr>
      <w:tr w:rsidR="00975C97" w:rsidRPr="0001701A" w14:paraId="76CFC6A2" w14:textId="77777777" w:rsidTr="003827A1">
        <w:trPr>
          <w:jc w:val="center"/>
        </w:trPr>
        <w:tc>
          <w:tcPr>
            <w:tcW w:w="3690" w:type="dxa"/>
          </w:tcPr>
          <w:p w14:paraId="4CA3EA14" w14:textId="77777777" w:rsidR="00975C97" w:rsidRPr="0001701A" w:rsidRDefault="00975C97" w:rsidP="003827A1">
            <w:pPr>
              <w:pStyle w:val="TAL"/>
            </w:pPr>
            <w:r w:rsidRPr="0001701A">
              <w:t>Channel bandwidth</w:t>
            </w:r>
          </w:p>
        </w:tc>
        <w:tc>
          <w:tcPr>
            <w:tcW w:w="1093" w:type="dxa"/>
            <w:vAlign w:val="center"/>
          </w:tcPr>
          <w:p w14:paraId="4757E6CB" w14:textId="77777777" w:rsidR="00975C97" w:rsidRPr="0001701A" w:rsidRDefault="00975C97" w:rsidP="003827A1">
            <w:pPr>
              <w:pStyle w:val="TAC"/>
            </w:pPr>
            <w:r w:rsidRPr="0001701A">
              <w:t>MHz</w:t>
            </w:r>
          </w:p>
        </w:tc>
        <w:tc>
          <w:tcPr>
            <w:tcW w:w="848" w:type="dxa"/>
            <w:vAlign w:val="center"/>
          </w:tcPr>
          <w:p w14:paraId="123DD84F" w14:textId="77777777" w:rsidR="00975C97" w:rsidRPr="0001701A" w:rsidRDefault="00975C97" w:rsidP="003827A1">
            <w:pPr>
              <w:pStyle w:val="TAC"/>
            </w:pPr>
            <w:r w:rsidRPr="0001701A">
              <w:t>10</w:t>
            </w:r>
          </w:p>
        </w:tc>
        <w:tc>
          <w:tcPr>
            <w:tcW w:w="848" w:type="dxa"/>
            <w:vAlign w:val="center"/>
          </w:tcPr>
          <w:p w14:paraId="69A00B04" w14:textId="77777777" w:rsidR="00975C97" w:rsidRPr="0001701A" w:rsidRDefault="00975C97" w:rsidP="003827A1">
            <w:pPr>
              <w:pStyle w:val="TAC"/>
            </w:pPr>
            <w:r w:rsidRPr="0001701A">
              <w:t>15</w:t>
            </w:r>
          </w:p>
        </w:tc>
        <w:tc>
          <w:tcPr>
            <w:tcW w:w="848" w:type="dxa"/>
            <w:vAlign w:val="center"/>
          </w:tcPr>
          <w:p w14:paraId="3BD37AC2" w14:textId="77777777" w:rsidR="00975C97" w:rsidRPr="0001701A" w:rsidRDefault="00975C97" w:rsidP="003827A1">
            <w:pPr>
              <w:pStyle w:val="TAC"/>
            </w:pPr>
            <w:r w:rsidRPr="0001701A">
              <w:t>20</w:t>
            </w:r>
          </w:p>
        </w:tc>
        <w:tc>
          <w:tcPr>
            <w:tcW w:w="848" w:type="dxa"/>
            <w:vAlign w:val="center"/>
          </w:tcPr>
          <w:p w14:paraId="3B194A4E" w14:textId="77777777" w:rsidR="00975C97" w:rsidRPr="0001701A" w:rsidRDefault="00975C97" w:rsidP="003827A1">
            <w:pPr>
              <w:pStyle w:val="TAC"/>
            </w:pPr>
            <w:r w:rsidRPr="0001701A">
              <w:t>25</w:t>
            </w:r>
          </w:p>
        </w:tc>
        <w:tc>
          <w:tcPr>
            <w:tcW w:w="848" w:type="dxa"/>
            <w:vAlign w:val="center"/>
          </w:tcPr>
          <w:p w14:paraId="54446668" w14:textId="77777777" w:rsidR="00975C97" w:rsidRPr="0001701A" w:rsidRDefault="00975C97" w:rsidP="003827A1">
            <w:pPr>
              <w:pStyle w:val="TAC"/>
            </w:pPr>
            <w:r w:rsidRPr="0001701A">
              <w:t>30</w:t>
            </w:r>
          </w:p>
        </w:tc>
        <w:tc>
          <w:tcPr>
            <w:tcW w:w="848" w:type="dxa"/>
            <w:vAlign w:val="center"/>
          </w:tcPr>
          <w:p w14:paraId="5F1975FA" w14:textId="77777777" w:rsidR="00975C97" w:rsidRPr="0001701A" w:rsidRDefault="00975C97" w:rsidP="003827A1">
            <w:pPr>
              <w:pStyle w:val="TAC"/>
            </w:pPr>
            <w:r w:rsidRPr="0001701A">
              <w:t>40</w:t>
            </w:r>
          </w:p>
        </w:tc>
        <w:tc>
          <w:tcPr>
            <w:tcW w:w="848" w:type="dxa"/>
            <w:vAlign w:val="center"/>
          </w:tcPr>
          <w:p w14:paraId="6ECFDB9F" w14:textId="77777777" w:rsidR="00975C97" w:rsidRPr="0001701A" w:rsidRDefault="00975C97" w:rsidP="003827A1">
            <w:pPr>
              <w:pStyle w:val="TAC"/>
            </w:pPr>
            <w:r w:rsidRPr="0001701A">
              <w:t>50</w:t>
            </w:r>
          </w:p>
        </w:tc>
        <w:tc>
          <w:tcPr>
            <w:tcW w:w="848" w:type="dxa"/>
            <w:vAlign w:val="center"/>
          </w:tcPr>
          <w:p w14:paraId="372960DE" w14:textId="77777777" w:rsidR="00975C97" w:rsidRPr="0001701A" w:rsidRDefault="00975C97" w:rsidP="003827A1">
            <w:pPr>
              <w:pStyle w:val="TAC"/>
            </w:pPr>
            <w:r w:rsidRPr="0001701A">
              <w:t>60</w:t>
            </w:r>
          </w:p>
        </w:tc>
        <w:tc>
          <w:tcPr>
            <w:tcW w:w="848" w:type="dxa"/>
            <w:vAlign w:val="center"/>
          </w:tcPr>
          <w:p w14:paraId="4975F319" w14:textId="77777777" w:rsidR="00975C97" w:rsidRPr="0001701A" w:rsidRDefault="00975C97" w:rsidP="003827A1">
            <w:pPr>
              <w:pStyle w:val="TAC"/>
            </w:pPr>
            <w:r w:rsidRPr="0001701A">
              <w:t>80</w:t>
            </w:r>
          </w:p>
        </w:tc>
        <w:tc>
          <w:tcPr>
            <w:tcW w:w="849" w:type="dxa"/>
            <w:vAlign w:val="center"/>
          </w:tcPr>
          <w:p w14:paraId="4CFBE6BD" w14:textId="77777777" w:rsidR="00975C97" w:rsidRPr="0001701A" w:rsidRDefault="00975C97" w:rsidP="003827A1">
            <w:pPr>
              <w:pStyle w:val="TAC"/>
            </w:pPr>
            <w:r w:rsidRPr="0001701A">
              <w:t>100</w:t>
            </w:r>
          </w:p>
        </w:tc>
      </w:tr>
      <w:tr w:rsidR="00975C97" w:rsidRPr="0001701A" w14:paraId="226B0438" w14:textId="77777777" w:rsidTr="003827A1">
        <w:trPr>
          <w:jc w:val="center"/>
        </w:trPr>
        <w:tc>
          <w:tcPr>
            <w:tcW w:w="3690" w:type="dxa"/>
          </w:tcPr>
          <w:p w14:paraId="1C043D39" w14:textId="77777777" w:rsidR="00975C97" w:rsidRPr="0001701A" w:rsidRDefault="00975C97" w:rsidP="003827A1">
            <w:pPr>
              <w:pStyle w:val="TAL"/>
            </w:pPr>
            <w:r w:rsidRPr="0001701A">
              <w:t xml:space="preserve">Subcarrier spacing configuration </w:t>
            </w:r>
            <w:r w:rsidRPr="0001701A">
              <w:object w:dxaOrig="220" w:dyaOrig="240" w14:anchorId="37B3A935">
                <v:shape id="_x0000_i1039" type="#_x0000_t75" style="width:11.25pt;height:12.75pt" o:ole="">
                  <v:imagedata r:id="rId9" o:title=""/>
                </v:shape>
                <o:OLEObject Type="Embed" ProgID="Equation.3" ShapeID="_x0000_i1039" DrawAspect="Content" ObjectID="_1710857158" r:id="rId24"/>
              </w:object>
            </w:r>
          </w:p>
        </w:tc>
        <w:tc>
          <w:tcPr>
            <w:tcW w:w="1093" w:type="dxa"/>
            <w:vAlign w:val="center"/>
          </w:tcPr>
          <w:p w14:paraId="69AD7DA9" w14:textId="77777777" w:rsidR="00975C97" w:rsidRPr="0001701A" w:rsidRDefault="00975C97" w:rsidP="003827A1">
            <w:pPr>
              <w:pStyle w:val="TAC"/>
            </w:pPr>
          </w:p>
        </w:tc>
        <w:tc>
          <w:tcPr>
            <w:tcW w:w="848" w:type="dxa"/>
            <w:vAlign w:val="center"/>
          </w:tcPr>
          <w:p w14:paraId="3FBAA0F3" w14:textId="77777777" w:rsidR="00975C97" w:rsidRPr="0001701A" w:rsidRDefault="00975C97" w:rsidP="003827A1">
            <w:pPr>
              <w:pStyle w:val="TAC"/>
            </w:pPr>
            <w:r w:rsidRPr="0001701A">
              <w:t>2</w:t>
            </w:r>
          </w:p>
        </w:tc>
        <w:tc>
          <w:tcPr>
            <w:tcW w:w="848" w:type="dxa"/>
            <w:vAlign w:val="center"/>
          </w:tcPr>
          <w:p w14:paraId="75BD5AF9" w14:textId="77777777" w:rsidR="00975C97" w:rsidRPr="0001701A" w:rsidRDefault="00975C97" w:rsidP="003827A1">
            <w:pPr>
              <w:pStyle w:val="TAC"/>
            </w:pPr>
            <w:r w:rsidRPr="0001701A">
              <w:t>2</w:t>
            </w:r>
          </w:p>
        </w:tc>
        <w:tc>
          <w:tcPr>
            <w:tcW w:w="848" w:type="dxa"/>
            <w:vAlign w:val="center"/>
          </w:tcPr>
          <w:p w14:paraId="7C57F458" w14:textId="77777777" w:rsidR="00975C97" w:rsidRPr="0001701A" w:rsidRDefault="00975C97" w:rsidP="003827A1">
            <w:pPr>
              <w:pStyle w:val="TAC"/>
            </w:pPr>
            <w:r w:rsidRPr="0001701A">
              <w:t>2</w:t>
            </w:r>
          </w:p>
        </w:tc>
        <w:tc>
          <w:tcPr>
            <w:tcW w:w="848" w:type="dxa"/>
            <w:vAlign w:val="center"/>
          </w:tcPr>
          <w:p w14:paraId="5545D7C4" w14:textId="77777777" w:rsidR="00975C97" w:rsidRPr="0001701A" w:rsidRDefault="00975C97" w:rsidP="003827A1">
            <w:pPr>
              <w:pStyle w:val="TAC"/>
            </w:pPr>
            <w:r w:rsidRPr="0001701A">
              <w:t>2</w:t>
            </w:r>
          </w:p>
        </w:tc>
        <w:tc>
          <w:tcPr>
            <w:tcW w:w="848" w:type="dxa"/>
            <w:vAlign w:val="center"/>
          </w:tcPr>
          <w:p w14:paraId="73736785" w14:textId="77777777" w:rsidR="00975C97" w:rsidRPr="0001701A" w:rsidRDefault="00975C97" w:rsidP="003827A1">
            <w:pPr>
              <w:pStyle w:val="TAC"/>
            </w:pPr>
            <w:r w:rsidRPr="0001701A">
              <w:t>2</w:t>
            </w:r>
          </w:p>
        </w:tc>
        <w:tc>
          <w:tcPr>
            <w:tcW w:w="848" w:type="dxa"/>
            <w:vAlign w:val="center"/>
          </w:tcPr>
          <w:p w14:paraId="2D575A0B" w14:textId="77777777" w:rsidR="00975C97" w:rsidRPr="0001701A" w:rsidRDefault="00975C97" w:rsidP="003827A1">
            <w:pPr>
              <w:pStyle w:val="TAC"/>
            </w:pPr>
            <w:r w:rsidRPr="0001701A">
              <w:t>2</w:t>
            </w:r>
          </w:p>
        </w:tc>
        <w:tc>
          <w:tcPr>
            <w:tcW w:w="848" w:type="dxa"/>
            <w:vAlign w:val="center"/>
          </w:tcPr>
          <w:p w14:paraId="0B26343D" w14:textId="77777777" w:rsidR="00975C97" w:rsidRPr="0001701A" w:rsidRDefault="00975C97" w:rsidP="003827A1">
            <w:pPr>
              <w:pStyle w:val="TAC"/>
            </w:pPr>
            <w:r w:rsidRPr="0001701A">
              <w:t>2</w:t>
            </w:r>
          </w:p>
        </w:tc>
        <w:tc>
          <w:tcPr>
            <w:tcW w:w="848" w:type="dxa"/>
            <w:vAlign w:val="center"/>
          </w:tcPr>
          <w:p w14:paraId="53AEAC46" w14:textId="77777777" w:rsidR="00975C97" w:rsidRPr="0001701A" w:rsidRDefault="00975C97" w:rsidP="003827A1">
            <w:pPr>
              <w:pStyle w:val="TAC"/>
            </w:pPr>
            <w:r w:rsidRPr="0001701A">
              <w:t>2</w:t>
            </w:r>
          </w:p>
        </w:tc>
        <w:tc>
          <w:tcPr>
            <w:tcW w:w="848" w:type="dxa"/>
            <w:vAlign w:val="center"/>
          </w:tcPr>
          <w:p w14:paraId="6F13E865" w14:textId="77777777" w:rsidR="00975C97" w:rsidRPr="0001701A" w:rsidRDefault="00975C97" w:rsidP="003827A1">
            <w:pPr>
              <w:pStyle w:val="TAC"/>
            </w:pPr>
            <w:r w:rsidRPr="0001701A">
              <w:t>2</w:t>
            </w:r>
          </w:p>
        </w:tc>
        <w:tc>
          <w:tcPr>
            <w:tcW w:w="849" w:type="dxa"/>
            <w:vAlign w:val="center"/>
          </w:tcPr>
          <w:p w14:paraId="69C76B44" w14:textId="77777777" w:rsidR="00975C97" w:rsidRPr="0001701A" w:rsidRDefault="00975C97" w:rsidP="003827A1">
            <w:pPr>
              <w:pStyle w:val="TAC"/>
            </w:pPr>
            <w:r w:rsidRPr="0001701A">
              <w:t>2</w:t>
            </w:r>
          </w:p>
        </w:tc>
      </w:tr>
      <w:tr w:rsidR="00975C97" w:rsidRPr="0001701A" w14:paraId="5BBAB691" w14:textId="77777777" w:rsidTr="003827A1">
        <w:trPr>
          <w:jc w:val="center"/>
        </w:trPr>
        <w:tc>
          <w:tcPr>
            <w:tcW w:w="3690" w:type="dxa"/>
          </w:tcPr>
          <w:p w14:paraId="7E8D9D20" w14:textId="77777777" w:rsidR="00975C97" w:rsidRPr="0001701A" w:rsidRDefault="00975C97" w:rsidP="003827A1">
            <w:pPr>
              <w:pStyle w:val="TAL"/>
            </w:pPr>
            <w:r w:rsidRPr="0001701A">
              <w:t>Allocated resource blocks</w:t>
            </w:r>
          </w:p>
        </w:tc>
        <w:tc>
          <w:tcPr>
            <w:tcW w:w="1093" w:type="dxa"/>
            <w:vAlign w:val="center"/>
          </w:tcPr>
          <w:p w14:paraId="19D1CB17" w14:textId="77777777" w:rsidR="00975C97" w:rsidRPr="0001701A" w:rsidRDefault="00975C97" w:rsidP="003827A1">
            <w:pPr>
              <w:pStyle w:val="TAC"/>
            </w:pPr>
          </w:p>
        </w:tc>
        <w:tc>
          <w:tcPr>
            <w:tcW w:w="848" w:type="dxa"/>
            <w:vAlign w:val="center"/>
          </w:tcPr>
          <w:p w14:paraId="2068EB94" w14:textId="77777777" w:rsidR="00975C97" w:rsidRPr="0001701A" w:rsidRDefault="00975C97" w:rsidP="003827A1">
            <w:pPr>
              <w:pStyle w:val="TAC"/>
            </w:pPr>
            <w:r w:rsidRPr="0001701A">
              <w:t>11</w:t>
            </w:r>
          </w:p>
        </w:tc>
        <w:tc>
          <w:tcPr>
            <w:tcW w:w="848" w:type="dxa"/>
            <w:vAlign w:val="center"/>
          </w:tcPr>
          <w:p w14:paraId="74224569" w14:textId="77777777" w:rsidR="00975C97" w:rsidRPr="0001701A" w:rsidRDefault="00975C97" w:rsidP="003827A1">
            <w:pPr>
              <w:pStyle w:val="TAC"/>
            </w:pPr>
            <w:r w:rsidRPr="0001701A">
              <w:t>18</w:t>
            </w:r>
          </w:p>
        </w:tc>
        <w:tc>
          <w:tcPr>
            <w:tcW w:w="848" w:type="dxa"/>
            <w:vAlign w:val="center"/>
          </w:tcPr>
          <w:p w14:paraId="61CDB345" w14:textId="77777777" w:rsidR="00975C97" w:rsidRPr="0001701A" w:rsidRDefault="00975C97" w:rsidP="003827A1">
            <w:pPr>
              <w:pStyle w:val="TAC"/>
            </w:pPr>
            <w:r w:rsidRPr="0001701A">
              <w:t>24</w:t>
            </w:r>
          </w:p>
        </w:tc>
        <w:tc>
          <w:tcPr>
            <w:tcW w:w="848" w:type="dxa"/>
            <w:vAlign w:val="center"/>
          </w:tcPr>
          <w:p w14:paraId="2B634E16" w14:textId="77777777" w:rsidR="00975C97" w:rsidRPr="0001701A" w:rsidRDefault="00975C97" w:rsidP="003827A1">
            <w:pPr>
              <w:pStyle w:val="TAC"/>
            </w:pPr>
            <w:r w:rsidRPr="0001701A">
              <w:t>31</w:t>
            </w:r>
          </w:p>
        </w:tc>
        <w:tc>
          <w:tcPr>
            <w:tcW w:w="848" w:type="dxa"/>
            <w:vAlign w:val="center"/>
          </w:tcPr>
          <w:p w14:paraId="1BB76AAD" w14:textId="77777777" w:rsidR="00975C97" w:rsidRPr="0001701A" w:rsidRDefault="00975C97" w:rsidP="003827A1">
            <w:pPr>
              <w:pStyle w:val="TAC"/>
            </w:pPr>
            <w:r w:rsidRPr="0001701A">
              <w:t>38</w:t>
            </w:r>
          </w:p>
        </w:tc>
        <w:tc>
          <w:tcPr>
            <w:tcW w:w="848" w:type="dxa"/>
            <w:vAlign w:val="center"/>
          </w:tcPr>
          <w:p w14:paraId="668429AA" w14:textId="77777777" w:rsidR="00975C97" w:rsidRPr="0001701A" w:rsidRDefault="00975C97" w:rsidP="003827A1">
            <w:pPr>
              <w:pStyle w:val="TAC"/>
            </w:pPr>
            <w:r w:rsidRPr="0001701A">
              <w:t>51</w:t>
            </w:r>
          </w:p>
        </w:tc>
        <w:tc>
          <w:tcPr>
            <w:tcW w:w="848" w:type="dxa"/>
            <w:vAlign w:val="center"/>
          </w:tcPr>
          <w:p w14:paraId="773F4F26" w14:textId="77777777" w:rsidR="00975C97" w:rsidRPr="0001701A" w:rsidRDefault="00975C97" w:rsidP="003827A1">
            <w:pPr>
              <w:pStyle w:val="TAC"/>
            </w:pPr>
            <w:r w:rsidRPr="0001701A">
              <w:t>65</w:t>
            </w:r>
          </w:p>
        </w:tc>
        <w:tc>
          <w:tcPr>
            <w:tcW w:w="848" w:type="dxa"/>
            <w:vAlign w:val="center"/>
          </w:tcPr>
          <w:p w14:paraId="52CC5053" w14:textId="77777777" w:rsidR="00975C97" w:rsidRPr="0001701A" w:rsidRDefault="00975C97" w:rsidP="003827A1">
            <w:pPr>
              <w:pStyle w:val="TAC"/>
            </w:pPr>
            <w:r w:rsidRPr="0001701A">
              <w:t>79</w:t>
            </w:r>
          </w:p>
        </w:tc>
        <w:tc>
          <w:tcPr>
            <w:tcW w:w="848" w:type="dxa"/>
            <w:vAlign w:val="center"/>
          </w:tcPr>
          <w:p w14:paraId="0332732C" w14:textId="77777777" w:rsidR="00975C97" w:rsidRPr="0001701A" w:rsidRDefault="00975C97" w:rsidP="003827A1">
            <w:pPr>
              <w:pStyle w:val="TAC"/>
            </w:pPr>
            <w:r w:rsidRPr="0001701A">
              <w:t>107</w:t>
            </w:r>
          </w:p>
        </w:tc>
        <w:tc>
          <w:tcPr>
            <w:tcW w:w="849" w:type="dxa"/>
            <w:vAlign w:val="center"/>
          </w:tcPr>
          <w:p w14:paraId="41790B7E" w14:textId="77777777" w:rsidR="00975C97" w:rsidRPr="0001701A" w:rsidRDefault="00975C97" w:rsidP="003827A1">
            <w:pPr>
              <w:pStyle w:val="TAC"/>
            </w:pPr>
            <w:r w:rsidRPr="0001701A">
              <w:t>135</w:t>
            </w:r>
          </w:p>
        </w:tc>
      </w:tr>
      <w:tr w:rsidR="00975C97" w:rsidRPr="0001701A" w14:paraId="431BAB4E" w14:textId="77777777" w:rsidTr="003827A1">
        <w:trPr>
          <w:jc w:val="center"/>
        </w:trPr>
        <w:tc>
          <w:tcPr>
            <w:tcW w:w="3690" w:type="dxa"/>
          </w:tcPr>
          <w:p w14:paraId="24FAC8B2" w14:textId="77777777" w:rsidR="00975C97" w:rsidRPr="0001701A" w:rsidRDefault="00975C97" w:rsidP="003827A1">
            <w:pPr>
              <w:pStyle w:val="TAL"/>
            </w:pPr>
            <w:r w:rsidRPr="0001701A">
              <w:t>Subcarriers per resource block</w:t>
            </w:r>
          </w:p>
        </w:tc>
        <w:tc>
          <w:tcPr>
            <w:tcW w:w="1093" w:type="dxa"/>
            <w:vAlign w:val="center"/>
          </w:tcPr>
          <w:p w14:paraId="43F21D58" w14:textId="77777777" w:rsidR="00975C97" w:rsidRPr="0001701A" w:rsidRDefault="00975C97" w:rsidP="003827A1">
            <w:pPr>
              <w:pStyle w:val="TAC"/>
            </w:pPr>
          </w:p>
        </w:tc>
        <w:tc>
          <w:tcPr>
            <w:tcW w:w="848" w:type="dxa"/>
            <w:vAlign w:val="center"/>
          </w:tcPr>
          <w:p w14:paraId="3A5C9A27" w14:textId="77777777" w:rsidR="00975C97" w:rsidRPr="0001701A" w:rsidRDefault="00975C97" w:rsidP="003827A1">
            <w:pPr>
              <w:pStyle w:val="TAC"/>
            </w:pPr>
            <w:r w:rsidRPr="0001701A">
              <w:t>12</w:t>
            </w:r>
          </w:p>
        </w:tc>
        <w:tc>
          <w:tcPr>
            <w:tcW w:w="848" w:type="dxa"/>
            <w:vAlign w:val="center"/>
          </w:tcPr>
          <w:p w14:paraId="0D929433" w14:textId="77777777" w:rsidR="00975C97" w:rsidRPr="0001701A" w:rsidRDefault="00975C97" w:rsidP="003827A1">
            <w:pPr>
              <w:pStyle w:val="TAC"/>
            </w:pPr>
            <w:r w:rsidRPr="0001701A">
              <w:t>12</w:t>
            </w:r>
          </w:p>
        </w:tc>
        <w:tc>
          <w:tcPr>
            <w:tcW w:w="848" w:type="dxa"/>
            <w:vAlign w:val="center"/>
          </w:tcPr>
          <w:p w14:paraId="4B4C2DB0" w14:textId="77777777" w:rsidR="00975C97" w:rsidRPr="0001701A" w:rsidRDefault="00975C97" w:rsidP="003827A1">
            <w:pPr>
              <w:pStyle w:val="TAC"/>
            </w:pPr>
            <w:r w:rsidRPr="0001701A">
              <w:t>12</w:t>
            </w:r>
          </w:p>
        </w:tc>
        <w:tc>
          <w:tcPr>
            <w:tcW w:w="848" w:type="dxa"/>
            <w:vAlign w:val="center"/>
          </w:tcPr>
          <w:p w14:paraId="44818584" w14:textId="77777777" w:rsidR="00975C97" w:rsidRPr="0001701A" w:rsidRDefault="00975C97" w:rsidP="003827A1">
            <w:pPr>
              <w:pStyle w:val="TAC"/>
            </w:pPr>
            <w:r w:rsidRPr="0001701A">
              <w:t>12</w:t>
            </w:r>
          </w:p>
        </w:tc>
        <w:tc>
          <w:tcPr>
            <w:tcW w:w="848" w:type="dxa"/>
            <w:vAlign w:val="center"/>
          </w:tcPr>
          <w:p w14:paraId="37EBE4DB" w14:textId="77777777" w:rsidR="00975C97" w:rsidRPr="0001701A" w:rsidRDefault="00975C97" w:rsidP="003827A1">
            <w:pPr>
              <w:pStyle w:val="TAC"/>
            </w:pPr>
            <w:r w:rsidRPr="0001701A">
              <w:t>12</w:t>
            </w:r>
          </w:p>
        </w:tc>
        <w:tc>
          <w:tcPr>
            <w:tcW w:w="848" w:type="dxa"/>
            <w:vAlign w:val="center"/>
          </w:tcPr>
          <w:p w14:paraId="6FB77F78" w14:textId="77777777" w:rsidR="00975C97" w:rsidRPr="0001701A" w:rsidRDefault="00975C97" w:rsidP="003827A1">
            <w:pPr>
              <w:pStyle w:val="TAC"/>
            </w:pPr>
            <w:r w:rsidRPr="0001701A">
              <w:t>12</w:t>
            </w:r>
          </w:p>
        </w:tc>
        <w:tc>
          <w:tcPr>
            <w:tcW w:w="848" w:type="dxa"/>
            <w:vAlign w:val="center"/>
          </w:tcPr>
          <w:p w14:paraId="6DA21D98" w14:textId="77777777" w:rsidR="00975C97" w:rsidRPr="0001701A" w:rsidRDefault="00975C97" w:rsidP="003827A1">
            <w:pPr>
              <w:pStyle w:val="TAC"/>
            </w:pPr>
            <w:r w:rsidRPr="0001701A">
              <w:t>12</w:t>
            </w:r>
          </w:p>
        </w:tc>
        <w:tc>
          <w:tcPr>
            <w:tcW w:w="848" w:type="dxa"/>
            <w:vAlign w:val="center"/>
          </w:tcPr>
          <w:p w14:paraId="7F564BEC" w14:textId="77777777" w:rsidR="00975C97" w:rsidRPr="0001701A" w:rsidRDefault="00975C97" w:rsidP="003827A1">
            <w:pPr>
              <w:pStyle w:val="TAC"/>
            </w:pPr>
            <w:r w:rsidRPr="0001701A">
              <w:t>12</w:t>
            </w:r>
          </w:p>
        </w:tc>
        <w:tc>
          <w:tcPr>
            <w:tcW w:w="848" w:type="dxa"/>
            <w:vAlign w:val="center"/>
          </w:tcPr>
          <w:p w14:paraId="2CAB98BE" w14:textId="77777777" w:rsidR="00975C97" w:rsidRPr="0001701A" w:rsidRDefault="00975C97" w:rsidP="003827A1">
            <w:pPr>
              <w:pStyle w:val="TAC"/>
            </w:pPr>
            <w:r w:rsidRPr="0001701A">
              <w:t>12</w:t>
            </w:r>
          </w:p>
        </w:tc>
        <w:tc>
          <w:tcPr>
            <w:tcW w:w="849" w:type="dxa"/>
            <w:vAlign w:val="center"/>
          </w:tcPr>
          <w:p w14:paraId="4E0F7C2D" w14:textId="77777777" w:rsidR="00975C97" w:rsidRPr="0001701A" w:rsidRDefault="00975C97" w:rsidP="003827A1">
            <w:pPr>
              <w:pStyle w:val="TAC"/>
            </w:pPr>
            <w:r w:rsidRPr="0001701A">
              <w:t>12</w:t>
            </w:r>
          </w:p>
        </w:tc>
      </w:tr>
      <w:tr w:rsidR="00975C97" w:rsidRPr="0001701A" w14:paraId="7A549F36" w14:textId="77777777" w:rsidTr="003827A1">
        <w:trPr>
          <w:jc w:val="center"/>
        </w:trPr>
        <w:tc>
          <w:tcPr>
            <w:tcW w:w="3690" w:type="dxa"/>
          </w:tcPr>
          <w:p w14:paraId="1787AAD4" w14:textId="77777777" w:rsidR="00975C97" w:rsidRPr="0001701A" w:rsidRDefault="00975C97" w:rsidP="003827A1">
            <w:pPr>
              <w:pStyle w:val="TAL"/>
            </w:pPr>
            <w:r w:rsidRPr="0001701A">
              <w:t>Allocated slots per Frame</w:t>
            </w:r>
          </w:p>
        </w:tc>
        <w:tc>
          <w:tcPr>
            <w:tcW w:w="1093" w:type="dxa"/>
            <w:vAlign w:val="center"/>
          </w:tcPr>
          <w:p w14:paraId="4AB1322D" w14:textId="77777777" w:rsidR="00975C97" w:rsidRPr="0001701A" w:rsidRDefault="00975C97" w:rsidP="003827A1">
            <w:pPr>
              <w:pStyle w:val="TAC"/>
            </w:pPr>
          </w:p>
        </w:tc>
        <w:tc>
          <w:tcPr>
            <w:tcW w:w="848" w:type="dxa"/>
          </w:tcPr>
          <w:p w14:paraId="0ADEB3CE" w14:textId="77777777" w:rsidR="00975C97" w:rsidRPr="0001701A" w:rsidRDefault="00975C97" w:rsidP="003827A1">
            <w:pPr>
              <w:pStyle w:val="TAC"/>
            </w:pPr>
            <w:r w:rsidRPr="0001701A">
              <w:t>24</w:t>
            </w:r>
          </w:p>
        </w:tc>
        <w:tc>
          <w:tcPr>
            <w:tcW w:w="848" w:type="dxa"/>
          </w:tcPr>
          <w:p w14:paraId="1CA495F1" w14:textId="77777777" w:rsidR="00975C97" w:rsidRPr="0001701A" w:rsidRDefault="00975C97" w:rsidP="003827A1">
            <w:pPr>
              <w:pStyle w:val="TAC"/>
            </w:pPr>
            <w:r w:rsidRPr="0001701A">
              <w:t>24</w:t>
            </w:r>
          </w:p>
        </w:tc>
        <w:tc>
          <w:tcPr>
            <w:tcW w:w="848" w:type="dxa"/>
          </w:tcPr>
          <w:p w14:paraId="7119098D" w14:textId="77777777" w:rsidR="00975C97" w:rsidRPr="0001701A" w:rsidRDefault="00975C97" w:rsidP="003827A1">
            <w:pPr>
              <w:pStyle w:val="TAC"/>
            </w:pPr>
            <w:r w:rsidRPr="0001701A">
              <w:t>24</w:t>
            </w:r>
          </w:p>
        </w:tc>
        <w:tc>
          <w:tcPr>
            <w:tcW w:w="848" w:type="dxa"/>
          </w:tcPr>
          <w:p w14:paraId="68905F9B" w14:textId="77777777" w:rsidR="00975C97" w:rsidRPr="0001701A" w:rsidRDefault="00975C97" w:rsidP="003827A1">
            <w:pPr>
              <w:pStyle w:val="TAC"/>
            </w:pPr>
            <w:r w:rsidRPr="0001701A">
              <w:t>24</w:t>
            </w:r>
          </w:p>
        </w:tc>
        <w:tc>
          <w:tcPr>
            <w:tcW w:w="848" w:type="dxa"/>
          </w:tcPr>
          <w:p w14:paraId="05B0A10B" w14:textId="77777777" w:rsidR="00975C97" w:rsidRPr="0001701A" w:rsidRDefault="00975C97" w:rsidP="003827A1">
            <w:pPr>
              <w:pStyle w:val="TAC"/>
            </w:pPr>
            <w:r w:rsidRPr="0001701A">
              <w:t>24</w:t>
            </w:r>
          </w:p>
        </w:tc>
        <w:tc>
          <w:tcPr>
            <w:tcW w:w="848" w:type="dxa"/>
          </w:tcPr>
          <w:p w14:paraId="641ECD67" w14:textId="77777777" w:rsidR="00975C97" w:rsidRPr="0001701A" w:rsidRDefault="00975C97" w:rsidP="003827A1">
            <w:pPr>
              <w:pStyle w:val="TAC"/>
            </w:pPr>
            <w:r w:rsidRPr="0001701A">
              <w:t>24</w:t>
            </w:r>
          </w:p>
        </w:tc>
        <w:tc>
          <w:tcPr>
            <w:tcW w:w="848" w:type="dxa"/>
          </w:tcPr>
          <w:p w14:paraId="0CBAE148" w14:textId="77777777" w:rsidR="00975C97" w:rsidRPr="0001701A" w:rsidRDefault="00975C97" w:rsidP="003827A1">
            <w:pPr>
              <w:pStyle w:val="TAC"/>
            </w:pPr>
            <w:r w:rsidRPr="0001701A">
              <w:t>24</w:t>
            </w:r>
          </w:p>
        </w:tc>
        <w:tc>
          <w:tcPr>
            <w:tcW w:w="848" w:type="dxa"/>
          </w:tcPr>
          <w:p w14:paraId="78613A1B" w14:textId="77777777" w:rsidR="00975C97" w:rsidRPr="0001701A" w:rsidRDefault="00975C97" w:rsidP="003827A1">
            <w:pPr>
              <w:pStyle w:val="TAC"/>
            </w:pPr>
            <w:r w:rsidRPr="0001701A">
              <w:t>24</w:t>
            </w:r>
          </w:p>
        </w:tc>
        <w:tc>
          <w:tcPr>
            <w:tcW w:w="848" w:type="dxa"/>
          </w:tcPr>
          <w:p w14:paraId="44FF0B6E" w14:textId="77777777" w:rsidR="00975C97" w:rsidRPr="0001701A" w:rsidRDefault="00975C97" w:rsidP="003827A1">
            <w:pPr>
              <w:pStyle w:val="TAC"/>
            </w:pPr>
            <w:r w:rsidRPr="0001701A">
              <w:t>24</w:t>
            </w:r>
          </w:p>
        </w:tc>
        <w:tc>
          <w:tcPr>
            <w:tcW w:w="849" w:type="dxa"/>
          </w:tcPr>
          <w:p w14:paraId="07664AEA" w14:textId="77777777" w:rsidR="00975C97" w:rsidRPr="0001701A" w:rsidRDefault="00975C97" w:rsidP="003827A1">
            <w:pPr>
              <w:pStyle w:val="TAC"/>
            </w:pPr>
            <w:r w:rsidRPr="0001701A">
              <w:t>24</w:t>
            </w:r>
          </w:p>
        </w:tc>
      </w:tr>
      <w:tr w:rsidR="00975C97" w:rsidRPr="0001701A" w14:paraId="35A60751" w14:textId="77777777" w:rsidTr="003827A1">
        <w:trPr>
          <w:jc w:val="center"/>
        </w:trPr>
        <w:tc>
          <w:tcPr>
            <w:tcW w:w="3690" w:type="dxa"/>
          </w:tcPr>
          <w:p w14:paraId="1B6CE144" w14:textId="77777777" w:rsidR="00975C97" w:rsidRPr="0001701A" w:rsidRDefault="00975C97" w:rsidP="003827A1">
            <w:pPr>
              <w:pStyle w:val="TAL"/>
            </w:pPr>
            <w:r w:rsidRPr="0001701A">
              <w:t>MCS Index</w:t>
            </w:r>
          </w:p>
        </w:tc>
        <w:tc>
          <w:tcPr>
            <w:tcW w:w="1093" w:type="dxa"/>
            <w:vAlign w:val="center"/>
          </w:tcPr>
          <w:p w14:paraId="3B0AB0EA" w14:textId="77777777" w:rsidR="00975C97" w:rsidRPr="0001701A" w:rsidRDefault="00975C97" w:rsidP="003827A1">
            <w:pPr>
              <w:pStyle w:val="TAC"/>
            </w:pPr>
          </w:p>
        </w:tc>
        <w:tc>
          <w:tcPr>
            <w:tcW w:w="848" w:type="dxa"/>
            <w:vAlign w:val="center"/>
          </w:tcPr>
          <w:p w14:paraId="2431D83A" w14:textId="77777777" w:rsidR="00975C97" w:rsidRPr="0001701A" w:rsidRDefault="00975C97" w:rsidP="003827A1">
            <w:pPr>
              <w:pStyle w:val="TAC"/>
            </w:pPr>
            <w:r w:rsidRPr="0001701A">
              <w:t>24</w:t>
            </w:r>
          </w:p>
        </w:tc>
        <w:tc>
          <w:tcPr>
            <w:tcW w:w="848" w:type="dxa"/>
            <w:vAlign w:val="center"/>
          </w:tcPr>
          <w:p w14:paraId="2740ED08" w14:textId="77777777" w:rsidR="00975C97" w:rsidRPr="0001701A" w:rsidRDefault="00975C97" w:rsidP="003827A1">
            <w:pPr>
              <w:pStyle w:val="TAC"/>
            </w:pPr>
            <w:r w:rsidRPr="0001701A">
              <w:t>24</w:t>
            </w:r>
          </w:p>
        </w:tc>
        <w:tc>
          <w:tcPr>
            <w:tcW w:w="848" w:type="dxa"/>
            <w:vAlign w:val="center"/>
          </w:tcPr>
          <w:p w14:paraId="00D21C15" w14:textId="77777777" w:rsidR="00975C97" w:rsidRPr="0001701A" w:rsidRDefault="00975C97" w:rsidP="003827A1">
            <w:pPr>
              <w:pStyle w:val="TAC"/>
            </w:pPr>
            <w:r w:rsidRPr="0001701A">
              <w:t>24</w:t>
            </w:r>
          </w:p>
        </w:tc>
        <w:tc>
          <w:tcPr>
            <w:tcW w:w="848" w:type="dxa"/>
            <w:vAlign w:val="center"/>
          </w:tcPr>
          <w:p w14:paraId="178C12BF" w14:textId="77777777" w:rsidR="00975C97" w:rsidRPr="0001701A" w:rsidRDefault="00975C97" w:rsidP="003827A1">
            <w:pPr>
              <w:pStyle w:val="TAC"/>
            </w:pPr>
            <w:r w:rsidRPr="0001701A">
              <w:t>24</w:t>
            </w:r>
          </w:p>
        </w:tc>
        <w:tc>
          <w:tcPr>
            <w:tcW w:w="848" w:type="dxa"/>
            <w:vAlign w:val="center"/>
          </w:tcPr>
          <w:p w14:paraId="73B7D6F1" w14:textId="77777777" w:rsidR="00975C97" w:rsidRPr="0001701A" w:rsidRDefault="00975C97" w:rsidP="003827A1">
            <w:pPr>
              <w:pStyle w:val="TAC"/>
            </w:pPr>
            <w:r w:rsidRPr="0001701A">
              <w:t>24</w:t>
            </w:r>
          </w:p>
        </w:tc>
        <w:tc>
          <w:tcPr>
            <w:tcW w:w="848" w:type="dxa"/>
            <w:vAlign w:val="center"/>
          </w:tcPr>
          <w:p w14:paraId="6EBDD1AC" w14:textId="77777777" w:rsidR="00975C97" w:rsidRPr="0001701A" w:rsidRDefault="00975C97" w:rsidP="003827A1">
            <w:pPr>
              <w:pStyle w:val="TAC"/>
            </w:pPr>
            <w:r w:rsidRPr="0001701A">
              <w:t>24</w:t>
            </w:r>
          </w:p>
        </w:tc>
        <w:tc>
          <w:tcPr>
            <w:tcW w:w="848" w:type="dxa"/>
            <w:vAlign w:val="center"/>
          </w:tcPr>
          <w:p w14:paraId="0321AE4C" w14:textId="77777777" w:rsidR="00975C97" w:rsidRPr="0001701A" w:rsidRDefault="00975C97" w:rsidP="003827A1">
            <w:pPr>
              <w:pStyle w:val="TAC"/>
            </w:pPr>
            <w:r w:rsidRPr="0001701A">
              <w:t>24</w:t>
            </w:r>
          </w:p>
        </w:tc>
        <w:tc>
          <w:tcPr>
            <w:tcW w:w="848" w:type="dxa"/>
            <w:vAlign w:val="center"/>
          </w:tcPr>
          <w:p w14:paraId="3E2841FF" w14:textId="77777777" w:rsidR="00975C97" w:rsidRPr="0001701A" w:rsidRDefault="00975C97" w:rsidP="003827A1">
            <w:pPr>
              <w:pStyle w:val="TAC"/>
            </w:pPr>
            <w:r w:rsidRPr="0001701A">
              <w:t>24</w:t>
            </w:r>
          </w:p>
        </w:tc>
        <w:tc>
          <w:tcPr>
            <w:tcW w:w="848" w:type="dxa"/>
            <w:vAlign w:val="center"/>
          </w:tcPr>
          <w:p w14:paraId="2978A9CF" w14:textId="77777777" w:rsidR="00975C97" w:rsidRPr="0001701A" w:rsidRDefault="00975C97" w:rsidP="003827A1">
            <w:pPr>
              <w:pStyle w:val="TAC"/>
            </w:pPr>
            <w:r w:rsidRPr="0001701A">
              <w:t>24</w:t>
            </w:r>
          </w:p>
        </w:tc>
        <w:tc>
          <w:tcPr>
            <w:tcW w:w="849" w:type="dxa"/>
            <w:vAlign w:val="center"/>
          </w:tcPr>
          <w:p w14:paraId="15173056" w14:textId="77777777" w:rsidR="00975C97" w:rsidRPr="0001701A" w:rsidRDefault="00975C97" w:rsidP="003827A1">
            <w:pPr>
              <w:pStyle w:val="TAC"/>
            </w:pPr>
            <w:r w:rsidRPr="0001701A">
              <w:t>24</w:t>
            </w:r>
          </w:p>
        </w:tc>
      </w:tr>
      <w:tr w:rsidR="00975C97" w:rsidRPr="0001701A" w14:paraId="619A8DDE" w14:textId="77777777" w:rsidTr="003827A1">
        <w:trPr>
          <w:jc w:val="center"/>
        </w:trPr>
        <w:tc>
          <w:tcPr>
            <w:tcW w:w="3690" w:type="dxa"/>
          </w:tcPr>
          <w:p w14:paraId="3D73917B" w14:textId="77777777" w:rsidR="00975C97" w:rsidRPr="0001701A" w:rsidRDefault="00975C97" w:rsidP="003827A1">
            <w:pPr>
              <w:pStyle w:val="TAL"/>
            </w:pPr>
            <w:r w:rsidRPr="0001701A">
              <w:t>MCS Table for TBS determination</w:t>
            </w:r>
          </w:p>
        </w:tc>
        <w:tc>
          <w:tcPr>
            <w:tcW w:w="1093" w:type="dxa"/>
            <w:vAlign w:val="center"/>
          </w:tcPr>
          <w:p w14:paraId="15A0FA79" w14:textId="77777777" w:rsidR="00975C97" w:rsidRPr="0001701A" w:rsidRDefault="00975C97" w:rsidP="003827A1">
            <w:pPr>
              <w:pStyle w:val="TAC"/>
            </w:pPr>
          </w:p>
        </w:tc>
        <w:tc>
          <w:tcPr>
            <w:tcW w:w="8481" w:type="dxa"/>
            <w:gridSpan w:val="10"/>
            <w:vAlign w:val="center"/>
          </w:tcPr>
          <w:p w14:paraId="5BB59ED1" w14:textId="77777777" w:rsidR="00975C97" w:rsidRPr="0001701A" w:rsidRDefault="00975C97" w:rsidP="003827A1">
            <w:pPr>
              <w:pStyle w:val="TAC"/>
              <w:rPr>
                <w:lang w:eastAsia="zh-TW"/>
              </w:rPr>
            </w:pPr>
            <w:r w:rsidRPr="0001701A">
              <w:rPr>
                <w:lang w:eastAsia="zh-TW"/>
              </w:rPr>
              <w:t>64QAM</w:t>
            </w:r>
          </w:p>
        </w:tc>
      </w:tr>
      <w:tr w:rsidR="00975C97" w:rsidRPr="0001701A" w14:paraId="540C25F9" w14:textId="77777777" w:rsidTr="003827A1">
        <w:trPr>
          <w:jc w:val="center"/>
        </w:trPr>
        <w:tc>
          <w:tcPr>
            <w:tcW w:w="3690" w:type="dxa"/>
          </w:tcPr>
          <w:p w14:paraId="0141649B" w14:textId="77777777" w:rsidR="00975C97" w:rsidRPr="0001701A" w:rsidRDefault="00975C97" w:rsidP="003827A1">
            <w:pPr>
              <w:pStyle w:val="TAL"/>
            </w:pPr>
            <w:r w:rsidRPr="0001701A">
              <w:t>Modulation</w:t>
            </w:r>
          </w:p>
        </w:tc>
        <w:tc>
          <w:tcPr>
            <w:tcW w:w="1093" w:type="dxa"/>
            <w:vAlign w:val="center"/>
          </w:tcPr>
          <w:p w14:paraId="44BD3173" w14:textId="77777777" w:rsidR="00975C97" w:rsidRPr="0001701A" w:rsidRDefault="00975C97" w:rsidP="003827A1">
            <w:pPr>
              <w:pStyle w:val="TAC"/>
            </w:pPr>
          </w:p>
        </w:tc>
        <w:tc>
          <w:tcPr>
            <w:tcW w:w="848" w:type="dxa"/>
            <w:vAlign w:val="center"/>
          </w:tcPr>
          <w:p w14:paraId="291EE9E3" w14:textId="77777777" w:rsidR="00975C97" w:rsidRPr="0001701A" w:rsidRDefault="00975C97" w:rsidP="003827A1">
            <w:pPr>
              <w:pStyle w:val="TAC"/>
            </w:pPr>
            <w:r w:rsidRPr="0001701A">
              <w:t>64 QAM</w:t>
            </w:r>
          </w:p>
        </w:tc>
        <w:tc>
          <w:tcPr>
            <w:tcW w:w="848" w:type="dxa"/>
            <w:vAlign w:val="center"/>
          </w:tcPr>
          <w:p w14:paraId="21FF77FE" w14:textId="77777777" w:rsidR="00975C97" w:rsidRPr="0001701A" w:rsidRDefault="00975C97" w:rsidP="003827A1">
            <w:pPr>
              <w:pStyle w:val="TAC"/>
            </w:pPr>
            <w:r w:rsidRPr="0001701A">
              <w:t>64 QAM</w:t>
            </w:r>
          </w:p>
        </w:tc>
        <w:tc>
          <w:tcPr>
            <w:tcW w:w="848" w:type="dxa"/>
            <w:vAlign w:val="center"/>
          </w:tcPr>
          <w:p w14:paraId="60AB0C89" w14:textId="77777777" w:rsidR="00975C97" w:rsidRPr="0001701A" w:rsidRDefault="00975C97" w:rsidP="003827A1">
            <w:pPr>
              <w:pStyle w:val="TAC"/>
            </w:pPr>
            <w:r w:rsidRPr="0001701A">
              <w:t>64 QAM</w:t>
            </w:r>
          </w:p>
        </w:tc>
        <w:tc>
          <w:tcPr>
            <w:tcW w:w="848" w:type="dxa"/>
            <w:vAlign w:val="center"/>
          </w:tcPr>
          <w:p w14:paraId="1D0CC5A1" w14:textId="77777777" w:rsidR="00975C97" w:rsidRPr="0001701A" w:rsidRDefault="00975C97" w:rsidP="003827A1">
            <w:pPr>
              <w:pStyle w:val="TAC"/>
            </w:pPr>
            <w:r w:rsidRPr="0001701A">
              <w:t>64 QAM</w:t>
            </w:r>
          </w:p>
        </w:tc>
        <w:tc>
          <w:tcPr>
            <w:tcW w:w="848" w:type="dxa"/>
            <w:vAlign w:val="center"/>
          </w:tcPr>
          <w:p w14:paraId="0E066D82" w14:textId="77777777" w:rsidR="00975C97" w:rsidRPr="0001701A" w:rsidRDefault="00975C97" w:rsidP="003827A1">
            <w:pPr>
              <w:pStyle w:val="TAC"/>
            </w:pPr>
            <w:r w:rsidRPr="0001701A">
              <w:t>64 QAM</w:t>
            </w:r>
          </w:p>
        </w:tc>
        <w:tc>
          <w:tcPr>
            <w:tcW w:w="848" w:type="dxa"/>
            <w:vAlign w:val="center"/>
          </w:tcPr>
          <w:p w14:paraId="27A3DAA9" w14:textId="77777777" w:rsidR="00975C97" w:rsidRPr="0001701A" w:rsidRDefault="00975C97" w:rsidP="003827A1">
            <w:pPr>
              <w:pStyle w:val="TAC"/>
            </w:pPr>
            <w:r w:rsidRPr="0001701A">
              <w:t>64 QAM</w:t>
            </w:r>
          </w:p>
        </w:tc>
        <w:tc>
          <w:tcPr>
            <w:tcW w:w="848" w:type="dxa"/>
            <w:vAlign w:val="center"/>
          </w:tcPr>
          <w:p w14:paraId="54085558" w14:textId="77777777" w:rsidR="00975C97" w:rsidRPr="0001701A" w:rsidRDefault="00975C97" w:rsidP="003827A1">
            <w:pPr>
              <w:pStyle w:val="TAC"/>
            </w:pPr>
            <w:r w:rsidRPr="0001701A">
              <w:t>64 QAM</w:t>
            </w:r>
          </w:p>
        </w:tc>
        <w:tc>
          <w:tcPr>
            <w:tcW w:w="848" w:type="dxa"/>
            <w:vAlign w:val="center"/>
          </w:tcPr>
          <w:p w14:paraId="5EBEE38A" w14:textId="77777777" w:rsidR="00975C97" w:rsidRPr="0001701A" w:rsidRDefault="00975C97" w:rsidP="003827A1">
            <w:pPr>
              <w:pStyle w:val="TAC"/>
            </w:pPr>
            <w:r w:rsidRPr="0001701A">
              <w:t>64 QAM</w:t>
            </w:r>
          </w:p>
        </w:tc>
        <w:tc>
          <w:tcPr>
            <w:tcW w:w="848" w:type="dxa"/>
            <w:vAlign w:val="center"/>
          </w:tcPr>
          <w:p w14:paraId="5C2C056A" w14:textId="77777777" w:rsidR="00975C97" w:rsidRPr="0001701A" w:rsidRDefault="00975C97" w:rsidP="003827A1">
            <w:pPr>
              <w:pStyle w:val="TAC"/>
            </w:pPr>
            <w:r w:rsidRPr="0001701A">
              <w:t>64 QAM</w:t>
            </w:r>
          </w:p>
        </w:tc>
        <w:tc>
          <w:tcPr>
            <w:tcW w:w="849" w:type="dxa"/>
            <w:vAlign w:val="center"/>
          </w:tcPr>
          <w:p w14:paraId="1FD89D02" w14:textId="77777777" w:rsidR="00975C97" w:rsidRPr="0001701A" w:rsidRDefault="00975C97" w:rsidP="003827A1">
            <w:pPr>
              <w:pStyle w:val="TAC"/>
            </w:pPr>
            <w:r w:rsidRPr="0001701A">
              <w:t>64 QAM</w:t>
            </w:r>
          </w:p>
        </w:tc>
      </w:tr>
      <w:tr w:rsidR="00975C97" w:rsidRPr="0001701A" w14:paraId="11077A73" w14:textId="77777777" w:rsidTr="003827A1">
        <w:trPr>
          <w:jc w:val="center"/>
        </w:trPr>
        <w:tc>
          <w:tcPr>
            <w:tcW w:w="3690" w:type="dxa"/>
          </w:tcPr>
          <w:p w14:paraId="7119AFE6" w14:textId="77777777" w:rsidR="00975C97" w:rsidRPr="0001701A" w:rsidRDefault="00975C97" w:rsidP="003827A1">
            <w:pPr>
              <w:pStyle w:val="TAL"/>
            </w:pPr>
            <w:r w:rsidRPr="0001701A">
              <w:t>Target Coding Rate</w:t>
            </w:r>
          </w:p>
        </w:tc>
        <w:tc>
          <w:tcPr>
            <w:tcW w:w="1093" w:type="dxa"/>
            <w:vAlign w:val="center"/>
          </w:tcPr>
          <w:p w14:paraId="017E00B9" w14:textId="77777777" w:rsidR="00975C97" w:rsidRPr="0001701A" w:rsidRDefault="00975C97" w:rsidP="003827A1">
            <w:pPr>
              <w:pStyle w:val="TAC"/>
            </w:pPr>
          </w:p>
        </w:tc>
        <w:tc>
          <w:tcPr>
            <w:tcW w:w="848" w:type="dxa"/>
            <w:vAlign w:val="center"/>
          </w:tcPr>
          <w:p w14:paraId="59EE578D" w14:textId="77777777" w:rsidR="00975C97" w:rsidRPr="0001701A" w:rsidRDefault="00975C97" w:rsidP="003827A1">
            <w:pPr>
              <w:pStyle w:val="TAC"/>
            </w:pPr>
            <w:r w:rsidRPr="0001701A">
              <w:t>3/4</w:t>
            </w:r>
          </w:p>
        </w:tc>
        <w:tc>
          <w:tcPr>
            <w:tcW w:w="848" w:type="dxa"/>
            <w:vAlign w:val="center"/>
          </w:tcPr>
          <w:p w14:paraId="27A1ABB8" w14:textId="77777777" w:rsidR="00975C97" w:rsidRPr="0001701A" w:rsidRDefault="00975C97" w:rsidP="003827A1">
            <w:pPr>
              <w:pStyle w:val="TAC"/>
            </w:pPr>
            <w:r w:rsidRPr="0001701A">
              <w:t>3/4</w:t>
            </w:r>
          </w:p>
        </w:tc>
        <w:tc>
          <w:tcPr>
            <w:tcW w:w="848" w:type="dxa"/>
            <w:vAlign w:val="center"/>
          </w:tcPr>
          <w:p w14:paraId="00457B94" w14:textId="77777777" w:rsidR="00975C97" w:rsidRPr="0001701A" w:rsidRDefault="00975C97" w:rsidP="003827A1">
            <w:pPr>
              <w:pStyle w:val="TAC"/>
            </w:pPr>
            <w:r w:rsidRPr="0001701A">
              <w:t>3/4</w:t>
            </w:r>
          </w:p>
        </w:tc>
        <w:tc>
          <w:tcPr>
            <w:tcW w:w="848" w:type="dxa"/>
            <w:vAlign w:val="center"/>
          </w:tcPr>
          <w:p w14:paraId="04A2860E" w14:textId="77777777" w:rsidR="00975C97" w:rsidRPr="0001701A" w:rsidRDefault="00975C97" w:rsidP="003827A1">
            <w:pPr>
              <w:pStyle w:val="TAC"/>
            </w:pPr>
            <w:r w:rsidRPr="0001701A">
              <w:t>3/4</w:t>
            </w:r>
          </w:p>
        </w:tc>
        <w:tc>
          <w:tcPr>
            <w:tcW w:w="848" w:type="dxa"/>
            <w:vAlign w:val="center"/>
          </w:tcPr>
          <w:p w14:paraId="69FD7DC8" w14:textId="77777777" w:rsidR="00975C97" w:rsidRPr="0001701A" w:rsidRDefault="00975C97" w:rsidP="003827A1">
            <w:pPr>
              <w:pStyle w:val="TAC"/>
            </w:pPr>
            <w:r w:rsidRPr="0001701A">
              <w:t>3/4</w:t>
            </w:r>
          </w:p>
        </w:tc>
        <w:tc>
          <w:tcPr>
            <w:tcW w:w="848" w:type="dxa"/>
            <w:vAlign w:val="center"/>
          </w:tcPr>
          <w:p w14:paraId="3CCF60CC" w14:textId="77777777" w:rsidR="00975C97" w:rsidRPr="0001701A" w:rsidRDefault="00975C97" w:rsidP="003827A1">
            <w:pPr>
              <w:pStyle w:val="TAC"/>
            </w:pPr>
            <w:r w:rsidRPr="0001701A">
              <w:t>3/4</w:t>
            </w:r>
          </w:p>
        </w:tc>
        <w:tc>
          <w:tcPr>
            <w:tcW w:w="848" w:type="dxa"/>
            <w:vAlign w:val="center"/>
          </w:tcPr>
          <w:p w14:paraId="7AC13E75" w14:textId="77777777" w:rsidR="00975C97" w:rsidRPr="0001701A" w:rsidRDefault="00975C97" w:rsidP="003827A1">
            <w:pPr>
              <w:pStyle w:val="TAC"/>
            </w:pPr>
            <w:r w:rsidRPr="0001701A">
              <w:t>3/4</w:t>
            </w:r>
          </w:p>
        </w:tc>
        <w:tc>
          <w:tcPr>
            <w:tcW w:w="848" w:type="dxa"/>
            <w:vAlign w:val="center"/>
          </w:tcPr>
          <w:p w14:paraId="6286123A" w14:textId="77777777" w:rsidR="00975C97" w:rsidRPr="0001701A" w:rsidRDefault="00975C97" w:rsidP="003827A1">
            <w:pPr>
              <w:pStyle w:val="TAC"/>
            </w:pPr>
            <w:r w:rsidRPr="0001701A">
              <w:t>3/4</w:t>
            </w:r>
          </w:p>
        </w:tc>
        <w:tc>
          <w:tcPr>
            <w:tcW w:w="848" w:type="dxa"/>
            <w:vAlign w:val="center"/>
          </w:tcPr>
          <w:p w14:paraId="4C76217F" w14:textId="77777777" w:rsidR="00975C97" w:rsidRPr="0001701A" w:rsidRDefault="00975C97" w:rsidP="003827A1">
            <w:pPr>
              <w:pStyle w:val="TAC"/>
            </w:pPr>
            <w:r w:rsidRPr="0001701A">
              <w:t>3/4</w:t>
            </w:r>
          </w:p>
        </w:tc>
        <w:tc>
          <w:tcPr>
            <w:tcW w:w="849" w:type="dxa"/>
            <w:vAlign w:val="center"/>
          </w:tcPr>
          <w:p w14:paraId="6AEFEA96" w14:textId="77777777" w:rsidR="00975C97" w:rsidRPr="0001701A" w:rsidRDefault="00975C97" w:rsidP="003827A1">
            <w:pPr>
              <w:pStyle w:val="TAC"/>
            </w:pPr>
            <w:r w:rsidRPr="0001701A">
              <w:t>3/4</w:t>
            </w:r>
          </w:p>
        </w:tc>
      </w:tr>
      <w:tr w:rsidR="00975C97" w:rsidRPr="0001701A" w14:paraId="323B5003" w14:textId="77777777" w:rsidTr="003827A1">
        <w:trPr>
          <w:jc w:val="center"/>
        </w:trPr>
        <w:tc>
          <w:tcPr>
            <w:tcW w:w="3690" w:type="dxa"/>
          </w:tcPr>
          <w:p w14:paraId="66F14E4A" w14:textId="77777777" w:rsidR="00975C97" w:rsidRPr="0001701A" w:rsidRDefault="00975C97" w:rsidP="003827A1">
            <w:pPr>
              <w:pStyle w:val="TAL"/>
            </w:pPr>
            <w:r w:rsidRPr="0001701A">
              <w:t>Maximum number of HARQ transmissions</w:t>
            </w:r>
          </w:p>
        </w:tc>
        <w:tc>
          <w:tcPr>
            <w:tcW w:w="1093" w:type="dxa"/>
            <w:vAlign w:val="center"/>
          </w:tcPr>
          <w:p w14:paraId="525555C8" w14:textId="77777777" w:rsidR="00975C97" w:rsidRPr="0001701A" w:rsidRDefault="00975C97" w:rsidP="003827A1">
            <w:pPr>
              <w:pStyle w:val="TAC"/>
            </w:pPr>
          </w:p>
        </w:tc>
        <w:tc>
          <w:tcPr>
            <w:tcW w:w="848" w:type="dxa"/>
            <w:vAlign w:val="center"/>
          </w:tcPr>
          <w:p w14:paraId="2EC8BEE3" w14:textId="77777777" w:rsidR="00975C97" w:rsidRPr="0001701A" w:rsidRDefault="00975C97" w:rsidP="003827A1">
            <w:pPr>
              <w:pStyle w:val="TAC"/>
            </w:pPr>
            <w:r w:rsidRPr="0001701A">
              <w:t>1</w:t>
            </w:r>
          </w:p>
        </w:tc>
        <w:tc>
          <w:tcPr>
            <w:tcW w:w="848" w:type="dxa"/>
            <w:vAlign w:val="center"/>
          </w:tcPr>
          <w:p w14:paraId="664FCD26" w14:textId="77777777" w:rsidR="00975C97" w:rsidRPr="0001701A" w:rsidRDefault="00975C97" w:rsidP="003827A1">
            <w:pPr>
              <w:pStyle w:val="TAC"/>
            </w:pPr>
            <w:r w:rsidRPr="0001701A">
              <w:t>1</w:t>
            </w:r>
          </w:p>
        </w:tc>
        <w:tc>
          <w:tcPr>
            <w:tcW w:w="848" w:type="dxa"/>
            <w:vAlign w:val="center"/>
          </w:tcPr>
          <w:p w14:paraId="1E7E1DF9" w14:textId="77777777" w:rsidR="00975C97" w:rsidRPr="0001701A" w:rsidRDefault="00975C97" w:rsidP="003827A1">
            <w:pPr>
              <w:pStyle w:val="TAC"/>
            </w:pPr>
            <w:r w:rsidRPr="0001701A">
              <w:t>1</w:t>
            </w:r>
          </w:p>
        </w:tc>
        <w:tc>
          <w:tcPr>
            <w:tcW w:w="848" w:type="dxa"/>
            <w:vAlign w:val="center"/>
          </w:tcPr>
          <w:p w14:paraId="675093E6" w14:textId="77777777" w:rsidR="00975C97" w:rsidRPr="0001701A" w:rsidRDefault="00975C97" w:rsidP="003827A1">
            <w:pPr>
              <w:pStyle w:val="TAC"/>
            </w:pPr>
            <w:r w:rsidRPr="0001701A">
              <w:t>1</w:t>
            </w:r>
          </w:p>
        </w:tc>
        <w:tc>
          <w:tcPr>
            <w:tcW w:w="848" w:type="dxa"/>
            <w:vAlign w:val="center"/>
          </w:tcPr>
          <w:p w14:paraId="1946D279" w14:textId="77777777" w:rsidR="00975C97" w:rsidRPr="0001701A" w:rsidRDefault="00975C97" w:rsidP="003827A1">
            <w:pPr>
              <w:pStyle w:val="TAC"/>
            </w:pPr>
            <w:r w:rsidRPr="0001701A">
              <w:t>1</w:t>
            </w:r>
          </w:p>
        </w:tc>
        <w:tc>
          <w:tcPr>
            <w:tcW w:w="848" w:type="dxa"/>
            <w:vAlign w:val="center"/>
          </w:tcPr>
          <w:p w14:paraId="4D051F5B" w14:textId="77777777" w:rsidR="00975C97" w:rsidRPr="0001701A" w:rsidRDefault="00975C97" w:rsidP="003827A1">
            <w:pPr>
              <w:pStyle w:val="TAC"/>
            </w:pPr>
            <w:r w:rsidRPr="0001701A">
              <w:t>1</w:t>
            </w:r>
          </w:p>
        </w:tc>
        <w:tc>
          <w:tcPr>
            <w:tcW w:w="848" w:type="dxa"/>
            <w:vAlign w:val="center"/>
          </w:tcPr>
          <w:p w14:paraId="5890D720" w14:textId="77777777" w:rsidR="00975C97" w:rsidRPr="0001701A" w:rsidRDefault="00975C97" w:rsidP="003827A1">
            <w:pPr>
              <w:pStyle w:val="TAC"/>
            </w:pPr>
            <w:r w:rsidRPr="0001701A">
              <w:t>1</w:t>
            </w:r>
          </w:p>
        </w:tc>
        <w:tc>
          <w:tcPr>
            <w:tcW w:w="848" w:type="dxa"/>
            <w:vAlign w:val="center"/>
          </w:tcPr>
          <w:p w14:paraId="4799C423" w14:textId="77777777" w:rsidR="00975C97" w:rsidRPr="0001701A" w:rsidRDefault="00975C97" w:rsidP="003827A1">
            <w:pPr>
              <w:pStyle w:val="TAC"/>
            </w:pPr>
            <w:r w:rsidRPr="0001701A">
              <w:t>1</w:t>
            </w:r>
          </w:p>
        </w:tc>
        <w:tc>
          <w:tcPr>
            <w:tcW w:w="848" w:type="dxa"/>
            <w:vAlign w:val="center"/>
          </w:tcPr>
          <w:p w14:paraId="71064090" w14:textId="77777777" w:rsidR="00975C97" w:rsidRPr="0001701A" w:rsidRDefault="00975C97" w:rsidP="003827A1">
            <w:pPr>
              <w:pStyle w:val="TAC"/>
            </w:pPr>
            <w:r w:rsidRPr="0001701A">
              <w:t>1</w:t>
            </w:r>
          </w:p>
        </w:tc>
        <w:tc>
          <w:tcPr>
            <w:tcW w:w="849" w:type="dxa"/>
            <w:vAlign w:val="center"/>
          </w:tcPr>
          <w:p w14:paraId="17E7C9F4" w14:textId="77777777" w:rsidR="00975C97" w:rsidRPr="0001701A" w:rsidRDefault="00975C97" w:rsidP="003827A1">
            <w:pPr>
              <w:pStyle w:val="TAC"/>
            </w:pPr>
            <w:r w:rsidRPr="0001701A">
              <w:t>1</w:t>
            </w:r>
          </w:p>
        </w:tc>
      </w:tr>
      <w:tr w:rsidR="00975C97" w:rsidRPr="0001701A" w14:paraId="470B71EE" w14:textId="77777777" w:rsidTr="003827A1">
        <w:trPr>
          <w:jc w:val="center"/>
        </w:trPr>
        <w:tc>
          <w:tcPr>
            <w:tcW w:w="3690" w:type="dxa"/>
          </w:tcPr>
          <w:p w14:paraId="287949AD" w14:textId="77777777" w:rsidR="00975C97" w:rsidRPr="0001701A" w:rsidRDefault="00975C97" w:rsidP="003827A1">
            <w:pPr>
              <w:pStyle w:val="TAL"/>
            </w:pPr>
            <w:r w:rsidRPr="0001701A">
              <w:t>Information Bit Payload per Slot</w:t>
            </w:r>
          </w:p>
        </w:tc>
        <w:tc>
          <w:tcPr>
            <w:tcW w:w="1093" w:type="dxa"/>
            <w:vAlign w:val="center"/>
          </w:tcPr>
          <w:p w14:paraId="500C295E" w14:textId="77777777" w:rsidR="00975C97" w:rsidRPr="0001701A" w:rsidRDefault="00975C97" w:rsidP="003827A1">
            <w:pPr>
              <w:pStyle w:val="TAC"/>
            </w:pPr>
          </w:p>
        </w:tc>
        <w:tc>
          <w:tcPr>
            <w:tcW w:w="848" w:type="dxa"/>
            <w:vAlign w:val="center"/>
          </w:tcPr>
          <w:p w14:paraId="7D9BEBD6" w14:textId="77777777" w:rsidR="00975C97" w:rsidRPr="0001701A" w:rsidRDefault="00975C97" w:rsidP="003827A1">
            <w:pPr>
              <w:pStyle w:val="TAC"/>
            </w:pPr>
          </w:p>
        </w:tc>
        <w:tc>
          <w:tcPr>
            <w:tcW w:w="848" w:type="dxa"/>
            <w:vAlign w:val="center"/>
          </w:tcPr>
          <w:p w14:paraId="61B37823" w14:textId="77777777" w:rsidR="00975C97" w:rsidRPr="0001701A" w:rsidRDefault="00975C97" w:rsidP="003827A1">
            <w:pPr>
              <w:pStyle w:val="TAC"/>
            </w:pPr>
          </w:p>
        </w:tc>
        <w:tc>
          <w:tcPr>
            <w:tcW w:w="848" w:type="dxa"/>
            <w:vAlign w:val="center"/>
          </w:tcPr>
          <w:p w14:paraId="3D14B93F" w14:textId="77777777" w:rsidR="00975C97" w:rsidRPr="0001701A" w:rsidRDefault="00975C97" w:rsidP="003827A1">
            <w:pPr>
              <w:pStyle w:val="TAC"/>
            </w:pPr>
          </w:p>
        </w:tc>
        <w:tc>
          <w:tcPr>
            <w:tcW w:w="848" w:type="dxa"/>
            <w:vAlign w:val="center"/>
          </w:tcPr>
          <w:p w14:paraId="5F137A41" w14:textId="77777777" w:rsidR="00975C97" w:rsidRPr="0001701A" w:rsidRDefault="00975C97" w:rsidP="003827A1">
            <w:pPr>
              <w:pStyle w:val="TAC"/>
            </w:pPr>
          </w:p>
        </w:tc>
        <w:tc>
          <w:tcPr>
            <w:tcW w:w="848" w:type="dxa"/>
            <w:vAlign w:val="center"/>
          </w:tcPr>
          <w:p w14:paraId="0945FDB0" w14:textId="77777777" w:rsidR="00975C97" w:rsidRPr="0001701A" w:rsidRDefault="00975C97" w:rsidP="003827A1">
            <w:pPr>
              <w:pStyle w:val="TAC"/>
            </w:pPr>
          </w:p>
        </w:tc>
        <w:tc>
          <w:tcPr>
            <w:tcW w:w="848" w:type="dxa"/>
            <w:vAlign w:val="center"/>
          </w:tcPr>
          <w:p w14:paraId="5D21F5E5" w14:textId="77777777" w:rsidR="00975C97" w:rsidRPr="0001701A" w:rsidRDefault="00975C97" w:rsidP="003827A1">
            <w:pPr>
              <w:pStyle w:val="TAC"/>
            </w:pPr>
          </w:p>
        </w:tc>
        <w:tc>
          <w:tcPr>
            <w:tcW w:w="848" w:type="dxa"/>
            <w:vAlign w:val="center"/>
          </w:tcPr>
          <w:p w14:paraId="7AE32B6D" w14:textId="77777777" w:rsidR="00975C97" w:rsidRPr="0001701A" w:rsidRDefault="00975C97" w:rsidP="003827A1">
            <w:pPr>
              <w:pStyle w:val="TAC"/>
            </w:pPr>
          </w:p>
        </w:tc>
        <w:tc>
          <w:tcPr>
            <w:tcW w:w="848" w:type="dxa"/>
            <w:vAlign w:val="center"/>
          </w:tcPr>
          <w:p w14:paraId="7806019C" w14:textId="77777777" w:rsidR="00975C97" w:rsidRPr="0001701A" w:rsidRDefault="00975C97" w:rsidP="003827A1">
            <w:pPr>
              <w:pStyle w:val="TAC"/>
            </w:pPr>
          </w:p>
        </w:tc>
        <w:tc>
          <w:tcPr>
            <w:tcW w:w="848" w:type="dxa"/>
            <w:vAlign w:val="center"/>
          </w:tcPr>
          <w:p w14:paraId="1978B82F" w14:textId="77777777" w:rsidR="00975C97" w:rsidRPr="0001701A" w:rsidRDefault="00975C97" w:rsidP="003827A1">
            <w:pPr>
              <w:pStyle w:val="TAC"/>
            </w:pPr>
          </w:p>
        </w:tc>
        <w:tc>
          <w:tcPr>
            <w:tcW w:w="849" w:type="dxa"/>
            <w:vAlign w:val="center"/>
          </w:tcPr>
          <w:p w14:paraId="473E95F3" w14:textId="77777777" w:rsidR="00975C97" w:rsidRPr="0001701A" w:rsidRDefault="00975C97" w:rsidP="003827A1">
            <w:pPr>
              <w:pStyle w:val="TAC"/>
            </w:pPr>
          </w:p>
        </w:tc>
      </w:tr>
      <w:tr w:rsidR="00975C97" w:rsidRPr="0001701A" w14:paraId="1EE49C13" w14:textId="77777777" w:rsidTr="003827A1">
        <w:trPr>
          <w:jc w:val="center"/>
        </w:trPr>
        <w:tc>
          <w:tcPr>
            <w:tcW w:w="3690" w:type="dxa"/>
          </w:tcPr>
          <w:p w14:paraId="1D1E8B75" w14:textId="77777777" w:rsidR="00975C97" w:rsidRPr="0001701A" w:rsidRDefault="00975C97" w:rsidP="003827A1">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37D8D2BC" w14:textId="77777777" w:rsidR="00975C97" w:rsidRPr="0001701A" w:rsidRDefault="00975C97" w:rsidP="003827A1">
            <w:pPr>
              <w:pStyle w:val="TAC"/>
            </w:pPr>
            <w:r w:rsidRPr="0001701A">
              <w:t>Bits</w:t>
            </w:r>
          </w:p>
        </w:tc>
        <w:tc>
          <w:tcPr>
            <w:tcW w:w="848" w:type="dxa"/>
            <w:vAlign w:val="center"/>
          </w:tcPr>
          <w:p w14:paraId="141937DD" w14:textId="77777777" w:rsidR="00975C97" w:rsidRPr="0001701A" w:rsidRDefault="00975C97" w:rsidP="003827A1">
            <w:pPr>
              <w:pStyle w:val="TAC"/>
            </w:pPr>
            <w:r w:rsidRPr="0001701A">
              <w:t>N/A</w:t>
            </w:r>
          </w:p>
        </w:tc>
        <w:tc>
          <w:tcPr>
            <w:tcW w:w="848" w:type="dxa"/>
            <w:vAlign w:val="center"/>
          </w:tcPr>
          <w:p w14:paraId="2680CA4A" w14:textId="77777777" w:rsidR="00975C97" w:rsidRPr="0001701A" w:rsidRDefault="00975C97" w:rsidP="003827A1">
            <w:pPr>
              <w:pStyle w:val="TAC"/>
            </w:pPr>
            <w:r w:rsidRPr="0001701A">
              <w:t>N/A</w:t>
            </w:r>
          </w:p>
        </w:tc>
        <w:tc>
          <w:tcPr>
            <w:tcW w:w="848" w:type="dxa"/>
            <w:vAlign w:val="center"/>
          </w:tcPr>
          <w:p w14:paraId="35DD4AC8" w14:textId="77777777" w:rsidR="00975C97" w:rsidRPr="0001701A" w:rsidRDefault="00975C97" w:rsidP="003827A1">
            <w:pPr>
              <w:pStyle w:val="TAC"/>
            </w:pPr>
            <w:r w:rsidRPr="0001701A">
              <w:t>N/A</w:t>
            </w:r>
          </w:p>
        </w:tc>
        <w:tc>
          <w:tcPr>
            <w:tcW w:w="848" w:type="dxa"/>
            <w:vAlign w:val="center"/>
          </w:tcPr>
          <w:p w14:paraId="058AA297" w14:textId="77777777" w:rsidR="00975C97" w:rsidRPr="0001701A" w:rsidRDefault="00975C97" w:rsidP="003827A1">
            <w:pPr>
              <w:pStyle w:val="TAC"/>
            </w:pPr>
            <w:r w:rsidRPr="0001701A">
              <w:t>N/A</w:t>
            </w:r>
          </w:p>
        </w:tc>
        <w:tc>
          <w:tcPr>
            <w:tcW w:w="848" w:type="dxa"/>
            <w:vAlign w:val="center"/>
          </w:tcPr>
          <w:p w14:paraId="328C3CB8" w14:textId="77777777" w:rsidR="00975C97" w:rsidRPr="0001701A" w:rsidRDefault="00975C97" w:rsidP="003827A1">
            <w:pPr>
              <w:pStyle w:val="TAC"/>
            </w:pPr>
            <w:r w:rsidRPr="0001701A">
              <w:t>N/A</w:t>
            </w:r>
          </w:p>
        </w:tc>
        <w:tc>
          <w:tcPr>
            <w:tcW w:w="848" w:type="dxa"/>
            <w:vAlign w:val="center"/>
          </w:tcPr>
          <w:p w14:paraId="49022BB8" w14:textId="77777777" w:rsidR="00975C97" w:rsidRPr="0001701A" w:rsidRDefault="00975C97" w:rsidP="003827A1">
            <w:pPr>
              <w:pStyle w:val="TAC"/>
            </w:pPr>
            <w:r w:rsidRPr="0001701A">
              <w:t>N/A</w:t>
            </w:r>
          </w:p>
        </w:tc>
        <w:tc>
          <w:tcPr>
            <w:tcW w:w="848" w:type="dxa"/>
            <w:vAlign w:val="center"/>
          </w:tcPr>
          <w:p w14:paraId="7354199E" w14:textId="77777777" w:rsidR="00975C97" w:rsidRPr="0001701A" w:rsidRDefault="00975C97" w:rsidP="003827A1">
            <w:pPr>
              <w:pStyle w:val="TAC"/>
            </w:pPr>
            <w:r w:rsidRPr="0001701A">
              <w:t>N/A</w:t>
            </w:r>
          </w:p>
        </w:tc>
        <w:tc>
          <w:tcPr>
            <w:tcW w:w="848" w:type="dxa"/>
            <w:vAlign w:val="center"/>
          </w:tcPr>
          <w:p w14:paraId="7C67B230" w14:textId="77777777" w:rsidR="00975C97" w:rsidRPr="0001701A" w:rsidRDefault="00975C97" w:rsidP="003827A1">
            <w:pPr>
              <w:pStyle w:val="TAC"/>
            </w:pPr>
            <w:r w:rsidRPr="0001701A">
              <w:t>N/A</w:t>
            </w:r>
          </w:p>
        </w:tc>
        <w:tc>
          <w:tcPr>
            <w:tcW w:w="848" w:type="dxa"/>
            <w:vAlign w:val="center"/>
          </w:tcPr>
          <w:p w14:paraId="312BDBF1" w14:textId="77777777" w:rsidR="00975C97" w:rsidRPr="0001701A" w:rsidRDefault="00975C97" w:rsidP="003827A1">
            <w:pPr>
              <w:pStyle w:val="TAC"/>
            </w:pPr>
            <w:r w:rsidRPr="0001701A">
              <w:t>N/A</w:t>
            </w:r>
          </w:p>
        </w:tc>
        <w:tc>
          <w:tcPr>
            <w:tcW w:w="849" w:type="dxa"/>
            <w:vAlign w:val="center"/>
          </w:tcPr>
          <w:p w14:paraId="7AA173CE" w14:textId="77777777" w:rsidR="00975C97" w:rsidRPr="0001701A" w:rsidRDefault="00975C97" w:rsidP="003827A1">
            <w:pPr>
              <w:pStyle w:val="TAC"/>
            </w:pPr>
            <w:r w:rsidRPr="0001701A">
              <w:t>N/A</w:t>
            </w:r>
          </w:p>
        </w:tc>
      </w:tr>
      <w:tr w:rsidR="00975C97" w:rsidRPr="0001701A" w14:paraId="4B528EAB" w14:textId="77777777" w:rsidTr="003827A1">
        <w:trPr>
          <w:jc w:val="center"/>
        </w:trPr>
        <w:tc>
          <w:tcPr>
            <w:tcW w:w="3690" w:type="dxa"/>
          </w:tcPr>
          <w:p w14:paraId="434450A8" w14:textId="77777777" w:rsidR="00975C97" w:rsidRPr="0001701A" w:rsidRDefault="00975C97" w:rsidP="003827A1">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5) = {0,…,13} for </w:t>
            </w:r>
            <w:proofErr w:type="spellStart"/>
            <w:r w:rsidRPr="0001701A">
              <w:t>i</w:t>
            </w:r>
            <w:proofErr w:type="spellEnd"/>
            <w:r w:rsidRPr="0001701A">
              <w:t xml:space="preserve"> from {4,…,39}</w:t>
            </w:r>
          </w:p>
        </w:tc>
        <w:tc>
          <w:tcPr>
            <w:tcW w:w="1093" w:type="dxa"/>
            <w:vAlign w:val="center"/>
          </w:tcPr>
          <w:p w14:paraId="2ED70903" w14:textId="77777777" w:rsidR="00975C97" w:rsidRPr="0001701A" w:rsidRDefault="00975C97" w:rsidP="003827A1">
            <w:pPr>
              <w:pStyle w:val="TAC"/>
            </w:pPr>
            <w:r w:rsidRPr="0001701A">
              <w:t>Bits</w:t>
            </w:r>
          </w:p>
        </w:tc>
        <w:tc>
          <w:tcPr>
            <w:tcW w:w="848" w:type="dxa"/>
            <w:vAlign w:val="center"/>
          </w:tcPr>
          <w:p w14:paraId="0A81729D" w14:textId="77777777" w:rsidR="00975C97" w:rsidRPr="0001701A" w:rsidRDefault="00975C97" w:rsidP="003827A1">
            <w:pPr>
              <w:pStyle w:val="TAC"/>
            </w:pPr>
            <w:r w:rsidRPr="0001701A">
              <w:t>5376</w:t>
            </w:r>
          </w:p>
        </w:tc>
        <w:tc>
          <w:tcPr>
            <w:tcW w:w="848" w:type="dxa"/>
            <w:vAlign w:val="center"/>
          </w:tcPr>
          <w:p w14:paraId="23169F31" w14:textId="77777777" w:rsidR="00975C97" w:rsidRPr="0001701A" w:rsidRDefault="00975C97" w:rsidP="003827A1">
            <w:pPr>
              <w:pStyle w:val="TAC"/>
            </w:pPr>
            <w:r w:rsidRPr="0001701A">
              <w:t>8712</w:t>
            </w:r>
          </w:p>
        </w:tc>
        <w:tc>
          <w:tcPr>
            <w:tcW w:w="848" w:type="dxa"/>
            <w:vAlign w:val="center"/>
          </w:tcPr>
          <w:p w14:paraId="35E5F072" w14:textId="77777777" w:rsidR="00975C97" w:rsidRPr="0001701A" w:rsidRDefault="00975C97" w:rsidP="003827A1">
            <w:pPr>
              <w:pStyle w:val="TAC"/>
            </w:pPr>
            <w:r w:rsidRPr="0001701A">
              <w:t>11784</w:t>
            </w:r>
          </w:p>
        </w:tc>
        <w:tc>
          <w:tcPr>
            <w:tcW w:w="848" w:type="dxa"/>
            <w:vAlign w:val="center"/>
          </w:tcPr>
          <w:p w14:paraId="5146107E" w14:textId="77777777" w:rsidR="00975C97" w:rsidRPr="0001701A" w:rsidRDefault="00975C97" w:rsidP="003827A1">
            <w:pPr>
              <w:pStyle w:val="TAC"/>
            </w:pPr>
            <w:r w:rsidRPr="0001701A">
              <w:t>15112</w:t>
            </w:r>
          </w:p>
        </w:tc>
        <w:tc>
          <w:tcPr>
            <w:tcW w:w="848" w:type="dxa"/>
            <w:vAlign w:val="center"/>
          </w:tcPr>
          <w:p w14:paraId="07F38BC4" w14:textId="77777777" w:rsidR="00975C97" w:rsidRPr="0001701A" w:rsidRDefault="00975C97" w:rsidP="003827A1">
            <w:pPr>
              <w:pStyle w:val="TAC"/>
            </w:pPr>
            <w:r w:rsidRPr="0001701A">
              <w:t>18432</w:t>
            </w:r>
          </w:p>
        </w:tc>
        <w:tc>
          <w:tcPr>
            <w:tcW w:w="848" w:type="dxa"/>
            <w:vAlign w:val="center"/>
          </w:tcPr>
          <w:p w14:paraId="25459773" w14:textId="77777777" w:rsidR="00975C97" w:rsidRPr="0001701A" w:rsidRDefault="00975C97" w:rsidP="003827A1">
            <w:pPr>
              <w:pStyle w:val="TAC"/>
            </w:pPr>
            <w:r w:rsidRPr="0001701A">
              <w:t>25104</w:t>
            </w:r>
          </w:p>
        </w:tc>
        <w:tc>
          <w:tcPr>
            <w:tcW w:w="848" w:type="dxa"/>
            <w:vAlign w:val="center"/>
          </w:tcPr>
          <w:p w14:paraId="79CFE7EC" w14:textId="77777777" w:rsidR="00975C97" w:rsidRPr="0001701A" w:rsidRDefault="00975C97" w:rsidP="003827A1">
            <w:pPr>
              <w:pStyle w:val="TAC"/>
            </w:pPr>
            <w:r w:rsidRPr="0001701A">
              <w:t>31752</w:t>
            </w:r>
          </w:p>
        </w:tc>
        <w:tc>
          <w:tcPr>
            <w:tcW w:w="848" w:type="dxa"/>
            <w:vAlign w:val="center"/>
          </w:tcPr>
          <w:p w14:paraId="38013E13" w14:textId="77777777" w:rsidR="00975C97" w:rsidRPr="0001701A" w:rsidRDefault="00975C97" w:rsidP="003827A1">
            <w:pPr>
              <w:pStyle w:val="TAC"/>
            </w:pPr>
            <w:r w:rsidRPr="0001701A">
              <w:t>38936</w:t>
            </w:r>
          </w:p>
        </w:tc>
        <w:tc>
          <w:tcPr>
            <w:tcW w:w="848" w:type="dxa"/>
            <w:vAlign w:val="center"/>
          </w:tcPr>
          <w:p w14:paraId="22B723C3" w14:textId="77777777" w:rsidR="00975C97" w:rsidRPr="0001701A" w:rsidRDefault="00975C97" w:rsidP="003827A1">
            <w:pPr>
              <w:pStyle w:val="TAC"/>
            </w:pPr>
            <w:r w:rsidRPr="0001701A">
              <w:t>52224</w:t>
            </w:r>
          </w:p>
        </w:tc>
        <w:tc>
          <w:tcPr>
            <w:tcW w:w="849" w:type="dxa"/>
            <w:vAlign w:val="center"/>
          </w:tcPr>
          <w:p w14:paraId="66E3C6E8" w14:textId="77777777" w:rsidR="00975C97" w:rsidRPr="0001701A" w:rsidRDefault="00975C97" w:rsidP="003827A1">
            <w:pPr>
              <w:pStyle w:val="TAC"/>
            </w:pPr>
            <w:r w:rsidRPr="0001701A">
              <w:t>65576</w:t>
            </w:r>
          </w:p>
        </w:tc>
      </w:tr>
      <w:tr w:rsidR="00975C97" w:rsidRPr="0001701A" w14:paraId="1B7E6DE6" w14:textId="77777777" w:rsidTr="003827A1">
        <w:trPr>
          <w:jc w:val="center"/>
        </w:trPr>
        <w:tc>
          <w:tcPr>
            <w:tcW w:w="3690" w:type="dxa"/>
          </w:tcPr>
          <w:p w14:paraId="39380E8A" w14:textId="77777777" w:rsidR="00975C97" w:rsidRPr="0001701A" w:rsidRDefault="00975C97" w:rsidP="003827A1">
            <w:pPr>
              <w:pStyle w:val="TAL"/>
            </w:pPr>
            <w:r w:rsidRPr="0001701A">
              <w:t>Transport block CRC</w:t>
            </w:r>
          </w:p>
        </w:tc>
        <w:tc>
          <w:tcPr>
            <w:tcW w:w="1093" w:type="dxa"/>
            <w:vAlign w:val="center"/>
          </w:tcPr>
          <w:p w14:paraId="3692847F" w14:textId="77777777" w:rsidR="00975C97" w:rsidRPr="0001701A" w:rsidRDefault="00975C97" w:rsidP="003827A1">
            <w:pPr>
              <w:pStyle w:val="TAC"/>
            </w:pPr>
            <w:r w:rsidRPr="0001701A">
              <w:t>Bits</w:t>
            </w:r>
          </w:p>
        </w:tc>
        <w:tc>
          <w:tcPr>
            <w:tcW w:w="848" w:type="dxa"/>
            <w:vAlign w:val="center"/>
          </w:tcPr>
          <w:p w14:paraId="2DF1D71A" w14:textId="77777777" w:rsidR="00975C97" w:rsidRPr="0001701A" w:rsidRDefault="00975C97" w:rsidP="003827A1">
            <w:pPr>
              <w:pStyle w:val="TAC"/>
            </w:pPr>
            <w:r w:rsidRPr="0001701A">
              <w:t>24</w:t>
            </w:r>
          </w:p>
        </w:tc>
        <w:tc>
          <w:tcPr>
            <w:tcW w:w="848" w:type="dxa"/>
            <w:vAlign w:val="center"/>
          </w:tcPr>
          <w:p w14:paraId="31D5C78E" w14:textId="77777777" w:rsidR="00975C97" w:rsidRPr="0001701A" w:rsidRDefault="00975C97" w:rsidP="003827A1">
            <w:pPr>
              <w:pStyle w:val="TAC"/>
            </w:pPr>
            <w:r w:rsidRPr="0001701A">
              <w:t>24</w:t>
            </w:r>
          </w:p>
        </w:tc>
        <w:tc>
          <w:tcPr>
            <w:tcW w:w="848" w:type="dxa"/>
            <w:vAlign w:val="center"/>
          </w:tcPr>
          <w:p w14:paraId="71555485" w14:textId="77777777" w:rsidR="00975C97" w:rsidRPr="0001701A" w:rsidRDefault="00975C97" w:rsidP="003827A1">
            <w:pPr>
              <w:pStyle w:val="TAC"/>
            </w:pPr>
            <w:r w:rsidRPr="0001701A">
              <w:t>24</w:t>
            </w:r>
          </w:p>
        </w:tc>
        <w:tc>
          <w:tcPr>
            <w:tcW w:w="848" w:type="dxa"/>
            <w:vAlign w:val="center"/>
          </w:tcPr>
          <w:p w14:paraId="71986C86" w14:textId="77777777" w:rsidR="00975C97" w:rsidRPr="0001701A" w:rsidRDefault="00975C97" w:rsidP="003827A1">
            <w:pPr>
              <w:pStyle w:val="TAC"/>
            </w:pPr>
            <w:r w:rsidRPr="0001701A">
              <w:t>24</w:t>
            </w:r>
          </w:p>
        </w:tc>
        <w:tc>
          <w:tcPr>
            <w:tcW w:w="848" w:type="dxa"/>
            <w:vAlign w:val="center"/>
          </w:tcPr>
          <w:p w14:paraId="7F883468" w14:textId="77777777" w:rsidR="00975C97" w:rsidRPr="0001701A" w:rsidRDefault="00975C97" w:rsidP="003827A1">
            <w:pPr>
              <w:pStyle w:val="TAC"/>
            </w:pPr>
            <w:r w:rsidRPr="0001701A">
              <w:t>24</w:t>
            </w:r>
          </w:p>
        </w:tc>
        <w:tc>
          <w:tcPr>
            <w:tcW w:w="848" w:type="dxa"/>
            <w:vAlign w:val="center"/>
          </w:tcPr>
          <w:p w14:paraId="274F70FE" w14:textId="77777777" w:rsidR="00975C97" w:rsidRPr="0001701A" w:rsidRDefault="00975C97" w:rsidP="003827A1">
            <w:pPr>
              <w:pStyle w:val="TAC"/>
            </w:pPr>
            <w:r w:rsidRPr="0001701A">
              <w:t>24</w:t>
            </w:r>
          </w:p>
        </w:tc>
        <w:tc>
          <w:tcPr>
            <w:tcW w:w="848" w:type="dxa"/>
            <w:vAlign w:val="center"/>
          </w:tcPr>
          <w:p w14:paraId="2DAE99D0" w14:textId="77777777" w:rsidR="00975C97" w:rsidRPr="0001701A" w:rsidRDefault="00975C97" w:rsidP="003827A1">
            <w:pPr>
              <w:pStyle w:val="TAC"/>
            </w:pPr>
            <w:r w:rsidRPr="0001701A">
              <w:t>24</w:t>
            </w:r>
          </w:p>
        </w:tc>
        <w:tc>
          <w:tcPr>
            <w:tcW w:w="848" w:type="dxa"/>
            <w:vAlign w:val="center"/>
          </w:tcPr>
          <w:p w14:paraId="1E4F9CBA" w14:textId="77777777" w:rsidR="00975C97" w:rsidRPr="0001701A" w:rsidRDefault="00975C97" w:rsidP="003827A1">
            <w:pPr>
              <w:pStyle w:val="TAC"/>
            </w:pPr>
            <w:r w:rsidRPr="0001701A">
              <w:t>24</w:t>
            </w:r>
          </w:p>
        </w:tc>
        <w:tc>
          <w:tcPr>
            <w:tcW w:w="848" w:type="dxa"/>
            <w:vAlign w:val="center"/>
          </w:tcPr>
          <w:p w14:paraId="6F3C4F14" w14:textId="77777777" w:rsidR="00975C97" w:rsidRPr="0001701A" w:rsidRDefault="00975C97" w:rsidP="003827A1">
            <w:pPr>
              <w:pStyle w:val="TAC"/>
            </w:pPr>
            <w:r w:rsidRPr="0001701A">
              <w:t>24</w:t>
            </w:r>
          </w:p>
        </w:tc>
        <w:tc>
          <w:tcPr>
            <w:tcW w:w="849" w:type="dxa"/>
            <w:vAlign w:val="center"/>
          </w:tcPr>
          <w:p w14:paraId="77B2A55A" w14:textId="77777777" w:rsidR="00975C97" w:rsidRPr="0001701A" w:rsidRDefault="00975C97" w:rsidP="003827A1">
            <w:pPr>
              <w:pStyle w:val="TAC"/>
            </w:pPr>
            <w:r w:rsidRPr="0001701A">
              <w:t>24</w:t>
            </w:r>
          </w:p>
        </w:tc>
      </w:tr>
      <w:tr w:rsidR="00975C97" w:rsidRPr="0001701A" w14:paraId="2D2DB4E3" w14:textId="77777777" w:rsidTr="003827A1">
        <w:trPr>
          <w:jc w:val="center"/>
        </w:trPr>
        <w:tc>
          <w:tcPr>
            <w:tcW w:w="3690" w:type="dxa"/>
          </w:tcPr>
          <w:p w14:paraId="5C4AE24D" w14:textId="77777777" w:rsidR="00975C97" w:rsidRPr="0001701A" w:rsidRDefault="00975C97" w:rsidP="003827A1">
            <w:pPr>
              <w:pStyle w:val="TAL"/>
            </w:pPr>
            <w:r w:rsidRPr="0001701A">
              <w:t>LDPC base graph</w:t>
            </w:r>
          </w:p>
        </w:tc>
        <w:tc>
          <w:tcPr>
            <w:tcW w:w="1093" w:type="dxa"/>
            <w:vAlign w:val="center"/>
          </w:tcPr>
          <w:p w14:paraId="3FD88455" w14:textId="77777777" w:rsidR="00975C97" w:rsidRPr="0001701A" w:rsidRDefault="00975C97" w:rsidP="003827A1">
            <w:pPr>
              <w:pStyle w:val="TAC"/>
            </w:pPr>
          </w:p>
        </w:tc>
        <w:tc>
          <w:tcPr>
            <w:tcW w:w="848" w:type="dxa"/>
            <w:vAlign w:val="center"/>
          </w:tcPr>
          <w:p w14:paraId="70597AFB" w14:textId="77777777" w:rsidR="00975C97" w:rsidRPr="0001701A" w:rsidRDefault="00975C97" w:rsidP="003827A1">
            <w:pPr>
              <w:pStyle w:val="TAC"/>
            </w:pPr>
            <w:r w:rsidRPr="0001701A">
              <w:t>1</w:t>
            </w:r>
          </w:p>
        </w:tc>
        <w:tc>
          <w:tcPr>
            <w:tcW w:w="848" w:type="dxa"/>
            <w:vAlign w:val="center"/>
          </w:tcPr>
          <w:p w14:paraId="33CFE1AD" w14:textId="77777777" w:rsidR="00975C97" w:rsidRPr="0001701A" w:rsidRDefault="00975C97" w:rsidP="003827A1">
            <w:pPr>
              <w:pStyle w:val="TAC"/>
            </w:pPr>
            <w:r w:rsidRPr="0001701A">
              <w:t>1</w:t>
            </w:r>
          </w:p>
        </w:tc>
        <w:tc>
          <w:tcPr>
            <w:tcW w:w="848" w:type="dxa"/>
            <w:vAlign w:val="center"/>
          </w:tcPr>
          <w:p w14:paraId="4911724E" w14:textId="77777777" w:rsidR="00975C97" w:rsidRPr="0001701A" w:rsidRDefault="00975C97" w:rsidP="003827A1">
            <w:pPr>
              <w:pStyle w:val="TAC"/>
            </w:pPr>
            <w:r w:rsidRPr="0001701A">
              <w:t>1</w:t>
            </w:r>
          </w:p>
        </w:tc>
        <w:tc>
          <w:tcPr>
            <w:tcW w:w="848" w:type="dxa"/>
            <w:vAlign w:val="center"/>
          </w:tcPr>
          <w:p w14:paraId="3D5AE69D" w14:textId="77777777" w:rsidR="00975C97" w:rsidRPr="0001701A" w:rsidRDefault="00975C97" w:rsidP="003827A1">
            <w:pPr>
              <w:pStyle w:val="TAC"/>
            </w:pPr>
            <w:r w:rsidRPr="0001701A">
              <w:t>1</w:t>
            </w:r>
          </w:p>
        </w:tc>
        <w:tc>
          <w:tcPr>
            <w:tcW w:w="848" w:type="dxa"/>
            <w:vAlign w:val="center"/>
          </w:tcPr>
          <w:p w14:paraId="634DEB6D" w14:textId="77777777" w:rsidR="00975C97" w:rsidRPr="0001701A" w:rsidRDefault="00975C97" w:rsidP="003827A1">
            <w:pPr>
              <w:pStyle w:val="TAC"/>
            </w:pPr>
            <w:r w:rsidRPr="0001701A">
              <w:t>1</w:t>
            </w:r>
          </w:p>
        </w:tc>
        <w:tc>
          <w:tcPr>
            <w:tcW w:w="848" w:type="dxa"/>
            <w:vAlign w:val="center"/>
          </w:tcPr>
          <w:p w14:paraId="3F4D9EFF" w14:textId="77777777" w:rsidR="00975C97" w:rsidRPr="0001701A" w:rsidRDefault="00975C97" w:rsidP="003827A1">
            <w:pPr>
              <w:pStyle w:val="TAC"/>
            </w:pPr>
            <w:r w:rsidRPr="0001701A">
              <w:t>1</w:t>
            </w:r>
          </w:p>
        </w:tc>
        <w:tc>
          <w:tcPr>
            <w:tcW w:w="848" w:type="dxa"/>
            <w:vAlign w:val="center"/>
          </w:tcPr>
          <w:p w14:paraId="1FD973C8" w14:textId="77777777" w:rsidR="00975C97" w:rsidRPr="0001701A" w:rsidRDefault="00975C97" w:rsidP="003827A1">
            <w:pPr>
              <w:pStyle w:val="TAC"/>
            </w:pPr>
            <w:r w:rsidRPr="0001701A">
              <w:t>1</w:t>
            </w:r>
          </w:p>
        </w:tc>
        <w:tc>
          <w:tcPr>
            <w:tcW w:w="848" w:type="dxa"/>
            <w:vAlign w:val="center"/>
          </w:tcPr>
          <w:p w14:paraId="743B7CA5" w14:textId="77777777" w:rsidR="00975C97" w:rsidRPr="0001701A" w:rsidRDefault="00975C97" w:rsidP="003827A1">
            <w:pPr>
              <w:pStyle w:val="TAC"/>
            </w:pPr>
            <w:r w:rsidRPr="0001701A">
              <w:t>1</w:t>
            </w:r>
          </w:p>
        </w:tc>
        <w:tc>
          <w:tcPr>
            <w:tcW w:w="848" w:type="dxa"/>
            <w:vAlign w:val="center"/>
          </w:tcPr>
          <w:p w14:paraId="2929C09A" w14:textId="77777777" w:rsidR="00975C97" w:rsidRPr="0001701A" w:rsidRDefault="00975C97" w:rsidP="003827A1">
            <w:pPr>
              <w:pStyle w:val="TAC"/>
            </w:pPr>
            <w:r w:rsidRPr="0001701A">
              <w:t>1</w:t>
            </w:r>
          </w:p>
        </w:tc>
        <w:tc>
          <w:tcPr>
            <w:tcW w:w="849" w:type="dxa"/>
            <w:vAlign w:val="center"/>
          </w:tcPr>
          <w:p w14:paraId="41CE94C2" w14:textId="77777777" w:rsidR="00975C97" w:rsidRPr="0001701A" w:rsidRDefault="00975C97" w:rsidP="003827A1">
            <w:pPr>
              <w:pStyle w:val="TAC"/>
            </w:pPr>
            <w:r w:rsidRPr="0001701A">
              <w:t>1</w:t>
            </w:r>
          </w:p>
        </w:tc>
      </w:tr>
      <w:tr w:rsidR="00975C97" w:rsidRPr="0001701A" w14:paraId="1010C50D" w14:textId="77777777" w:rsidTr="003827A1">
        <w:trPr>
          <w:jc w:val="center"/>
        </w:trPr>
        <w:tc>
          <w:tcPr>
            <w:tcW w:w="3690" w:type="dxa"/>
          </w:tcPr>
          <w:p w14:paraId="4D813D35" w14:textId="77777777" w:rsidR="00975C97" w:rsidRPr="0001701A" w:rsidRDefault="00975C97" w:rsidP="003827A1">
            <w:pPr>
              <w:pStyle w:val="TAL"/>
            </w:pPr>
            <w:r w:rsidRPr="0001701A">
              <w:t>Number of Code Blocks per Slot</w:t>
            </w:r>
          </w:p>
        </w:tc>
        <w:tc>
          <w:tcPr>
            <w:tcW w:w="1093" w:type="dxa"/>
            <w:vAlign w:val="center"/>
          </w:tcPr>
          <w:p w14:paraId="721604CD" w14:textId="77777777" w:rsidR="00975C97" w:rsidRPr="0001701A" w:rsidRDefault="00975C97" w:rsidP="003827A1">
            <w:pPr>
              <w:pStyle w:val="TAC"/>
            </w:pPr>
          </w:p>
        </w:tc>
        <w:tc>
          <w:tcPr>
            <w:tcW w:w="848" w:type="dxa"/>
            <w:vAlign w:val="center"/>
          </w:tcPr>
          <w:p w14:paraId="51C3118D" w14:textId="77777777" w:rsidR="00975C97" w:rsidRPr="0001701A" w:rsidRDefault="00975C97" w:rsidP="003827A1">
            <w:pPr>
              <w:pStyle w:val="TAC"/>
            </w:pPr>
          </w:p>
        </w:tc>
        <w:tc>
          <w:tcPr>
            <w:tcW w:w="848" w:type="dxa"/>
            <w:vAlign w:val="center"/>
          </w:tcPr>
          <w:p w14:paraId="43852969" w14:textId="77777777" w:rsidR="00975C97" w:rsidRPr="0001701A" w:rsidRDefault="00975C97" w:rsidP="003827A1">
            <w:pPr>
              <w:pStyle w:val="TAC"/>
            </w:pPr>
          </w:p>
        </w:tc>
        <w:tc>
          <w:tcPr>
            <w:tcW w:w="848" w:type="dxa"/>
            <w:vAlign w:val="center"/>
          </w:tcPr>
          <w:p w14:paraId="66927D28" w14:textId="77777777" w:rsidR="00975C97" w:rsidRPr="0001701A" w:rsidRDefault="00975C97" w:rsidP="003827A1">
            <w:pPr>
              <w:pStyle w:val="TAC"/>
            </w:pPr>
          </w:p>
        </w:tc>
        <w:tc>
          <w:tcPr>
            <w:tcW w:w="848" w:type="dxa"/>
            <w:vAlign w:val="center"/>
          </w:tcPr>
          <w:p w14:paraId="1CD84379" w14:textId="77777777" w:rsidR="00975C97" w:rsidRPr="0001701A" w:rsidRDefault="00975C97" w:rsidP="003827A1">
            <w:pPr>
              <w:pStyle w:val="TAC"/>
            </w:pPr>
          </w:p>
        </w:tc>
        <w:tc>
          <w:tcPr>
            <w:tcW w:w="848" w:type="dxa"/>
            <w:vAlign w:val="center"/>
          </w:tcPr>
          <w:p w14:paraId="2FA12790" w14:textId="77777777" w:rsidR="00975C97" w:rsidRPr="0001701A" w:rsidRDefault="00975C97" w:rsidP="003827A1">
            <w:pPr>
              <w:pStyle w:val="TAC"/>
            </w:pPr>
          </w:p>
        </w:tc>
        <w:tc>
          <w:tcPr>
            <w:tcW w:w="848" w:type="dxa"/>
            <w:vAlign w:val="center"/>
          </w:tcPr>
          <w:p w14:paraId="54779867" w14:textId="77777777" w:rsidR="00975C97" w:rsidRPr="0001701A" w:rsidRDefault="00975C97" w:rsidP="003827A1">
            <w:pPr>
              <w:pStyle w:val="TAC"/>
            </w:pPr>
          </w:p>
        </w:tc>
        <w:tc>
          <w:tcPr>
            <w:tcW w:w="848" w:type="dxa"/>
            <w:vAlign w:val="center"/>
          </w:tcPr>
          <w:p w14:paraId="0B1E8023" w14:textId="77777777" w:rsidR="00975C97" w:rsidRPr="0001701A" w:rsidRDefault="00975C97" w:rsidP="003827A1">
            <w:pPr>
              <w:pStyle w:val="TAC"/>
            </w:pPr>
          </w:p>
        </w:tc>
        <w:tc>
          <w:tcPr>
            <w:tcW w:w="848" w:type="dxa"/>
            <w:vAlign w:val="center"/>
          </w:tcPr>
          <w:p w14:paraId="2C267497" w14:textId="77777777" w:rsidR="00975C97" w:rsidRPr="0001701A" w:rsidRDefault="00975C97" w:rsidP="003827A1">
            <w:pPr>
              <w:pStyle w:val="TAC"/>
            </w:pPr>
          </w:p>
        </w:tc>
        <w:tc>
          <w:tcPr>
            <w:tcW w:w="848" w:type="dxa"/>
            <w:vAlign w:val="center"/>
          </w:tcPr>
          <w:p w14:paraId="5A538F55" w14:textId="77777777" w:rsidR="00975C97" w:rsidRPr="0001701A" w:rsidRDefault="00975C97" w:rsidP="003827A1">
            <w:pPr>
              <w:pStyle w:val="TAC"/>
            </w:pPr>
          </w:p>
        </w:tc>
        <w:tc>
          <w:tcPr>
            <w:tcW w:w="849" w:type="dxa"/>
            <w:vAlign w:val="center"/>
          </w:tcPr>
          <w:p w14:paraId="52AE9ED9" w14:textId="77777777" w:rsidR="00975C97" w:rsidRPr="0001701A" w:rsidRDefault="00975C97" w:rsidP="003827A1">
            <w:pPr>
              <w:pStyle w:val="TAC"/>
            </w:pPr>
          </w:p>
        </w:tc>
      </w:tr>
      <w:tr w:rsidR="00975C97" w:rsidRPr="0001701A" w14:paraId="4806BBCD" w14:textId="77777777" w:rsidTr="003827A1">
        <w:trPr>
          <w:jc w:val="center"/>
        </w:trPr>
        <w:tc>
          <w:tcPr>
            <w:tcW w:w="3690" w:type="dxa"/>
          </w:tcPr>
          <w:p w14:paraId="6E642B82" w14:textId="77777777" w:rsidR="00975C97" w:rsidRPr="0001701A" w:rsidRDefault="00975C97" w:rsidP="003827A1">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13E60561" w14:textId="77777777" w:rsidR="00975C97" w:rsidRPr="0001701A" w:rsidRDefault="00975C97" w:rsidP="003827A1">
            <w:pPr>
              <w:pStyle w:val="TAC"/>
            </w:pPr>
            <w:r w:rsidRPr="0001701A">
              <w:t>CBs</w:t>
            </w:r>
          </w:p>
        </w:tc>
        <w:tc>
          <w:tcPr>
            <w:tcW w:w="848" w:type="dxa"/>
            <w:vAlign w:val="center"/>
          </w:tcPr>
          <w:p w14:paraId="7A69041F" w14:textId="77777777" w:rsidR="00975C97" w:rsidRPr="0001701A" w:rsidRDefault="00975C97" w:rsidP="003827A1">
            <w:pPr>
              <w:pStyle w:val="TAC"/>
            </w:pPr>
            <w:r w:rsidRPr="0001701A">
              <w:t>N/A</w:t>
            </w:r>
          </w:p>
        </w:tc>
        <w:tc>
          <w:tcPr>
            <w:tcW w:w="848" w:type="dxa"/>
            <w:vAlign w:val="center"/>
          </w:tcPr>
          <w:p w14:paraId="29D007B5" w14:textId="77777777" w:rsidR="00975C97" w:rsidRPr="0001701A" w:rsidRDefault="00975C97" w:rsidP="003827A1">
            <w:pPr>
              <w:pStyle w:val="TAC"/>
            </w:pPr>
            <w:r w:rsidRPr="0001701A">
              <w:t>N/A</w:t>
            </w:r>
          </w:p>
        </w:tc>
        <w:tc>
          <w:tcPr>
            <w:tcW w:w="848" w:type="dxa"/>
            <w:vAlign w:val="center"/>
          </w:tcPr>
          <w:p w14:paraId="2CC47AB4" w14:textId="77777777" w:rsidR="00975C97" w:rsidRPr="0001701A" w:rsidRDefault="00975C97" w:rsidP="003827A1">
            <w:pPr>
              <w:pStyle w:val="TAC"/>
            </w:pPr>
            <w:r w:rsidRPr="0001701A">
              <w:t>N/A</w:t>
            </w:r>
          </w:p>
        </w:tc>
        <w:tc>
          <w:tcPr>
            <w:tcW w:w="848" w:type="dxa"/>
            <w:vAlign w:val="center"/>
          </w:tcPr>
          <w:p w14:paraId="08A41DF7" w14:textId="77777777" w:rsidR="00975C97" w:rsidRPr="0001701A" w:rsidRDefault="00975C97" w:rsidP="003827A1">
            <w:pPr>
              <w:pStyle w:val="TAC"/>
            </w:pPr>
            <w:r w:rsidRPr="0001701A">
              <w:t>N/A</w:t>
            </w:r>
          </w:p>
        </w:tc>
        <w:tc>
          <w:tcPr>
            <w:tcW w:w="848" w:type="dxa"/>
            <w:vAlign w:val="center"/>
          </w:tcPr>
          <w:p w14:paraId="1B1E46A7" w14:textId="77777777" w:rsidR="00975C97" w:rsidRPr="0001701A" w:rsidRDefault="00975C97" w:rsidP="003827A1">
            <w:pPr>
              <w:pStyle w:val="TAC"/>
            </w:pPr>
            <w:r w:rsidRPr="0001701A">
              <w:t>N/A</w:t>
            </w:r>
          </w:p>
        </w:tc>
        <w:tc>
          <w:tcPr>
            <w:tcW w:w="848" w:type="dxa"/>
            <w:vAlign w:val="center"/>
          </w:tcPr>
          <w:p w14:paraId="738937CD" w14:textId="77777777" w:rsidR="00975C97" w:rsidRPr="0001701A" w:rsidRDefault="00975C97" w:rsidP="003827A1">
            <w:pPr>
              <w:pStyle w:val="TAC"/>
            </w:pPr>
            <w:r w:rsidRPr="0001701A">
              <w:t>N/A</w:t>
            </w:r>
          </w:p>
        </w:tc>
        <w:tc>
          <w:tcPr>
            <w:tcW w:w="848" w:type="dxa"/>
            <w:vAlign w:val="center"/>
          </w:tcPr>
          <w:p w14:paraId="722EAA15" w14:textId="77777777" w:rsidR="00975C97" w:rsidRPr="0001701A" w:rsidRDefault="00975C97" w:rsidP="003827A1">
            <w:pPr>
              <w:pStyle w:val="TAC"/>
            </w:pPr>
            <w:r w:rsidRPr="0001701A">
              <w:t>N/A</w:t>
            </w:r>
          </w:p>
        </w:tc>
        <w:tc>
          <w:tcPr>
            <w:tcW w:w="848" w:type="dxa"/>
            <w:vAlign w:val="center"/>
          </w:tcPr>
          <w:p w14:paraId="033FD627" w14:textId="77777777" w:rsidR="00975C97" w:rsidRPr="0001701A" w:rsidRDefault="00975C97" w:rsidP="003827A1">
            <w:pPr>
              <w:pStyle w:val="TAC"/>
            </w:pPr>
            <w:r w:rsidRPr="0001701A">
              <w:t>N/A</w:t>
            </w:r>
          </w:p>
        </w:tc>
        <w:tc>
          <w:tcPr>
            <w:tcW w:w="848" w:type="dxa"/>
            <w:vAlign w:val="center"/>
          </w:tcPr>
          <w:p w14:paraId="430746A6" w14:textId="77777777" w:rsidR="00975C97" w:rsidRPr="0001701A" w:rsidRDefault="00975C97" w:rsidP="003827A1">
            <w:pPr>
              <w:pStyle w:val="TAC"/>
            </w:pPr>
            <w:r w:rsidRPr="0001701A">
              <w:t>N/A</w:t>
            </w:r>
          </w:p>
        </w:tc>
        <w:tc>
          <w:tcPr>
            <w:tcW w:w="849" w:type="dxa"/>
            <w:vAlign w:val="center"/>
          </w:tcPr>
          <w:p w14:paraId="092E15CB" w14:textId="77777777" w:rsidR="00975C97" w:rsidRPr="0001701A" w:rsidRDefault="00975C97" w:rsidP="003827A1">
            <w:pPr>
              <w:pStyle w:val="TAC"/>
            </w:pPr>
            <w:r w:rsidRPr="0001701A">
              <w:t>N/A</w:t>
            </w:r>
          </w:p>
        </w:tc>
      </w:tr>
      <w:tr w:rsidR="00975C97" w:rsidRPr="0001701A" w14:paraId="72D2B5EB" w14:textId="77777777" w:rsidTr="003827A1">
        <w:trPr>
          <w:jc w:val="center"/>
        </w:trPr>
        <w:tc>
          <w:tcPr>
            <w:tcW w:w="3690" w:type="dxa"/>
          </w:tcPr>
          <w:p w14:paraId="455F8402" w14:textId="77777777" w:rsidR="00975C97" w:rsidRPr="0001701A" w:rsidRDefault="00975C97" w:rsidP="003827A1">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5) = {0, …,13} for </w:t>
            </w:r>
            <w:proofErr w:type="spellStart"/>
            <w:r w:rsidRPr="0001701A">
              <w:t>i</w:t>
            </w:r>
            <w:proofErr w:type="spellEnd"/>
            <w:r w:rsidRPr="0001701A">
              <w:t xml:space="preserve"> from {4,…,39}</w:t>
            </w:r>
          </w:p>
        </w:tc>
        <w:tc>
          <w:tcPr>
            <w:tcW w:w="1093" w:type="dxa"/>
            <w:vAlign w:val="center"/>
          </w:tcPr>
          <w:p w14:paraId="7C582713" w14:textId="77777777" w:rsidR="00975C97" w:rsidRPr="0001701A" w:rsidRDefault="00975C97" w:rsidP="003827A1">
            <w:pPr>
              <w:pStyle w:val="TAC"/>
            </w:pPr>
            <w:r w:rsidRPr="0001701A">
              <w:t>CBs</w:t>
            </w:r>
          </w:p>
        </w:tc>
        <w:tc>
          <w:tcPr>
            <w:tcW w:w="848" w:type="dxa"/>
            <w:vAlign w:val="center"/>
          </w:tcPr>
          <w:p w14:paraId="5CE008C0" w14:textId="77777777" w:rsidR="00975C97" w:rsidRPr="0001701A" w:rsidRDefault="00975C97" w:rsidP="003827A1">
            <w:pPr>
              <w:pStyle w:val="TAC"/>
            </w:pPr>
            <w:r w:rsidRPr="0001701A">
              <w:t>1</w:t>
            </w:r>
          </w:p>
        </w:tc>
        <w:tc>
          <w:tcPr>
            <w:tcW w:w="848" w:type="dxa"/>
            <w:vAlign w:val="center"/>
          </w:tcPr>
          <w:p w14:paraId="19BC898A" w14:textId="77777777" w:rsidR="00975C97" w:rsidRPr="0001701A" w:rsidRDefault="00975C97" w:rsidP="003827A1">
            <w:pPr>
              <w:pStyle w:val="TAC"/>
            </w:pPr>
            <w:r w:rsidRPr="0001701A">
              <w:t>2</w:t>
            </w:r>
          </w:p>
        </w:tc>
        <w:tc>
          <w:tcPr>
            <w:tcW w:w="848" w:type="dxa"/>
            <w:vAlign w:val="center"/>
          </w:tcPr>
          <w:p w14:paraId="70F53A2A" w14:textId="77777777" w:rsidR="00975C97" w:rsidRPr="0001701A" w:rsidRDefault="00975C97" w:rsidP="003827A1">
            <w:pPr>
              <w:pStyle w:val="TAC"/>
            </w:pPr>
            <w:r w:rsidRPr="0001701A">
              <w:t>2</w:t>
            </w:r>
          </w:p>
        </w:tc>
        <w:tc>
          <w:tcPr>
            <w:tcW w:w="848" w:type="dxa"/>
            <w:vAlign w:val="center"/>
          </w:tcPr>
          <w:p w14:paraId="0AC53E98" w14:textId="77777777" w:rsidR="00975C97" w:rsidRPr="0001701A" w:rsidRDefault="00975C97" w:rsidP="003827A1">
            <w:pPr>
              <w:pStyle w:val="TAC"/>
            </w:pPr>
            <w:r w:rsidRPr="0001701A">
              <w:t>2</w:t>
            </w:r>
          </w:p>
        </w:tc>
        <w:tc>
          <w:tcPr>
            <w:tcW w:w="848" w:type="dxa"/>
            <w:vAlign w:val="center"/>
          </w:tcPr>
          <w:p w14:paraId="4BFEFEE5" w14:textId="77777777" w:rsidR="00975C97" w:rsidRPr="0001701A" w:rsidRDefault="00975C97" w:rsidP="003827A1">
            <w:pPr>
              <w:pStyle w:val="TAC"/>
            </w:pPr>
            <w:r w:rsidRPr="0001701A">
              <w:t>3</w:t>
            </w:r>
          </w:p>
        </w:tc>
        <w:tc>
          <w:tcPr>
            <w:tcW w:w="848" w:type="dxa"/>
            <w:vAlign w:val="center"/>
          </w:tcPr>
          <w:p w14:paraId="10858171" w14:textId="77777777" w:rsidR="00975C97" w:rsidRPr="0001701A" w:rsidRDefault="00975C97" w:rsidP="003827A1">
            <w:pPr>
              <w:pStyle w:val="TAC"/>
            </w:pPr>
            <w:r w:rsidRPr="0001701A">
              <w:t>3</w:t>
            </w:r>
          </w:p>
        </w:tc>
        <w:tc>
          <w:tcPr>
            <w:tcW w:w="848" w:type="dxa"/>
            <w:vAlign w:val="center"/>
          </w:tcPr>
          <w:p w14:paraId="6CC39541" w14:textId="77777777" w:rsidR="00975C97" w:rsidRPr="0001701A" w:rsidRDefault="00975C97" w:rsidP="003827A1">
            <w:pPr>
              <w:pStyle w:val="TAC"/>
            </w:pPr>
            <w:r w:rsidRPr="0001701A">
              <w:t>4</w:t>
            </w:r>
          </w:p>
        </w:tc>
        <w:tc>
          <w:tcPr>
            <w:tcW w:w="848" w:type="dxa"/>
            <w:vAlign w:val="center"/>
          </w:tcPr>
          <w:p w14:paraId="2641CA36" w14:textId="77777777" w:rsidR="00975C97" w:rsidRPr="0001701A" w:rsidRDefault="00975C97" w:rsidP="003827A1">
            <w:pPr>
              <w:pStyle w:val="TAC"/>
            </w:pPr>
            <w:r w:rsidRPr="0001701A">
              <w:t>5</w:t>
            </w:r>
          </w:p>
        </w:tc>
        <w:tc>
          <w:tcPr>
            <w:tcW w:w="848" w:type="dxa"/>
            <w:vAlign w:val="center"/>
          </w:tcPr>
          <w:p w14:paraId="44F74D2A" w14:textId="77777777" w:rsidR="00975C97" w:rsidRPr="0001701A" w:rsidRDefault="00975C97" w:rsidP="003827A1">
            <w:pPr>
              <w:pStyle w:val="TAC"/>
            </w:pPr>
            <w:r w:rsidRPr="0001701A">
              <w:t>7</w:t>
            </w:r>
          </w:p>
        </w:tc>
        <w:tc>
          <w:tcPr>
            <w:tcW w:w="849" w:type="dxa"/>
            <w:vAlign w:val="center"/>
          </w:tcPr>
          <w:p w14:paraId="5E580C0A" w14:textId="77777777" w:rsidR="00975C97" w:rsidRPr="0001701A" w:rsidRDefault="00975C97" w:rsidP="003827A1">
            <w:pPr>
              <w:pStyle w:val="TAC"/>
            </w:pPr>
            <w:r w:rsidRPr="0001701A">
              <w:t>8</w:t>
            </w:r>
          </w:p>
        </w:tc>
      </w:tr>
      <w:tr w:rsidR="00975C97" w:rsidRPr="0001701A" w14:paraId="71EE537D" w14:textId="77777777" w:rsidTr="003827A1">
        <w:trPr>
          <w:jc w:val="center"/>
        </w:trPr>
        <w:tc>
          <w:tcPr>
            <w:tcW w:w="3690" w:type="dxa"/>
          </w:tcPr>
          <w:p w14:paraId="1899F3DB" w14:textId="77777777" w:rsidR="00975C97" w:rsidRPr="0001701A" w:rsidRDefault="00975C97" w:rsidP="003827A1">
            <w:pPr>
              <w:pStyle w:val="TAL"/>
            </w:pPr>
            <w:r w:rsidRPr="0001701A">
              <w:t>Binary Channel Bits per Slot</w:t>
            </w:r>
          </w:p>
        </w:tc>
        <w:tc>
          <w:tcPr>
            <w:tcW w:w="1093" w:type="dxa"/>
            <w:vAlign w:val="center"/>
          </w:tcPr>
          <w:p w14:paraId="652CD938" w14:textId="77777777" w:rsidR="00975C97" w:rsidRPr="0001701A" w:rsidRDefault="00975C97" w:rsidP="003827A1">
            <w:pPr>
              <w:pStyle w:val="TAC"/>
            </w:pPr>
          </w:p>
        </w:tc>
        <w:tc>
          <w:tcPr>
            <w:tcW w:w="848" w:type="dxa"/>
            <w:vAlign w:val="center"/>
          </w:tcPr>
          <w:p w14:paraId="0496302F" w14:textId="77777777" w:rsidR="00975C97" w:rsidRPr="0001701A" w:rsidRDefault="00975C97" w:rsidP="003827A1">
            <w:pPr>
              <w:pStyle w:val="TAC"/>
            </w:pPr>
          </w:p>
        </w:tc>
        <w:tc>
          <w:tcPr>
            <w:tcW w:w="848" w:type="dxa"/>
            <w:vAlign w:val="center"/>
          </w:tcPr>
          <w:p w14:paraId="10C331B3" w14:textId="77777777" w:rsidR="00975C97" w:rsidRPr="0001701A" w:rsidRDefault="00975C97" w:rsidP="003827A1">
            <w:pPr>
              <w:pStyle w:val="TAC"/>
            </w:pPr>
          </w:p>
        </w:tc>
        <w:tc>
          <w:tcPr>
            <w:tcW w:w="848" w:type="dxa"/>
            <w:vAlign w:val="center"/>
          </w:tcPr>
          <w:p w14:paraId="2B566377" w14:textId="77777777" w:rsidR="00975C97" w:rsidRPr="0001701A" w:rsidRDefault="00975C97" w:rsidP="003827A1">
            <w:pPr>
              <w:pStyle w:val="TAC"/>
            </w:pPr>
          </w:p>
        </w:tc>
        <w:tc>
          <w:tcPr>
            <w:tcW w:w="848" w:type="dxa"/>
            <w:vAlign w:val="center"/>
          </w:tcPr>
          <w:p w14:paraId="2C3291FE" w14:textId="77777777" w:rsidR="00975C97" w:rsidRPr="0001701A" w:rsidRDefault="00975C97" w:rsidP="003827A1">
            <w:pPr>
              <w:pStyle w:val="TAC"/>
            </w:pPr>
          </w:p>
        </w:tc>
        <w:tc>
          <w:tcPr>
            <w:tcW w:w="848" w:type="dxa"/>
            <w:vAlign w:val="center"/>
          </w:tcPr>
          <w:p w14:paraId="2B1774DF" w14:textId="77777777" w:rsidR="00975C97" w:rsidRPr="0001701A" w:rsidRDefault="00975C97" w:rsidP="003827A1">
            <w:pPr>
              <w:pStyle w:val="TAC"/>
            </w:pPr>
          </w:p>
        </w:tc>
        <w:tc>
          <w:tcPr>
            <w:tcW w:w="848" w:type="dxa"/>
            <w:vAlign w:val="center"/>
          </w:tcPr>
          <w:p w14:paraId="3DEB604F" w14:textId="77777777" w:rsidR="00975C97" w:rsidRPr="0001701A" w:rsidRDefault="00975C97" w:rsidP="003827A1">
            <w:pPr>
              <w:pStyle w:val="TAC"/>
            </w:pPr>
          </w:p>
        </w:tc>
        <w:tc>
          <w:tcPr>
            <w:tcW w:w="848" w:type="dxa"/>
            <w:vAlign w:val="center"/>
          </w:tcPr>
          <w:p w14:paraId="09DA939D" w14:textId="77777777" w:rsidR="00975C97" w:rsidRPr="0001701A" w:rsidRDefault="00975C97" w:rsidP="003827A1">
            <w:pPr>
              <w:pStyle w:val="TAC"/>
            </w:pPr>
          </w:p>
        </w:tc>
        <w:tc>
          <w:tcPr>
            <w:tcW w:w="848" w:type="dxa"/>
            <w:vAlign w:val="center"/>
          </w:tcPr>
          <w:p w14:paraId="215DAA81" w14:textId="77777777" w:rsidR="00975C97" w:rsidRPr="0001701A" w:rsidRDefault="00975C97" w:rsidP="003827A1">
            <w:pPr>
              <w:pStyle w:val="TAC"/>
            </w:pPr>
          </w:p>
        </w:tc>
        <w:tc>
          <w:tcPr>
            <w:tcW w:w="848" w:type="dxa"/>
            <w:vAlign w:val="center"/>
          </w:tcPr>
          <w:p w14:paraId="2162E0BF" w14:textId="77777777" w:rsidR="00975C97" w:rsidRPr="0001701A" w:rsidRDefault="00975C97" w:rsidP="003827A1">
            <w:pPr>
              <w:pStyle w:val="TAC"/>
            </w:pPr>
          </w:p>
        </w:tc>
        <w:tc>
          <w:tcPr>
            <w:tcW w:w="849" w:type="dxa"/>
            <w:vAlign w:val="center"/>
          </w:tcPr>
          <w:p w14:paraId="6954B69B" w14:textId="77777777" w:rsidR="00975C97" w:rsidRPr="0001701A" w:rsidRDefault="00975C97" w:rsidP="003827A1">
            <w:pPr>
              <w:pStyle w:val="TAC"/>
            </w:pPr>
          </w:p>
        </w:tc>
      </w:tr>
      <w:tr w:rsidR="00975C97" w:rsidRPr="0001701A" w14:paraId="0818F2B1" w14:textId="77777777" w:rsidTr="003827A1">
        <w:trPr>
          <w:jc w:val="center"/>
        </w:trPr>
        <w:tc>
          <w:tcPr>
            <w:tcW w:w="3690" w:type="dxa"/>
          </w:tcPr>
          <w:p w14:paraId="5F05D3ED" w14:textId="77777777" w:rsidR="00975C97" w:rsidRPr="0001701A" w:rsidRDefault="00975C97" w:rsidP="003827A1">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7DA00C20" w14:textId="77777777" w:rsidR="00975C97" w:rsidRPr="0001701A" w:rsidRDefault="00975C97" w:rsidP="003827A1">
            <w:pPr>
              <w:pStyle w:val="TAC"/>
            </w:pPr>
            <w:r w:rsidRPr="0001701A">
              <w:t>Bits</w:t>
            </w:r>
          </w:p>
        </w:tc>
        <w:tc>
          <w:tcPr>
            <w:tcW w:w="848" w:type="dxa"/>
            <w:vAlign w:val="center"/>
          </w:tcPr>
          <w:p w14:paraId="7FFE3071" w14:textId="77777777" w:rsidR="00975C97" w:rsidRPr="0001701A" w:rsidRDefault="00975C97" w:rsidP="003827A1">
            <w:pPr>
              <w:pStyle w:val="TAC"/>
            </w:pPr>
            <w:r w:rsidRPr="0001701A">
              <w:t>N/A</w:t>
            </w:r>
          </w:p>
        </w:tc>
        <w:tc>
          <w:tcPr>
            <w:tcW w:w="848" w:type="dxa"/>
            <w:vAlign w:val="center"/>
          </w:tcPr>
          <w:p w14:paraId="559552F7" w14:textId="77777777" w:rsidR="00975C97" w:rsidRPr="0001701A" w:rsidRDefault="00975C97" w:rsidP="003827A1">
            <w:pPr>
              <w:pStyle w:val="TAC"/>
            </w:pPr>
            <w:r w:rsidRPr="0001701A">
              <w:t>N/A</w:t>
            </w:r>
          </w:p>
        </w:tc>
        <w:tc>
          <w:tcPr>
            <w:tcW w:w="848" w:type="dxa"/>
            <w:vAlign w:val="center"/>
          </w:tcPr>
          <w:p w14:paraId="5C9CA791" w14:textId="77777777" w:rsidR="00975C97" w:rsidRPr="0001701A" w:rsidRDefault="00975C97" w:rsidP="003827A1">
            <w:pPr>
              <w:pStyle w:val="TAC"/>
            </w:pPr>
            <w:r w:rsidRPr="0001701A">
              <w:t>N/A</w:t>
            </w:r>
          </w:p>
        </w:tc>
        <w:tc>
          <w:tcPr>
            <w:tcW w:w="848" w:type="dxa"/>
            <w:vAlign w:val="center"/>
          </w:tcPr>
          <w:p w14:paraId="00D55DB7" w14:textId="77777777" w:rsidR="00975C97" w:rsidRPr="0001701A" w:rsidRDefault="00975C97" w:rsidP="003827A1">
            <w:pPr>
              <w:pStyle w:val="TAC"/>
            </w:pPr>
            <w:r w:rsidRPr="0001701A">
              <w:t>N/A</w:t>
            </w:r>
          </w:p>
        </w:tc>
        <w:tc>
          <w:tcPr>
            <w:tcW w:w="848" w:type="dxa"/>
            <w:vAlign w:val="center"/>
          </w:tcPr>
          <w:p w14:paraId="1478E882" w14:textId="77777777" w:rsidR="00975C97" w:rsidRPr="0001701A" w:rsidRDefault="00975C97" w:rsidP="003827A1">
            <w:pPr>
              <w:pStyle w:val="TAC"/>
            </w:pPr>
            <w:r w:rsidRPr="0001701A">
              <w:t>N/A</w:t>
            </w:r>
          </w:p>
        </w:tc>
        <w:tc>
          <w:tcPr>
            <w:tcW w:w="848" w:type="dxa"/>
            <w:vAlign w:val="center"/>
          </w:tcPr>
          <w:p w14:paraId="7D7C9173" w14:textId="77777777" w:rsidR="00975C97" w:rsidRPr="0001701A" w:rsidRDefault="00975C97" w:rsidP="003827A1">
            <w:pPr>
              <w:pStyle w:val="TAC"/>
            </w:pPr>
            <w:r w:rsidRPr="0001701A">
              <w:t>N/A</w:t>
            </w:r>
          </w:p>
        </w:tc>
        <w:tc>
          <w:tcPr>
            <w:tcW w:w="848" w:type="dxa"/>
            <w:vAlign w:val="center"/>
          </w:tcPr>
          <w:p w14:paraId="2EE4E665" w14:textId="77777777" w:rsidR="00975C97" w:rsidRPr="0001701A" w:rsidRDefault="00975C97" w:rsidP="003827A1">
            <w:pPr>
              <w:pStyle w:val="TAC"/>
            </w:pPr>
            <w:r w:rsidRPr="0001701A">
              <w:t>N/A</w:t>
            </w:r>
          </w:p>
        </w:tc>
        <w:tc>
          <w:tcPr>
            <w:tcW w:w="848" w:type="dxa"/>
            <w:vAlign w:val="center"/>
          </w:tcPr>
          <w:p w14:paraId="1E678B6F" w14:textId="77777777" w:rsidR="00975C97" w:rsidRPr="0001701A" w:rsidRDefault="00975C97" w:rsidP="003827A1">
            <w:pPr>
              <w:pStyle w:val="TAC"/>
            </w:pPr>
            <w:r w:rsidRPr="0001701A">
              <w:t>N/A</w:t>
            </w:r>
          </w:p>
        </w:tc>
        <w:tc>
          <w:tcPr>
            <w:tcW w:w="848" w:type="dxa"/>
            <w:vAlign w:val="center"/>
          </w:tcPr>
          <w:p w14:paraId="055CD388" w14:textId="77777777" w:rsidR="00975C97" w:rsidRPr="0001701A" w:rsidRDefault="00975C97" w:rsidP="003827A1">
            <w:pPr>
              <w:pStyle w:val="TAC"/>
            </w:pPr>
            <w:r w:rsidRPr="0001701A">
              <w:t>N/A</w:t>
            </w:r>
          </w:p>
        </w:tc>
        <w:tc>
          <w:tcPr>
            <w:tcW w:w="849" w:type="dxa"/>
            <w:vAlign w:val="center"/>
          </w:tcPr>
          <w:p w14:paraId="552BB058" w14:textId="77777777" w:rsidR="00975C97" w:rsidRPr="0001701A" w:rsidRDefault="00975C97" w:rsidP="003827A1">
            <w:pPr>
              <w:pStyle w:val="TAC"/>
            </w:pPr>
            <w:r w:rsidRPr="0001701A">
              <w:t>N/A</w:t>
            </w:r>
          </w:p>
        </w:tc>
      </w:tr>
      <w:tr w:rsidR="00975C97" w:rsidRPr="0001701A" w14:paraId="63C270B1" w14:textId="77777777" w:rsidTr="003827A1">
        <w:trPr>
          <w:jc w:val="center"/>
        </w:trPr>
        <w:tc>
          <w:tcPr>
            <w:tcW w:w="3690" w:type="dxa"/>
          </w:tcPr>
          <w:p w14:paraId="40233828" w14:textId="4A0D5803" w:rsidR="00975C97" w:rsidRPr="0001701A" w:rsidRDefault="00975C97" w:rsidP="003827A1">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w:t>
            </w:r>
            <w:r w:rsidR="00956A30" w:rsidRPr="0001701A">
              <w:t>20</w:t>
            </w:r>
            <w:r w:rsidRPr="0001701A">
              <w:t xml:space="preserve">) = {0, …,13} for </w:t>
            </w:r>
            <w:proofErr w:type="spellStart"/>
            <w:r w:rsidRPr="0001701A">
              <w:t>i</w:t>
            </w:r>
            <w:proofErr w:type="spellEnd"/>
            <w:r w:rsidRPr="0001701A">
              <w:t xml:space="preserve"> from {4,…,39}</w:t>
            </w:r>
          </w:p>
        </w:tc>
        <w:tc>
          <w:tcPr>
            <w:tcW w:w="1093" w:type="dxa"/>
            <w:vAlign w:val="center"/>
          </w:tcPr>
          <w:p w14:paraId="222E37CA" w14:textId="77777777" w:rsidR="00975C97" w:rsidRPr="0001701A" w:rsidRDefault="00975C97" w:rsidP="003827A1">
            <w:pPr>
              <w:pStyle w:val="TAC"/>
            </w:pPr>
            <w:r w:rsidRPr="0001701A">
              <w:t>Bits</w:t>
            </w:r>
          </w:p>
        </w:tc>
        <w:tc>
          <w:tcPr>
            <w:tcW w:w="848" w:type="dxa"/>
            <w:vAlign w:val="center"/>
          </w:tcPr>
          <w:p w14:paraId="621F1161" w14:textId="77777777" w:rsidR="00975C97" w:rsidRPr="0001701A" w:rsidRDefault="00975C97" w:rsidP="003827A1">
            <w:pPr>
              <w:pStyle w:val="TAC"/>
            </w:pPr>
            <w:r w:rsidRPr="0001701A">
              <w:t>7128</w:t>
            </w:r>
          </w:p>
        </w:tc>
        <w:tc>
          <w:tcPr>
            <w:tcW w:w="848" w:type="dxa"/>
            <w:vAlign w:val="center"/>
          </w:tcPr>
          <w:p w14:paraId="5CEA9DA3" w14:textId="77777777" w:rsidR="00975C97" w:rsidRPr="0001701A" w:rsidRDefault="00975C97" w:rsidP="003827A1">
            <w:pPr>
              <w:pStyle w:val="TAC"/>
            </w:pPr>
            <w:r w:rsidRPr="0001701A">
              <w:t>11664</w:t>
            </w:r>
          </w:p>
        </w:tc>
        <w:tc>
          <w:tcPr>
            <w:tcW w:w="848" w:type="dxa"/>
            <w:vAlign w:val="center"/>
          </w:tcPr>
          <w:p w14:paraId="2FAE6988" w14:textId="77777777" w:rsidR="00975C97" w:rsidRPr="0001701A" w:rsidRDefault="00975C97" w:rsidP="003827A1">
            <w:pPr>
              <w:pStyle w:val="TAC"/>
            </w:pPr>
            <w:r w:rsidRPr="0001701A">
              <w:t>15552</w:t>
            </w:r>
          </w:p>
        </w:tc>
        <w:tc>
          <w:tcPr>
            <w:tcW w:w="848" w:type="dxa"/>
            <w:vAlign w:val="center"/>
          </w:tcPr>
          <w:p w14:paraId="51134EC9" w14:textId="77777777" w:rsidR="00975C97" w:rsidRPr="0001701A" w:rsidRDefault="00975C97" w:rsidP="003827A1">
            <w:pPr>
              <w:pStyle w:val="TAC"/>
            </w:pPr>
            <w:r w:rsidRPr="0001701A">
              <w:t>20088</w:t>
            </w:r>
          </w:p>
        </w:tc>
        <w:tc>
          <w:tcPr>
            <w:tcW w:w="848" w:type="dxa"/>
            <w:vAlign w:val="center"/>
          </w:tcPr>
          <w:p w14:paraId="6CC260B0" w14:textId="77777777" w:rsidR="00975C97" w:rsidRPr="0001701A" w:rsidRDefault="00975C97" w:rsidP="003827A1">
            <w:pPr>
              <w:pStyle w:val="TAC"/>
            </w:pPr>
            <w:r w:rsidRPr="0001701A">
              <w:t>24624</w:t>
            </w:r>
          </w:p>
        </w:tc>
        <w:tc>
          <w:tcPr>
            <w:tcW w:w="848" w:type="dxa"/>
            <w:vAlign w:val="center"/>
          </w:tcPr>
          <w:p w14:paraId="780440D0" w14:textId="77777777" w:rsidR="00975C97" w:rsidRPr="0001701A" w:rsidRDefault="00975C97" w:rsidP="003827A1">
            <w:pPr>
              <w:pStyle w:val="TAC"/>
            </w:pPr>
            <w:r w:rsidRPr="0001701A">
              <w:t>33048</w:t>
            </w:r>
          </w:p>
        </w:tc>
        <w:tc>
          <w:tcPr>
            <w:tcW w:w="848" w:type="dxa"/>
            <w:vAlign w:val="center"/>
          </w:tcPr>
          <w:p w14:paraId="56375596" w14:textId="77777777" w:rsidR="00975C97" w:rsidRPr="0001701A" w:rsidRDefault="00975C97" w:rsidP="003827A1">
            <w:pPr>
              <w:pStyle w:val="TAC"/>
            </w:pPr>
            <w:r w:rsidRPr="0001701A">
              <w:t>42120</w:t>
            </w:r>
          </w:p>
        </w:tc>
        <w:tc>
          <w:tcPr>
            <w:tcW w:w="848" w:type="dxa"/>
            <w:vAlign w:val="center"/>
          </w:tcPr>
          <w:p w14:paraId="23DB363B" w14:textId="77777777" w:rsidR="00975C97" w:rsidRPr="0001701A" w:rsidRDefault="00975C97" w:rsidP="003827A1">
            <w:pPr>
              <w:pStyle w:val="TAC"/>
            </w:pPr>
            <w:r w:rsidRPr="0001701A">
              <w:t>51192</w:t>
            </w:r>
          </w:p>
        </w:tc>
        <w:tc>
          <w:tcPr>
            <w:tcW w:w="848" w:type="dxa"/>
            <w:vAlign w:val="center"/>
          </w:tcPr>
          <w:p w14:paraId="2BBC4E00" w14:textId="77777777" w:rsidR="00975C97" w:rsidRPr="0001701A" w:rsidRDefault="00975C97" w:rsidP="003827A1">
            <w:pPr>
              <w:pStyle w:val="TAC"/>
            </w:pPr>
            <w:r w:rsidRPr="0001701A">
              <w:t>69336</w:t>
            </w:r>
          </w:p>
        </w:tc>
        <w:tc>
          <w:tcPr>
            <w:tcW w:w="849" w:type="dxa"/>
            <w:vAlign w:val="center"/>
          </w:tcPr>
          <w:p w14:paraId="7209244C" w14:textId="77777777" w:rsidR="00975C97" w:rsidRPr="0001701A" w:rsidRDefault="00975C97" w:rsidP="003827A1">
            <w:pPr>
              <w:pStyle w:val="TAC"/>
            </w:pPr>
            <w:r w:rsidRPr="0001701A">
              <w:t>87480</w:t>
            </w:r>
          </w:p>
        </w:tc>
      </w:tr>
      <w:tr w:rsidR="00975C97" w:rsidRPr="0001701A" w14:paraId="59B14F8A" w14:textId="77777777" w:rsidTr="003827A1">
        <w:trPr>
          <w:trHeight w:val="70"/>
          <w:jc w:val="center"/>
        </w:trPr>
        <w:tc>
          <w:tcPr>
            <w:tcW w:w="3690" w:type="dxa"/>
          </w:tcPr>
          <w:p w14:paraId="356A2485" w14:textId="77777777" w:rsidR="00975C97" w:rsidRPr="0001701A" w:rsidRDefault="00975C97" w:rsidP="003827A1">
            <w:pPr>
              <w:pStyle w:val="TAL"/>
            </w:pPr>
            <w:r w:rsidRPr="0001701A">
              <w:t>Max. Throughput averaged over 1 frame</w:t>
            </w:r>
          </w:p>
        </w:tc>
        <w:tc>
          <w:tcPr>
            <w:tcW w:w="1093" w:type="dxa"/>
            <w:vAlign w:val="center"/>
          </w:tcPr>
          <w:p w14:paraId="4407E393" w14:textId="77777777" w:rsidR="00975C97" w:rsidRPr="0001701A" w:rsidRDefault="00975C97" w:rsidP="003827A1">
            <w:pPr>
              <w:pStyle w:val="TAC"/>
            </w:pPr>
            <w:r w:rsidRPr="0001701A">
              <w:t>Mbps</w:t>
            </w:r>
          </w:p>
        </w:tc>
        <w:tc>
          <w:tcPr>
            <w:tcW w:w="848" w:type="dxa"/>
          </w:tcPr>
          <w:p w14:paraId="7DB24F65" w14:textId="77777777" w:rsidR="00975C97" w:rsidRPr="0001701A" w:rsidRDefault="00975C97" w:rsidP="003827A1">
            <w:pPr>
              <w:pStyle w:val="TAC"/>
            </w:pPr>
            <w:r w:rsidRPr="0001701A">
              <w:t>12.902</w:t>
            </w:r>
          </w:p>
        </w:tc>
        <w:tc>
          <w:tcPr>
            <w:tcW w:w="848" w:type="dxa"/>
          </w:tcPr>
          <w:p w14:paraId="3C9CE375" w14:textId="77777777" w:rsidR="00975C97" w:rsidRPr="0001701A" w:rsidRDefault="00975C97" w:rsidP="003827A1">
            <w:pPr>
              <w:pStyle w:val="TAC"/>
            </w:pPr>
            <w:r w:rsidRPr="0001701A">
              <w:t>20.909</w:t>
            </w:r>
          </w:p>
        </w:tc>
        <w:tc>
          <w:tcPr>
            <w:tcW w:w="848" w:type="dxa"/>
          </w:tcPr>
          <w:p w14:paraId="69CECC74" w14:textId="77777777" w:rsidR="00975C97" w:rsidRPr="0001701A" w:rsidRDefault="00975C97" w:rsidP="003827A1">
            <w:pPr>
              <w:pStyle w:val="TAC"/>
            </w:pPr>
            <w:r w:rsidRPr="0001701A">
              <w:t>28.282</w:t>
            </w:r>
          </w:p>
        </w:tc>
        <w:tc>
          <w:tcPr>
            <w:tcW w:w="848" w:type="dxa"/>
          </w:tcPr>
          <w:p w14:paraId="3D866CE3" w14:textId="77777777" w:rsidR="00975C97" w:rsidRPr="0001701A" w:rsidRDefault="00975C97" w:rsidP="003827A1">
            <w:pPr>
              <w:pStyle w:val="TAC"/>
            </w:pPr>
            <w:r w:rsidRPr="0001701A">
              <w:t>36.269</w:t>
            </w:r>
          </w:p>
        </w:tc>
        <w:tc>
          <w:tcPr>
            <w:tcW w:w="848" w:type="dxa"/>
          </w:tcPr>
          <w:p w14:paraId="690C05C5" w14:textId="77777777" w:rsidR="00975C97" w:rsidRPr="0001701A" w:rsidRDefault="00975C97" w:rsidP="003827A1">
            <w:pPr>
              <w:pStyle w:val="TAC"/>
            </w:pPr>
            <w:r w:rsidRPr="0001701A">
              <w:t>44.237</w:t>
            </w:r>
          </w:p>
        </w:tc>
        <w:tc>
          <w:tcPr>
            <w:tcW w:w="848" w:type="dxa"/>
          </w:tcPr>
          <w:p w14:paraId="0D465772" w14:textId="77777777" w:rsidR="00975C97" w:rsidRPr="0001701A" w:rsidRDefault="00975C97" w:rsidP="003827A1">
            <w:pPr>
              <w:pStyle w:val="TAC"/>
            </w:pPr>
            <w:r w:rsidRPr="0001701A">
              <w:t>60.250</w:t>
            </w:r>
          </w:p>
        </w:tc>
        <w:tc>
          <w:tcPr>
            <w:tcW w:w="848" w:type="dxa"/>
          </w:tcPr>
          <w:p w14:paraId="5E957413" w14:textId="77777777" w:rsidR="00975C97" w:rsidRPr="0001701A" w:rsidRDefault="00975C97" w:rsidP="003827A1">
            <w:pPr>
              <w:pStyle w:val="TAC"/>
            </w:pPr>
            <w:r w:rsidRPr="0001701A">
              <w:t>76.205</w:t>
            </w:r>
          </w:p>
        </w:tc>
        <w:tc>
          <w:tcPr>
            <w:tcW w:w="848" w:type="dxa"/>
          </w:tcPr>
          <w:p w14:paraId="2692D791" w14:textId="77777777" w:rsidR="00975C97" w:rsidRPr="0001701A" w:rsidRDefault="00975C97" w:rsidP="003827A1">
            <w:pPr>
              <w:pStyle w:val="TAC"/>
            </w:pPr>
            <w:r w:rsidRPr="0001701A">
              <w:t>93.446</w:t>
            </w:r>
          </w:p>
        </w:tc>
        <w:tc>
          <w:tcPr>
            <w:tcW w:w="848" w:type="dxa"/>
          </w:tcPr>
          <w:p w14:paraId="6A64A745" w14:textId="77777777" w:rsidR="00975C97" w:rsidRPr="0001701A" w:rsidRDefault="00975C97" w:rsidP="003827A1">
            <w:pPr>
              <w:pStyle w:val="TAC"/>
            </w:pPr>
            <w:r w:rsidRPr="0001701A">
              <w:t>125.338</w:t>
            </w:r>
          </w:p>
        </w:tc>
        <w:tc>
          <w:tcPr>
            <w:tcW w:w="849" w:type="dxa"/>
          </w:tcPr>
          <w:p w14:paraId="3271FADA" w14:textId="77777777" w:rsidR="00975C97" w:rsidRPr="0001701A" w:rsidRDefault="00975C97" w:rsidP="003827A1">
            <w:pPr>
              <w:pStyle w:val="TAC"/>
            </w:pPr>
            <w:r w:rsidRPr="0001701A">
              <w:t>157.382</w:t>
            </w:r>
          </w:p>
        </w:tc>
      </w:tr>
      <w:tr w:rsidR="00975C97" w:rsidRPr="0001701A" w14:paraId="4F1279FD" w14:textId="77777777" w:rsidTr="003827A1">
        <w:trPr>
          <w:trHeight w:val="70"/>
          <w:jc w:val="center"/>
        </w:trPr>
        <w:tc>
          <w:tcPr>
            <w:tcW w:w="13264" w:type="dxa"/>
            <w:gridSpan w:val="12"/>
          </w:tcPr>
          <w:p w14:paraId="024552E1" w14:textId="77777777" w:rsidR="00975C97" w:rsidRPr="0001701A" w:rsidRDefault="00975C97" w:rsidP="003827A1">
            <w:pPr>
              <w:pStyle w:val="TAN"/>
            </w:pPr>
            <w:r w:rsidRPr="0001701A">
              <w:t>Note 1:</w:t>
            </w:r>
            <w:r w:rsidRPr="0001701A">
              <w:tab/>
              <w:t>Additional parameters are specified in Table A.3.1-1 and Table A.3.3.1-1.</w:t>
            </w:r>
          </w:p>
          <w:p w14:paraId="38892AE0" w14:textId="77777777" w:rsidR="00975C97" w:rsidRPr="0001701A" w:rsidRDefault="00975C97" w:rsidP="003827A1">
            <w:pPr>
              <w:pStyle w:val="TAN"/>
            </w:pPr>
            <w:r w:rsidRPr="0001701A">
              <w:t>Note 2:</w:t>
            </w:r>
            <w:r w:rsidRPr="0001701A">
              <w:tab/>
              <w:t>If more than one Code Block is present, an additional CRC sequence of L = 24 Bits is attached to each Code Block (otherwise L = 0 Bit)</w:t>
            </w:r>
          </w:p>
          <w:p w14:paraId="013EA281" w14:textId="77777777" w:rsidR="00975C97" w:rsidRPr="0001701A" w:rsidRDefault="00975C97" w:rsidP="003827A1">
            <w:pPr>
              <w:pStyle w:val="TAN"/>
            </w:pPr>
            <w:r w:rsidRPr="0001701A">
              <w:t>Note 3:</w:t>
            </w:r>
            <w:r w:rsidRPr="0001701A">
              <w:tab/>
              <w:t>SS/PBCH block is transmitted in slot #0 of each frame.</w:t>
            </w:r>
          </w:p>
          <w:p w14:paraId="5AECF226" w14:textId="77777777" w:rsidR="00975C97" w:rsidRPr="0001701A" w:rsidRDefault="00975C97" w:rsidP="003827A1">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2DED094" w14:textId="77777777" w:rsidR="00975C97" w:rsidRPr="0001701A" w:rsidRDefault="00975C97" w:rsidP="00975C97"/>
    <w:p w14:paraId="66B87586" w14:textId="77777777" w:rsidR="00975C97" w:rsidRPr="0001701A" w:rsidRDefault="00975C97" w:rsidP="00975C97">
      <w:pPr>
        <w:pStyle w:val="Heading3"/>
      </w:pPr>
      <w:bookmarkStart w:id="70" w:name="_Toc27478705"/>
      <w:bookmarkStart w:id="71" w:name="_Toc36227419"/>
      <w:r w:rsidRPr="0001701A">
        <w:lastRenderedPageBreak/>
        <w:t>A.3.3.4</w:t>
      </w:r>
      <w:r w:rsidRPr="0001701A">
        <w:tab/>
        <w:t>FRC for maximum input level for 256 QAM</w:t>
      </w:r>
      <w:bookmarkEnd w:id="70"/>
      <w:bookmarkEnd w:id="71"/>
    </w:p>
    <w:p w14:paraId="4D8187F2" w14:textId="77777777" w:rsidR="00975C97" w:rsidRPr="0001701A" w:rsidRDefault="00975C97" w:rsidP="00975C97">
      <w:pPr>
        <w:pStyle w:val="TH"/>
      </w:pPr>
      <w:r w:rsidRPr="0001701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16D3FF85" w14:textId="77777777" w:rsidTr="00D1048C">
        <w:trPr>
          <w:jc w:val="center"/>
        </w:trPr>
        <w:tc>
          <w:tcPr>
            <w:tcW w:w="3690" w:type="dxa"/>
            <w:vAlign w:val="center"/>
          </w:tcPr>
          <w:p w14:paraId="7D4928D3" w14:textId="77777777" w:rsidR="00975C97" w:rsidRPr="0001701A" w:rsidRDefault="00975C97" w:rsidP="00D1048C">
            <w:pPr>
              <w:pStyle w:val="TAH"/>
            </w:pPr>
            <w:r w:rsidRPr="0001701A">
              <w:t>Parameter</w:t>
            </w:r>
          </w:p>
        </w:tc>
        <w:tc>
          <w:tcPr>
            <w:tcW w:w="1093" w:type="dxa"/>
            <w:vAlign w:val="center"/>
          </w:tcPr>
          <w:p w14:paraId="7AB025A7" w14:textId="77777777" w:rsidR="00975C97" w:rsidRPr="0001701A" w:rsidRDefault="00975C97" w:rsidP="00D1048C">
            <w:pPr>
              <w:pStyle w:val="TAH"/>
            </w:pPr>
            <w:r w:rsidRPr="0001701A">
              <w:t>Unit</w:t>
            </w:r>
          </w:p>
        </w:tc>
        <w:tc>
          <w:tcPr>
            <w:tcW w:w="5736" w:type="dxa"/>
            <w:gridSpan w:val="8"/>
          </w:tcPr>
          <w:p w14:paraId="52A17360" w14:textId="77777777" w:rsidR="00975C97" w:rsidRPr="0001701A" w:rsidRDefault="00975C97" w:rsidP="00D1048C">
            <w:pPr>
              <w:pStyle w:val="TAH"/>
            </w:pPr>
            <w:r w:rsidRPr="0001701A">
              <w:t>Value</w:t>
            </w:r>
          </w:p>
        </w:tc>
      </w:tr>
      <w:tr w:rsidR="00975C97" w:rsidRPr="0001701A" w14:paraId="4F4423E3" w14:textId="77777777" w:rsidTr="00D1048C">
        <w:trPr>
          <w:jc w:val="center"/>
        </w:trPr>
        <w:tc>
          <w:tcPr>
            <w:tcW w:w="3690" w:type="dxa"/>
            <w:vAlign w:val="center"/>
          </w:tcPr>
          <w:p w14:paraId="5DFE5C65" w14:textId="77777777" w:rsidR="00975C97" w:rsidRPr="0001701A" w:rsidRDefault="00975C97" w:rsidP="00D1048C">
            <w:pPr>
              <w:pStyle w:val="TAL"/>
            </w:pPr>
            <w:r w:rsidRPr="0001701A">
              <w:t>Channel bandwidth</w:t>
            </w:r>
          </w:p>
        </w:tc>
        <w:tc>
          <w:tcPr>
            <w:tcW w:w="1093" w:type="dxa"/>
            <w:vAlign w:val="center"/>
          </w:tcPr>
          <w:p w14:paraId="022B68AF" w14:textId="77777777" w:rsidR="00975C97" w:rsidRPr="0001701A" w:rsidRDefault="00975C97" w:rsidP="00D1048C">
            <w:pPr>
              <w:pStyle w:val="TAC"/>
            </w:pPr>
            <w:r w:rsidRPr="0001701A">
              <w:t>MHz</w:t>
            </w:r>
          </w:p>
        </w:tc>
        <w:tc>
          <w:tcPr>
            <w:tcW w:w="717" w:type="dxa"/>
            <w:vAlign w:val="center"/>
          </w:tcPr>
          <w:p w14:paraId="565BBAD2" w14:textId="77777777" w:rsidR="00975C97" w:rsidRPr="0001701A" w:rsidRDefault="00975C97" w:rsidP="00D1048C">
            <w:pPr>
              <w:pStyle w:val="TAC"/>
            </w:pPr>
            <w:r w:rsidRPr="0001701A">
              <w:t>5</w:t>
            </w:r>
          </w:p>
        </w:tc>
        <w:tc>
          <w:tcPr>
            <w:tcW w:w="717" w:type="dxa"/>
            <w:vAlign w:val="center"/>
          </w:tcPr>
          <w:p w14:paraId="181ADB71" w14:textId="77777777" w:rsidR="00975C97" w:rsidRPr="0001701A" w:rsidRDefault="00975C97" w:rsidP="00D1048C">
            <w:pPr>
              <w:pStyle w:val="TAC"/>
            </w:pPr>
            <w:r w:rsidRPr="0001701A">
              <w:t>10</w:t>
            </w:r>
          </w:p>
        </w:tc>
        <w:tc>
          <w:tcPr>
            <w:tcW w:w="717" w:type="dxa"/>
            <w:vAlign w:val="center"/>
          </w:tcPr>
          <w:p w14:paraId="59613DAA" w14:textId="77777777" w:rsidR="00975C97" w:rsidRPr="0001701A" w:rsidRDefault="00975C97" w:rsidP="00D1048C">
            <w:pPr>
              <w:pStyle w:val="TAC"/>
            </w:pPr>
            <w:r w:rsidRPr="0001701A">
              <w:t>15</w:t>
            </w:r>
          </w:p>
        </w:tc>
        <w:tc>
          <w:tcPr>
            <w:tcW w:w="717" w:type="dxa"/>
            <w:vAlign w:val="center"/>
          </w:tcPr>
          <w:p w14:paraId="028784C5" w14:textId="77777777" w:rsidR="00975C97" w:rsidRPr="0001701A" w:rsidRDefault="00975C97" w:rsidP="00D1048C">
            <w:pPr>
              <w:pStyle w:val="TAC"/>
            </w:pPr>
            <w:r w:rsidRPr="0001701A">
              <w:t>20</w:t>
            </w:r>
          </w:p>
        </w:tc>
        <w:tc>
          <w:tcPr>
            <w:tcW w:w="717" w:type="dxa"/>
            <w:vAlign w:val="center"/>
          </w:tcPr>
          <w:p w14:paraId="23FD1D29" w14:textId="77777777" w:rsidR="00975C97" w:rsidRPr="0001701A" w:rsidRDefault="00975C97" w:rsidP="00D1048C">
            <w:pPr>
              <w:pStyle w:val="TAC"/>
            </w:pPr>
            <w:r w:rsidRPr="0001701A">
              <w:t>25</w:t>
            </w:r>
          </w:p>
        </w:tc>
        <w:tc>
          <w:tcPr>
            <w:tcW w:w="717" w:type="dxa"/>
            <w:vAlign w:val="center"/>
          </w:tcPr>
          <w:p w14:paraId="40546C16" w14:textId="77777777" w:rsidR="00975C97" w:rsidRPr="0001701A" w:rsidRDefault="00975C97" w:rsidP="00D1048C">
            <w:pPr>
              <w:pStyle w:val="TAC"/>
            </w:pPr>
            <w:r w:rsidRPr="0001701A">
              <w:t>30</w:t>
            </w:r>
          </w:p>
        </w:tc>
        <w:tc>
          <w:tcPr>
            <w:tcW w:w="717" w:type="dxa"/>
            <w:vAlign w:val="center"/>
          </w:tcPr>
          <w:p w14:paraId="01C36FB2" w14:textId="77777777" w:rsidR="00975C97" w:rsidRPr="0001701A" w:rsidRDefault="00975C97" w:rsidP="00D1048C">
            <w:pPr>
              <w:pStyle w:val="TAC"/>
            </w:pPr>
            <w:r w:rsidRPr="0001701A">
              <w:t>40</w:t>
            </w:r>
          </w:p>
        </w:tc>
        <w:tc>
          <w:tcPr>
            <w:tcW w:w="717" w:type="dxa"/>
            <w:vAlign w:val="center"/>
          </w:tcPr>
          <w:p w14:paraId="41A0C220" w14:textId="77777777" w:rsidR="00975C97" w:rsidRPr="0001701A" w:rsidRDefault="00975C97" w:rsidP="00D1048C">
            <w:pPr>
              <w:pStyle w:val="TAC"/>
            </w:pPr>
            <w:r w:rsidRPr="0001701A">
              <w:t>50</w:t>
            </w:r>
          </w:p>
        </w:tc>
      </w:tr>
      <w:tr w:rsidR="00975C97" w:rsidRPr="0001701A" w14:paraId="69982D67" w14:textId="77777777" w:rsidTr="00D1048C">
        <w:trPr>
          <w:jc w:val="center"/>
        </w:trPr>
        <w:tc>
          <w:tcPr>
            <w:tcW w:w="3690" w:type="dxa"/>
            <w:vAlign w:val="center"/>
          </w:tcPr>
          <w:p w14:paraId="04219947" w14:textId="77777777" w:rsidR="00975C97" w:rsidRPr="0001701A" w:rsidRDefault="00975C97" w:rsidP="00D1048C">
            <w:pPr>
              <w:pStyle w:val="TAL"/>
            </w:pPr>
            <w:r w:rsidRPr="0001701A">
              <w:t>Subcarrier spacing</w:t>
            </w:r>
          </w:p>
        </w:tc>
        <w:tc>
          <w:tcPr>
            <w:tcW w:w="1093" w:type="dxa"/>
            <w:vAlign w:val="center"/>
          </w:tcPr>
          <w:p w14:paraId="1801FC28" w14:textId="77777777" w:rsidR="00975C97" w:rsidRPr="0001701A" w:rsidRDefault="00975C97" w:rsidP="00D1048C">
            <w:pPr>
              <w:pStyle w:val="TAC"/>
            </w:pPr>
            <w:r w:rsidRPr="0001701A">
              <w:t>kHz</w:t>
            </w:r>
          </w:p>
        </w:tc>
        <w:tc>
          <w:tcPr>
            <w:tcW w:w="717" w:type="dxa"/>
            <w:vAlign w:val="center"/>
          </w:tcPr>
          <w:p w14:paraId="1F334953" w14:textId="77777777" w:rsidR="00975C97" w:rsidRPr="0001701A" w:rsidRDefault="00975C97" w:rsidP="00D1048C">
            <w:pPr>
              <w:pStyle w:val="TAC"/>
            </w:pPr>
            <w:r w:rsidRPr="0001701A">
              <w:t>15</w:t>
            </w:r>
          </w:p>
        </w:tc>
        <w:tc>
          <w:tcPr>
            <w:tcW w:w="717" w:type="dxa"/>
            <w:vAlign w:val="center"/>
          </w:tcPr>
          <w:p w14:paraId="0D90B0E0" w14:textId="77777777" w:rsidR="00975C97" w:rsidRPr="0001701A" w:rsidRDefault="00975C97" w:rsidP="00D1048C">
            <w:pPr>
              <w:pStyle w:val="TAC"/>
            </w:pPr>
            <w:r w:rsidRPr="0001701A">
              <w:t>15</w:t>
            </w:r>
          </w:p>
        </w:tc>
        <w:tc>
          <w:tcPr>
            <w:tcW w:w="717" w:type="dxa"/>
            <w:vAlign w:val="center"/>
          </w:tcPr>
          <w:p w14:paraId="02DE2BF0" w14:textId="77777777" w:rsidR="00975C97" w:rsidRPr="0001701A" w:rsidRDefault="00975C97" w:rsidP="00D1048C">
            <w:pPr>
              <w:pStyle w:val="TAC"/>
            </w:pPr>
            <w:r w:rsidRPr="0001701A">
              <w:t>15</w:t>
            </w:r>
          </w:p>
        </w:tc>
        <w:tc>
          <w:tcPr>
            <w:tcW w:w="717" w:type="dxa"/>
            <w:vAlign w:val="center"/>
          </w:tcPr>
          <w:p w14:paraId="20485042" w14:textId="77777777" w:rsidR="00975C97" w:rsidRPr="0001701A" w:rsidRDefault="00975C97" w:rsidP="00D1048C">
            <w:pPr>
              <w:pStyle w:val="TAC"/>
            </w:pPr>
            <w:r w:rsidRPr="0001701A">
              <w:t>15</w:t>
            </w:r>
          </w:p>
        </w:tc>
        <w:tc>
          <w:tcPr>
            <w:tcW w:w="717" w:type="dxa"/>
            <w:vAlign w:val="center"/>
          </w:tcPr>
          <w:p w14:paraId="113BC50E" w14:textId="77777777" w:rsidR="00975C97" w:rsidRPr="0001701A" w:rsidRDefault="00975C97" w:rsidP="00D1048C">
            <w:pPr>
              <w:pStyle w:val="TAC"/>
            </w:pPr>
            <w:r w:rsidRPr="0001701A">
              <w:t>15</w:t>
            </w:r>
          </w:p>
        </w:tc>
        <w:tc>
          <w:tcPr>
            <w:tcW w:w="717" w:type="dxa"/>
            <w:vAlign w:val="center"/>
          </w:tcPr>
          <w:p w14:paraId="3D0362BB" w14:textId="77777777" w:rsidR="00975C97" w:rsidRPr="0001701A" w:rsidRDefault="00975C97" w:rsidP="00D1048C">
            <w:pPr>
              <w:pStyle w:val="TAC"/>
            </w:pPr>
            <w:r w:rsidRPr="0001701A">
              <w:t>15</w:t>
            </w:r>
          </w:p>
        </w:tc>
        <w:tc>
          <w:tcPr>
            <w:tcW w:w="717" w:type="dxa"/>
            <w:vAlign w:val="center"/>
          </w:tcPr>
          <w:p w14:paraId="45EF8610" w14:textId="77777777" w:rsidR="00975C97" w:rsidRPr="0001701A" w:rsidRDefault="00975C97" w:rsidP="00D1048C">
            <w:pPr>
              <w:pStyle w:val="TAC"/>
            </w:pPr>
            <w:r w:rsidRPr="0001701A">
              <w:t>15</w:t>
            </w:r>
          </w:p>
        </w:tc>
        <w:tc>
          <w:tcPr>
            <w:tcW w:w="717" w:type="dxa"/>
            <w:vAlign w:val="center"/>
          </w:tcPr>
          <w:p w14:paraId="10F6DD65" w14:textId="77777777" w:rsidR="00975C97" w:rsidRPr="0001701A" w:rsidRDefault="00975C97" w:rsidP="00D1048C">
            <w:pPr>
              <w:pStyle w:val="TAC"/>
            </w:pPr>
            <w:r w:rsidRPr="0001701A">
              <w:t>15</w:t>
            </w:r>
          </w:p>
        </w:tc>
      </w:tr>
      <w:tr w:rsidR="00975C97" w:rsidRPr="0001701A" w14:paraId="6C188F81" w14:textId="77777777" w:rsidTr="00D1048C">
        <w:trPr>
          <w:jc w:val="center"/>
        </w:trPr>
        <w:tc>
          <w:tcPr>
            <w:tcW w:w="3690" w:type="dxa"/>
            <w:vAlign w:val="center"/>
          </w:tcPr>
          <w:p w14:paraId="0E12ADB9" w14:textId="77777777" w:rsidR="00975C97" w:rsidRPr="0001701A" w:rsidRDefault="00975C97" w:rsidP="00D1048C">
            <w:pPr>
              <w:pStyle w:val="TAL"/>
            </w:pPr>
            <w:r w:rsidRPr="0001701A">
              <w:t xml:space="preserve">Subcarrier spacing configuration </w:t>
            </w:r>
            <w:r w:rsidRPr="0001701A">
              <w:object w:dxaOrig="220" w:dyaOrig="240" w14:anchorId="62B5778E">
                <v:shape id="_x0000_i1040" type="#_x0000_t75" style="width:11.25pt;height:12.75pt" o:ole="">
                  <v:imagedata r:id="rId9" o:title=""/>
                </v:shape>
                <o:OLEObject Type="Embed" ProgID="Equation.3" ShapeID="_x0000_i1040" DrawAspect="Content" ObjectID="_1710857159" r:id="rId25"/>
              </w:object>
            </w:r>
          </w:p>
        </w:tc>
        <w:tc>
          <w:tcPr>
            <w:tcW w:w="1093" w:type="dxa"/>
            <w:vAlign w:val="center"/>
          </w:tcPr>
          <w:p w14:paraId="7D9F5BDC" w14:textId="77777777" w:rsidR="00975C97" w:rsidRPr="0001701A" w:rsidRDefault="00975C97" w:rsidP="00D1048C">
            <w:pPr>
              <w:pStyle w:val="TAC"/>
            </w:pPr>
          </w:p>
        </w:tc>
        <w:tc>
          <w:tcPr>
            <w:tcW w:w="717" w:type="dxa"/>
            <w:vAlign w:val="center"/>
          </w:tcPr>
          <w:p w14:paraId="6593F5F7" w14:textId="77777777" w:rsidR="00975C97" w:rsidRPr="0001701A" w:rsidRDefault="00975C97" w:rsidP="00D1048C">
            <w:pPr>
              <w:pStyle w:val="TAC"/>
            </w:pPr>
            <w:r w:rsidRPr="0001701A">
              <w:t>0</w:t>
            </w:r>
          </w:p>
        </w:tc>
        <w:tc>
          <w:tcPr>
            <w:tcW w:w="717" w:type="dxa"/>
            <w:vAlign w:val="center"/>
          </w:tcPr>
          <w:p w14:paraId="784FE60F" w14:textId="77777777" w:rsidR="00975C97" w:rsidRPr="0001701A" w:rsidRDefault="00975C97" w:rsidP="00D1048C">
            <w:pPr>
              <w:pStyle w:val="TAC"/>
            </w:pPr>
            <w:r w:rsidRPr="0001701A">
              <w:t>0</w:t>
            </w:r>
          </w:p>
        </w:tc>
        <w:tc>
          <w:tcPr>
            <w:tcW w:w="717" w:type="dxa"/>
            <w:vAlign w:val="center"/>
          </w:tcPr>
          <w:p w14:paraId="2C39CBC8" w14:textId="77777777" w:rsidR="00975C97" w:rsidRPr="0001701A" w:rsidRDefault="00975C97" w:rsidP="00D1048C">
            <w:pPr>
              <w:pStyle w:val="TAC"/>
            </w:pPr>
            <w:r w:rsidRPr="0001701A">
              <w:t>0</w:t>
            </w:r>
          </w:p>
        </w:tc>
        <w:tc>
          <w:tcPr>
            <w:tcW w:w="717" w:type="dxa"/>
            <w:vAlign w:val="center"/>
          </w:tcPr>
          <w:p w14:paraId="404B74B9" w14:textId="77777777" w:rsidR="00975C97" w:rsidRPr="0001701A" w:rsidRDefault="00975C97" w:rsidP="00D1048C">
            <w:pPr>
              <w:pStyle w:val="TAC"/>
            </w:pPr>
            <w:r w:rsidRPr="0001701A">
              <w:t>0</w:t>
            </w:r>
          </w:p>
        </w:tc>
        <w:tc>
          <w:tcPr>
            <w:tcW w:w="717" w:type="dxa"/>
            <w:vAlign w:val="center"/>
          </w:tcPr>
          <w:p w14:paraId="29C9B879" w14:textId="77777777" w:rsidR="00975C97" w:rsidRPr="0001701A" w:rsidRDefault="00975C97" w:rsidP="00D1048C">
            <w:pPr>
              <w:pStyle w:val="TAC"/>
            </w:pPr>
            <w:r w:rsidRPr="0001701A">
              <w:t>0</w:t>
            </w:r>
          </w:p>
        </w:tc>
        <w:tc>
          <w:tcPr>
            <w:tcW w:w="717" w:type="dxa"/>
            <w:vAlign w:val="center"/>
          </w:tcPr>
          <w:p w14:paraId="3AB6B693" w14:textId="77777777" w:rsidR="00975C97" w:rsidRPr="0001701A" w:rsidRDefault="00975C97" w:rsidP="00D1048C">
            <w:pPr>
              <w:pStyle w:val="TAC"/>
            </w:pPr>
            <w:r w:rsidRPr="0001701A">
              <w:t>0</w:t>
            </w:r>
          </w:p>
        </w:tc>
        <w:tc>
          <w:tcPr>
            <w:tcW w:w="717" w:type="dxa"/>
            <w:vAlign w:val="center"/>
          </w:tcPr>
          <w:p w14:paraId="0E86FD39" w14:textId="77777777" w:rsidR="00975C97" w:rsidRPr="0001701A" w:rsidRDefault="00975C97" w:rsidP="00D1048C">
            <w:pPr>
              <w:pStyle w:val="TAC"/>
            </w:pPr>
            <w:r w:rsidRPr="0001701A">
              <w:t>0</w:t>
            </w:r>
          </w:p>
        </w:tc>
        <w:tc>
          <w:tcPr>
            <w:tcW w:w="717" w:type="dxa"/>
            <w:vAlign w:val="center"/>
          </w:tcPr>
          <w:p w14:paraId="6BAD22AF" w14:textId="77777777" w:rsidR="00975C97" w:rsidRPr="0001701A" w:rsidRDefault="00975C97" w:rsidP="00D1048C">
            <w:pPr>
              <w:pStyle w:val="TAC"/>
            </w:pPr>
            <w:r w:rsidRPr="0001701A">
              <w:t>0</w:t>
            </w:r>
          </w:p>
        </w:tc>
      </w:tr>
      <w:tr w:rsidR="00975C97" w:rsidRPr="0001701A" w14:paraId="4E2E015D" w14:textId="77777777" w:rsidTr="00D1048C">
        <w:trPr>
          <w:jc w:val="center"/>
        </w:trPr>
        <w:tc>
          <w:tcPr>
            <w:tcW w:w="3690" w:type="dxa"/>
            <w:vAlign w:val="center"/>
          </w:tcPr>
          <w:p w14:paraId="0546327D" w14:textId="77777777" w:rsidR="00975C97" w:rsidRPr="0001701A" w:rsidRDefault="00975C97" w:rsidP="00D1048C">
            <w:pPr>
              <w:pStyle w:val="TAL"/>
            </w:pPr>
            <w:r w:rsidRPr="0001701A">
              <w:t>Allocated resource blocks</w:t>
            </w:r>
          </w:p>
        </w:tc>
        <w:tc>
          <w:tcPr>
            <w:tcW w:w="1093" w:type="dxa"/>
            <w:vAlign w:val="center"/>
          </w:tcPr>
          <w:p w14:paraId="710BAB2A" w14:textId="77777777" w:rsidR="00975C97" w:rsidRPr="0001701A" w:rsidRDefault="00975C97" w:rsidP="00D1048C">
            <w:pPr>
              <w:pStyle w:val="TAC"/>
            </w:pPr>
          </w:p>
        </w:tc>
        <w:tc>
          <w:tcPr>
            <w:tcW w:w="717" w:type="dxa"/>
            <w:vAlign w:val="center"/>
          </w:tcPr>
          <w:p w14:paraId="67B26E94" w14:textId="77777777" w:rsidR="00975C97" w:rsidRPr="0001701A" w:rsidRDefault="00975C97" w:rsidP="00D1048C">
            <w:pPr>
              <w:pStyle w:val="TAC"/>
            </w:pPr>
            <w:r w:rsidRPr="0001701A">
              <w:t>25</w:t>
            </w:r>
          </w:p>
        </w:tc>
        <w:tc>
          <w:tcPr>
            <w:tcW w:w="717" w:type="dxa"/>
            <w:vAlign w:val="center"/>
          </w:tcPr>
          <w:p w14:paraId="43491B93" w14:textId="77777777" w:rsidR="00975C97" w:rsidRPr="0001701A" w:rsidRDefault="00975C97" w:rsidP="00D1048C">
            <w:pPr>
              <w:pStyle w:val="TAC"/>
            </w:pPr>
            <w:r w:rsidRPr="0001701A">
              <w:t>52</w:t>
            </w:r>
          </w:p>
        </w:tc>
        <w:tc>
          <w:tcPr>
            <w:tcW w:w="717" w:type="dxa"/>
            <w:vAlign w:val="center"/>
          </w:tcPr>
          <w:p w14:paraId="66B3C140" w14:textId="77777777" w:rsidR="00975C97" w:rsidRPr="0001701A" w:rsidRDefault="00975C97" w:rsidP="00D1048C">
            <w:pPr>
              <w:pStyle w:val="TAC"/>
            </w:pPr>
            <w:r w:rsidRPr="0001701A">
              <w:t>79</w:t>
            </w:r>
          </w:p>
        </w:tc>
        <w:tc>
          <w:tcPr>
            <w:tcW w:w="717" w:type="dxa"/>
            <w:vAlign w:val="center"/>
          </w:tcPr>
          <w:p w14:paraId="19098ED7" w14:textId="77777777" w:rsidR="00975C97" w:rsidRPr="0001701A" w:rsidRDefault="00975C97" w:rsidP="00D1048C">
            <w:pPr>
              <w:pStyle w:val="TAC"/>
            </w:pPr>
            <w:r w:rsidRPr="0001701A">
              <w:t>106</w:t>
            </w:r>
          </w:p>
        </w:tc>
        <w:tc>
          <w:tcPr>
            <w:tcW w:w="717" w:type="dxa"/>
            <w:vAlign w:val="center"/>
          </w:tcPr>
          <w:p w14:paraId="1EB998BD" w14:textId="77777777" w:rsidR="00975C97" w:rsidRPr="0001701A" w:rsidRDefault="00975C97" w:rsidP="00D1048C">
            <w:pPr>
              <w:pStyle w:val="TAC"/>
            </w:pPr>
            <w:r w:rsidRPr="0001701A">
              <w:t>133</w:t>
            </w:r>
          </w:p>
        </w:tc>
        <w:tc>
          <w:tcPr>
            <w:tcW w:w="717" w:type="dxa"/>
            <w:vAlign w:val="center"/>
          </w:tcPr>
          <w:p w14:paraId="51253AD7" w14:textId="77777777" w:rsidR="00975C97" w:rsidRPr="0001701A" w:rsidRDefault="00975C97" w:rsidP="00D1048C">
            <w:pPr>
              <w:pStyle w:val="TAC"/>
            </w:pPr>
            <w:r w:rsidRPr="0001701A">
              <w:t>160</w:t>
            </w:r>
          </w:p>
        </w:tc>
        <w:tc>
          <w:tcPr>
            <w:tcW w:w="717" w:type="dxa"/>
            <w:vAlign w:val="center"/>
          </w:tcPr>
          <w:p w14:paraId="1C4F1C14" w14:textId="77777777" w:rsidR="00975C97" w:rsidRPr="0001701A" w:rsidRDefault="00975C97" w:rsidP="00D1048C">
            <w:pPr>
              <w:pStyle w:val="TAC"/>
            </w:pPr>
            <w:r w:rsidRPr="0001701A">
              <w:t>216</w:t>
            </w:r>
          </w:p>
        </w:tc>
        <w:tc>
          <w:tcPr>
            <w:tcW w:w="717" w:type="dxa"/>
            <w:vAlign w:val="center"/>
          </w:tcPr>
          <w:p w14:paraId="21F4FA2B" w14:textId="77777777" w:rsidR="00975C97" w:rsidRPr="0001701A" w:rsidRDefault="00975C97" w:rsidP="00D1048C">
            <w:pPr>
              <w:pStyle w:val="TAC"/>
            </w:pPr>
            <w:r w:rsidRPr="0001701A">
              <w:t>270</w:t>
            </w:r>
          </w:p>
        </w:tc>
      </w:tr>
      <w:tr w:rsidR="00975C97" w:rsidRPr="0001701A" w14:paraId="4DF9996E" w14:textId="77777777" w:rsidTr="00D1048C">
        <w:trPr>
          <w:jc w:val="center"/>
        </w:trPr>
        <w:tc>
          <w:tcPr>
            <w:tcW w:w="3690" w:type="dxa"/>
            <w:vAlign w:val="center"/>
          </w:tcPr>
          <w:p w14:paraId="55F71A09" w14:textId="77777777" w:rsidR="00975C97" w:rsidRPr="0001701A" w:rsidRDefault="00975C97" w:rsidP="00D1048C">
            <w:pPr>
              <w:pStyle w:val="TAL"/>
            </w:pPr>
            <w:r w:rsidRPr="0001701A">
              <w:t>Subcarriers per resource block</w:t>
            </w:r>
          </w:p>
        </w:tc>
        <w:tc>
          <w:tcPr>
            <w:tcW w:w="1093" w:type="dxa"/>
            <w:vAlign w:val="center"/>
          </w:tcPr>
          <w:p w14:paraId="03AEAF87" w14:textId="77777777" w:rsidR="00975C97" w:rsidRPr="0001701A" w:rsidRDefault="00975C97" w:rsidP="00D1048C">
            <w:pPr>
              <w:pStyle w:val="TAC"/>
            </w:pPr>
          </w:p>
        </w:tc>
        <w:tc>
          <w:tcPr>
            <w:tcW w:w="717" w:type="dxa"/>
            <w:vAlign w:val="center"/>
          </w:tcPr>
          <w:p w14:paraId="5F9082DE" w14:textId="77777777" w:rsidR="00975C97" w:rsidRPr="0001701A" w:rsidRDefault="00975C97" w:rsidP="00D1048C">
            <w:pPr>
              <w:pStyle w:val="TAC"/>
            </w:pPr>
            <w:r w:rsidRPr="0001701A">
              <w:t>12</w:t>
            </w:r>
          </w:p>
        </w:tc>
        <w:tc>
          <w:tcPr>
            <w:tcW w:w="717" w:type="dxa"/>
            <w:vAlign w:val="center"/>
          </w:tcPr>
          <w:p w14:paraId="45F95AA9" w14:textId="77777777" w:rsidR="00975C97" w:rsidRPr="0001701A" w:rsidRDefault="00975C97" w:rsidP="00D1048C">
            <w:pPr>
              <w:pStyle w:val="TAC"/>
            </w:pPr>
            <w:r w:rsidRPr="0001701A">
              <w:t>12</w:t>
            </w:r>
          </w:p>
        </w:tc>
        <w:tc>
          <w:tcPr>
            <w:tcW w:w="717" w:type="dxa"/>
            <w:vAlign w:val="center"/>
          </w:tcPr>
          <w:p w14:paraId="0A17E156" w14:textId="77777777" w:rsidR="00975C97" w:rsidRPr="0001701A" w:rsidRDefault="00975C97" w:rsidP="00D1048C">
            <w:pPr>
              <w:pStyle w:val="TAC"/>
            </w:pPr>
            <w:r w:rsidRPr="0001701A">
              <w:t>12</w:t>
            </w:r>
          </w:p>
        </w:tc>
        <w:tc>
          <w:tcPr>
            <w:tcW w:w="717" w:type="dxa"/>
            <w:vAlign w:val="center"/>
          </w:tcPr>
          <w:p w14:paraId="512C4ED9" w14:textId="77777777" w:rsidR="00975C97" w:rsidRPr="0001701A" w:rsidRDefault="00975C97" w:rsidP="00D1048C">
            <w:pPr>
              <w:pStyle w:val="TAC"/>
            </w:pPr>
            <w:r w:rsidRPr="0001701A">
              <w:t>12</w:t>
            </w:r>
          </w:p>
        </w:tc>
        <w:tc>
          <w:tcPr>
            <w:tcW w:w="717" w:type="dxa"/>
            <w:vAlign w:val="center"/>
          </w:tcPr>
          <w:p w14:paraId="2BD9B3EC" w14:textId="77777777" w:rsidR="00975C97" w:rsidRPr="0001701A" w:rsidRDefault="00975C97" w:rsidP="00D1048C">
            <w:pPr>
              <w:pStyle w:val="TAC"/>
            </w:pPr>
            <w:r w:rsidRPr="0001701A">
              <w:t>12</w:t>
            </w:r>
          </w:p>
        </w:tc>
        <w:tc>
          <w:tcPr>
            <w:tcW w:w="717" w:type="dxa"/>
            <w:vAlign w:val="center"/>
          </w:tcPr>
          <w:p w14:paraId="59D83D73" w14:textId="77777777" w:rsidR="00975C97" w:rsidRPr="0001701A" w:rsidRDefault="00975C97" w:rsidP="00D1048C">
            <w:pPr>
              <w:pStyle w:val="TAC"/>
            </w:pPr>
            <w:r w:rsidRPr="0001701A">
              <w:t>12</w:t>
            </w:r>
          </w:p>
        </w:tc>
        <w:tc>
          <w:tcPr>
            <w:tcW w:w="717" w:type="dxa"/>
            <w:vAlign w:val="center"/>
          </w:tcPr>
          <w:p w14:paraId="57BA4103" w14:textId="77777777" w:rsidR="00975C97" w:rsidRPr="0001701A" w:rsidRDefault="00975C97" w:rsidP="00D1048C">
            <w:pPr>
              <w:pStyle w:val="TAC"/>
            </w:pPr>
            <w:r w:rsidRPr="0001701A">
              <w:t>12</w:t>
            </w:r>
          </w:p>
        </w:tc>
        <w:tc>
          <w:tcPr>
            <w:tcW w:w="717" w:type="dxa"/>
            <w:vAlign w:val="center"/>
          </w:tcPr>
          <w:p w14:paraId="1F5D00EF" w14:textId="77777777" w:rsidR="00975C97" w:rsidRPr="0001701A" w:rsidRDefault="00975C97" w:rsidP="00D1048C">
            <w:pPr>
              <w:pStyle w:val="TAC"/>
            </w:pPr>
            <w:r w:rsidRPr="0001701A">
              <w:t>12</w:t>
            </w:r>
          </w:p>
        </w:tc>
      </w:tr>
      <w:tr w:rsidR="00975C97" w:rsidRPr="0001701A" w14:paraId="12C436EA" w14:textId="77777777" w:rsidTr="00D1048C">
        <w:trPr>
          <w:jc w:val="center"/>
        </w:trPr>
        <w:tc>
          <w:tcPr>
            <w:tcW w:w="3690" w:type="dxa"/>
            <w:vAlign w:val="center"/>
          </w:tcPr>
          <w:p w14:paraId="7B7FEB2C" w14:textId="77777777" w:rsidR="00975C97" w:rsidRPr="0001701A" w:rsidRDefault="00975C97" w:rsidP="00D1048C">
            <w:pPr>
              <w:pStyle w:val="TAL"/>
            </w:pPr>
            <w:r w:rsidRPr="0001701A">
              <w:t>Allocated slots per Frame</w:t>
            </w:r>
          </w:p>
        </w:tc>
        <w:tc>
          <w:tcPr>
            <w:tcW w:w="1093" w:type="dxa"/>
            <w:vAlign w:val="center"/>
          </w:tcPr>
          <w:p w14:paraId="756DEB7F" w14:textId="77777777" w:rsidR="00975C97" w:rsidRPr="0001701A" w:rsidRDefault="00975C97" w:rsidP="00D1048C">
            <w:pPr>
              <w:pStyle w:val="TAC"/>
            </w:pPr>
          </w:p>
        </w:tc>
        <w:tc>
          <w:tcPr>
            <w:tcW w:w="717" w:type="dxa"/>
          </w:tcPr>
          <w:p w14:paraId="14F0525D" w14:textId="77777777" w:rsidR="00975C97" w:rsidRPr="0001701A" w:rsidRDefault="00975C97" w:rsidP="00D1048C">
            <w:pPr>
              <w:pStyle w:val="TAC"/>
            </w:pPr>
            <w:r w:rsidRPr="0001701A">
              <w:t>4</w:t>
            </w:r>
          </w:p>
        </w:tc>
        <w:tc>
          <w:tcPr>
            <w:tcW w:w="717" w:type="dxa"/>
          </w:tcPr>
          <w:p w14:paraId="62946A90" w14:textId="77777777" w:rsidR="00975C97" w:rsidRPr="0001701A" w:rsidRDefault="00975C97" w:rsidP="00D1048C">
            <w:pPr>
              <w:pStyle w:val="TAC"/>
            </w:pPr>
            <w:r w:rsidRPr="0001701A">
              <w:t>4</w:t>
            </w:r>
          </w:p>
        </w:tc>
        <w:tc>
          <w:tcPr>
            <w:tcW w:w="717" w:type="dxa"/>
          </w:tcPr>
          <w:p w14:paraId="72C8F9AA" w14:textId="77777777" w:rsidR="00975C97" w:rsidRPr="0001701A" w:rsidRDefault="00975C97" w:rsidP="00D1048C">
            <w:pPr>
              <w:pStyle w:val="TAC"/>
            </w:pPr>
            <w:r w:rsidRPr="0001701A">
              <w:t>4</w:t>
            </w:r>
          </w:p>
        </w:tc>
        <w:tc>
          <w:tcPr>
            <w:tcW w:w="717" w:type="dxa"/>
          </w:tcPr>
          <w:p w14:paraId="231EE96B" w14:textId="77777777" w:rsidR="00975C97" w:rsidRPr="0001701A" w:rsidRDefault="00975C97" w:rsidP="00D1048C">
            <w:pPr>
              <w:pStyle w:val="TAC"/>
            </w:pPr>
            <w:r w:rsidRPr="0001701A">
              <w:t>4</w:t>
            </w:r>
          </w:p>
        </w:tc>
        <w:tc>
          <w:tcPr>
            <w:tcW w:w="717" w:type="dxa"/>
          </w:tcPr>
          <w:p w14:paraId="73ED6EAE" w14:textId="77777777" w:rsidR="00975C97" w:rsidRPr="0001701A" w:rsidRDefault="00975C97" w:rsidP="00D1048C">
            <w:pPr>
              <w:pStyle w:val="TAC"/>
            </w:pPr>
            <w:r w:rsidRPr="0001701A">
              <w:t>4</w:t>
            </w:r>
          </w:p>
        </w:tc>
        <w:tc>
          <w:tcPr>
            <w:tcW w:w="717" w:type="dxa"/>
          </w:tcPr>
          <w:p w14:paraId="76BC0DFB" w14:textId="77777777" w:rsidR="00975C97" w:rsidRPr="0001701A" w:rsidRDefault="00975C97" w:rsidP="00D1048C">
            <w:pPr>
              <w:pStyle w:val="TAC"/>
            </w:pPr>
            <w:r w:rsidRPr="0001701A">
              <w:t>4</w:t>
            </w:r>
          </w:p>
        </w:tc>
        <w:tc>
          <w:tcPr>
            <w:tcW w:w="717" w:type="dxa"/>
          </w:tcPr>
          <w:p w14:paraId="2771514B" w14:textId="77777777" w:rsidR="00975C97" w:rsidRPr="0001701A" w:rsidRDefault="00975C97" w:rsidP="00D1048C">
            <w:pPr>
              <w:pStyle w:val="TAC"/>
            </w:pPr>
            <w:r w:rsidRPr="0001701A">
              <w:t>4</w:t>
            </w:r>
          </w:p>
        </w:tc>
        <w:tc>
          <w:tcPr>
            <w:tcW w:w="717" w:type="dxa"/>
          </w:tcPr>
          <w:p w14:paraId="41486E82" w14:textId="77777777" w:rsidR="00975C97" w:rsidRPr="0001701A" w:rsidRDefault="00975C97" w:rsidP="00D1048C">
            <w:pPr>
              <w:pStyle w:val="TAC"/>
            </w:pPr>
            <w:r w:rsidRPr="0001701A">
              <w:t>4</w:t>
            </w:r>
          </w:p>
        </w:tc>
      </w:tr>
      <w:tr w:rsidR="00975C97" w:rsidRPr="0001701A" w14:paraId="41976033" w14:textId="77777777" w:rsidTr="00D1048C">
        <w:trPr>
          <w:jc w:val="center"/>
        </w:trPr>
        <w:tc>
          <w:tcPr>
            <w:tcW w:w="3690" w:type="dxa"/>
            <w:vAlign w:val="center"/>
          </w:tcPr>
          <w:p w14:paraId="0C7B5FA4" w14:textId="77777777" w:rsidR="00975C97" w:rsidRPr="0001701A" w:rsidRDefault="00975C97" w:rsidP="00D1048C">
            <w:pPr>
              <w:pStyle w:val="TAL"/>
            </w:pPr>
            <w:r w:rsidRPr="0001701A">
              <w:t>MCS Index</w:t>
            </w:r>
          </w:p>
        </w:tc>
        <w:tc>
          <w:tcPr>
            <w:tcW w:w="1093" w:type="dxa"/>
            <w:vAlign w:val="center"/>
          </w:tcPr>
          <w:p w14:paraId="7410C5A1" w14:textId="77777777" w:rsidR="00975C97" w:rsidRPr="0001701A" w:rsidRDefault="00975C97" w:rsidP="00D1048C">
            <w:pPr>
              <w:pStyle w:val="TAC"/>
            </w:pPr>
          </w:p>
        </w:tc>
        <w:tc>
          <w:tcPr>
            <w:tcW w:w="717" w:type="dxa"/>
            <w:vAlign w:val="center"/>
          </w:tcPr>
          <w:p w14:paraId="427AB463" w14:textId="77777777" w:rsidR="00975C97" w:rsidRPr="0001701A" w:rsidRDefault="00975C97" w:rsidP="00D1048C">
            <w:pPr>
              <w:pStyle w:val="TAC"/>
            </w:pPr>
            <w:r w:rsidRPr="0001701A">
              <w:t>23</w:t>
            </w:r>
          </w:p>
        </w:tc>
        <w:tc>
          <w:tcPr>
            <w:tcW w:w="717" w:type="dxa"/>
            <w:vAlign w:val="center"/>
          </w:tcPr>
          <w:p w14:paraId="78672064" w14:textId="77777777" w:rsidR="00975C97" w:rsidRPr="0001701A" w:rsidRDefault="00975C97" w:rsidP="00D1048C">
            <w:pPr>
              <w:pStyle w:val="TAC"/>
            </w:pPr>
            <w:r w:rsidRPr="0001701A">
              <w:t>23</w:t>
            </w:r>
          </w:p>
        </w:tc>
        <w:tc>
          <w:tcPr>
            <w:tcW w:w="717" w:type="dxa"/>
            <w:vAlign w:val="center"/>
          </w:tcPr>
          <w:p w14:paraId="275281C8" w14:textId="77777777" w:rsidR="00975C97" w:rsidRPr="0001701A" w:rsidRDefault="00975C97" w:rsidP="00D1048C">
            <w:pPr>
              <w:pStyle w:val="TAC"/>
            </w:pPr>
            <w:r w:rsidRPr="0001701A">
              <w:t>23</w:t>
            </w:r>
          </w:p>
        </w:tc>
        <w:tc>
          <w:tcPr>
            <w:tcW w:w="717" w:type="dxa"/>
            <w:vAlign w:val="center"/>
          </w:tcPr>
          <w:p w14:paraId="2349AD66" w14:textId="77777777" w:rsidR="00975C97" w:rsidRPr="0001701A" w:rsidRDefault="00975C97" w:rsidP="00D1048C">
            <w:pPr>
              <w:pStyle w:val="TAC"/>
            </w:pPr>
            <w:r w:rsidRPr="0001701A">
              <w:t>23</w:t>
            </w:r>
          </w:p>
        </w:tc>
        <w:tc>
          <w:tcPr>
            <w:tcW w:w="717" w:type="dxa"/>
            <w:vAlign w:val="center"/>
          </w:tcPr>
          <w:p w14:paraId="5C8DF06E" w14:textId="77777777" w:rsidR="00975C97" w:rsidRPr="0001701A" w:rsidRDefault="00975C97" w:rsidP="00D1048C">
            <w:pPr>
              <w:pStyle w:val="TAC"/>
            </w:pPr>
            <w:r w:rsidRPr="0001701A">
              <w:t>23</w:t>
            </w:r>
          </w:p>
        </w:tc>
        <w:tc>
          <w:tcPr>
            <w:tcW w:w="717" w:type="dxa"/>
            <w:vAlign w:val="center"/>
          </w:tcPr>
          <w:p w14:paraId="4C4D85A6" w14:textId="77777777" w:rsidR="00975C97" w:rsidRPr="0001701A" w:rsidRDefault="00975C97" w:rsidP="00D1048C">
            <w:pPr>
              <w:pStyle w:val="TAC"/>
            </w:pPr>
            <w:r w:rsidRPr="0001701A">
              <w:t>23</w:t>
            </w:r>
          </w:p>
        </w:tc>
        <w:tc>
          <w:tcPr>
            <w:tcW w:w="717" w:type="dxa"/>
            <w:vAlign w:val="center"/>
          </w:tcPr>
          <w:p w14:paraId="550D1B67" w14:textId="77777777" w:rsidR="00975C97" w:rsidRPr="0001701A" w:rsidRDefault="00975C97" w:rsidP="00D1048C">
            <w:pPr>
              <w:pStyle w:val="TAC"/>
            </w:pPr>
            <w:r w:rsidRPr="0001701A">
              <w:t>23</w:t>
            </w:r>
          </w:p>
        </w:tc>
        <w:tc>
          <w:tcPr>
            <w:tcW w:w="717" w:type="dxa"/>
            <w:vAlign w:val="center"/>
          </w:tcPr>
          <w:p w14:paraId="72E1200C" w14:textId="77777777" w:rsidR="00975C97" w:rsidRPr="0001701A" w:rsidRDefault="00975C97" w:rsidP="00D1048C">
            <w:pPr>
              <w:pStyle w:val="TAC"/>
            </w:pPr>
            <w:r w:rsidRPr="0001701A">
              <w:t>23</w:t>
            </w:r>
          </w:p>
        </w:tc>
      </w:tr>
      <w:tr w:rsidR="00975C97" w:rsidRPr="0001701A" w14:paraId="348FB0C8" w14:textId="77777777" w:rsidTr="00D1048C">
        <w:trPr>
          <w:jc w:val="center"/>
        </w:trPr>
        <w:tc>
          <w:tcPr>
            <w:tcW w:w="3690" w:type="dxa"/>
            <w:vAlign w:val="center"/>
          </w:tcPr>
          <w:p w14:paraId="67525779" w14:textId="77777777" w:rsidR="00975C97" w:rsidRPr="0001701A" w:rsidRDefault="00975C97" w:rsidP="00D1048C">
            <w:pPr>
              <w:pStyle w:val="TAL"/>
            </w:pPr>
            <w:r w:rsidRPr="0001701A">
              <w:t>MCS Table for TBS determination</w:t>
            </w:r>
          </w:p>
        </w:tc>
        <w:tc>
          <w:tcPr>
            <w:tcW w:w="1093" w:type="dxa"/>
            <w:vAlign w:val="center"/>
          </w:tcPr>
          <w:p w14:paraId="5CF299B8" w14:textId="77777777" w:rsidR="00975C97" w:rsidRPr="0001701A" w:rsidRDefault="00975C97" w:rsidP="00D1048C">
            <w:pPr>
              <w:pStyle w:val="TAC"/>
            </w:pPr>
          </w:p>
        </w:tc>
        <w:tc>
          <w:tcPr>
            <w:tcW w:w="5736" w:type="dxa"/>
            <w:gridSpan w:val="8"/>
            <w:vAlign w:val="center"/>
          </w:tcPr>
          <w:p w14:paraId="61FFFCBC" w14:textId="77777777" w:rsidR="00975C97" w:rsidRPr="0001701A" w:rsidRDefault="00975C97" w:rsidP="00D1048C">
            <w:pPr>
              <w:pStyle w:val="TAC"/>
              <w:rPr>
                <w:lang w:eastAsia="zh-TW"/>
              </w:rPr>
            </w:pPr>
            <w:r w:rsidRPr="0001701A">
              <w:rPr>
                <w:lang w:eastAsia="zh-TW"/>
              </w:rPr>
              <w:t>256QAM</w:t>
            </w:r>
          </w:p>
        </w:tc>
      </w:tr>
      <w:tr w:rsidR="00975C97" w:rsidRPr="0001701A" w14:paraId="71367960" w14:textId="77777777" w:rsidTr="00D1048C">
        <w:trPr>
          <w:jc w:val="center"/>
        </w:trPr>
        <w:tc>
          <w:tcPr>
            <w:tcW w:w="3690" w:type="dxa"/>
            <w:vAlign w:val="center"/>
          </w:tcPr>
          <w:p w14:paraId="077DC57F" w14:textId="77777777" w:rsidR="00975C97" w:rsidRPr="0001701A" w:rsidRDefault="00975C97" w:rsidP="00D1048C">
            <w:pPr>
              <w:pStyle w:val="TAL"/>
            </w:pPr>
            <w:r w:rsidRPr="0001701A">
              <w:t>Modulation</w:t>
            </w:r>
          </w:p>
        </w:tc>
        <w:tc>
          <w:tcPr>
            <w:tcW w:w="1093" w:type="dxa"/>
            <w:vAlign w:val="center"/>
          </w:tcPr>
          <w:p w14:paraId="7F0E4EA2" w14:textId="77777777" w:rsidR="00975C97" w:rsidRPr="0001701A" w:rsidRDefault="00975C97" w:rsidP="00D1048C">
            <w:pPr>
              <w:pStyle w:val="TAC"/>
            </w:pPr>
          </w:p>
        </w:tc>
        <w:tc>
          <w:tcPr>
            <w:tcW w:w="717" w:type="dxa"/>
            <w:vAlign w:val="center"/>
          </w:tcPr>
          <w:p w14:paraId="62EB9137" w14:textId="77777777" w:rsidR="00975C97" w:rsidRPr="0001701A" w:rsidRDefault="00975C97" w:rsidP="00D1048C">
            <w:pPr>
              <w:pStyle w:val="TAC"/>
            </w:pPr>
            <w:r w:rsidRPr="0001701A">
              <w:t>256 QAM</w:t>
            </w:r>
          </w:p>
        </w:tc>
        <w:tc>
          <w:tcPr>
            <w:tcW w:w="717" w:type="dxa"/>
            <w:vAlign w:val="center"/>
          </w:tcPr>
          <w:p w14:paraId="022EC845" w14:textId="77777777" w:rsidR="00975C97" w:rsidRPr="0001701A" w:rsidRDefault="00975C97" w:rsidP="00D1048C">
            <w:pPr>
              <w:pStyle w:val="TAC"/>
            </w:pPr>
            <w:r w:rsidRPr="0001701A">
              <w:t>256 QAM</w:t>
            </w:r>
          </w:p>
        </w:tc>
        <w:tc>
          <w:tcPr>
            <w:tcW w:w="717" w:type="dxa"/>
            <w:vAlign w:val="center"/>
          </w:tcPr>
          <w:p w14:paraId="57C5B803" w14:textId="77777777" w:rsidR="00975C97" w:rsidRPr="0001701A" w:rsidRDefault="00975C97" w:rsidP="00D1048C">
            <w:pPr>
              <w:pStyle w:val="TAC"/>
            </w:pPr>
            <w:r w:rsidRPr="0001701A">
              <w:t>256 QAM</w:t>
            </w:r>
          </w:p>
        </w:tc>
        <w:tc>
          <w:tcPr>
            <w:tcW w:w="717" w:type="dxa"/>
            <w:vAlign w:val="center"/>
          </w:tcPr>
          <w:p w14:paraId="573126BA" w14:textId="77777777" w:rsidR="00975C97" w:rsidRPr="0001701A" w:rsidRDefault="00975C97" w:rsidP="00D1048C">
            <w:pPr>
              <w:pStyle w:val="TAC"/>
            </w:pPr>
            <w:r w:rsidRPr="0001701A">
              <w:t>256 QAM</w:t>
            </w:r>
          </w:p>
        </w:tc>
        <w:tc>
          <w:tcPr>
            <w:tcW w:w="717" w:type="dxa"/>
            <w:vAlign w:val="center"/>
          </w:tcPr>
          <w:p w14:paraId="13A7A409" w14:textId="77777777" w:rsidR="00975C97" w:rsidRPr="0001701A" w:rsidRDefault="00975C97" w:rsidP="00D1048C">
            <w:pPr>
              <w:pStyle w:val="TAC"/>
            </w:pPr>
            <w:r w:rsidRPr="0001701A">
              <w:t>256 QAM</w:t>
            </w:r>
          </w:p>
        </w:tc>
        <w:tc>
          <w:tcPr>
            <w:tcW w:w="717" w:type="dxa"/>
            <w:vAlign w:val="center"/>
          </w:tcPr>
          <w:p w14:paraId="214CA76B" w14:textId="77777777" w:rsidR="00975C97" w:rsidRPr="0001701A" w:rsidRDefault="00975C97" w:rsidP="00D1048C">
            <w:pPr>
              <w:pStyle w:val="TAC"/>
            </w:pPr>
            <w:r w:rsidRPr="0001701A">
              <w:t>256 QAM</w:t>
            </w:r>
          </w:p>
        </w:tc>
        <w:tc>
          <w:tcPr>
            <w:tcW w:w="717" w:type="dxa"/>
            <w:vAlign w:val="center"/>
          </w:tcPr>
          <w:p w14:paraId="14BF658D" w14:textId="77777777" w:rsidR="00975C97" w:rsidRPr="0001701A" w:rsidRDefault="00975C97" w:rsidP="00D1048C">
            <w:pPr>
              <w:pStyle w:val="TAC"/>
            </w:pPr>
            <w:r w:rsidRPr="0001701A">
              <w:t>256 QAM</w:t>
            </w:r>
          </w:p>
        </w:tc>
        <w:tc>
          <w:tcPr>
            <w:tcW w:w="717" w:type="dxa"/>
            <w:vAlign w:val="center"/>
          </w:tcPr>
          <w:p w14:paraId="0DA7961C" w14:textId="77777777" w:rsidR="00975C97" w:rsidRPr="0001701A" w:rsidRDefault="00975C97" w:rsidP="00D1048C">
            <w:pPr>
              <w:pStyle w:val="TAC"/>
            </w:pPr>
            <w:r w:rsidRPr="0001701A">
              <w:t>256 QAM</w:t>
            </w:r>
          </w:p>
        </w:tc>
      </w:tr>
      <w:tr w:rsidR="00975C97" w:rsidRPr="0001701A" w14:paraId="1470F89A" w14:textId="77777777" w:rsidTr="00D1048C">
        <w:trPr>
          <w:jc w:val="center"/>
        </w:trPr>
        <w:tc>
          <w:tcPr>
            <w:tcW w:w="3690" w:type="dxa"/>
            <w:vAlign w:val="center"/>
          </w:tcPr>
          <w:p w14:paraId="51DB4379" w14:textId="77777777" w:rsidR="00975C97" w:rsidRPr="0001701A" w:rsidRDefault="00975C97" w:rsidP="00D1048C">
            <w:pPr>
              <w:pStyle w:val="TAL"/>
            </w:pPr>
            <w:r w:rsidRPr="0001701A">
              <w:t>Target Coding Rate</w:t>
            </w:r>
          </w:p>
        </w:tc>
        <w:tc>
          <w:tcPr>
            <w:tcW w:w="1093" w:type="dxa"/>
            <w:vAlign w:val="center"/>
          </w:tcPr>
          <w:p w14:paraId="63B84C80" w14:textId="77777777" w:rsidR="00975C97" w:rsidRPr="0001701A" w:rsidRDefault="00975C97" w:rsidP="00D1048C">
            <w:pPr>
              <w:pStyle w:val="TAC"/>
            </w:pPr>
          </w:p>
        </w:tc>
        <w:tc>
          <w:tcPr>
            <w:tcW w:w="717" w:type="dxa"/>
            <w:vAlign w:val="center"/>
          </w:tcPr>
          <w:p w14:paraId="305BB8A5" w14:textId="77777777" w:rsidR="00975C97" w:rsidRPr="0001701A" w:rsidRDefault="00975C97" w:rsidP="00D1048C">
            <w:pPr>
              <w:pStyle w:val="TAC"/>
            </w:pPr>
            <w:r w:rsidRPr="0001701A">
              <w:t>4/5</w:t>
            </w:r>
          </w:p>
        </w:tc>
        <w:tc>
          <w:tcPr>
            <w:tcW w:w="717" w:type="dxa"/>
            <w:vAlign w:val="center"/>
          </w:tcPr>
          <w:p w14:paraId="49C76C3B" w14:textId="77777777" w:rsidR="00975C97" w:rsidRPr="0001701A" w:rsidRDefault="00975C97" w:rsidP="00D1048C">
            <w:pPr>
              <w:pStyle w:val="TAC"/>
            </w:pPr>
            <w:r w:rsidRPr="0001701A">
              <w:t>4/5</w:t>
            </w:r>
          </w:p>
        </w:tc>
        <w:tc>
          <w:tcPr>
            <w:tcW w:w="717" w:type="dxa"/>
            <w:vAlign w:val="center"/>
          </w:tcPr>
          <w:p w14:paraId="028FE88E" w14:textId="77777777" w:rsidR="00975C97" w:rsidRPr="0001701A" w:rsidRDefault="00975C97" w:rsidP="00D1048C">
            <w:pPr>
              <w:pStyle w:val="TAC"/>
            </w:pPr>
            <w:r w:rsidRPr="0001701A">
              <w:t>4/5</w:t>
            </w:r>
          </w:p>
        </w:tc>
        <w:tc>
          <w:tcPr>
            <w:tcW w:w="717" w:type="dxa"/>
            <w:vAlign w:val="center"/>
          </w:tcPr>
          <w:p w14:paraId="65D9503F" w14:textId="77777777" w:rsidR="00975C97" w:rsidRPr="0001701A" w:rsidRDefault="00975C97" w:rsidP="00D1048C">
            <w:pPr>
              <w:pStyle w:val="TAC"/>
            </w:pPr>
            <w:r w:rsidRPr="0001701A">
              <w:t>4/5</w:t>
            </w:r>
          </w:p>
        </w:tc>
        <w:tc>
          <w:tcPr>
            <w:tcW w:w="717" w:type="dxa"/>
            <w:vAlign w:val="center"/>
          </w:tcPr>
          <w:p w14:paraId="5CE877B9" w14:textId="77777777" w:rsidR="00975C97" w:rsidRPr="0001701A" w:rsidRDefault="00975C97" w:rsidP="00D1048C">
            <w:pPr>
              <w:pStyle w:val="TAC"/>
            </w:pPr>
            <w:r w:rsidRPr="0001701A">
              <w:t>4/5</w:t>
            </w:r>
          </w:p>
        </w:tc>
        <w:tc>
          <w:tcPr>
            <w:tcW w:w="717" w:type="dxa"/>
            <w:vAlign w:val="center"/>
          </w:tcPr>
          <w:p w14:paraId="5D45E832" w14:textId="77777777" w:rsidR="00975C97" w:rsidRPr="0001701A" w:rsidRDefault="00975C97" w:rsidP="00D1048C">
            <w:pPr>
              <w:pStyle w:val="TAC"/>
            </w:pPr>
            <w:r w:rsidRPr="0001701A">
              <w:t>4/5</w:t>
            </w:r>
          </w:p>
        </w:tc>
        <w:tc>
          <w:tcPr>
            <w:tcW w:w="717" w:type="dxa"/>
            <w:vAlign w:val="center"/>
          </w:tcPr>
          <w:p w14:paraId="5DE9A6E5" w14:textId="77777777" w:rsidR="00975C97" w:rsidRPr="0001701A" w:rsidRDefault="00975C97" w:rsidP="00D1048C">
            <w:pPr>
              <w:pStyle w:val="TAC"/>
            </w:pPr>
            <w:r w:rsidRPr="0001701A">
              <w:t>4/5</w:t>
            </w:r>
          </w:p>
        </w:tc>
        <w:tc>
          <w:tcPr>
            <w:tcW w:w="717" w:type="dxa"/>
            <w:vAlign w:val="center"/>
          </w:tcPr>
          <w:p w14:paraId="67B48C23" w14:textId="77777777" w:rsidR="00975C97" w:rsidRPr="0001701A" w:rsidRDefault="00975C97" w:rsidP="00D1048C">
            <w:pPr>
              <w:pStyle w:val="TAC"/>
            </w:pPr>
            <w:r w:rsidRPr="0001701A">
              <w:t>4/5</w:t>
            </w:r>
          </w:p>
        </w:tc>
      </w:tr>
      <w:tr w:rsidR="00975C97" w:rsidRPr="0001701A" w14:paraId="7C247D01" w14:textId="77777777" w:rsidTr="00D1048C">
        <w:trPr>
          <w:jc w:val="center"/>
        </w:trPr>
        <w:tc>
          <w:tcPr>
            <w:tcW w:w="3690" w:type="dxa"/>
            <w:vAlign w:val="center"/>
          </w:tcPr>
          <w:p w14:paraId="4CFDF646" w14:textId="77777777" w:rsidR="00975C97" w:rsidRPr="0001701A" w:rsidRDefault="00975C97" w:rsidP="00D1048C">
            <w:pPr>
              <w:pStyle w:val="TAL"/>
            </w:pPr>
            <w:r w:rsidRPr="0001701A">
              <w:t>Maximum number of HARQ transmissions</w:t>
            </w:r>
          </w:p>
        </w:tc>
        <w:tc>
          <w:tcPr>
            <w:tcW w:w="1093" w:type="dxa"/>
            <w:vAlign w:val="center"/>
          </w:tcPr>
          <w:p w14:paraId="45DDBC76" w14:textId="77777777" w:rsidR="00975C97" w:rsidRPr="0001701A" w:rsidRDefault="00975C97" w:rsidP="00D1048C">
            <w:pPr>
              <w:pStyle w:val="TAC"/>
            </w:pPr>
          </w:p>
        </w:tc>
        <w:tc>
          <w:tcPr>
            <w:tcW w:w="717" w:type="dxa"/>
            <w:vAlign w:val="center"/>
          </w:tcPr>
          <w:p w14:paraId="6693DD52" w14:textId="77777777" w:rsidR="00975C97" w:rsidRPr="0001701A" w:rsidRDefault="00975C97" w:rsidP="00D1048C">
            <w:pPr>
              <w:pStyle w:val="TAC"/>
            </w:pPr>
            <w:r w:rsidRPr="0001701A">
              <w:t>1</w:t>
            </w:r>
          </w:p>
        </w:tc>
        <w:tc>
          <w:tcPr>
            <w:tcW w:w="717" w:type="dxa"/>
            <w:vAlign w:val="center"/>
          </w:tcPr>
          <w:p w14:paraId="519E868D" w14:textId="77777777" w:rsidR="00975C97" w:rsidRPr="0001701A" w:rsidRDefault="00975C97" w:rsidP="00D1048C">
            <w:pPr>
              <w:pStyle w:val="TAC"/>
            </w:pPr>
            <w:r w:rsidRPr="0001701A">
              <w:t>1</w:t>
            </w:r>
          </w:p>
        </w:tc>
        <w:tc>
          <w:tcPr>
            <w:tcW w:w="717" w:type="dxa"/>
            <w:vAlign w:val="center"/>
          </w:tcPr>
          <w:p w14:paraId="499CC16A" w14:textId="77777777" w:rsidR="00975C97" w:rsidRPr="0001701A" w:rsidRDefault="00975C97" w:rsidP="00D1048C">
            <w:pPr>
              <w:pStyle w:val="TAC"/>
            </w:pPr>
            <w:r w:rsidRPr="0001701A">
              <w:t>1</w:t>
            </w:r>
          </w:p>
        </w:tc>
        <w:tc>
          <w:tcPr>
            <w:tcW w:w="717" w:type="dxa"/>
            <w:vAlign w:val="center"/>
          </w:tcPr>
          <w:p w14:paraId="1DB4D275" w14:textId="77777777" w:rsidR="00975C97" w:rsidRPr="0001701A" w:rsidRDefault="00975C97" w:rsidP="00D1048C">
            <w:pPr>
              <w:pStyle w:val="TAC"/>
            </w:pPr>
            <w:r w:rsidRPr="0001701A">
              <w:t>1</w:t>
            </w:r>
          </w:p>
        </w:tc>
        <w:tc>
          <w:tcPr>
            <w:tcW w:w="717" w:type="dxa"/>
            <w:vAlign w:val="center"/>
          </w:tcPr>
          <w:p w14:paraId="3CFA88E7" w14:textId="77777777" w:rsidR="00975C97" w:rsidRPr="0001701A" w:rsidRDefault="00975C97" w:rsidP="00D1048C">
            <w:pPr>
              <w:pStyle w:val="TAC"/>
            </w:pPr>
            <w:r w:rsidRPr="0001701A">
              <w:t>1</w:t>
            </w:r>
          </w:p>
        </w:tc>
        <w:tc>
          <w:tcPr>
            <w:tcW w:w="717" w:type="dxa"/>
            <w:vAlign w:val="center"/>
          </w:tcPr>
          <w:p w14:paraId="7262DACF" w14:textId="77777777" w:rsidR="00975C97" w:rsidRPr="0001701A" w:rsidRDefault="00975C97" w:rsidP="00D1048C">
            <w:pPr>
              <w:pStyle w:val="TAC"/>
            </w:pPr>
            <w:r w:rsidRPr="0001701A">
              <w:t>1</w:t>
            </w:r>
          </w:p>
        </w:tc>
        <w:tc>
          <w:tcPr>
            <w:tcW w:w="717" w:type="dxa"/>
            <w:vAlign w:val="center"/>
          </w:tcPr>
          <w:p w14:paraId="55712FAF" w14:textId="77777777" w:rsidR="00975C97" w:rsidRPr="0001701A" w:rsidRDefault="00975C97" w:rsidP="00D1048C">
            <w:pPr>
              <w:pStyle w:val="TAC"/>
            </w:pPr>
            <w:r w:rsidRPr="0001701A">
              <w:t>1</w:t>
            </w:r>
          </w:p>
        </w:tc>
        <w:tc>
          <w:tcPr>
            <w:tcW w:w="717" w:type="dxa"/>
            <w:vAlign w:val="center"/>
          </w:tcPr>
          <w:p w14:paraId="723F2968" w14:textId="77777777" w:rsidR="00975C97" w:rsidRPr="0001701A" w:rsidRDefault="00975C97" w:rsidP="00D1048C">
            <w:pPr>
              <w:pStyle w:val="TAC"/>
            </w:pPr>
            <w:r w:rsidRPr="0001701A">
              <w:t>1</w:t>
            </w:r>
          </w:p>
        </w:tc>
      </w:tr>
      <w:tr w:rsidR="00975C97" w:rsidRPr="0001701A" w14:paraId="070A5FD5" w14:textId="77777777" w:rsidTr="00D1048C">
        <w:trPr>
          <w:trHeight w:val="411"/>
          <w:jc w:val="center"/>
        </w:trPr>
        <w:tc>
          <w:tcPr>
            <w:tcW w:w="3690" w:type="dxa"/>
            <w:vAlign w:val="center"/>
          </w:tcPr>
          <w:p w14:paraId="1EDC83E1" w14:textId="77777777" w:rsidR="00975C97" w:rsidRPr="0001701A" w:rsidRDefault="00975C97" w:rsidP="00D1048C">
            <w:pPr>
              <w:pStyle w:val="TAL"/>
            </w:pPr>
            <w:r w:rsidRPr="0001701A">
              <w:t>Information Bit Payload per Slot</w:t>
            </w:r>
          </w:p>
        </w:tc>
        <w:tc>
          <w:tcPr>
            <w:tcW w:w="1093" w:type="dxa"/>
            <w:vAlign w:val="center"/>
          </w:tcPr>
          <w:p w14:paraId="0CBC139A" w14:textId="77777777" w:rsidR="00975C97" w:rsidRPr="0001701A" w:rsidRDefault="00975C97" w:rsidP="00D1048C">
            <w:pPr>
              <w:pStyle w:val="TAC"/>
            </w:pPr>
          </w:p>
        </w:tc>
        <w:tc>
          <w:tcPr>
            <w:tcW w:w="717" w:type="dxa"/>
            <w:vAlign w:val="center"/>
          </w:tcPr>
          <w:p w14:paraId="2648ABA7" w14:textId="77777777" w:rsidR="00975C97" w:rsidRPr="0001701A" w:rsidRDefault="00975C97" w:rsidP="00D1048C">
            <w:pPr>
              <w:pStyle w:val="TAC"/>
            </w:pPr>
          </w:p>
        </w:tc>
        <w:tc>
          <w:tcPr>
            <w:tcW w:w="717" w:type="dxa"/>
            <w:vAlign w:val="center"/>
          </w:tcPr>
          <w:p w14:paraId="4CEDDBB1" w14:textId="77777777" w:rsidR="00975C97" w:rsidRPr="0001701A" w:rsidRDefault="00975C97" w:rsidP="00D1048C">
            <w:pPr>
              <w:pStyle w:val="TAC"/>
            </w:pPr>
          </w:p>
        </w:tc>
        <w:tc>
          <w:tcPr>
            <w:tcW w:w="717" w:type="dxa"/>
            <w:vAlign w:val="center"/>
          </w:tcPr>
          <w:p w14:paraId="5C11EDB7" w14:textId="77777777" w:rsidR="00975C97" w:rsidRPr="0001701A" w:rsidRDefault="00975C97" w:rsidP="00D1048C">
            <w:pPr>
              <w:pStyle w:val="TAC"/>
            </w:pPr>
          </w:p>
        </w:tc>
        <w:tc>
          <w:tcPr>
            <w:tcW w:w="717" w:type="dxa"/>
            <w:vAlign w:val="center"/>
          </w:tcPr>
          <w:p w14:paraId="36D96C35" w14:textId="77777777" w:rsidR="00975C97" w:rsidRPr="0001701A" w:rsidRDefault="00975C97" w:rsidP="00D1048C">
            <w:pPr>
              <w:pStyle w:val="TAC"/>
            </w:pPr>
          </w:p>
        </w:tc>
        <w:tc>
          <w:tcPr>
            <w:tcW w:w="717" w:type="dxa"/>
            <w:vAlign w:val="center"/>
          </w:tcPr>
          <w:p w14:paraId="4E190837" w14:textId="77777777" w:rsidR="00975C97" w:rsidRPr="0001701A" w:rsidRDefault="00975C97" w:rsidP="00D1048C">
            <w:pPr>
              <w:pStyle w:val="TAC"/>
            </w:pPr>
          </w:p>
        </w:tc>
        <w:tc>
          <w:tcPr>
            <w:tcW w:w="717" w:type="dxa"/>
            <w:vAlign w:val="center"/>
          </w:tcPr>
          <w:p w14:paraId="315D1374" w14:textId="77777777" w:rsidR="00975C97" w:rsidRPr="0001701A" w:rsidRDefault="00975C97" w:rsidP="00D1048C">
            <w:pPr>
              <w:pStyle w:val="TAC"/>
            </w:pPr>
          </w:p>
        </w:tc>
        <w:tc>
          <w:tcPr>
            <w:tcW w:w="717" w:type="dxa"/>
            <w:vAlign w:val="center"/>
          </w:tcPr>
          <w:p w14:paraId="5AC00B14" w14:textId="77777777" w:rsidR="00975C97" w:rsidRPr="0001701A" w:rsidRDefault="00975C97" w:rsidP="00D1048C">
            <w:pPr>
              <w:pStyle w:val="TAC"/>
            </w:pPr>
          </w:p>
        </w:tc>
        <w:tc>
          <w:tcPr>
            <w:tcW w:w="717" w:type="dxa"/>
            <w:vAlign w:val="center"/>
          </w:tcPr>
          <w:p w14:paraId="1475D21D" w14:textId="77777777" w:rsidR="00975C97" w:rsidRPr="0001701A" w:rsidRDefault="00975C97" w:rsidP="00D1048C">
            <w:pPr>
              <w:pStyle w:val="TAC"/>
            </w:pPr>
          </w:p>
        </w:tc>
      </w:tr>
      <w:tr w:rsidR="00975C97" w:rsidRPr="0001701A" w14:paraId="70D8EA53" w14:textId="77777777" w:rsidTr="00D1048C">
        <w:trPr>
          <w:jc w:val="center"/>
        </w:trPr>
        <w:tc>
          <w:tcPr>
            <w:tcW w:w="3690" w:type="dxa"/>
            <w:vAlign w:val="center"/>
          </w:tcPr>
          <w:p w14:paraId="340B11D2" w14:textId="77777777" w:rsidR="00975C97" w:rsidRPr="0001701A" w:rsidRDefault="00975C97" w:rsidP="00D1048C">
            <w:pPr>
              <w:pStyle w:val="TAL"/>
            </w:pPr>
            <w:r w:rsidRPr="0001701A">
              <w:t xml:space="preserve">  For Slots 0,1,3,4,8,9</w:t>
            </w:r>
          </w:p>
        </w:tc>
        <w:tc>
          <w:tcPr>
            <w:tcW w:w="1093" w:type="dxa"/>
            <w:vAlign w:val="center"/>
          </w:tcPr>
          <w:p w14:paraId="27B77BE8" w14:textId="77777777" w:rsidR="00975C97" w:rsidRPr="0001701A" w:rsidRDefault="00975C97" w:rsidP="00D1048C">
            <w:pPr>
              <w:pStyle w:val="TAC"/>
            </w:pPr>
            <w:r w:rsidRPr="0001701A">
              <w:t>Bits</w:t>
            </w:r>
          </w:p>
        </w:tc>
        <w:tc>
          <w:tcPr>
            <w:tcW w:w="717" w:type="dxa"/>
            <w:vAlign w:val="center"/>
          </w:tcPr>
          <w:p w14:paraId="45194C39" w14:textId="77777777" w:rsidR="00975C97" w:rsidRPr="0001701A" w:rsidRDefault="00975C97" w:rsidP="00D1048C">
            <w:pPr>
              <w:pStyle w:val="TAC"/>
            </w:pPr>
            <w:r w:rsidRPr="0001701A">
              <w:t>N/A</w:t>
            </w:r>
          </w:p>
        </w:tc>
        <w:tc>
          <w:tcPr>
            <w:tcW w:w="717" w:type="dxa"/>
            <w:vAlign w:val="center"/>
          </w:tcPr>
          <w:p w14:paraId="768DF17C" w14:textId="77777777" w:rsidR="00975C97" w:rsidRPr="0001701A" w:rsidRDefault="00975C97" w:rsidP="00D1048C">
            <w:pPr>
              <w:pStyle w:val="TAC"/>
            </w:pPr>
            <w:r w:rsidRPr="0001701A">
              <w:t>N/A</w:t>
            </w:r>
          </w:p>
        </w:tc>
        <w:tc>
          <w:tcPr>
            <w:tcW w:w="717" w:type="dxa"/>
            <w:vAlign w:val="center"/>
          </w:tcPr>
          <w:p w14:paraId="3E760687" w14:textId="77777777" w:rsidR="00975C97" w:rsidRPr="0001701A" w:rsidRDefault="00975C97" w:rsidP="00D1048C">
            <w:pPr>
              <w:pStyle w:val="TAC"/>
            </w:pPr>
            <w:r w:rsidRPr="0001701A">
              <w:t>N/A</w:t>
            </w:r>
          </w:p>
        </w:tc>
        <w:tc>
          <w:tcPr>
            <w:tcW w:w="717" w:type="dxa"/>
            <w:vAlign w:val="center"/>
          </w:tcPr>
          <w:p w14:paraId="50E532D9" w14:textId="77777777" w:rsidR="00975C97" w:rsidRPr="0001701A" w:rsidRDefault="00975C97" w:rsidP="00D1048C">
            <w:pPr>
              <w:pStyle w:val="TAC"/>
            </w:pPr>
            <w:r w:rsidRPr="0001701A">
              <w:t>N/A</w:t>
            </w:r>
          </w:p>
        </w:tc>
        <w:tc>
          <w:tcPr>
            <w:tcW w:w="717" w:type="dxa"/>
            <w:vAlign w:val="center"/>
          </w:tcPr>
          <w:p w14:paraId="03DC8574" w14:textId="77777777" w:rsidR="00975C97" w:rsidRPr="0001701A" w:rsidRDefault="00975C97" w:rsidP="00D1048C">
            <w:pPr>
              <w:pStyle w:val="TAC"/>
            </w:pPr>
            <w:r w:rsidRPr="0001701A">
              <w:t>N/A</w:t>
            </w:r>
          </w:p>
        </w:tc>
        <w:tc>
          <w:tcPr>
            <w:tcW w:w="717" w:type="dxa"/>
            <w:vAlign w:val="center"/>
          </w:tcPr>
          <w:p w14:paraId="3DF865B8" w14:textId="77777777" w:rsidR="00975C97" w:rsidRPr="0001701A" w:rsidRDefault="00975C97" w:rsidP="00D1048C">
            <w:pPr>
              <w:pStyle w:val="TAC"/>
            </w:pPr>
            <w:r w:rsidRPr="0001701A">
              <w:t>N/A</w:t>
            </w:r>
          </w:p>
        </w:tc>
        <w:tc>
          <w:tcPr>
            <w:tcW w:w="717" w:type="dxa"/>
            <w:vAlign w:val="center"/>
          </w:tcPr>
          <w:p w14:paraId="7D630E9E" w14:textId="77777777" w:rsidR="00975C97" w:rsidRPr="0001701A" w:rsidRDefault="00975C97" w:rsidP="00D1048C">
            <w:pPr>
              <w:pStyle w:val="TAC"/>
            </w:pPr>
            <w:r w:rsidRPr="0001701A">
              <w:t>N/A</w:t>
            </w:r>
          </w:p>
        </w:tc>
        <w:tc>
          <w:tcPr>
            <w:tcW w:w="717" w:type="dxa"/>
            <w:vAlign w:val="center"/>
          </w:tcPr>
          <w:p w14:paraId="5C34CE3D" w14:textId="77777777" w:rsidR="00975C97" w:rsidRPr="0001701A" w:rsidRDefault="00975C97" w:rsidP="00D1048C">
            <w:pPr>
              <w:pStyle w:val="TAC"/>
            </w:pPr>
            <w:r w:rsidRPr="0001701A">
              <w:t>N/A</w:t>
            </w:r>
          </w:p>
        </w:tc>
      </w:tr>
      <w:tr w:rsidR="00975C97" w:rsidRPr="0001701A" w14:paraId="3B1C8AEA" w14:textId="77777777" w:rsidTr="00D1048C">
        <w:trPr>
          <w:jc w:val="center"/>
        </w:trPr>
        <w:tc>
          <w:tcPr>
            <w:tcW w:w="3690" w:type="dxa"/>
            <w:vAlign w:val="center"/>
          </w:tcPr>
          <w:p w14:paraId="4CA26F22" w14:textId="77777777" w:rsidR="00975C97" w:rsidRPr="0001701A" w:rsidRDefault="00975C97" w:rsidP="00D1048C">
            <w:pPr>
              <w:pStyle w:val="TAL"/>
            </w:pPr>
            <w:r w:rsidRPr="0001701A">
              <w:t xml:space="preserve">  For Slots 2,5,6,7</w:t>
            </w:r>
          </w:p>
        </w:tc>
        <w:tc>
          <w:tcPr>
            <w:tcW w:w="1093" w:type="dxa"/>
            <w:vAlign w:val="center"/>
          </w:tcPr>
          <w:p w14:paraId="0E8E444B" w14:textId="77777777" w:rsidR="00975C97" w:rsidRPr="0001701A" w:rsidRDefault="00975C97" w:rsidP="00D1048C">
            <w:pPr>
              <w:pStyle w:val="TAC"/>
            </w:pPr>
            <w:r w:rsidRPr="0001701A">
              <w:t>Bits</w:t>
            </w:r>
          </w:p>
        </w:tc>
        <w:tc>
          <w:tcPr>
            <w:tcW w:w="717" w:type="dxa"/>
            <w:vAlign w:val="center"/>
          </w:tcPr>
          <w:p w14:paraId="02DEBC07" w14:textId="77777777" w:rsidR="00975C97" w:rsidRPr="0001701A" w:rsidRDefault="00975C97" w:rsidP="00D1048C">
            <w:pPr>
              <w:pStyle w:val="TAC"/>
            </w:pPr>
            <w:r w:rsidRPr="0001701A">
              <w:t>16896</w:t>
            </w:r>
          </w:p>
        </w:tc>
        <w:tc>
          <w:tcPr>
            <w:tcW w:w="717" w:type="dxa"/>
            <w:vAlign w:val="center"/>
          </w:tcPr>
          <w:p w14:paraId="35E016A9" w14:textId="77777777" w:rsidR="00975C97" w:rsidRPr="0001701A" w:rsidRDefault="00975C97" w:rsidP="00D1048C">
            <w:pPr>
              <w:pStyle w:val="TAC"/>
            </w:pPr>
            <w:r w:rsidRPr="0001701A">
              <w:t>34816</w:t>
            </w:r>
          </w:p>
        </w:tc>
        <w:tc>
          <w:tcPr>
            <w:tcW w:w="717" w:type="dxa"/>
            <w:vAlign w:val="center"/>
          </w:tcPr>
          <w:p w14:paraId="70D21B20" w14:textId="77777777" w:rsidR="00975C97" w:rsidRPr="0001701A" w:rsidRDefault="00975C97" w:rsidP="00D1048C">
            <w:pPr>
              <w:pStyle w:val="TAC"/>
            </w:pPr>
            <w:r w:rsidRPr="0001701A">
              <w:t>53288</w:t>
            </w:r>
          </w:p>
        </w:tc>
        <w:tc>
          <w:tcPr>
            <w:tcW w:w="717" w:type="dxa"/>
            <w:vAlign w:val="center"/>
          </w:tcPr>
          <w:p w14:paraId="47678147" w14:textId="77777777" w:rsidR="00975C97" w:rsidRPr="0001701A" w:rsidRDefault="00975C97" w:rsidP="00D1048C">
            <w:pPr>
              <w:pStyle w:val="TAC"/>
            </w:pPr>
            <w:r w:rsidRPr="0001701A">
              <w:t>71688</w:t>
            </w:r>
          </w:p>
        </w:tc>
        <w:tc>
          <w:tcPr>
            <w:tcW w:w="717" w:type="dxa"/>
            <w:vAlign w:val="center"/>
          </w:tcPr>
          <w:p w14:paraId="68D754EF" w14:textId="77777777" w:rsidR="00975C97" w:rsidRPr="0001701A" w:rsidRDefault="00975C97" w:rsidP="00D1048C">
            <w:pPr>
              <w:pStyle w:val="TAC"/>
            </w:pPr>
            <w:r w:rsidRPr="0001701A">
              <w:t>90176</w:t>
            </w:r>
          </w:p>
        </w:tc>
        <w:tc>
          <w:tcPr>
            <w:tcW w:w="717" w:type="dxa"/>
            <w:vAlign w:val="center"/>
          </w:tcPr>
          <w:p w14:paraId="27E2545B" w14:textId="77777777" w:rsidR="00975C97" w:rsidRPr="0001701A" w:rsidRDefault="00975C97" w:rsidP="00D1048C">
            <w:pPr>
              <w:pStyle w:val="TAC"/>
            </w:pPr>
            <w:r w:rsidRPr="0001701A">
              <w:t>108552</w:t>
            </w:r>
          </w:p>
        </w:tc>
        <w:tc>
          <w:tcPr>
            <w:tcW w:w="717" w:type="dxa"/>
            <w:vAlign w:val="center"/>
          </w:tcPr>
          <w:p w14:paraId="30CAE061" w14:textId="77777777" w:rsidR="00975C97" w:rsidRPr="0001701A" w:rsidRDefault="00975C97" w:rsidP="00D1048C">
            <w:pPr>
              <w:pStyle w:val="TAC"/>
            </w:pPr>
            <w:r w:rsidRPr="0001701A">
              <w:t>143400</w:t>
            </w:r>
          </w:p>
        </w:tc>
        <w:tc>
          <w:tcPr>
            <w:tcW w:w="717" w:type="dxa"/>
            <w:vAlign w:val="center"/>
          </w:tcPr>
          <w:p w14:paraId="720EC15A" w14:textId="77777777" w:rsidR="00975C97" w:rsidRPr="0001701A" w:rsidRDefault="00975C97" w:rsidP="00D1048C">
            <w:pPr>
              <w:pStyle w:val="TAC"/>
            </w:pPr>
            <w:r w:rsidRPr="0001701A">
              <w:t>180376</w:t>
            </w:r>
          </w:p>
        </w:tc>
      </w:tr>
      <w:tr w:rsidR="00975C97" w:rsidRPr="0001701A" w14:paraId="68D6D80D" w14:textId="77777777" w:rsidTr="00D1048C">
        <w:trPr>
          <w:jc w:val="center"/>
        </w:trPr>
        <w:tc>
          <w:tcPr>
            <w:tcW w:w="3690" w:type="dxa"/>
            <w:vAlign w:val="center"/>
          </w:tcPr>
          <w:p w14:paraId="5109F82A" w14:textId="77777777" w:rsidR="00975C97" w:rsidRPr="0001701A" w:rsidRDefault="00975C97" w:rsidP="00D1048C">
            <w:pPr>
              <w:pStyle w:val="TAL"/>
            </w:pPr>
            <w:r w:rsidRPr="0001701A">
              <w:t>Transport block CRC</w:t>
            </w:r>
          </w:p>
        </w:tc>
        <w:tc>
          <w:tcPr>
            <w:tcW w:w="1093" w:type="dxa"/>
            <w:vAlign w:val="center"/>
          </w:tcPr>
          <w:p w14:paraId="06825634" w14:textId="77777777" w:rsidR="00975C97" w:rsidRPr="0001701A" w:rsidRDefault="00975C97" w:rsidP="00D1048C">
            <w:pPr>
              <w:pStyle w:val="TAC"/>
            </w:pPr>
            <w:r w:rsidRPr="0001701A">
              <w:t>Bits</w:t>
            </w:r>
          </w:p>
        </w:tc>
        <w:tc>
          <w:tcPr>
            <w:tcW w:w="717" w:type="dxa"/>
            <w:vAlign w:val="center"/>
          </w:tcPr>
          <w:p w14:paraId="5131AE6E" w14:textId="77777777" w:rsidR="00975C97" w:rsidRPr="0001701A" w:rsidRDefault="00975C97" w:rsidP="00D1048C">
            <w:pPr>
              <w:pStyle w:val="TAC"/>
            </w:pPr>
            <w:r w:rsidRPr="0001701A">
              <w:t>24</w:t>
            </w:r>
          </w:p>
        </w:tc>
        <w:tc>
          <w:tcPr>
            <w:tcW w:w="717" w:type="dxa"/>
            <w:vAlign w:val="center"/>
          </w:tcPr>
          <w:p w14:paraId="79FD8BDF" w14:textId="77777777" w:rsidR="00975C97" w:rsidRPr="0001701A" w:rsidRDefault="00975C97" w:rsidP="00D1048C">
            <w:pPr>
              <w:pStyle w:val="TAC"/>
            </w:pPr>
            <w:r w:rsidRPr="0001701A">
              <w:t>24</w:t>
            </w:r>
          </w:p>
        </w:tc>
        <w:tc>
          <w:tcPr>
            <w:tcW w:w="717" w:type="dxa"/>
            <w:vAlign w:val="center"/>
          </w:tcPr>
          <w:p w14:paraId="0EEBE905" w14:textId="77777777" w:rsidR="00975C97" w:rsidRPr="0001701A" w:rsidRDefault="00975C97" w:rsidP="00D1048C">
            <w:pPr>
              <w:pStyle w:val="TAC"/>
            </w:pPr>
            <w:r w:rsidRPr="0001701A">
              <w:t>24</w:t>
            </w:r>
          </w:p>
        </w:tc>
        <w:tc>
          <w:tcPr>
            <w:tcW w:w="717" w:type="dxa"/>
            <w:vAlign w:val="center"/>
          </w:tcPr>
          <w:p w14:paraId="0B5713CD" w14:textId="77777777" w:rsidR="00975C97" w:rsidRPr="0001701A" w:rsidRDefault="00975C97" w:rsidP="00D1048C">
            <w:pPr>
              <w:pStyle w:val="TAC"/>
            </w:pPr>
            <w:r w:rsidRPr="0001701A">
              <w:t>24</w:t>
            </w:r>
          </w:p>
        </w:tc>
        <w:tc>
          <w:tcPr>
            <w:tcW w:w="717" w:type="dxa"/>
            <w:vAlign w:val="center"/>
          </w:tcPr>
          <w:p w14:paraId="269F4EAE" w14:textId="77777777" w:rsidR="00975C97" w:rsidRPr="0001701A" w:rsidRDefault="00975C97" w:rsidP="00D1048C">
            <w:pPr>
              <w:pStyle w:val="TAC"/>
            </w:pPr>
            <w:r w:rsidRPr="0001701A">
              <w:t>24</w:t>
            </w:r>
          </w:p>
        </w:tc>
        <w:tc>
          <w:tcPr>
            <w:tcW w:w="717" w:type="dxa"/>
            <w:vAlign w:val="center"/>
          </w:tcPr>
          <w:p w14:paraId="489A2D52" w14:textId="77777777" w:rsidR="00975C97" w:rsidRPr="0001701A" w:rsidRDefault="00975C97" w:rsidP="00D1048C">
            <w:pPr>
              <w:pStyle w:val="TAC"/>
            </w:pPr>
            <w:r w:rsidRPr="0001701A">
              <w:t>24</w:t>
            </w:r>
          </w:p>
        </w:tc>
        <w:tc>
          <w:tcPr>
            <w:tcW w:w="717" w:type="dxa"/>
            <w:vAlign w:val="center"/>
          </w:tcPr>
          <w:p w14:paraId="5DC980E6" w14:textId="77777777" w:rsidR="00975C97" w:rsidRPr="0001701A" w:rsidRDefault="00975C97" w:rsidP="00D1048C">
            <w:pPr>
              <w:pStyle w:val="TAC"/>
            </w:pPr>
            <w:r w:rsidRPr="0001701A">
              <w:t>24</w:t>
            </w:r>
          </w:p>
        </w:tc>
        <w:tc>
          <w:tcPr>
            <w:tcW w:w="717" w:type="dxa"/>
            <w:vAlign w:val="center"/>
          </w:tcPr>
          <w:p w14:paraId="1662D6CB" w14:textId="77777777" w:rsidR="00975C97" w:rsidRPr="0001701A" w:rsidRDefault="00975C97" w:rsidP="00D1048C">
            <w:pPr>
              <w:pStyle w:val="TAC"/>
            </w:pPr>
            <w:r w:rsidRPr="0001701A">
              <w:t>24</w:t>
            </w:r>
          </w:p>
        </w:tc>
      </w:tr>
      <w:tr w:rsidR="00975C97" w:rsidRPr="0001701A" w14:paraId="73708F9A" w14:textId="77777777" w:rsidTr="00D1048C">
        <w:trPr>
          <w:jc w:val="center"/>
        </w:trPr>
        <w:tc>
          <w:tcPr>
            <w:tcW w:w="3690" w:type="dxa"/>
            <w:vAlign w:val="center"/>
          </w:tcPr>
          <w:p w14:paraId="152B4E4E" w14:textId="77777777" w:rsidR="00975C97" w:rsidRPr="0001701A" w:rsidRDefault="00975C97" w:rsidP="00D1048C">
            <w:pPr>
              <w:pStyle w:val="TAL"/>
            </w:pPr>
            <w:r w:rsidRPr="0001701A">
              <w:t>LDPC base graph</w:t>
            </w:r>
          </w:p>
        </w:tc>
        <w:tc>
          <w:tcPr>
            <w:tcW w:w="1093" w:type="dxa"/>
            <w:vAlign w:val="center"/>
          </w:tcPr>
          <w:p w14:paraId="3967C92C" w14:textId="77777777" w:rsidR="00975C97" w:rsidRPr="0001701A" w:rsidRDefault="00975C97" w:rsidP="00D1048C">
            <w:pPr>
              <w:pStyle w:val="TAC"/>
            </w:pPr>
          </w:p>
        </w:tc>
        <w:tc>
          <w:tcPr>
            <w:tcW w:w="717" w:type="dxa"/>
            <w:vAlign w:val="center"/>
          </w:tcPr>
          <w:p w14:paraId="5D9D77B9" w14:textId="77777777" w:rsidR="00975C97" w:rsidRPr="0001701A" w:rsidRDefault="00975C97" w:rsidP="00D1048C">
            <w:pPr>
              <w:pStyle w:val="TAC"/>
            </w:pPr>
            <w:r w:rsidRPr="0001701A">
              <w:t>1</w:t>
            </w:r>
          </w:p>
        </w:tc>
        <w:tc>
          <w:tcPr>
            <w:tcW w:w="717" w:type="dxa"/>
            <w:vAlign w:val="center"/>
          </w:tcPr>
          <w:p w14:paraId="7D06CCC5" w14:textId="77777777" w:rsidR="00975C97" w:rsidRPr="0001701A" w:rsidRDefault="00975C97" w:rsidP="00D1048C">
            <w:pPr>
              <w:pStyle w:val="TAC"/>
            </w:pPr>
            <w:r w:rsidRPr="0001701A">
              <w:t>1</w:t>
            </w:r>
          </w:p>
        </w:tc>
        <w:tc>
          <w:tcPr>
            <w:tcW w:w="717" w:type="dxa"/>
            <w:vAlign w:val="center"/>
          </w:tcPr>
          <w:p w14:paraId="08EA963C" w14:textId="77777777" w:rsidR="00975C97" w:rsidRPr="0001701A" w:rsidRDefault="00975C97" w:rsidP="00D1048C">
            <w:pPr>
              <w:pStyle w:val="TAC"/>
            </w:pPr>
            <w:r w:rsidRPr="0001701A">
              <w:t>1</w:t>
            </w:r>
          </w:p>
        </w:tc>
        <w:tc>
          <w:tcPr>
            <w:tcW w:w="717" w:type="dxa"/>
            <w:vAlign w:val="center"/>
          </w:tcPr>
          <w:p w14:paraId="2A92283B" w14:textId="77777777" w:rsidR="00975C97" w:rsidRPr="0001701A" w:rsidRDefault="00975C97" w:rsidP="00D1048C">
            <w:pPr>
              <w:pStyle w:val="TAC"/>
            </w:pPr>
            <w:r w:rsidRPr="0001701A">
              <w:t>1</w:t>
            </w:r>
          </w:p>
        </w:tc>
        <w:tc>
          <w:tcPr>
            <w:tcW w:w="717" w:type="dxa"/>
            <w:vAlign w:val="center"/>
          </w:tcPr>
          <w:p w14:paraId="441E2E42" w14:textId="77777777" w:rsidR="00975C97" w:rsidRPr="0001701A" w:rsidRDefault="00975C97" w:rsidP="00D1048C">
            <w:pPr>
              <w:pStyle w:val="TAC"/>
            </w:pPr>
            <w:r w:rsidRPr="0001701A">
              <w:t>1</w:t>
            </w:r>
          </w:p>
        </w:tc>
        <w:tc>
          <w:tcPr>
            <w:tcW w:w="717" w:type="dxa"/>
            <w:vAlign w:val="center"/>
          </w:tcPr>
          <w:p w14:paraId="54E1771D" w14:textId="77777777" w:rsidR="00975C97" w:rsidRPr="0001701A" w:rsidRDefault="00975C97" w:rsidP="00D1048C">
            <w:pPr>
              <w:pStyle w:val="TAC"/>
            </w:pPr>
            <w:r w:rsidRPr="0001701A">
              <w:t>1</w:t>
            </w:r>
          </w:p>
        </w:tc>
        <w:tc>
          <w:tcPr>
            <w:tcW w:w="717" w:type="dxa"/>
            <w:vAlign w:val="center"/>
          </w:tcPr>
          <w:p w14:paraId="68A364E8" w14:textId="77777777" w:rsidR="00975C97" w:rsidRPr="0001701A" w:rsidRDefault="00975C97" w:rsidP="00D1048C">
            <w:pPr>
              <w:pStyle w:val="TAC"/>
            </w:pPr>
            <w:r w:rsidRPr="0001701A">
              <w:t>1</w:t>
            </w:r>
          </w:p>
        </w:tc>
        <w:tc>
          <w:tcPr>
            <w:tcW w:w="717" w:type="dxa"/>
            <w:vAlign w:val="center"/>
          </w:tcPr>
          <w:p w14:paraId="5F62FC29" w14:textId="77777777" w:rsidR="00975C97" w:rsidRPr="0001701A" w:rsidRDefault="00975C97" w:rsidP="00D1048C">
            <w:pPr>
              <w:pStyle w:val="TAC"/>
            </w:pPr>
            <w:r w:rsidRPr="0001701A">
              <w:t>1</w:t>
            </w:r>
          </w:p>
        </w:tc>
      </w:tr>
      <w:tr w:rsidR="00975C97" w:rsidRPr="0001701A" w14:paraId="69D702E5" w14:textId="77777777" w:rsidTr="00D1048C">
        <w:trPr>
          <w:jc w:val="center"/>
        </w:trPr>
        <w:tc>
          <w:tcPr>
            <w:tcW w:w="3690" w:type="dxa"/>
            <w:vAlign w:val="center"/>
          </w:tcPr>
          <w:p w14:paraId="4041F790" w14:textId="77777777" w:rsidR="00975C97" w:rsidRPr="0001701A" w:rsidRDefault="00975C97" w:rsidP="00D1048C">
            <w:pPr>
              <w:pStyle w:val="TAL"/>
            </w:pPr>
            <w:r w:rsidRPr="0001701A">
              <w:t>Number of Code Blocks per Slot</w:t>
            </w:r>
          </w:p>
        </w:tc>
        <w:tc>
          <w:tcPr>
            <w:tcW w:w="1093" w:type="dxa"/>
            <w:vAlign w:val="center"/>
          </w:tcPr>
          <w:p w14:paraId="3DC32974" w14:textId="77777777" w:rsidR="00975C97" w:rsidRPr="0001701A" w:rsidRDefault="00975C97" w:rsidP="00D1048C">
            <w:pPr>
              <w:pStyle w:val="TAC"/>
            </w:pPr>
          </w:p>
        </w:tc>
        <w:tc>
          <w:tcPr>
            <w:tcW w:w="717" w:type="dxa"/>
            <w:vAlign w:val="center"/>
          </w:tcPr>
          <w:p w14:paraId="031A0E54" w14:textId="77777777" w:rsidR="00975C97" w:rsidRPr="0001701A" w:rsidRDefault="00975C97" w:rsidP="00D1048C">
            <w:pPr>
              <w:pStyle w:val="TAC"/>
            </w:pPr>
          </w:p>
        </w:tc>
        <w:tc>
          <w:tcPr>
            <w:tcW w:w="717" w:type="dxa"/>
            <w:vAlign w:val="center"/>
          </w:tcPr>
          <w:p w14:paraId="19A44F0F" w14:textId="77777777" w:rsidR="00975C97" w:rsidRPr="0001701A" w:rsidRDefault="00975C97" w:rsidP="00D1048C">
            <w:pPr>
              <w:pStyle w:val="TAC"/>
            </w:pPr>
          </w:p>
        </w:tc>
        <w:tc>
          <w:tcPr>
            <w:tcW w:w="717" w:type="dxa"/>
            <w:vAlign w:val="center"/>
          </w:tcPr>
          <w:p w14:paraId="4F79C22D" w14:textId="77777777" w:rsidR="00975C97" w:rsidRPr="0001701A" w:rsidRDefault="00975C97" w:rsidP="00D1048C">
            <w:pPr>
              <w:pStyle w:val="TAC"/>
            </w:pPr>
          </w:p>
        </w:tc>
        <w:tc>
          <w:tcPr>
            <w:tcW w:w="717" w:type="dxa"/>
            <w:vAlign w:val="center"/>
          </w:tcPr>
          <w:p w14:paraId="0D1B0D05" w14:textId="77777777" w:rsidR="00975C97" w:rsidRPr="0001701A" w:rsidRDefault="00975C97" w:rsidP="00D1048C">
            <w:pPr>
              <w:pStyle w:val="TAC"/>
            </w:pPr>
          </w:p>
        </w:tc>
        <w:tc>
          <w:tcPr>
            <w:tcW w:w="717" w:type="dxa"/>
            <w:vAlign w:val="center"/>
          </w:tcPr>
          <w:p w14:paraId="61CF3608" w14:textId="77777777" w:rsidR="00975C97" w:rsidRPr="0001701A" w:rsidRDefault="00975C97" w:rsidP="00D1048C">
            <w:pPr>
              <w:pStyle w:val="TAC"/>
            </w:pPr>
          </w:p>
        </w:tc>
        <w:tc>
          <w:tcPr>
            <w:tcW w:w="717" w:type="dxa"/>
            <w:vAlign w:val="center"/>
          </w:tcPr>
          <w:p w14:paraId="6558BA1B" w14:textId="77777777" w:rsidR="00975C97" w:rsidRPr="0001701A" w:rsidRDefault="00975C97" w:rsidP="00D1048C">
            <w:pPr>
              <w:pStyle w:val="TAC"/>
            </w:pPr>
          </w:p>
        </w:tc>
        <w:tc>
          <w:tcPr>
            <w:tcW w:w="717" w:type="dxa"/>
            <w:vAlign w:val="center"/>
          </w:tcPr>
          <w:p w14:paraId="17E8788D" w14:textId="77777777" w:rsidR="00975C97" w:rsidRPr="0001701A" w:rsidRDefault="00975C97" w:rsidP="00D1048C">
            <w:pPr>
              <w:pStyle w:val="TAC"/>
            </w:pPr>
          </w:p>
        </w:tc>
        <w:tc>
          <w:tcPr>
            <w:tcW w:w="717" w:type="dxa"/>
            <w:vAlign w:val="center"/>
          </w:tcPr>
          <w:p w14:paraId="4C656B6D" w14:textId="77777777" w:rsidR="00975C97" w:rsidRPr="0001701A" w:rsidRDefault="00975C97" w:rsidP="00D1048C">
            <w:pPr>
              <w:pStyle w:val="TAC"/>
            </w:pPr>
          </w:p>
        </w:tc>
      </w:tr>
      <w:tr w:rsidR="00975C97" w:rsidRPr="0001701A" w14:paraId="27416E92" w14:textId="77777777" w:rsidTr="00D1048C">
        <w:trPr>
          <w:jc w:val="center"/>
        </w:trPr>
        <w:tc>
          <w:tcPr>
            <w:tcW w:w="3690" w:type="dxa"/>
            <w:vAlign w:val="center"/>
          </w:tcPr>
          <w:p w14:paraId="78970446" w14:textId="77777777" w:rsidR="00975C97" w:rsidRPr="0001701A" w:rsidRDefault="00975C97" w:rsidP="00D1048C">
            <w:pPr>
              <w:pStyle w:val="TAL"/>
            </w:pPr>
            <w:r w:rsidRPr="0001701A">
              <w:t xml:space="preserve">  For Slots 0,1,3,4,8,9</w:t>
            </w:r>
          </w:p>
        </w:tc>
        <w:tc>
          <w:tcPr>
            <w:tcW w:w="1093" w:type="dxa"/>
            <w:vAlign w:val="center"/>
          </w:tcPr>
          <w:p w14:paraId="548BDFA6" w14:textId="77777777" w:rsidR="00975C97" w:rsidRPr="0001701A" w:rsidRDefault="00975C97" w:rsidP="00D1048C">
            <w:pPr>
              <w:pStyle w:val="TAC"/>
            </w:pPr>
            <w:r w:rsidRPr="0001701A">
              <w:t>CBs</w:t>
            </w:r>
          </w:p>
        </w:tc>
        <w:tc>
          <w:tcPr>
            <w:tcW w:w="717" w:type="dxa"/>
            <w:vAlign w:val="center"/>
          </w:tcPr>
          <w:p w14:paraId="150FC4A4" w14:textId="77777777" w:rsidR="00975C97" w:rsidRPr="0001701A" w:rsidRDefault="00975C97" w:rsidP="00D1048C">
            <w:pPr>
              <w:pStyle w:val="TAC"/>
            </w:pPr>
            <w:r w:rsidRPr="0001701A">
              <w:t>N/A</w:t>
            </w:r>
          </w:p>
        </w:tc>
        <w:tc>
          <w:tcPr>
            <w:tcW w:w="717" w:type="dxa"/>
            <w:vAlign w:val="center"/>
          </w:tcPr>
          <w:p w14:paraId="18F7792F" w14:textId="77777777" w:rsidR="00975C97" w:rsidRPr="0001701A" w:rsidRDefault="00975C97" w:rsidP="00D1048C">
            <w:pPr>
              <w:pStyle w:val="TAC"/>
            </w:pPr>
            <w:r w:rsidRPr="0001701A">
              <w:t>N/A</w:t>
            </w:r>
          </w:p>
        </w:tc>
        <w:tc>
          <w:tcPr>
            <w:tcW w:w="717" w:type="dxa"/>
            <w:vAlign w:val="center"/>
          </w:tcPr>
          <w:p w14:paraId="68F0BCFD" w14:textId="77777777" w:rsidR="00975C97" w:rsidRPr="0001701A" w:rsidRDefault="00975C97" w:rsidP="00D1048C">
            <w:pPr>
              <w:pStyle w:val="TAC"/>
            </w:pPr>
            <w:r w:rsidRPr="0001701A">
              <w:t>N/A</w:t>
            </w:r>
          </w:p>
        </w:tc>
        <w:tc>
          <w:tcPr>
            <w:tcW w:w="717" w:type="dxa"/>
            <w:vAlign w:val="center"/>
          </w:tcPr>
          <w:p w14:paraId="768F2999" w14:textId="77777777" w:rsidR="00975C97" w:rsidRPr="0001701A" w:rsidRDefault="00975C97" w:rsidP="00D1048C">
            <w:pPr>
              <w:pStyle w:val="TAC"/>
            </w:pPr>
            <w:r w:rsidRPr="0001701A">
              <w:t>N/A</w:t>
            </w:r>
          </w:p>
        </w:tc>
        <w:tc>
          <w:tcPr>
            <w:tcW w:w="717" w:type="dxa"/>
            <w:vAlign w:val="center"/>
          </w:tcPr>
          <w:p w14:paraId="6D3BBDCD" w14:textId="77777777" w:rsidR="00975C97" w:rsidRPr="0001701A" w:rsidRDefault="00975C97" w:rsidP="00D1048C">
            <w:pPr>
              <w:pStyle w:val="TAC"/>
            </w:pPr>
            <w:r w:rsidRPr="0001701A">
              <w:t>N/A</w:t>
            </w:r>
          </w:p>
        </w:tc>
        <w:tc>
          <w:tcPr>
            <w:tcW w:w="717" w:type="dxa"/>
            <w:vAlign w:val="center"/>
          </w:tcPr>
          <w:p w14:paraId="27ED5EFB" w14:textId="77777777" w:rsidR="00975C97" w:rsidRPr="0001701A" w:rsidRDefault="00975C97" w:rsidP="00D1048C">
            <w:pPr>
              <w:pStyle w:val="TAC"/>
            </w:pPr>
            <w:r w:rsidRPr="0001701A">
              <w:t>N/A</w:t>
            </w:r>
          </w:p>
        </w:tc>
        <w:tc>
          <w:tcPr>
            <w:tcW w:w="717" w:type="dxa"/>
            <w:vAlign w:val="center"/>
          </w:tcPr>
          <w:p w14:paraId="58618040" w14:textId="77777777" w:rsidR="00975C97" w:rsidRPr="0001701A" w:rsidRDefault="00975C97" w:rsidP="00D1048C">
            <w:pPr>
              <w:pStyle w:val="TAC"/>
            </w:pPr>
            <w:r w:rsidRPr="0001701A">
              <w:t>N/A</w:t>
            </w:r>
          </w:p>
        </w:tc>
        <w:tc>
          <w:tcPr>
            <w:tcW w:w="717" w:type="dxa"/>
            <w:vAlign w:val="center"/>
          </w:tcPr>
          <w:p w14:paraId="2F81F284" w14:textId="77777777" w:rsidR="00975C97" w:rsidRPr="0001701A" w:rsidRDefault="00975C97" w:rsidP="00D1048C">
            <w:pPr>
              <w:pStyle w:val="TAC"/>
            </w:pPr>
            <w:r w:rsidRPr="0001701A">
              <w:t>N/A</w:t>
            </w:r>
          </w:p>
        </w:tc>
      </w:tr>
      <w:tr w:rsidR="00975C97" w:rsidRPr="0001701A" w14:paraId="0C3206F6" w14:textId="77777777" w:rsidTr="00D1048C">
        <w:trPr>
          <w:jc w:val="center"/>
        </w:trPr>
        <w:tc>
          <w:tcPr>
            <w:tcW w:w="3690" w:type="dxa"/>
            <w:vAlign w:val="center"/>
          </w:tcPr>
          <w:p w14:paraId="143BAEDC" w14:textId="77777777" w:rsidR="00975C97" w:rsidRPr="0001701A" w:rsidRDefault="00975C97" w:rsidP="00D1048C">
            <w:pPr>
              <w:pStyle w:val="TAL"/>
            </w:pPr>
            <w:r w:rsidRPr="0001701A">
              <w:t xml:space="preserve">  For Slots 2,5,6,7</w:t>
            </w:r>
          </w:p>
        </w:tc>
        <w:tc>
          <w:tcPr>
            <w:tcW w:w="1093" w:type="dxa"/>
            <w:vAlign w:val="center"/>
          </w:tcPr>
          <w:p w14:paraId="50AFDCE7" w14:textId="77777777" w:rsidR="00975C97" w:rsidRPr="0001701A" w:rsidRDefault="00975C97" w:rsidP="00D1048C">
            <w:pPr>
              <w:pStyle w:val="TAC"/>
            </w:pPr>
            <w:r w:rsidRPr="0001701A">
              <w:t>CBs</w:t>
            </w:r>
          </w:p>
        </w:tc>
        <w:tc>
          <w:tcPr>
            <w:tcW w:w="717" w:type="dxa"/>
            <w:vAlign w:val="center"/>
          </w:tcPr>
          <w:p w14:paraId="05BA5F7D" w14:textId="77777777" w:rsidR="00975C97" w:rsidRPr="0001701A" w:rsidRDefault="00975C97" w:rsidP="00D1048C">
            <w:pPr>
              <w:pStyle w:val="TAC"/>
            </w:pPr>
            <w:r w:rsidRPr="0001701A">
              <w:t>3</w:t>
            </w:r>
          </w:p>
        </w:tc>
        <w:tc>
          <w:tcPr>
            <w:tcW w:w="717" w:type="dxa"/>
            <w:vAlign w:val="center"/>
          </w:tcPr>
          <w:p w14:paraId="59EE0285" w14:textId="77777777" w:rsidR="00975C97" w:rsidRPr="0001701A" w:rsidRDefault="00975C97" w:rsidP="00D1048C">
            <w:pPr>
              <w:pStyle w:val="TAC"/>
            </w:pPr>
            <w:r w:rsidRPr="0001701A">
              <w:t>5</w:t>
            </w:r>
          </w:p>
        </w:tc>
        <w:tc>
          <w:tcPr>
            <w:tcW w:w="717" w:type="dxa"/>
            <w:vAlign w:val="center"/>
          </w:tcPr>
          <w:p w14:paraId="1AE3866E" w14:textId="77777777" w:rsidR="00975C97" w:rsidRPr="0001701A" w:rsidRDefault="00975C97" w:rsidP="00D1048C">
            <w:pPr>
              <w:pStyle w:val="TAC"/>
            </w:pPr>
            <w:r w:rsidRPr="0001701A">
              <w:t>7</w:t>
            </w:r>
          </w:p>
        </w:tc>
        <w:tc>
          <w:tcPr>
            <w:tcW w:w="717" w:type="dxa"/>
            <w:vAlign w:val="center"/>
          </w:tcPr>
          <w:p w14:paraId="25A8E2D5" w14:textId="77777777" w:rsidR="00975C97" w:rsidRPr="0001701A" w:rsidRDefault="00975C97" w:rsidP="00D1048C">
            <w:pPr>
              <w:pStyle w:val="TAC"/>
            </w:pPr>
            <w:r w:rsidRPr="0001701A">
              <w:t>9</w:t>
            </w:r>
          </w:p>
        </w:tc>
        <w:tc>
          <w:tcPr>
            <w:tcW w:w="717" w:type="dxa"/>
            <w:vAlign w:val="center"/>
          </w:tcPr>
          <w:p w14:paraId="5B12DA0C" w14:textId="77777777" w:rsidR="00975C97" w:rsidRPr="0001701A" w:rsidRDefault="00975C97" w:rsidP="00D1048C">
            <w:pPr>
              <w:pStyle w:val="TAC"/>
            </w:pPr>
            <w:r w:rsidRPr="0001701A">
              <w:t>12</w:t>
            </w:r>
          </w:p>
        </w:tc>
        <w:tc>
          <w:tcPr>
            <w:tcW w:w="717" w:type="dxa"/>
            <w:vAlign w:val="center"/>
          </w:tcPr>
          <w:p w14:paraId="7D43E1F0" w14:textId="77777777" w:rsidR="00975C97" w:rsidRPr="0001701A" w:rsidRDefault="00975C97" w:rsidP="00D1048C">
            <w:pPr>
              <w:pStyle w:val="TAC"/>
            </w:pPr>
            <w:r w:rsidRPr="0001701A">
              <w:t>14</w:t>
            </w:r>
          </w:p>
        </w:tc>
        <w:tc>
          <w:tcPr>
            <w:tcW w:w="717" w:type="dxa"/>
            <w:vAlign w:val="center"/>
          </w:tcPr>
          <w:p w14:paraId="303F9D63" w14:textId="77777777" w:rsidR="00975C97" w:rsidRPr="0001701A" w:rsidRDefault="00975C97" w:rsidP="00D1048C">
            <w:pPr>
              <w:pStyle w:val="TAC"/>
            </w:pPr>
            <w:r w:rsidRPr="0001701A">
              <w:t>18</w:t>
            </w:r>
          </w:p>
        </w:tc>
        <w:tc>
          <w:tcPr>
            <w:tcW w:w="717" w:type="dxa"/>
            <w:vAlign w:val="center"/>
          </w:tcPr>
          <w:p w14:paraId="1385B9B5" w14:textId="77777777" w:rsidR="00975C97" w:rsidRPr="0001701A" w:rsidRDefault="00975C97" w:rsidP="00D1048C">
            <w:pPr>
              <w:pStyle w:val="TAC"/>
            </w:pPr>
            <w:r w:rsidRPr="0001701A">
              <w:t>23</w:t>
            </w:r>
          </w:p>
        </w:tc>
      </w:tr>
      <w:tr w:rsidR="00975C97" w:rsidRPr="0001701A" w14:paraId="27ADD1B4" w14:textId="77777777" w:rsidTr="00D1048C">
        <w:trPr>
          <w:jc w:val="center"/>
        </w:trPr>
        <w:tc>
          <w:tcPr>
            <w:tcW w:w="3690" w:type="dxa"/>
            <w:vAlign w:val="center"/>
          </w:tcPr>
          <w:p w14:paraId="7641B34D" w14:textId="77777777" w:rsidR="00975C97" w:rsidRPr="0001701A" w:rsidRDefault="00975C97" w:rsidP="00D1048C">
            <w:pPr>
              <w:pStyle w:val="TAL"/>
            </w:pPr>
            <w:r w:rsidRPr="0001701A">
              <w:t>Binary Channel Bits per Slot</w:t>
            </w:r>
          </w:p>
        </w:tc>
        <w:tc>
          <w:tcPr>
            <w:tcW w:w="1093" w:type="dxa"/>
            <w:vAlign w:val="center"/>
          </w:tcPr>
          <w:p w14:paraId="51888A0E" w14:textId="77777777" w:rsidR="00975C97" w:rsidRPr="0001701A" w:rsidRDefault="00975C97" w:rsidP="00D1048C">
            <w:pPr>
              <w:pStyle w:val="TAC"/>
            </w:pPr>
          </w:p>
        </w:tc>
        <w:tc>
          <w:tcPr>
            <w:tcW w:w="717" w:type="dxa"/>
            <w:vAlign w:val="center"/>
          </w:tcPr>
          <w:p w14:paraId="7E25294D" w14:textId="77777777" w:rsidR="00975C97" w:rsidRPr="0001701A" w:rsidRDefault="00975C97" w:rsidP="00D1048C">
            <w:pPr>
              <w:pStyle w:val="TAC"/>
            </w:pPr>
          </w:p>
        </w:tc>
        <w:tc>
          <w:tcPr>
            <w:tcW w:w="717" w:type="dxa"/>
            <w:vAlign w:val="center"/>
          </w:tcPr>
          <w:p w14:paraId="72AE7697" w14:textId="77777777" w:rsidR="00975C97" w:rsidRPr="0001701A" w:rsidRDefault="00975C97" w:rsidP="00D1048C">
            <w:pPr>
              <w:pStyle w:val="TAC"/>
            </w:pPr>
          </w:p>
        </w:tc>
        <w:tc>
          <w:tcPr>
            <w:tcW w:w="717" w:type="dxa"/>
            <w:vAlign w:val="center"/>
          </w:tcPr>
          <w:p w14:paraId="2A08765E" w14:textId="77777777" w:rsidR="00975C97" w:rsidRPr="0001701A" w:rsidRDefault="00975C97" w:rsidP="00D1048C">
            <w:pPr>
              <w:pStyle w:val="TAC"/>
            </w:pPr>
          </w:p>
        </w:tc>
        <w:tc>
          <w:tcPr>
            <w:tcW w:w="717" w:type="dxa"/>
            <w:vAlign w:val="center"/>
          </w:tcPr>
          <w:p w14:paraId="21B1C333" w14:textId="77777777" w:rsidR="00975C97" w:rsidRPr="0001701A" w:rsidRDefault="00975C97" w:rsidP="00D1048C">
            <w:pPr>
              <w:pStyle w:val="TAC"/>
            </w:pPr>
          </w:p>
        </w:tc>
        <w:tc>
          <w:tcPr>
            <w:tcW w:w="717" w:type="dxa"/>
            <w:vAlign w:val="center"/>
          </w:tcPr>
          <w:p w14:paraId="3B9A4735" w14:textId="77777777" w:rsidR="00975C97" w:rsidRPr="0001701A" w:rsidRDefault="00975C97" w:rsidP="00D1048C">
            <w:pPr>
              <w:pStyle w:val="TAC"/>
            </w:pPr>
          </w:p>
        </w:tc>
        <w:tc>
          <w:tcPr>
            <w:tcW w:w="717" w:type="dxa"/>
            <w:vAlign w:val="center"/>
          </w:tcPr>
          <w:p w14:paraId="28AA8144" w14:textId="77777777" w:rsidR="00975C97" w:rsidRPr="0001701A" w:rsidRDefault="00975C97" w:rsidP="00D1048C">
            <w:pPr>
              <w:pStyle w:val="TAC"/>
            </w:pPr>
          </w:p>
        </w:tc>
        <w:tc>
          <w:tcPr>
            <w:tcW w:w="717" w:type="dxa"/>
            <w:vAlign w:val="center"/>
          </w:tcPr>
          <w:p w14:paraId="302DCC58" w14:textId="77777777" w:rsidR="00975C97" w:rsidRPr="0001701A" w:rsidRDefault="00975C97" w:rsidP="00D1048C">
            <w:pPr>
              <w:pStyle w:val="TAC"/>
            </w:pPr>
          </w:p>
        </w:tc>
        <w:tc>
          <w:tcPr>
            <w:tcW w:w="717" w:type="dxa"/>
            <w:vAlign w:val="center"/>
          </w:tcPr>
          <w:p w14:paraId="6805201C" w14:textId="77777777" w:rsidR="00975C97" w:rsidRPr="0001701A" w:rsidRDefault="00975C97" w:rsidP="00D1048C">
            <w:pPr>
              <w:pStyle w:val="TAC"/>
            </w:pPr>
          </w:p>
        </w:tc>
      </w:tr>
      <w:tr w:rsidR="00975C97" w:rsidRPr="0001701A" w14:paraId="080A1F3F" w14:textId="77777777" w:rsidTr="00D1048C">
        <w:trPr>
          <w:jc w:val="center"/>
        </w:trPr>
        <w:tc>
          <w:tcPr>
            <w:tcW w:w="3690" w:type="dxa"/>
            <w:vAlign w:val="center"/>
          </w:tcPr>
          <w:p w14:paraId="52529FB6" w14:textId="77777777" w:rsidR="00975C97" w:rsidRPr="0001701A" w:rsidRDefault="00975C97" w:rsidP="00D1048C">
            <w:pPr>
              <w:pStyle w:val="TAL"/>
            </w:pPr>
            <w:r w:rsidRPr="0001701A">
              <w:t xml:space="preserve">  For Slots 0,1,3,4,8,9</w:t>
            </w:r>
          </w:p>
        </w:tc>
        <w:tc>
          <w:tcPr>
            <w:tcW w:w="1093" w:type="dxa"/>
            <w:vAlign w:val="center"/>
          </w:tcPr>
          <w:p w14:paraId="46C5E13C" w14:textId="77777777" w:rsidR="00975C97" w:rsidRPr="0001701A" w:rsidRDefault="00975C97" w:rsidP="00D1048C">
            <w:pPr>
              <w:pStyle w:val="TAC"/>
            </w:pPr>
            <w:r w:rsidRPr="0001701A">
              <w:t>Bits</w:t>
            </w:r>
          </w:p>
        </w:tc>
        <w:tc>
          <w:tcPr>
            <w:tcW w:w="717" w:type="dxa"/>
            <w:vAlign w:val="center"/>
          </w:tcPr>
          <w:p w14:paraId="305E85A7" w14:textId="77777777" w:rsidR="00975C97" w:rsidRPr="0001701A" w:rsidRDefault="00975C97" w:rsidP="00D1048C">
            <w:pPr>
              <w:pStyle w:val="TAC"/>
            </w:pPr>
            <w:r w:rsidRPr="0001701A">
              <w:t>N/A</w:t>
            </w:r>
          </w:p>
        </w:tc>
        <w:tc>
          <w:tcPr>
            <w:tcW w:w="717" w:type="dxa"/>
            <w:vAlign w:val="center"/>
          </w:tcPr>
          <w:p w14:paraId="353A1CC1" w14:textId="77777777" w:rsidR="00975C97" w:rsidRPr="0001701A" w:rsidRDefault="00975C97" w:rsidP="00D1048C">
            <w:pPr>
              <w:pStyle w:val="TAC"/>
            </w:pPr>
            <w:r w:rsidRPr="0001701A">
              <w:t>N/A</w:t>
            </w:r>
          </w:p>
        </w:tc>
        <w:tc>
          <w:tcPr>
            <w:tcW w:w="717" w:type="dxa"/>
            <w:vAlign w:val="center"/>
          </w:tcPr>
          <w:p w14:paraId="116DDDBA" w14:textId="77777777" w:rsidR="00975C97" w:rsidRPr="0001701A" w:rsidRDefault="00975C97" w:rsidP="00D1048C">
            <w:pPr>
              <w:pStyle w:val="TAC"/>
            </w:pPr>
            <w:r w:rsidRPr="0001701A">
              <w:t>N/A</w:t>
            </w:r>
          </w:p>
        </w:tc>
        <w:tc>
          <w:tcPr>
            <w:tcW w:w="717" w:type="dxa"/>
            <w:vAlign w:val="center"/>
          </w:tcPr>
          <w:p w14:paraId="3EDFD23B" w14:textId="77777777" w:rsidR="00975C97" w:rsidRPr="0001701A" w:rsidRDefault="00975C97" w:rsidP="00D1048C">
            <w:pPr>
              <w:pStyle w:val="TAC"/>
            </w:pPr>
            <w:r w:rsidRPr="0001701A">
              <w:t>N/A</w:t>
            </w:r>
          </w:p>
        </w:tc>
        <w:tc>
          <w:tcPr>
            <w:tcW w:w="717" w:type="dxa"/>
            <w:vAlign w:val="center"/>
          </w:tcPr>
          <w:p w14:paraId="2B90FAF9" w14:textId="77777777" w:rsidR="00975C97" w:rsidRPr="0001701A" w:rsidRDefault="00975C97" w:rsidP="00D1048C">
            <w:pPr>
              <w:pStyle w:val="TAC"/>
            </w:pPr>
            <w:r w:rsidRPr="0001701A">
              <w:t>N/A</w:t>
            </w:r>
          </w:p>
        </w:tc>
        <w:tc>
          <w:tcPr>
            <w:tcW w:w="717" w:type="dxa"/>
            <w:vAlign w:val="center"/>
          </w:tcPr>
          <w:p w14:paraId="73F8FE9E" w14:textId="77777777" w:rsidR="00975C97" w:rsidRPr="0001701A" w:rsidRDefault="00975C97" w:rsidP="00D1048C">
            <w:pPr>
              <w:pStyle w:val="TAC"/>
            </w:pPr>
            <w:r w:rsidRPr="0001701A">
              <w:t>N/A</w:t>
            </w:r>
          </w:p>
        </w:tc>
        <w:tc>
          <w:tcPr>
            <w:tcW w:w="717" w:type="dxa"/>
            <w:vAlign w:val="center"/>
          </w:tcPr>
          <w:p w14:paraId="324CDD46" w14:textId="77777777" w:rsidR="00975C97" w:rsidRPr="0001701A" w:rsidRDefault="00975C97" w:rsidP="00D1048C">
            <w:pPr>
              <w:pStyle w:val="TAC"/>
            </w:pPr>
            <w:r w:rsidRPr="0001701A">
              <w:t>N/A</w:t>
            </w:r>
          </w:p>
        </w:tc>
        <w:tc>
          <w:tcPr>
            <w:tcW w:w="717" w:type="dxa"/>
            <w:vAlign w:val="center"/>
          </w:tcPr>
          <w:p w14:paraId="49D1933B" w14:textId="77777777" w:rsidR="00975C97" w:rsidRPr="0001701A" w:rsidRDefault="00975C97" w:rsidP="00D1048C">
            <w:pPr>
              <w:pStyle w:val="TAC"/>
            </w:pPr>
            <w:r w:rsidRPr="0001701A">
              <w:t>N/A</w:t>
            </w:r>
          </w:p>
        </w:tc>
      </w:tr>
      <w:tr w:rsidR="00975C97" w:rsidRPr="0001701A" w14:paraId="4862F220" w14:textId="77777777" w:rsidTr="00D1048C">
        <w:trPr>
          <w:jc w:val="center"/>
        </w:trPr>
        <w:tc>
          <w:tcPr>
            <w:tcW w:w="3690" w:type="dxa"/>
            <w:vAlign w:val="center"/>
          </w:tcPr>
          <w:p w14:paraId="075D5B14" w14:textId="77777777" w:rsidR="00975C97" w:rsidRPr="0001701A" w:rsidRDefault="00975C97" w:rsidP="00D1048C">
            <w:pPr>
              <w:pStyle w:val="TAL"/>
            </w:pPr>
            <w:r w:rsidRPr="0001701A">
              <w:t xml:space="preserve">  For Slots 2,5,6,7</w:t>
            </w:r>
          </w:p>
        </w:tc>
        <w:tc>
          <w:tcPr>
            <w:tcW w:w="1093" w:type="dxa"/>
            <w:vAlign w:val="center"/>
          </w:tcPr>
          <w:p w14:paraId="237BC1AB" w14:textId="77777777" w:rsidR="00975C97" w:rsidRPr="0001701A" w:rsidRDefault="00975C97" w:rsidP="00D1048C">
            <w:pPr>
              <w:pStyle w:val="TAC"/>
            </w:pPr>
            <w:r w:rsidRPr="0001701A">
              <w:t>Bits</w:t>
            </w:r>
          </w:p>
        </w:tc>
        <w:tc>
          <w:tcPr>
            <w:tcW w:w="717" w:type="dxa"/>
            <w:vAlign w:val="center"/>
          </w:tcPr>
          <w:p w14:paraId="5DC187D3" w14:textId="77777777" w:rsidR="00975C97" w:rsidRPr="0001701A" w:rsidRDefault="00975C97" w:rsidP="00D1048C">
            <w:pPr>
              <w:pStyle w:val="TAC"/>
            </w:pPr>
            <w:r w:rsidRPr="0001701A">
              <w:t>21600</w:t>
            </w:r>
          </w:p>
        </w:tc>
        <w:tc>
          <w:tcPr>
            <w:tcW w:w="717" w:type="dxa"/>
            <w:vAlign w:val="center"/>
          </w:tcPr>
          <w:p w14:paraId="64848729" w14:textId="77777777" w:rsidR="00975C97" w:rsidRPr="0001701A" w:rsidRDefault="00975C97" w:rsidP="00D1048C">
            <w:pPr>
              <w:pStyle w:val="TAC"/>
            </w:pPr>
            <w:r w:rsidRPr="0001701A">
              <w:t>44928</w:t>
            </w:r>
          </w:p>
        </w:tc>
        <w:tc>
          <w:tcPr>
            <w:tcW w:w="717" w:type="dxa"/>
            <w:vAlign w:val="center"/>
          </w:tcPr>
          <w:p w14:paraId="4B42241C" w14:textId="77777777" w:rsidR="00975C97" w:rsidRPr="0001701A" w:rsidRDefault="00975C97" w:rsidP="00D1048C">
            <w:pPr>
              <w:pStyle w:val="TAC"/>
            </w:pPr>
            <w:r w:rsidRPr="0001701A">
              <w:t>68256</w:t>
            </w:r>
          </w:p>
        </w:tc>
        <w:tc>
          <w:tcPr>
            <w:tcW w:w="717" w:type="dxa"/>
            <w:vAlign w:val="center"/>
          </w:tcPr>
          <w:p w14:paraId="43701572" w14:textId="77777777" w:rsidR="00975C97" w:rsidRPr="0001701A" w:rsidRDefault="00975C97" w:rsidP="00D1048C">
            <w:pPr>
              <w:pStyle w:val="TAC"/>
            </w:pPr>
            <w:r w:rsidRPr="0001701A">
              <w:t>91584</w:t>
            </w:r>
          </w:p>
        </w:tc>
        <w:tc>
          <w:tcPr>
            <w:tcW w:w="717" w:type="dxa"/>
            <w:vAlign w:val="center"/>
          </w:tcPr>
          <w:p w14:paraId="3DF396FF" w14:textId="77777777" w:rsidR="00975C97" w:rsidRPr="0001701A" w:rsidRDefault="00975C97" w:rsidP="00D1048C">
            <w:pPr>
              <w:pStyle w:val="TAC"/>
            </w:pPr>
            <w:r w:rsidRPr="0001701A">
              <w:t>114912</w:t>
            </w:r>
          </w:p>
        </w:tc>
        <w:tc>
          <w:tcPr>
            <w:tcW w:w="717" w:type="dxa"/>
            <w:vAlign w:val="center"/>
          </w:tcPr>
          <w:p w14:paraId="44F493A5" w14:textId="77777777" w:rsidR="00975C97" w:rsidRPr="0001701A" w:rsidRDefault="00975C97" w:rsidP="00D1048C">
            <w:pPr>
              <w:pStyle w:val="TAC"/>
            </w:pPr>
            <w:r w:rsidRPr="0001701A">
              <w:t>138240</w:t>
            </w:r>
          </w:p>
        </w:tc>
        <w:tc>
          <w:tcPr>
            <w:tcW w:w="717" w:type="dxa"/>
            <w:vAlign w:val="center"/>
          </w:tcPr>
          <w:p w14:paraId="75D10711" w14:textId="77777777" w:rsidR="00975C97" w:rsidRPr="0001701A" w:rsidRDefault="00975C97" w:rsidP="00D1048C">
            <w:pPr>
              <w:pStyle w:val="TAC"/>
            </w:pPr>
            <w:r w:rsidRPr="0001701A">
              <w:t>186624</w:t>
            </w:r>
          </w:p>
        </w:tc>
        <w:tc>
          <w:tcPr>
            <w:tcW w:w="717" w:type="dxa"/>
            <w:vAlign w:val="center"/>
          </w:tcPr>
          <w:p w14:paraId="6F09071E" w14:textId="77777777" w:rsidR="00975C97" w:rsidRPr="0001701A" w:rsidRDefault="00975C97" w:rsidP="00D1048C">
            <w:pPr>
              <w:pStyle w:val="TAC"/>
            </w:pPr>
            <w:r w:rsidRPr="0001701A">
              <w:t>233280</w:t>
            </w:r>
          </w:p>
        </w:tc>
      </w:tr>
      <w:tr w:rsidR="00975C97" w:rsidRPr="0001701A" w14:paraId="595FB7AA" w14:textId="77777777" w:rsidTr="00D1048C">
        <w:trPr>
          <w:trHeight w:val="70"/>
          <w:jc w:val="center"/>
        </w:trPr>
        <w:tc>
          <w:tcPr>
            <w:tcW w:w="3690" w:type="dxa"/>
            <w:vAlign w:val="center"/>
          </w:tcPr>
          <w:p w14:paraId="16EF8294" w14:textId="77777777" w:rsidR="00975C97" w:rsidRPr="0001701A" w:rsidRDefault="00975C97" w:rsidP="00D1048C">
            <w:pPr>
              <w:pStyle w:val="TAL"/>
            </w:pPr>
            <w:r w:rsidRPr="0001701A">
              <w:t>Max. Throughput averaged over 1 frame</w:t>
            </w:r>
          </w:p>
        </w:tc>
        <w:tc>
          <w:tcPr>
            <w:tcW w:w="1093" w:type="dxa"/>
            <w:vAlign w:val="center"/>
          </w:tcPr>
          <w:p w14:paraId="7D713025" w14:textId="77777777" w:rsidR="00975C97" w:rsidRPr="0001701A" w:rsidRDefault="00975C97" w:rsidP="00D1048C">
            <w:pPr>
              <w:pStyle w:val="TAC"/>
            </w:pPr>
            <w:r w:rsidRPr="0001701A">
              <w:t>Mbps</w:t>
            </w:r>
          </w:p>
        </w:tc>
        <w:tc>
          <w:tcPr>
            <w:tcW w:w="717" w:type="dxa"/>
            <w:vAlign w:val="center"/>
          </w:tcPr>
          <w:p w14:paraId="7A50E71C" w14:textId="77777777" w:rsidR="00975C97" w:rsidRPr="0001701A" w:rsidRDefault="00975C97" w:rsidP="00D1048C">
            <w:pPr>
              <w:pStyle w:val="TAC"/>
            </w:pPr>
            <w:r w:rsidRPr="0001701A">
              <w:t>6.758</w:t>
            </w:r>
          </w:p>
        </w:tc>
        <w:tc>
          <w:tcPr>
            <w:tcW w:w="717" w:type="dxa"/>
            <w:vAlign w:val="center"/>
          </w:tcPr>
          <w:p w14:paraId="0CBF1E20" w14:textId="77777777" w:rsidR="00975C97" w:rsidRPr="0001701A" w:rsidRDefault="00975C97" w:rsidP="00D1048C">
            <w:pPr>
              <w:pStyle w:val="TAC"/>
            </w:pPr>
            <w:r w:rsidRPr="0001701A">
              <w:t>13.926</w:t>
            </w:r>
          </w:p>
        </w:tc>
        <w:tc>
          <w:tcPr>
            <w:tcW w:w="717" w:type="dxa"/>
            <w:vAlign w:val="center"/>
          </w:tcPr>
          <w:p w14:paraId="1AF37C55" w14:textId="77777777" w:rsidR="00975C97" w:rsidRPr="0001701A" w:rsidRDefault="00975C97" w:rsidP="00D1048C">
            <w:pPr>
              <w:pStyle w:val="TAC"/>
            </w:pPr>
            <w:r w:rsidRPr="0001701A">
              <w:t>21.315</w:t>
            </w:r>
          </w:p>
        </w:tc>
        <w:tc>
          <w:tcPr>
            <w:tcW w:w="717" w:type="dxa"/>
            <w:vAlign w:val="center"/>
          </w:tcPr>
          <w:p w14:paraId="09F58008" w14:textId="77777777" w:rsidR="00975C97" w:rsidRPr="0001701A" w:rsidRDefault="00975C97" w:rsidP="00D1048C">
            <w:pPr>
              <w:pStyle w:val="TAC"/>
            </w:pPr>
            <w:r w:rsidRPr="0001701A">
              <w:t>28.675</w:t>
            </w:r>
          </w:p>
        </w:tc>
        <w:tc>
          <w:tcPr>
            <w:tcW w:w="717" w:type="dxa"/>
            <w:vAlign w:val="center"/>
          </w:tcPr>
          <w:p w14:paraId="2A3D5A65" w14:textId="77777777" w:rsidR="00975C97" w:rsidRPr="0001701A" w:rsidRDefault="00975C97" w:rsidP="00D1048C">
            <w:pPr>
              <w:pStyle w:val="TAC"/>
            </w:pPr>
            <w:r w:rsidRPr="0001701A">
              <w:t>36.070</w:t>
            </w:r>
          </w:p>
        </w:tc>
        <w:tc>
          <w:tcPr>
            <w:tcW w:w="717" w:type="dxa"/>
            <w:vAlign w:val="center"/>
          </w:tcPr>
          <w:p w14:paraId="0EC1A3F8" w14:textId="77777777" w:rsidR="00975C97" w:rsidRPr="0001701A" w:rsidRDefault="00975C97" w:rsidP="00D1048C">
            <w:pPr>
              <w:pStyle w:val="TAC"/>
            </w:pPr>
            <w:r w:rsidRPr="0001701A">
              <w:t>43.421</w:t>
            </w:r>
          </w:p>
        </w:tc>
        <w:tc>
          <w:tcPr>
            <w:tcW w:w="717" w:type="dxa"/>
            <w:vAlign w:val="center"/>
          </w:tcPr>
          <w:p w14:paraId="35BC1B50" w14:textId="77777777" w:rsidR="00975C97" w:rsidRPr="0001701A" w:rsidRDefault="00975C97" w:rsidP="00D1048C">
            <w:pPr>
              <w:pStyle w:val="TAC"/>
            </w:pPr>
            <w:r w:rsidRPr="0001701A">
              <w:t>57.360</w:t>
            </w:r>
          </w:p>
        </w:tc>
        <w:tc>
          <w:tcPr>
            <w:tcW w:w="717" w:type="dxa"/>
            <w:vAlign w:val="center"/>
          </w:tcPr>
          <w:p w14:paraId="0C70AB13" w14:textId="77777777" w:rsidR="00975C97" w:rsidRPr="0001701A" w:rsidRDefault="00975C97" w:rsidP="00D1048C">
            <w:pPr>
              <w:pStyle w:val="TAC"/>
            </w:pPr>
            <w:r w:rsidRPr="0001701A">
              <w:t>72.150</w:t>
            </w:r>
          </w:p>
        </w:tc>
      </w:tr>
      <w:tr w:rsidR="00975C97" w:rsidRPr="0001701A" w14:paraId="5B39B676" w14:textId="77777777" w:rsidTr="00D1048C">
        <w:trPr>
          <w:trHeight w:val="70"/>
          <w:jc w:val="center"/>
        </w:trPr>
        <w:tc>
          <w:tcPr>
            <w:tcW w:w="10519" w:type="dxa"/>
            <w:gridSpan w:val="10"/>
          </w:tcPr>
          <w:p w14:paraId="4815E4B3" w14:textId="77777777" w:rsidR="00975C97" w:rsidRPr="0001701A" w:rsidRDefault="00975C97" w:rsidP="00D1048C">
            <w:pPr>
              <w:pStyle w:val="TAN"/>
            </w:pPr>
            <w:r w:rsidRPr="0001701A">
              <w:t>Note 1:</w:t>
            </w:r>
            <w:r w:rsidRPr="0001701A">
              <w:tab/>
              <w:t>Additional parameters are specified in Table A.3.1-1 and Table A.3.3.1-1.</w:t>
            </w:r>
          </w:p>
          <w:p w14:paraId="0AF38F1B" w14:textId="77777777" w:rsidR="00975C97" w:rsidRPr="0001701A" w:rsidRDefault="00975C97" w:rsidP="00D1048C">
            <w:pPr>
              <w:pStyle w:val="TAN"/>
            </w:pPr>
            <w:r w:rsidRPr="0001701A">
              <w:t>Note 2:</w:t>
            </w:r>
            <w:r w:rsidRPr="0001701A">
              <w:tab/>
              <w:t>If more than one Code Block is present, an additional CRC sequence of L = 24 Bits is attached to each Code Block (otherwise L = 0 Bit)</w:t>
            </w:r>
          </w:p>
          <w:p w14:paraId="3CC5BDC0" w14:textId="77777777" w:rsidR="00975C97" w:rsidRPr="0001701A" w:rsidRDefault="00975C97" w:rsidP="00D1048C">
            <w:pPr>
              <w:pStyle w:val="TAN"/>
            </w:pPr>
            <w:r w:rsidRPr="0001701A">
              <w:t>Note 3:</w:t>
            </w:r>
            <w:r w:rsidRPr="0001701A">
              <w:tab/>
              <w:t>SS/PBCH block is transmitted in slot 0 of each frame.</w:t>
            </w:r>
          </w:p>
          <w:p w14:paraId="090D3868" w14:textId="77777777" w:rsidR="00975C97" w:rsidRPr="0001701A" w:rsidRDefault="00975C97" w:rsidP="00D1048C">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5019AE0C" w14:textId="77777777" w:rsidR="00975C97" w:rsidRPr="0001701A" w:rsidRDefault="00975C97" w:rsidP="00975C97"/>
    <w:p w14:paraId="59A87431" w14:textId="77777777" w:rsidR="00975C97" w:rsidRPr="0001701A" w:rsidRDefault="00975C97" w:rsidP="00975C97">
      <w:pPr>
        <w:pStyle w:val="TH"/>
      </w:pPr>
      <w:r w:rsidRPr="0001701A">
        <w:lastRenderedPageBreak/>
        <w:t>Table A.3.3.4-2: Fixed Reference channel for maximum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975C97" w:rsidRPr="0001701A" w14:paraId="5BAA08B5" w14:textId="77777777" w:rsidTr="00197CFD">
        <w:trPr>
          <w:jc w:val="center"/>
        </w:trPr>
        <w:tc>
          <w:tcPr>
            <w:tcW w:w="3690" w:type="dxa"/>
          </w:tcPr>
          <w:p w14:paraId="2E7E738A" w14:textId="77777777" w:rsidR="00975C97" w:rsidRPr="0001701A" w:rsidRDefault="00975C97" w:rsidP="00197CFD">
            <w:pPr>
              <w:pStyle w:val="TAH"/>
            </w:pPr>
            <w:r w:rsidRPr="0001701A">
              <w:t>Parameter</w:t>
            </w:r>
          </w:p>
        </w:tc>
        <w:tc>
          <w:tcPr>
            <w:tcW w:w="1093" w:type="dxa"/>
          </w:tcPr>
          <w:p w14:paraId="442332A6" w14:textId="77777777" w:rsidR="00975C97" w:rsidRPr="0001701A" w:rsidRDefault="00975C97" w:rsidP="00197CFD">
            <w:pPr>
              <w:pStyle w:val="TAH"/>
            </w:pPr>
            <w:r w:rsidRPr="0001701A">
              <w:t>Unit</w:t>
            </w:r>
          </w:p>
        </w:tc>
        <w:tc>
          <w:tcPr>
            <w:tcW w:w="9185" w:type="dxa"/>
            <w:gridSpan w:val="11"/>
          </w:tcPr>
          <w:p w14:paraId="155AE904" w14:textId="77777777" w:rsidR="00975C97" w:rsidRPr="0001701A" w:rsidRDefault="00975C97" w:rsidP="00197CFD">
            <w:pPr>
              <w:pStyle w:val="TAH"/>
            </w:pPr>
            <w:r w:rsidRPr="0001701A">
              <w:t>Value</w:t>
            </w:r>
          </w:p>
        </w:tc>
      </w:tr>
      <w:tr w:rsidR="00975C97" w:rsidRPr="0001701A" w14:paraId="7EEAC31C" w14:textId="77777777" w:rsidTr="00197CFD">
        <w:trPr>
          <w:trHeight w:val="148"/>
          <w:jc w:val="center"/>
        </w:trPr>
        <w:tc>
          <w:tcPr>
            <w:tcW w:w="3690" w:type="dxa"/>
          </w:tcPr>
          <w:p w14:paraId="251CE1D2" w14:textId="77777777" w:rsidR="00975C97" w:rsidRPr="0001701A" w:rsidRDefault="00975C97" w:rsidP="00197CFD">
            <w:pPr>
              <w:pStyle w:val="TAL"/>
            </w:pPr>
            <w:r w:rsidRPr="0001701A">
              <w:t>Channel bandwidth</w:t>
            </w:r>
          </w:p>
        </w:tc>
        <w:tc>
          <w:tcPr>
            <w:tcW w:w="1093" w:type="dxa"/>
            <w:vAlign w:val="center"/>
          </w:tcPr>
          <w:p w14:paraId="600FF580" w14:textId="77777777" w:rsidR="00975C97" w:rsidRPr="0001701A" w:rsidRDefault="00975C97" w:rsidP="00197CFD">
            <w:pPr>
              <w:pStyle w:val="TAC"/>
            </w:pPr>
            <w:r w:rsidRPr="0001701A">
              <w:t>MHz</w:t>
            </w:r>
          </w:p>
        </w:tc>
        <w:tc>
          <w:tcPr>
            <w:tcW w:w="835" w:type="dxa"/>
            <w:vAlign w:val="center"/>
          </w:tcPr>
          <w:p w14:paraId="5F4A22E3" w14:textId="77777777" w:rsidR="00975C97" w:rsidRPr="0001701A" w:rsidRDefault="00975C97" w:rsidP="00197CFD">
            <w:pPr>
              <w:pStyle w:val="TAC"/>
            </w:pPr>
            <w:r w:rsidRPr="0001701A">
              <w:t>5</w:t>
            </w:r>
          </w:p>
        </w:tc>
        <w:tc>
          <w:tcPr>
            <w:tcW w:w="835" w:type="dxa"/>
            <w:vAlign w:val="center"/>
          </w:tcPr>
          <w:p w14:paraId="3A29542E" w14:textId="77777777" w:rsidR="00975C97" w:rsidRPr="0001701A" w:rsidRDefault="00975C97" w:rsidP="00197CFD">
            <w:pPr>
              <w:pStyle w:val="TAC"/>
            </w:pPr>
            <w:r w:rsidRPr="0001701A">
              <w:t>10</w:t>
            </w:r>
          </w:p>
        </w:tc>
        <w:tc>
          <w:tcPr>
            <w:tcW w:w="835" w:type="dxa"/>
            <w:vAlign w:val="center"/>
          </w:tcPr>
          <w:p w14:paraId="5E8F29E6" w14:textId="77777777" w:rsidR="00975C97" w:rsidRPr="0001701A" w:rsidRDefault="00975C97" w:rsidP="00197CFD">
            <w:pPr>
              <w:pStyle w:val="TAC"/>
            </w:pPr>
            <w:r w:rsidRPr="0001701A">
              <w:t>15</w:t>
            </w:r>
          </w:p>
        </w:tc>
        <w:tc>
          <w:tcPr>
            <w:tcW w:w="835" w:type="dxa"/>
            <w:vAlign w:val="center"/>
          </w:tcPr>
          <w:p w14:paraId="35473772" w14:textId="77777777" w:rsidR="00975C97" w:rsidRPr="0001701A" w:rsidRDefault="00975C97" w:rsidP="00197CFD">
            <w:pPr>
              <w:pStyle w:val="TAC"/>
            </w:pPr>
            <w:r w:rsidRPr="0001701A">
              <w:t>20</w:t>
            </w:r>
          </w:p>
        </w:tc>
        <w:tc>
          <w:tcPr>
            <w:tcW w:w="835" w:type="dxa"/>
            <w:vAlign w:val="center"/>
          </w:tcPr>
          <w:p w14:paraId="0826D08E" w14:textId="77777777" w:rsidR="00975C97" w:rsidRPr="0001701A" w:rsidRDefault="00975C97" w:rsidP="00197CFD">
            <w:pPr>
              <w:pStyle w:val="TAC"/>
            </w:pPr>
            <w:r w:rsidRPr="0001701A">
              <w:t>25</w:t>
            </w:r>
          </w:p>
        </w:tc>
        <w:tc>
          <w:tcPr>
            <w:tcW w:w="835" w:type="dxa"/>
            <w:vAlign w:val="center"/>
          </w:tcPr>
          <w:p w14:paraId="541B9DA5" w14:textId="77777777" w:rsidR="00975C97" w:rsidRPr="0001701A" w:rsidRDefault="00975C97" w:rsidP="00197CFD">
            <w:pPr>
              <w:pStyle w:val="TAC"/>
            </w:pPr>
            <w:r w:rsidRPr="0001701A">
              <w:t>30</w:t>
            </w:r>
          </w:p>
        </w:tc>
        <w:tc>
          <w:tcPr>
            <w:tcW w:w="835" w:type="dxa"/>
            <w:vAlign w:val="center"/>
          </w:tcPr>
          <w:p w14:paraId="427B9669" w14:textId="77777777" w:rsidR="00975C97" w:rsidRPr="0001701A" w:rsidRDefault="00975C97" w:rsidP="00197CFD">
            <w:pPr>
              <w:pStyle w:val="TAC"/>
            </w:pPr>
            <w:r w:rsidRPr="0001701A">
              <w:t>40</w:t>
            </w:r>
          </w:p>
        </w:tc>
        <w:tc>
          <w:tcPr>
            <w:tcW w:w="835" w:type="dxa"/>
            <w:vAlign w:val="center"/>
          </w:tcPr>
          <w:p w14:paraId="1A462153" w14:textId="77777777" w:rsidR="00975C97" w:rsidRPr="0001701A" w:rsidRDefault="00975C97" w:rsidP="00197CFD">
            <w:pPr>
              <w:pStyle w:val="TAC"/>
            </w:pPr>
            <w:r w:rsidRPr="0001701A">
              <w:t>50</w:t>
            </w:r>
          </w:p>
        </w:tc>
        <w:tc>
          <w:tcPr>
            <w:tcW w:w="835" w:type="dxa"/>
            <w:vAlign w:val="center"/>
          </w:tcPr>
          <w:p w14:paraId="0F792534" w14:textId="77777777" w:rsidR="00975C97" w:rsidRPr="0001701A" w:rsidRDefault="00975C97" w:rsidP="00197CFD">
            <w:pPr>
              <w:pStyle w:val="TAC"/>
            </w:pPr>
            <w:r w:rsidRPr="0001701A">
              <w:t>60</w:t>
            </w:r>
          </w:p>
        </w:tc>
        <w:tc>
          <w:tcPr>
            <w:tcW w:w="835" w:type="dxa"/>
            <w:vAlign w:val="center"/>
          </w:tcPr>
          <w:p w14:paraId="3594EA46" w14:textId="77777777" w:rsidR="00975C97" w:rsidRPr="0001701A" w:rsidRDefault="00975C97" w:rsidP="00197CFD">
            <w:pPr>
              <w:pStyle w:val="TAC"/>
            </w:pPr>
            <w:r w:rsidRPr="0001701A">
              <w:t>80</w:t>
            </w:r>
          </w:p>
        </w:tc>
        <w:tc>
          <w:tcPr>
            <w:tcW w:w="835" w:type="dxa"/>
            <w:vAlign w:val="center"/>
          </w:tcPr>
          <w:p w14:paraId="2CEC439E" w14:textId="77777777" w:rsidR="00975C97" w:rsidRPr="0001701A" w:rsidRDefault="00975C97" w:rsidP="00197CFD">
            <w:pPr>
              <w:pStyle w:val="TAC"/>
            </w:pPr>
            <w:r w:rsidRPr="0001701A">
              <w:t>100</w:t>
            </w:r>
          </w:p>
        </w:tc>
      </w:tr>
      <w:tr w:rsidR="00975C97" w:rsidRPr="0001701A" w14:paraId="3B2ABF12" w14:textId="77777777" w:rsidTr="00197CFD">
        <w:trPr>
          <w:jc w:val="center"/>
        </w:trPr>
        <w:tc>
          <w:tcPr>
            <w:tcW w:w="3690" w:type="dxa"/>
          </w:tcPr>
          <w:p w14:paraId="0F4C0AA7" w14:textId="77777777" w:rsidR="00975C97" w:rsidRPr="0001701A" w:rsidRDefault="00975C97" w:rsidP="00197CFD">
            <w:pPr>
              <w:pStyle w:val="TAL"/>
            </w:pPr>
            <w:r w:rsidRPr="0001701A">
              <w:t xml:space="preserve">Subcarrier spacing configuration </w:t>
            </w:r>
            <w:r w:rsidRPr="0001701A">
              <w:object w:dxaOrig="220" w:dyaOrig="240" w14:anchorId="5D7E845B">
                <v:shape id="_x0000_i1041" type="#_x0000_t75" style="width:11.25pt;height:12.75pt" o:ole="">
                  <v:imagedata r:id="rId9" o:title=""/>
                </v:shape>
                <o:OLEObject Type="Embed" ProgID="Equation.3" ShapeID="_x0000_i1041" DrawAspect="Content" ObjectID="_1710857160" r:id="rId26"/>
              </w:object>
            </w:r>
          </w:p>
        </w:tc>
        <w:tc>
          <w:tcPr>
            <w:tcW w:w="1093" w:type="dxa"/>
            <w:vAlign w:val="center"/>
          </w:tcPr>
          <w:p w14:paraId="73415758" w14:textId="77777777" w:rsidR="00975C97" w:rsidRPr="0001701A" w:rsidRDefault="00975C97" w:rsidP="00197CFD">
            <w:pPr>
              <w:pStyle w:val="TAC"/>
            </w:pPr>
          </w:p>
        </w:tc>
        <w:tc>
          <w:tcPr>
            <w:tcW w:w="835" w:type="dxa"/>
            <w:vAlign w:val="center"/>
          </w:tcPr>
          <w:p w14:paraId="2CC0D164" w14:textId="77777777" w:rsidR="00975C97" w:rsidRPr="0001701A" w:rsidRDefault="00975C97" w:rsidP="00197CFD">
            <w:pPr>
              <w:pStyle w:val="TAC"/>
            </w:pPr>
            <w:r w:rsidRPr="0001701A">
              <w:t>1</w:t>
            </w:r>
          </w:p>
        </w:tc>
        <w:tc>
          <w:tcPr>
            <w:tcW w:w="835" w:type="dxa"/>
            <w:vAlign w:val="center"/>
          </w:tcPr>
          <w:p w14:paraId="7C2DBE12" w14:textId="77777777" w:rsidR="00975C97" w:rsidRPr="0001701A" w:rsidRDefault="00975C97" w:rsidP="00197CFD">
            <w:pPr>
              <w:pStyle w:val="TAC"/>
            </w:pPr>
            <w:r w:rsidRPr="0001701A">
              <w:t>1</w:t>
            </w:r>
          </w:p>
        </w:tc>
        <w:tc>
          <w:tcPr>
            <w:tcW w:w="835" w:type="dxa"/>
            <w:vAlign w:val="center"/>
          </w:tcPr>
          <w:p w14:paraId="01E1A317" w14:textId="77777777" w:rsidR="00975C97" w:rsidRPr="0001701A" w:rsidRDefault="00975C97" w:rsidP="00197CFD">
            <w:pPr>
              <w:pStyle w:val="TAC"/>
            </w:pPr>
            <w:r w:rsidRPr="0001701A">
              <w:t>1</w:t>
            </w:r>
          </w:p>
        </w:tc>
        <w:tc>
          <w:tcPr>
            <w:tcW w:w="835" w:type="dxa"/>
            <w:vAlign w:val="center"/>
          </w:tcPr>
          <w:p w14:paraId="483A6838" w14:textId="77777777" w:rsidR="00975C97" w:rsidRPr="0001701A" w:rsidRDefault="00975C97" w:rsidP="00197CFD">
            <w:pPr>
              <w:pStyle w:val="TAC"/>
            </w:pPr>
            <w:r w:rsidRPr="0001701A">
              <w:t>1</w:t>
            </w:r>
          </w:p>
        </w:tc>
        <w:tc>
          <w:tcPr>
            <w:tcW w:w="835" w:type="dxa"/>
            <w:vAlign w:val="center"/>
          </w:tcPr>
          <w:p w14:paraId="03BD1566" w14:textId="77777777" w:rsidR="00975C97" w:rsidRPr="0001701A" w:rsidRDefault="00975C97" w:rsidP="00197CFD">
            <w:pPr>
              <w:pStyle w:val="TAC"/>
            </w:pPr>
            <w:r w:rsidRPr="0001701A">
              <w:t>1</w:t>
            </w:r>
          </w:p>
        </w:tc>
        <w:tc>
          <w:tcPr>
            <w:tcW w:w="835" w:type="dxa"/>
            <w:vAlign w:val="center"/>
          </w:tcPr>
          <w:p w14:paraId="07EAA780" w14:textId="77777777" w:rsidR="00975C97" w:rsidRPr="0001701A" w:rsidRDefault="00975C97" w:rsidP="00197CFD">
            <w:pPr>
              <w:pStyle w:val="TAC"/>
            </w:pPr>
            <w:r w:rsidRPr="0001701A">
              <w:t>1</w:t>
            </w:r>
          </w:p>
        </w:tc>
        <w:tc>
          <w:tcPr>
            <w:tcW w:w="835" w:type="dxa"/>
            <w:vAlign w:val="center"/>
          </w:tcPr>
          <w:p w14:paraId="50288AE1" w14:textId="77777777" w:rsidR="00975C97" w:rsidRPr="0001701A" w:rsidRDefault="00975C97" w:rsidP="00197CFD">
            <w:pPr>
              <w:pStyle w:val="TAC"/>
            </w:pPr>
            <w:r w:rsidRPr="0001701A">
              <w:t>1</w:t>
            </w:r>
          </w:p>
        </w:tc>
        <w:tc>
          <w:tcPr>
            <w:tcW w:w="835" w:type="dxa"/>
            <w:vAlign w:val="center"/>
          </w:tcPr>
          <w:p w14:paraId="3E64A81D" w14:textId="77777777" w:rsidR="00975C97" w:rsidRPr="0001701A" w:rsidRDefault="00975C97" w:rsidP="00197CFD">
            <w:pPr>
              <w:pStyle w:val="TAC"/>
            </w:pPr>
            <w:r w:rsidRPr="0001701A">
              <w:t>1</w:t>
            </w:r>
          </w:p>
        </w:tc>
        <w:tc>
          <w:tcPr>
            <w:tcW w:w="835" w:type="dxa"/>
            <w:vAlign w:val="center"/>
          </w:tcPr>
          <w:p w14:paraId="36923A3A" w14:textId="77777777" w:rsidR="00975C97" w:rsidRPr="0001701A" w:rsidRDefault="00975C97" w:rsidP="00197CFD">
            <w:pPr>
              <w:pStyle w:val="TAC"/>
            </w:pPr>
            <w:r w:rsidRPr="0001701A">
              <w:t>1</w:t>
            </w:r>
          </w:p>
        </w:tc>
        <w:tc>
          <w:tcPr>
            <w:tcW w:w="835" w:type="dxa"/>
            <w:vAlign w:val="center"/>
          </w:tcPr>
          <w:p w14:paraId="22D086CF" w14:textId="77777777" w:rsidR="00975C97" w:rsidRPr="0001701A" w:rsidRDefault="00975C97" w:rsidP="00197CFD">
            <w:pPr>
              <w:pStyle w:val="TAC"/>
            </w:pPr>
            <w:r w:rsidRPr="0001701A">
              <w:t>1</w:t>
            </w:r>
          </w:p>
        </w:tc>
        <w:tc>
          <w:tcPr>
            <w:tcW w:w="835" w:type="dxa"/>
            <w:vAlign w:val="center"/>
          </w:tcPr>
          <w:p w14:paraId="34D06E78" w14:textId="77777777" w:rsidR="00975C97" w:rsidRPr="0001701A" w:rsidRDefault="00975C97" w:rsidP="00197CFD">
            <w:pPr>
              <w:pStyle w:val="TAC"/>
            </w:pPr>
            <w:r w:rsidRPr="0001701A">
              <w:t>1</w:t>
            </w:r>
          </w:p>
        </w:tc>
      </w:tr>
      <w:tr w:rsidR="00975C97" w:rsidRPr="0001701A" w14:paraId="607FD7AF" w14:textId="77777777" w:rsidTr="00197CFD">
        <w:trPr>
          <w:jc w:val="center"/>
        </w:trPr>
        <w:tc>
          <w:tcPr>
            <w:tcW w:w="3690" w:type="dxa"/>
          </w:tcPr>
          <w:p w14:paraId="71F0E855" w14:textId="77777777" w:rsidR="00975C97" w:rsidRPr="0001701A" w:rsidRDefault="00975C97" w:rsidP="00197CFD">
            <w:pPr>
              <w:pStyle w:val="TAL"/>
            </w:pPr>
            <w:r w:rsidRPr="0001701A">
              <w:t>Allocated resource blocks</w:t>
            </w:r>
          </w:p>
        </w:tc>
        <w:tc>
          <w:tcPr>
            <w:tcW w:w="1093" w:type="dxa"/>
            <w:vAlign w:val="center"/>
          </w:tcPr>
          <w:p w14:paraId="420DFA11" w14:textId="77777777" w:rsidR="00975C97" w:rsidRPr="0001701A" w:rsidRDefault="00975C97" w:rsidP="00197CFD">
            <w:pPr>
              <w:pStyle w:val="TAC"/>
            </w:pPr>
          </w:p>
        </w:tc>
        <w:tc>
          <w:tcPr>
            <w:tcW w:w="835" w:type="dxa"/>
            <w:vAlign w:val="center"/>
          </w:tcPr>
          <w:p w14:paraId="2D3F3B50" w14:textId="77777777" w:rsidR="00975C97" w:rsidRPr="0001701A" w:rsidRDefault="00975C97" w:rsidP="00197CFD">
            <w:pPr>
              <w:pStyle w:val="TAC"/>
            </w:pPr>
            <w:r w:rsidRPr="0001701A">
              <w:t>11</w:t>
            </w:r>
          </w:p>
        </w:tc>
        <w:tc>
          <w:tcPr>
            <w:tcW w:w="835" w:type="dxa"/>
            <w:vAlign w:val="center"/>
          </w:tcPr>
          <w:p w14:paraId="6DD33D6F" w14:textId="77777777" w:rsidR="00975C97" w:rsidRPr="0001701A" w:rsidRDefault="00975C97" w:rsidP="00197CFD">
            <w:pPr>
              <w:pStyle w:val="TAC"/>
            </w:pPr>
            <w:r w:rsidRPr="0001701A">
              <w:t>24</w:t>
            </w:r>
          </w:p>
        </w:tc>
        <w:tc>
          <w:tcPr>
            <w:tcW w:w="835" w:type="dxa"/>
            <w:vAlign w:val="center"/>
          </w:tcPr>
          <w:p w14:paraId="5BE8AF34" w14:textId="77777777" w:rsidR="00975C97" w:rsidRPr="0001701A" w:rsidRDefault="00975C97" w:rsidP="00197CFD">
            <w:pPr>
              <w:pStyle w:val="TAC"/>
            </w:pPr>
            <w:r w:rsidRPr="0001701A">
              <w:t>38</w:t>
            </w:r>
          </w:p>
        </w:tc>
        <w:tc>
          <w:tcPr>
            <w:tcW w:w="835" w:type="dxa"/>
            <w:vAlign w:val="center"/>
          </w:tcPr>
          <w:p w14:paraId="08963CAE" w14:textId="77777777" w:rsidR="00975C97" w:rsidRPr="0001701A" w:rsidRDefault="00975C97" w:rsidP="00197CFD">
            <w:pPr>
              <w:pStyle w:val="TAC"/>
            </w:pPr>
            <w:r w:rsidRPr="0001701A">
              <w:t>51</w:t>
            </w:r>
          </w:p>
        </w:tc>
        <w:tc>
          <w:tcPr>
            <w:tcW w:w="835" w:type="dxa"/>
            <w:vAlign w:val="center"/>
          </w:tcPr>
          <w:p w14:paraId="06A28A13" w14:textId="77777777" w:rsidR="00975C97" w:rsidRPr="0001701A" w:rsidRDefault="00975C97" w:rsidP="00197CFD">
            <w:pPr>
              <w:pStyle w:val="TAC"/>
            </w:pPr>
            <w:r w:rsidRPr="0001701A">
              <w:t>65</w:t>
            </w:r>
          </w:p>
        </w:tc>
        <w:tc>
          <w:tcPr>
            <w:tcW w:w="835" w:type="dxa"/>
            <w:vAlign w:val="center"/>
          </w:tcPr>
          <w:p w14:paraId="2497AA7C" w14:textId="77777777" w:rsidR="00975C97" w:rsidRPr="0001701A" w:rsidRDefault="00975C97" w:rsidP="00197CFD">
            <w:pPr>
              <w:pStyle w:val="TAC"/>
            </w:pPr>
            <w:r w:rsidRPr="0001701A">
              <w:t>78</w:t>
            </w:r>
          </w:p>
        </w:tc>
        <w:tc>
          <w:tcPr>
            <w:tcW w:w="835" w:type="dxa"/>
            <w:vAlign w:val="center"/>
          </w:tcPr>
          <w:p w14:paraId="697417A2" w14:textId="77777777" w:rsidR="00975C97" w:rsidRPr="0001701A" w:rsidRDefault="00975C97" w:rsidP="00197CFD">
            <w:pPr>
              <w:pStyle w:val="TAC"/>
            </w:pPr>
            <w:r w:rsidRPr="0001701A">
              <w:t>106</w:t>
            </w:r>
          </w:p>
        </w:tc>
        <w:tc>
          <w:tcPr>
            <w:tcW w:w="835" w:type="dxa"/>
            <w:vAlign w:val="center"/>
          </w:tcPr>
          <w:p w14:paraId="25BB91B9" w14:textId="77777777" w:rsidR="00975C97" w:rsidRPr="0001701A" w:rsidRDefault="00975C97" w:rsidP="00197CFD">
            <w:pPr>
              <w:pStyle w:val="TAC"/>
            </w:pPr>
            <w:r w:rsidRPr="0001701A">
              <w:t>133</w:t>
            </w:r>
          </w:p>
        </w:tc>
        <w:tc>
          <w:tcPr>
            <w:tcW w:w="835" w:type="dxa"/>
            <w:vAlign w:val="center"/>
          </w:tcPr>
          <w:p w14:paraId="27D220F4" w14:textId="77777777" w:rsidR="00975C97" w:rsidRPr="0001701A" w:rsidRDefault="00975C97" w:rsidP="00197CFD">
            <w:pPr>
              <w:pStyle w:val="TAC"/>
            </w:pPr>
            <w:r w:rsidRPr="0001701A">
              <w:t>162</w:t>
            </w:r>
          </w:p>
        </w:tc>
        <w:tc>
          <w:tcPr>
            <w:tcW w:w="835" w:type="dxa"/>
            <w:vAlign w:val="center"/>
          </w:tcPr>
          <w:p w14:paraId="4346F3B4" w14:textId="77777777" w:rsidR="00975C97" w:rsidRPr="0001701A" w:rsidRDefault="00975C97" w:rsidP="00197CFD">
            <w:pPr>
              <w:pStyle w:val="TAC"/>
            </w:pPr>
            <w:r w:rsidRPr="0001701A">
              <w:t>217</w:t>
            </w:r>
          </w:p>
        </w:tc>
        <w:tc>
          <w:tcPr>
            <w:tcW w:w="835" w:type="dxa"/>
            <w:vAlign w:val="center"/>
          </w:tcPr>
          <w:p w14:paraId="140009AC" w14:textId="77777777" w:rsidR="00975C97" w:rsidRPr="0001701A" w:rsidRDefault="00975C97" w:rsidP="00197CFD">
            <w:pPr>
              <w:pStyle w:val="TAC"/>
            </w:pPr>
            <w:r w:rsidRPr="0001701A">
              <w:t>273</w:t>
            </w:r>
          </w:p>
        </w:tc>
      </w:tr>
      <w:tr w:rsidR="00975C97" w:rsidRPr="0001701A" w14:paraId="4960B786" w14:textId="77777777" w:rsidTr="00197CFD">
        <w:trPr>
          <w:jc w:val="center"/>
        </w:trPr>
        <w:tc>
          <w:tcPr>
            <w:tcW w:w="3690" w:type="dxa"/>
          </w:tcPr>
          <w:p w14:paraId="23824A5D" w14:textId="77777777" w:rsidR="00975C97" w:rsidRPr="0001701A" w:rsidRDefault="00975C97" w:rsidP="00197CFD">
            <w:pPr>
              <w:pStyle w:val="TAL"/>
            </w:pPr>
            <w:r w:rsidRPr="0001701A">
              <w:t>Subcarriers per resource block</w:t>
            </w:r>
          </w:p>
        </w:tc>
        <w:tc>
          <w:tcPr>
            <w:tcW w:w="1093" w:type="dxa"/>
            <w:vAlign w:val="center"/>
          </w:tcPr>
          <w:p w14:paraId="586B99F1" w14:textId="77777777" w:rsidR="00975C97" w:rsidRPr="0001701A" w:rsidRDefault="00975C97" w:rsidP="00197CFD">
            <w:pPr>
              <w:pStyle w:val="TAC"/>
            </w:pPr>
          </w:p>
        </w:tc>
        <w:tc>
          <w:tcPr>
            <w:tcW w:w="835" w:type="dxa"/>
            <w:vAlign w:val="center"/>
          </w:tcPr>
          <w:p w14:paraId="32FD8952" w14:textId="77777777" w:rsidR="00975C97" w:rsidRPr="0001701A" w:rsidRDefault="00975C97" w:rsidP="00197CFD">
            <w:pPr>
              <w:pStyle w:val="TAC"/>
            </w:pPr>
            <w:r w:rsidRPr="0001701A">
              <w:t>12</w:t>
            </w:r>
          </w:p>
        </w:tc>
        <w:tc>
          <w:tcPr>
            <w:tcW w:w="835" w:type="dxa"/>
            <w:vAlign w:val="center"/>
          </w:tcPr>
          <w:p w14:paraId="4389CF4D" w14:textId="77777777" w:rsidR="00975C97" w:rsidRPr="0001701A" w:rsidRDefault="00975C97" w:rsidP="00197CFD">
            <w:pPr>
              <w:pStyle w:val="TAC"/>
            </w:pPr>
            <w:r w:rsidRPr="0001701A">
              <w:t>12</w:t>
            </w:r>
          </w:p>
        </w:tc>
        <w:tc>
          <w:tcPr>
            <w:tcW w:w="835" w:type="dxa"/>
            <w:vAlign w:val="center"/>
          </w:tcPr>
          <w:p w14:paraId="18E2A5E0" w14:textId="77777777" w:rsidR="00975C97" w:rsidRPr="0001701A" w:rsidRDefault="00975C97" w:rsidP="00197CFD">
            <w:pPr>
              <w:pStyle w:val="TAC"/>
            </w:pPr>
            <w:r w:rsidRPr="0001701A">
              <w:t>12</w:t>
            </w:r>
          </w:p>
        </w:tc>
        <w:tc>
          <w:tcPr>
            <w:tcW w:w="835" w:type="dxa"/>
            <w:vAlign w:val="center"/>
          </w:tcPr>
          <w:p w14:paraId="4A02413D" w14:textId="77777777" w:rsidR="00975C97" w:rsidRPr="0001701A" w:rsidRDefault="00975C97" w:rsidP="00197CFD">
            <w:pPr>
              <w:pStyle w:val="TAC"/>
            </w:pPr>
            <w:r w:rsidRPr="0001701A">
              <w:t>12</w:t>
            </w:r>
          </w:p>
        </w:tc>
        <w:tc>
          <w:tcPr>
            <w:tcW w:w="835" w:type="dxa"/>
            <w:vAlign w:val="center"/>
          </w:tcPr>
          <w:p w14:paraId="538DAA35" w14:textId="77777777" w:rsidR="00975C97" w:rsidRPr="0001701A" w:rsidRDefault="00975C97" w:rsidP="00197CFD">
            <w:pPr>
              <w:pStyle w:val="TAC"/>
            </w:pPr>
            <w:r w:rsidRPr="0001701A">
              <w:t>12</w:t>
            </w:r>
          </w:p>
        </w:tc>
        <w:tc>
          <w:tcPr>
            <w:tcW w:w="835" w:type="dxa"/>
            <w:vAlign w:val="center"/>
          </w:tcPr>
          <w:p w14:paraId="7CC7A66A" w14:textId="77777777" w:rsidR="00975C97" w:rsidRPr="0001701A" w:rsidRDefault="00975C97" w:rsidP="00197CFD">
            <w:pPr>
              <w:pStyle w:val="TAC"/>
            </w:pPr>
            <w:r w:rsidRPr="0001701A">
              <w:t>12</w:t>
            </w:r>
          </w:p>
        </w:tc>
        <w:tc>
          <w:tcPr>
            <w:tcW w:w="835" w:type="dxa"/>
            <w:vAlign w:val="center"/>
          </w:tcPr>
          <w:p w14:paraId="124837AE" w14:textId="77777777" w:rsidR="00975C97" w:rsidRPr="0001701A" w:rsidRDefault="00975C97" w:rsidP="00197CFD">
            <w:pPr>
              <w:pStyle w:val="TAC"/>
            </w:pPr>
            <w:r w:rsidRPr="0001701A">
              <w:t>12</w:t>
            </w:r>
          </w:p>
        </w:tc>
        <w:tc>
          <w:tcPr>
            <w:tcW w:w="835" w:type="dxa"/>
            <w:vAlign w:val="center"/>
          </w:tcPr>
          <w:p w14:paraId="778CDBC2" w14:textId="77777777" w:rsidR="00975C97" w:rsidRPr="0001701A" w:rsidRDefault="00975C97" w:rsidP="00197CFD">
            <w:pPr>
              <w:pStyle w:val="TAC"/>
            </w:pPr>
            <w:r w:rsidRPr="0001701A">
              <w:t>12</w:t>
            </w:r>
          </w:p>
        </w:tc>
        <w:tc>
          <w:tcPr>
            <w:tcW w:w="835" w:type="dxa"/>
            <w:vAlign w:val="center"/>
          </w:tcPr>
          <w:p w14:paraId="71D7A19A" w14:textId="77777777" w:rsidR="00975C97" w:rsidRPr="0001701A" w:rsidRDefault="00975C97" w:rsidP="00197CFD">
            <w:pPr>
              <w:pStyle w:val="TAC"/>
            </w:pPr>
            <w:r w:rsidRPr="0001701A">
              <w:t>12</w:t>
            </w:r>
          </w:p>
        </w:tc>
        <w:tc>
          <w:tcPr>
            <w:tcW w:w="835" w:type="dxa"/>
            <w:vAlign w:val="center"/>
          </w:tcPr>
          <w:p w14:paraId="785F8229" w14:textId="77777777" w:rsidR="00975C97" w:rsidRPr="0001701A" w:rsidRDefault="00975C97" w:rsidP="00197CFD">
            <w:pPr>
              <w:pStyle w:val="TAC"/>
            </w:pPr>
            <w:r w:rsidRPr="0001701A">
              <w:t>12</w:t>
            </w:r>
          </w:p>
        </w:tc>
        <w:tc>
          <w:tcPr>
            <w:tcW w:w="835" w:type="dxa"/>
            <w:vAlign w:val="center"/>
          </w:tcPr>
          <w:p w14:paraId="03114A6C" w14:textId="77777777" w:rsidR="00975C97" w:rsidRPr="0001701A" w:rsidRDefault="00975C97" w:rsidP="00197CFD">
            <w:pPr>
              <w:pStyle w:val="TAC"/>
            </w:pPr>
            <w:r w:rsidRPr="0001701A">
              <w:t>12</w:t>
            </w:r>
          </w:p>
        </w:tc>
      </w:tr>
      <w:tr w:rsidR="00975C97" w:rsidRPr="0001701A" w14:paraId="6E29835E" w14:textId="77777777" w:rsidTr="00197CFD">
        <w:trPr>
          <w:jc w:val="center"/>
        </w:trPr>
        <w:tc>
          <w:tcPr>
            <w:tcW w:w="3690" w:type="dxa"/>
          </w:tcPr>
          <w:p w14:paraId="1E6D628E" w14:textId="77777777" w:rsidR="00975C97" w:rsidRPr="0001701A" w:rsidRDefault="00975C97" w:rsidP="00197CFD">
            <w:pPr>
              <w:pStyle w:val="TAL"/>
            </w:pPr>
            <w:r w:rsidRPr="0001701A">
              <w:t>Allocated slots per Frame</w:t>
            </w:r>
          </w:p>
        </w:tc>
        <w:tc>
          <w:tcPr>
            <w:tcW w:w="1093" w:type="dxa"/>
            <w:vAlign w:val="center"/>
          </w:tcPr>
          <w:p w14:paraId="656AA804" w14:textId="77777777" w:rsidR="00975C97" w:rsidRPr="0001701A" w:rsidRDefault="00975C97" w:rsidP="00197CFD">
            <w:pPr>
              <w:pStyle w:val="TAC"/>
            </w:pPr>
          </w:p>
        </w:tc>
        <w:tc>
          <w:tcPr>
            <w:tcW w:w="835" w:type="dxa"/>
          </w:tcPr>
          <w:p w14:paraId="47BC97C4" w14:textId="77777777" w:rsidR="00975C97" w:rsidRPr="0001701A" w:rsidRDefault="00975C97" w:rsidP="00197CFD">
            <w:pPr>
              <w:pStyle w:val="TAC"/>
            </w:pPr>
            <w:r w:rsidRPr="0001701A">
              <w:t>11</w:t>
            </w:r>
          </w:p>
        </w:tc>
        <w:tc>
          <w:tcPr>
            <w:tcW w:w="835" w:type="dxa"/>
          </w:tcPr>
          <w:p w14:paraId="29170CC7" w14:textId="77777777" w:rsidR="00975C97" w:rsidRPr="0001701A" w:rsidRDefault="00975C97" w:rsidP="00197CFD">
            <w:pPr>
              <w:pStyle w:val="TAC"/>
            </w:pPr>
            <w:r w:rsidRPr="0001701A">
              <w:t>11</w:t>
            </w:r>
          </w:p>
        </w:tc>
        <w:tc>
          <w:tcPr>
            <w:tcW w:w="835" w:type="dxa"/>
          </w:tcPr>
          <w:p w14:paraId="7451E836" w14:textId="77777777" w:rsidR="00975C97" w:rsidRPr="0001701A" w:rsidRDefault="00975C97" w:rsidP="00197CFD">
            <w:pPr>
              <w:pStyle w:val="TAC"/>
            </w:pPr>
            <w:r w:rsidRPr="0001701A">
              <w:t>11</w:t>
            </w:r>
          </w:p>
        </w:tc>
        <w:tc>
          <w:tcPr>
            <w:tcW w:w="835" w:type="dxa"/>
          </w:tcPr>
          <w:p w14:paraId="0546491F" w14:textId="77777777" w:rsidR="00975C97" w:rsidRPr="0001701A" w:rsidRDefault="00975C97" w:rsidP="00197CFD">
            <w:pPr>
              <w:pStyle w:val="TAC"/>
            </w:pPr>
            <w:r w:rsidRPr="0001701A">
              <w:t>11</w:t>
            </w:r>
          </w:p>
        </w:tc>
        <w:tc>
          <w:tcPr>
            <w:tcW w:w="835" w:type="dxa"/>
          </w:tcPr>
          <w:p w14:paraId="746FD425" w14:textId="77777777" w:rsidR="00975C97" w:rsidRPr="0001701A" w:rsidRDefault="00975C97" w:rsidP="00197CFD">
            <w:pPr>
              <w:pStyle w:val="TAC"/>
            </w:pPr>
            <w:r w:rsidRPr="0001701A">
              <w:t>11</w:t>
            </w:r>
          </w:p>
        </w:tc>
        <w:tc>
          <w:tcPr>
            <w:tcW w:w="835" w:type="dxa"/>
          </w:tcPr>
          <w:p w14:paraId="012A7DE4" w14:textId="77777777" w:rsidR="00975C97" w:rsidRPr="0001701A" w:rsidRDefault="00975C97" w:rsidP="00197CFD">
            <w:pPr>
              <w:pStyle w:val="TAC"/>
            </w:pPr>
            <w:r w:rsidRPr="0001701A">
              <w:t>11</w:t>
            </w:r>
          </w:p>
        </w:tc>
        <w:tc>
          <w:tcPr>
            <w:tcW w:w="835" w:type="dxa"/>
          </w:tcPr>
          <w:p w14:paraId="562C3D6A" w14:textId="77777777" w:rsidR="00975C97" w:rsidRPr="0001701A" w:rsidRDefault="00975C97" w:rsidP="00197CFD">
            <w:pPr>
              <w:pStyle w:val="TAC"/>
            </w:pPr>
            <w:r w:rsidRPr="0001701A">
              <w:t>11</w:t>
            </w:r>
          </w:p>
        </w:tc>
        <w:tc>
          <w:tcPr>
            <w:tcW w:w="835" w:type="dxa"/>
          </w:tcPr>
          <w:p w14:paraId="7A3CDE14" w14:textId="77777777" w:rsidR="00975C97" w:rsidRPr="0001701A" w:rsidRDefault="00975C97" w:rsidP="00197CFD">
            <w:pPr>
              <w:pStyle w:val="TAC"/>
            </w:pPr>
            <w:r w:rsidRPr="0001701A">
              <w:t>11</w:t>
            </w:r>
          </w:p>
        </w:tc>
        <w:tc>
          <w:tcPr>
            <w:tcW w:w="835" w:type="dxa"/>
          </w:tcPr>
          <w:p w14:paraId="0C209104" w14:textId="77777777" w:rsidR="00975C97" w:rsidRPr="0001701A" w:rsidRDefault="00975C97" w:rsidP="00197CFD">
            <w:pPr>
              <w:pStyle w:val="TAC"/>
            </w:pPr>
            <w:r w:rsidRPr="0001701A">
              <w:t>11</w:t>
            </w:r>
          </w:p>
        </w:tc>
        <w:tc>
          <w:tcPr>
            <w:tcW w:w="835" w:type="dxa"/>
          </w:tcPr>
          <w:p w14:paraId="586801B8" w14:textId="77777777" w:rsidR="00975C97" w:rsidRPr="0001701A" w:rsidRDefault="00975C97" w:rsidP="00197CFD">
            <w:pPr>
              <w:pStyle w:val="TAC"/>
            </w:pPr>
            <w:r w:rsidRPr="0001701A">
              <w:t>11</w:t>
            </w:r>
          </w:p>
        </w:tc>
        <w:tc>
          <w:tcPr>
            <w:tcW w:w="835" w:type="dxa"/>
          </w:tcPr>
          <w:p w14:paraId="2916E3AF" w14:textId="77777777" w:rsidR="00975C97" w:rsidRPr="0001701A" w:rsidRDefault="00975C97" w:rsidP="00197CFD">
            <w:pPr>
              <w:pStyle w:val="TAC"/>
            </w:pPr>
            <w:r w:rsidRPr="0001701A">
              <w:t>11</w:t>
            </w:r>
          </w:p>
        </w:tc>
      </w:tr>
      <w:tr w:rsidR="00975C97" w:rsidRPr="0001701A" w14:paraId="03F93665" w14:textId="77777777" w:rsidTr="00197CFD">
        <w:trPr>
          <w:jc w:val="center"/>
        </w:trPr>
        <w:tc>
          <w:tcPr>
            <w:tcW w:w="3690" w:type="dxa"/>
          </w:tcPr>
          <w:p w14:paraId="49A1A256" w14:textId="77777777" w:rsidR="00975C97" w:rsidRPr="0001701A" w:rsidRDefault="00975C97" w:rsidP="00197CFD">
            <w:pPr>
              <w:pStyle w:val="TAL"/>
            </w:pPr>
            <w:r w:rsidRPr="0001701A">
              <w:t>MCS Index</w:t>
            </w:r>
          </w:p>
        </w:tc>
        <w:tc>
          <w:tcPr>
            <w:tcW w:w="1093" w:type="dxa"/>
            <w:vAlign w:val="center"/>
          </w:tcPr>
          <w:p w14:paraId="58DD9A60" w14:textId="77777777" w:rsidR="00975C97" w:rsidRPr="0001701A" w:rsidRDefault="00975C97" w:rsidP="00197CFD">
            <w:pPr>
              <w:pStyle w:val="TAC"/>
            </w:pPr>
          </w:p>
        </w:tc>
        <w:tc>
          <w:tcPr>
            <w:tcW w:w="835" w:type="dxa"/>
            <w:vAlign w:val="center"/>
          </w:tcPr>
          <w:p w14:paraId="48784C9C" w14:textId="77777777" w:rsidR="00975C97" w:rsidRPr="0001701A" w:rsidRDefault="00975C97" w:rsidP="00197CFD">
            <w:pPr>
              <w:pStyle w:val="TAC"/>
            </w:pPr>
            <w:r w:rsidRPr="0001701A">
              <w:t>23</w:t>
            </w:r>
          </w:p>
        </w:tc>
        <w:tc>
          <w:tcPr>
            <w:tcW w:w="835" w:type="dxa"/>
            <w:vAlign w:val="center"/>
          </w:tcPr>
          <w:p w14:paraId="4A1FE08D" w14:textId="77777777" w:rsidR="00975C97" w:rsidRPr="0001701A" w:rsidRDefault="00975C97" w:rsidP="00197CFD">
            <w:pPr>
              <w:pStyle w:val="TAC"/>
            </w:pPr>
            <w:r w:rsidRPr="0001701A">
              <w:t>23</w:t>
            </w:r>
          </w:p>
        </w:tc>
        <w:tc>
          <w:tcPr>
            <w:tcW w:w="835" w:type="dxa"/>
            <w:vAlign w:val="center"/>
          </w:tcPr>
          <w:p w14:paraId="43F65FEF" w14:textId="77777777" w:rsidR="00975C97" w:rsidRPr="0001701A" w:rsidRDefault="00975C97" w:rsidP="00197CFD">
            <w:pPr>
              <w:pStyle w:val="TAC"/>
            </w:pPr>
            <w:r w:rsidRPr="0001701A">
              <w:t>23</w:t>
            </w:r>
          </w:p>
        </w:tc>
        <w:tc>
          <w:tcPr>
            <w:tcW w:w="835" w:type="dxa"/>
            <w:vAlign w:val="center"/>
          </w:tcPr>
          <w:p w14:paraId="5DCB1E14" w14:textId="77777777" w:rsidR="00975C97" w:rsidRPr="0001701A" w:rsidRDefault="00975C97" w:rsidP="00197CFD">
            <w:pPr>
              <w:pStyle w:val="TAC"/>
            </w:pPr>
            <w:r w:rsidRPr="0001701A">
              <w:t>23</w:t>
            </w:r>
          </w:p>
        </w:tc>
        <w:tc>
          <w:tcPr>
            <w:tcW w:w="835" w:type="dxa"/>
            <w:vAlign w:val="center"/>
          </w:tcPr>
          <w:p w14:paraId="544DBF54" w14:textId="77777777" w:rsidR="00975C97" w:rsidRPr="0001701A" w:rsidRDefault="00975C97" w:rsidP="00197CFD">
            <w:pPr>
              <w:pStyle w:val="TAC"/>
            </w:pPr>
            <w:r w:rsidRPr="0001701A">
              <w:t>23</w:t>
            </w:r>
          </w:p>
        </w:tc>
        <w:tc>
          <w:tcPr>
            <w:tcW w:w="835" w:type="dxa"/>
            <w:vAlign w:val="center"/>
          </w:tcPr>
          <w:p w14:paraId="45B1E018" w14:textId="77777777" w:rsidR="00975C97" w:rsidRPr="0001701A" w:rsidRDefault="00975C97" w:rsidP="00197CFD">
            <w:pPr>
              <w:pStyle w:val="TAC"/>
            </w:pPr>
            <w:r w:rsidRPr="0001701A">
              <w:t>23</w:t>
            </w:r>
          </w:p>
        </w:tc>
        <w:tc>
          <w:tcPr>
            <w:tcW w:w="835" w:type="dxa"/>
            <w:vAlign w:val="center"/>
          </w:tcPr>
          <w:p w14:paraId="53EEC5BF" w14:textId="77777777" w:rsidR="00975C97" w:rsidRPr="0001701A" w:rsidRDefault="00975C97" w:rsidP="00197CFD">
            <w:pPr>
              <w:pStyle w:val="TAC"/>
            </w:pPr>
            <w:r w:rsidRPr="0001701A">
              <w:t>23</w:t>
            </w:r>
          </w:p>
        </w:tc>
        <w:tc>
          <w:tcPr>
            <w:tcW w:w="835" w:type="dxa"/>
            <w:vAlign w:val="center"/>
          </w:tcPr>
          <w:p w14:paraId="0A24FFBD" w14:textId="77777777" w:rsidR="00975C97" w:rsidRPr="0001701A" w:rsidRDefault="00975C97" w:rsidP="00197CFD">
            <w:pPr>
              <w:pStyle w:val="TAC"/>
            </w:pPr>
            <w:r w:rsidRPr="0001701A">
              <w:t>23</w:t>
            </w:r>
          </w:p>
        </w:tc>
        <w:tc>
          <w:tcPr>
            <w:tcW w:w="835" w:type="dxa"/>
            <w:vAlign w:val="center"/>
          </w:tcPr>
          <w:p w14:paraId="4873B6D9" w14:textId="77777777" w:rsidR="00975C97" w:rsidRPr="0001701A" w:rsidRDefault="00975C97" w:rsidP="00197CFD">
            <w:pPr>
              <w:pStyle w:val="TAC"/>
            </w:pPr>
            <w:r w:rsidRPr="0001701A">
              <w:t>23</w:t>
            </w:r>
          </w:p>
        </w:tc>
        <w:tc>
          <w:tcPr>
            <w:tcW w:w="835" w:type="dxa"/>
            <w:vAlign w:val="center"/>
          </w:tcPr>
          <w:p w14:paraId="1A3A7DB9" w14:textId="77777777" w:rsidR="00975C97" w:rsidRPr="0001701A" w:rsidRDefault="00975C97" w:rsidP="00197CFD">
            <w:pPr>
              <w:pStyle w:val="TAC"/>
            </w:pPr>
            <w:r w:rsidRPr="0001701A">
              <w:t>23</w:t>
            </w:r>
          </w:p>
        </w:tc>
        <w:tc>
          <w:tcPr>
            <w:tcW w:w="835" w:type="dxa"/>
            <w:vAlign w:val="center"/>
          </w:tcPr>
          <w:p w14:paraId="50F5E258" w14:textId="77777777" w:rsidR="00975C97" w:rsidRPr="0001701A" w:rsidRDefault="00975C97" w:rsidP="00197CFD">
            <w:pPr>
              <w:pStyle w:val="TAC"/>
            </w:pPr>
            <w:r w:rsidRPr="0001701A">
              <w:t>23</w:t>
            </w:r>
          </w:p>
        </w:tc>
      </w:tr>
      <w:tr w:rsidR="00975C97" w:rsidRPr="0001701A" w14:paraId="51537734" w14:textId="77777777" w:rsidTr="00197CFD">
        <w:trPr>
          <w:jc w:val="center"/>
        </w:trPr>
        <w:tc>
          <w:tcPr>
            <w:tcW w:w="3690" w:type="dxa"/>
          </w:tcPr>
          <w:p w14:paraId="0AA86DCD" w14:textId="77777777" w:rsidR="00975C97" w:rsidRPr="0001701A" w:rsidRDefault="00975C97" w:rsidP="00197CFD">
            <w:pPr>
              <w:pStyle w:val="TAL"/>
            </w:pPr>
            <w:r w:rsidRPr="0001701A">
              <w:t>MCS Table for TBS determination</w:t>
            </w:r>
          </w:p>
        </w:tc>
        <w:tc>
          <w:tcPr>
            <w:tcW w:w="1093" w:type="dxa"/>
            <w:vAlign w:val="center"/>
          </w:tcPr>
          <w:p w14:paraId="7A891248" w14:textId="77777777" w:rsidR="00975C97" w:rsidRPr="0001701A" w:rsidRDefault="00975C97" w:rsidP="00197CFD">
            <w:pPr>
              <w:pStyle w:val="TAC"/>
            </w:pPr>
          </w:p>
        </w:tc>
        <w:tc>
          <w:tcPr>
            <w:tcW w:w="9185" w:type="dxa"/>
            <w:gridSpan w:val="11"/>
            <w:vAlign w:val="center"/>
          </w:tcPr>
          <w:p w14:paraId="778F58ED" w14:textId="77777777" w:rsidR="00975C97" w:rsidRPr="0001701A" w:rsidRDefault="00975C97" w:rsidP="00197CFD">
            <w:pPr>
              <w:pStyle w:val="TAC"/>
              <w:rPr>
                <w:lang w:eastAsia="zh-TW"/>
              </w:rPr>
            </w:pPr>
            <w:r w:rsidRPr="0001701A">
              <w:rPr>
                <w:lang w:eastAsia="zh-TW"/>
              </w:rPr>
              <w:t>256QAM</w:t>
            </w:r>
          </w:p>
        </w:tc>
      </w:tr>
      <w:tr w:rsidR="00975C97" w:rsidRPr="0001701A" w14:paraId="7211B141" w14:textId="77777777" w:rsidTr="00197CFD">
        <w:trPr>
          <w:jc w:val="center"/>
        </w:trPr>
        <w:tc>
          <w:tcPr>
            <w:tcW w:w="3690" w:type="dxa"/>
          </w:tcPr>
          <w:p w14:paraId="0A10F084" w14:textId="77777777" w:rsidR="00975C97" w:rsidRPr="0001701A" w:rsidRDefault="00975C97" w:rsidP="00197CFD">
            <w:pPr>
              <w:pStyle w:val="TAL"/>
            </w:pPr>
            <w:r w:rsidRPr="0001701A">
              <w:t>Modulation</w:t>
            </w:r>
          </w:p>
        </w:tc>
        <w:tc>
          <w:tcPr>
            <w:tcW w:w="1093" w:type="dxa"/>
            <w:vAlign w:val="center"/>
          </w:tcPr>
          <w:p w14:paraId="46E7BDA3" w14:textId="77777777" w:rsidR="00975C97" w:rsidRPr="0001701A" w:rsidRDefault="00975C97" w:rsidP="00197CFD">
            <w:pPr>
              <w:pStyle w:val="TAC"/>
            </w:pPr>
          </w:p>
        </w:tc>
        <w:tc>
          <w:tcPr>
            <w:tcW w:w="835" w:type="dxa"/>
            <w:vAlign w:val="center"/>
          </w:tcPr>
          <w:p w14:paraId="4362ED35" w14:textId="77777777" w:rsidR="00975C97" w:rsidRPr="0001701A" w:rsidRDefault="00975C97" w:rsidP="00197CFD">
            <w:pPr>
              <w:pStyle w:val="TAC"/>
            </w:pPr>
            <w:r w:rsidRPr="0001701A">
              <w:t>256 QAM</w:t>
            </w:r>
          </w:p>
        </w:tc>
        <w:tc>
          <w:tcPr>
            <w:tcW w:w="835" w:type="dxa"/>
            <w:vAlign w:val="center"/>
          </w:tcPr>
          <w:p w14:paraId="4532DFAC" w14:textId="77777777" w:rsidR="00975C97" w:rsidRPr="0001701A" w:rsidRDefault="00975C97" w:rsidP="00197CFD">
            <w:pPr>
              <w:pStyle w:val="TAC"/>
            </w:pPr>
            <w:r w:rsidRPr="0001701A">
              <w:t>256 QAM</w:t>
            </w:r>
          </w:p>
        </w:tc>
        <w:tc>
          <w:tcPr>
            <w:tcW w:w="835" w:type="dxa"/>
            <w:vAlign w:val="center"/>
          </w:tcPr>
          <w:p w14:paraId="4BBBA605" w14:textId="77777777" w:rsidR="00975C97" w:rsidRPr="0001701A" w:rsidRDefault="00975C97" w:rsidP="00197CFD">
            <w:pPr>
              <w:pStyle w:val="TAC"/>
            </w:pPr>
            <w:r w:rsidRPr="0001701A">
              <w:t>256 QAM</w:t>
            </w:r>
          </w:p>
        </w:tc>
        <w:tc>
          <w:tcPr>
            <w:tcW w:w="835" w:type="dxa"/>
            <w:vAlign w:val="center"/>
          </w:tcPr>
          <w:p w14:paraId="78DCF42A" w14:textId="77777777" w:rsidR="00975C97" w:rsidRPr="0001701A" w:rsidRDefault="00975C97" w:rsidP="00197CFD">
            <w:pPr>
              <w:pStyle w:val="TAC"/>
            </w:pPr>
            <w:r w:rsidRPr="0001701A">
              <w:t>256 QAM</w:t>
            </w:r>
          </w:p>
        </w:tc>
        <w:tc>
          <w:tcPr>
            <w:tcW w:w="835" w:type="dxa"/>
            <w:vAlign w:val="center"/>
          </w:tcPr>
          <w:p w14:paraId="4F8FF41B" w14:textId="77777777" w:rsidR="00975C97" w:rsidRPr="0001701A" w:rsidRDefault="00975C97" w:rsidP="00197CFD">
            <w:pPr>
              <w:pStyle w:val="TAC"/>
            </w:pPr>
            <w:r w:rsidRPr="0001701A">
              <w:t>256 QAM</w:t>
            </w:r>
          </w:p>
        </w:tc>
        <w:tc>
          <w:tcPr>
            <w:tcW w:w="835" w:type="dxa"/>
            <w:vAlign w:val="center"/>
          </w:tcPr>
          <w:p w14:paraId="60948B98" w14:textId="77777777" w:rsidR="00975C97" w:rsidRPr="0001701A" w:rsidRDefault="00975C97" w:rsidP="00197CFD">
            <w:pPr>
              <w:pStyle w:val="TAC"/>
            </w:pPr>
            <w:r w:rsidRPr="0001701A">
              <w:t>256 QAM</w:t>
            </w:r>
          </w:p>
        </w:tc>
        <w:tc>
          <w:tcPr>
            <w:tcW w:w="835" w:type="dxa"/>
            <w:vAlign w:val="center"/>
          </w:tcPr>
          <w:p w14:paraId="3DBC339D" w14:textId="77777777" w:rsidR="00975C97" w:rsidRPr="0001701A" w:rsidRDefault="00975C97" w:rsidP="00197CFD">
            <w:pPr>
              <w:pStyle w:val="TAC"/>
            </w:pPr>
            <w:r w:rsidRPr="0001701A">
              <w:t>256 QAM</w:t>
            </w:r>
          </w:p>
        </w:tc>
        <w:tc>
          <w:tcPr>
            <w:tcW w:w="835" w:type="dxa"/>
            <w:vAlign w:val="center"/>
          </w:tcPr>
          <w:p w14:paraId="7814EF5D" w14:textId="77777777" w:rsidR="00975C97" w:rsidRPr="0001701A" w:rsidRDefault="00975C97" w:rsidP="00197CFD">
            <w:pPr>
              <w:pStyle w:val="TAC"/>
            </w:pPr>
            <w:r w:rsidRPr="0001701A">
              <w:t>256 QAM</w:t>
            </w:r>
          </w:p>
        </w:tc>
        <w:tc>
          <w:tcPr>
            <w:tcW w:w="835" w:type="dxa"/>
            <w:vAlign w:val="center"/>
          </w:tcPr>
          <w:p w14:paraId="562FC11D" w14:textId="77777777" w:rsidR="00975C97" w:rsidRPr="0001701A" w:rsidRDefault="00975C97" w:rsidP="00197CFD">
            <w:pPr>
              <w:pStyle w:val="TAC"/>
            </w:pPr>
            <w:r w:rsidRPr="0001701A">
              <w:t>256 QAM</w:t>
            </w:r>
          </w:p>
        </w:tc>
        <w:tc>
          <w:tcPr>
            <w:tcW w:w="835" w:type="dxa"/>
            <w:vAlign w:val="center"/>
          </w:tcPr>
          <w:p w14:paraId="011058F8" w14:textId="77777777" w:rsidR="00975C97" w:rsidRPr="0001701A" w:rsidRDefault="00975C97" w:rsidP="00197CFD">
            <w:pPr>
              <w:pStyle w:val="TAC"/>
            </w:pPr>
            <w:r w:rsidRPr="0001701A">
              <w:t>256 QAM</w:t>
            </w:r>
          </w:p>
        </w:tc>
        <w:tc>
          <w:tcPr>
            <w:tcW w:w="835" w:type="dxa"/>
            <w:vAlign w:val="center"/>
          </w:tcPr>
          <w:p w14:paraId="6B31D6FE" w14:textId="77777777" w:rsidR="00975C97" w:rsidRPr="0001701A" w:rsidRDefault="00975C97" w:rsidP="00197CFD">
            <w:pPr>
              <w:pStyle w:val="TAC"/>
            </w:pPr>
            <w:r w:rsidRPr="0001701A">
              <w:t>256 QAM</w:t>
            </w:r>
          </w:p>
        </w:tc>
      </w:tr>
      <w:tr w:rsidR="00975C97" w:rsidRPr="0001701A" w14:paraId="7BEBCB13" w14:textId="77777777" w:rsidTr="00197CFD">
        <w:trPr>
          <w:jc w:val="center"/>
        </w:trPr>
        <w:tc>
          <w:tcPr>
            <w:tcW w:w="3690" w:type="dxa"/>
          </w:tcPr>
          <w:p w14:paraId="2BC9EE0B" w14:textId="77777777" w:rsidR="00975C97" w:rsidRPr="0001701A" w:rsidRDefault="00975C97" w:rsidP="00197CFD">
            <w:pPr>
              <w:pStyle w:val="TAL"/>
            </w:pPr>
            <w:r w:rsidRPr="0001701A">
              <w:t>Target Coding Rate</w:t>
            </w:r>
          </w:p>
        </w:tc>
        <w:tc>
          <w:tcPr>
            <w:tcW w:w="1093" w:type="dxa"/>
            <w:vAlign w:val="center"/>
          </w:tcPr>
          <w:p w14:paraId="7CBDF755" w14:textId="77777777" w:rsidR="00975C97" w:rsidRPr="0001701A" w:rsidRDefault="00975C97" w:rsidP="00197CFD">
            <w:pPr>
              <w:pStyle w:val="TAC"/>
            </w:pPr>
          </w:p>
        </w:tc>
        <w:tc>
          <w:tcPr>
            <w:tcW w:w="835" w:type="dxa"/>
            <w:vAlign w:val="center"/>
          </w:tcPr>
          <w:p w14:paraId="1EC661D4" w14:textId="77777777" w:rsidR="00975C97" w:rsidRPr="0001701A" w:rsidRDefault="00975C97" w:rsidP="00197CFD">
            <w:pPr>
              <w:pStyle w:val="TAC"/>
            </w:pPr>
            <w:r w:rsidRPr="0001701A">
              <w:t>4/5</w:t>
            </w:r>
          </w:p>
        </w:tc>
        <w:tc>
          <w:tcPr>
            <w:tcW w:w="835" w:type="dxa"/>
            <w:vAlign w:val="center"/>
          </w:tcPr>
          <w:p w14:paraId="3BA3D5DC" w14:textId="77777777" w:rsidR="00975C97" w:rsidRPr="0001701A" w:rsidRDefault="00975C97" w:rsidP="00197CFD">
            <w:pPr>
              <w:pStyle w:val="TAC"/>
            </w:pPr>
            <w:r w:rsidRPr="0001701A">
              <w:t>4/5</w:t>
            </w:r>
          </w:p>
        </w:tc>
        <w:tc>
          <w:tcPr>
            <w:tcW w:w="835" w:type="dxa"/>
            <w:vAlign w:val="center"/>
          </w:tcPr>
          <w:p w14:paraId="17503C94" w14:textId="77777777" w:rsidR="00975C97" w:rsidRPr="0001701A" w:rsidRDefault="00975C97" w:rsidP="00197CFD">
            <w:pPr>
              <w:pStyle w:val="TAC"/>
            </w:pPr>
            <w:r w:rsidRPr="0001701A">
              <w:t>4/5</w:t>
            </w:r>
          </w:p>
        </w:tc>
        <w:tc>
          <w:tcPr>
            <w:tcW w:w="835" w:type="dxa"/>
            <w:vAlign w:val="center"/>
          </w:tcPr>
          <w:p w14:paraId="7C30C391" w14:textId="77777777" w:rsidR="00975C97" w:rsidRPr="0001701A" w:rsidRDefault="00975C97" w:rsidP="00197CFD">
            <w:pPr>
              <w:pStyle w:val="TAC"/>
            </w:pPr>
            <w:r w:rsidRPr="0001701A">
              <w:t>4/5</w:t>
            </w:r>
          </w:p>
        </w:tc>
        <w:tc>
          <w:tcPr>
            <w:tcW w:w="835" w:type="dxa"/>
            <w:vAlign w:val="center"/>
          </w:tcPr>
          <w:p w14:paraId="75CB8EA7" w14:textId="77777777" w:rsidR="00975C97" w:rsidRPr="0001701A" w:rsidRDefault="00975C97" w:rsidP="00197CFD">
            <w:pPr>
              <w:pStyle w:val="TAC"/>
            </w:pPr>
            <w:r w:rsidRPr="0001701A">
              <w:t>4/5</w:t>
            </w:r>
          </w:p>
        </w:tc>
        <w:tc>
          <w:tcPr>
            <w:tcW w:w="835" w:type="dxa"/>
            <w:vAlign w:val="center"/>
          </w:tcPr>
          <w:p w14:paraId="1D2C9BF9" w14:textId="77777777" w:rsidR="00975C97" w:rsidRPr="0001701A" w:rsidRDefault="00975C97" w:rsidP="00197CFD">
            <w:pPr>
              <w:pStyle w:val="TAC"/>
            </w:pPr>
            <w:r w:rsidRPr="0001701A">
              <w:t>4/5</w:t>
            </w:r>
          </w:p>
        </w:tc>
        <w:tc>
          <w:tcPr>
            <w:tcW w:w="835" w:type="dxa"/>
            <w:vAlign w:val="center"/>
          </w:tcPr>
          <w:p w14:paraId="53686A4F" w14:textId="77777777" w:rsidR="00975C97" w:rsidRPr="0001701A" w:rsidRDefault="00975C97" w:rsidP="00197CFD">
            <w:pPr>
              <w:pStyle w:val="TAC"/>
            </w:pPr>
            <w:r w:rsidRPr="0001701A">
              <w:t>4/5</w:t>
            </w:r>
          </w:p>
        </w:tc>
        <w:tc>
          <w:tcPr>
            <w:tcW w:w="835" w:type="dxa"/>
            <w:vAlign w:val="center"/>
          </w:tcPr>
          <w:p w14:paraId="67C34425" w14:textId="77777777" w:rsidR="00975C97" w:rsidRPr="0001701A" w:rsidRDefault="00975C97" w:rsidP="00197CFD">
            <w:pPr>
              <w:pStyle w:val="TAC"/>
            </w:pPr>
            <w:r w:rsidRPr="0001701A">
              <w:t>4/5</w:t>
            </w:r>
          </w:p>
        </w:tc>
        <w:tc>
          <w:tcPr>
            <w:tcW w:w="835" w:type="dxa"/>
            <w:vAlign w:val="center"/>
          </w:tcPr>
          <w:p w14:paraId="491A2B6A" w14:textId="77777777" w:rsidR="00975C97" w:rsidRPr="0001701A" w:rsidRDefault="00975C97" w:rsidP="00197CFD">
            <w:pPr>
              <w:pStyle w:val="TAC"/>
            </w:pPr>
            <w:r w:rsidRPr="0001701A">
              <w:t>4/5</w:t>
            </w:r>
          </w:p>
        </w:tc>
        <w:tc>
          <w:tcPr>
            <w:tcW w:w="835" w:type="dxa"/>
            <w:vAlign w:val="center"/>
          </w:tcPr>
          <w:p w14:paraId="0C005189" w14:textId="77777777" w:rsidR="00975C97" w:rsidRPr="0001701A" w:rsidRDefault="00975C97" w:rsidP="00197CFD">
            <w:pPr>
              <w:pStyle w:val="TAC"/>
            </w:pPr>
            <w:r w:rsidRPr="0001701A">
              <w:t>4/5</w:t>
            </w:r>
          </w:p>
        </w:tc>
        <w:tc>
          <w:tcPr>
            <w:tcW w:w="835" w:type="dxa"/>
            <w:vAlign w:val="center"/>
          </w:tcPr>
          <w:p w14:paraId="0344A7F3" w14:textId="77777777" w:rsidR="00975C97" w:rsidRPr="0001701A" w:rsidRDefault="00975C97" w:rsidP="00197CFD">
            <w:pPr>
              <w:pStyle w:val="TAC"/>
            </w:pPr>
            <w:r w:rsidRPr="0001701A">
              <w:t>4/5</w:t>
            </w:r>
          </w:p>
        </w:tc>
      </w:tr>
      <w:tr w:rsidR="00975C97" w:rsidRPr="0001701A" w14:paraId="19BC096C" w14:textId="77777777" w:rsidTr="00197CFD">
        <w:trPr>
          <w:jc w:val="center"/>
        </w:trPr>
        <w:tc>
          <w:tcPr>
            <w:tcW w:w="3690" w:type="dxa"/>
          </w:tcPr>
          <w:p w14:paraId="1FDA81C8" w14:textId="77777777" w:rsidR="00975C97" w:rsidRPr="0001701A" w:rsidRDefault="00975C97" w:rsidP="00197CFD">
            <w:pPr>
              <w:pStyle w:val="TAL"/>
            </w:pPr>
            <w:r w:rsidRPr="0001701A">
              <w:t>Maximum number of HARQ transmissions</w:t>
            </w:r>
          </w:p>
        </w:tc>
        <w:tc>
          <w:tcPr>
            <w:tcW w:w="1093" w:type="dxa"/>
            <w:vAlign w:val="center"/>
          </w:tcPr>
          <w:p w14:paraId="1CB19306" w14:textId="77777777" w:rsidR="00975C97" w:rsidRPr="0001701A" w:rsidRDefault="00975C97" w:rsidP="00197CFD">
            <w:pPr>
              <w:pStyle w:val="TAC"/>
            </w:pPr>
          </w:p>
        </w:tc>
        <w:tc>
          <w:tcPr>
            <w:tcW w:w="835" w:type="dxa"/>
            <w:vAlign w:val="center"/>
          </w:tcPr>
          <w:p w14:paraId="63621DF3" w14:textId="77777777" w:rsidR="00975C97" w:rsidRPr="0001701A" w:rsidRDefault="00975C97" w:rsidP="00197CFD">
            <w:pPr>
              <w:pStyle w:val="TAC"/>
            </w:pPr>
            <w:r w:rsidRPr="0001701A">
              <w:t>1</w:t>
            </w:r>
          </w:p>
        </w:tc>
        <w:tc>
          <w:tcPr>
            <w:tcW w:w="835" w:type="dxa"/>
            <w:vAlign w:val="center"/>
          </w:tcPr>
          <w:p w14:paraId="4623EC23" w14:textId="77777777" w:rsidR="00975C97" w:rsidRPr="0001701A" w:rsidRDefault="00975C97" w:rsidP="00197CFD">
            <w:pPr>
              <w:pStyle w:val="TAC"/>
            </w:pPr>
            <w:r w:rsidRPr="0001701A">
              <w:t>1</w:t>
            </w:r>
          </w:p>
        </w:tc>
        <w:tc>
          <w:tcPr>
            <w:tcW w:w="835" w:type="dxa"/>
            <w:vAlign w:val="center"/>
          </w:tcPr>
          <w:p w14:paraId="6B26D407" w14:textId="77777777" w:rsidR="00975C97" w:rsidRPr="0001701A" w:rsidRDefault="00975C97" w:rsidP="00197CFD">
            <w:pPr>
              <w:pStyle w:val="TAC"/>
            </w:pPr>
            <w:r w:rsidRPr="0001701A">
              <w:t>1</w:t>
            </w:r>
          </w:p>
        </w:tc>
        <w:tc>
          <w:tcPr>
            <w:tcW w:w="835" w:type="dxa"/>
            <w:vAlign w:val="center"/>
          </w:tcPr>
          <w:p w14:paraId="4BA0FE2A" w14:textId="77777777" w:rsidR="00975C97" w:rsidRPr="0001701A" w:rsidRDefault="00975C97" w:rsidP="00197CFD">
            <w:pPr>
              <w:pStyle w:val="TAC"/>
            </w:pPr>
            <w:r w:rsidRPr="0001701A">
              <w:t>1</w:t>
            </w:r>
          </w:p>
        </w:tc>
        <w:tc>
          <w:tcPr>
            <w:tcW w:w="835" w:type="dxa"/>
            <w:vAlign w:val="center"/>
          </w:tcPr>
          <w:p w14:paraId="7A436134" w14:textId="77777777" w:rsidR="00975C97" w:rsidRPr="0001701A" w:rsidRDefault="00975C97" w:rsidP="00197CFD">
            <w:pPr>
              <w:pStyle w:val="TAC"/>
            </w:pPr>
            <w:r w:rsidRPr="0001701A">
              <w:t>1</w:t>
            </w:r>
          </w:p>
        </w:tc>
        <w:tc>
          <w:tcPr>
            <w:tcW w:w="835" w:type="dxa"/>
            <w:vAlign w:val="center"/>
          </w:tcPr>
          <w:p w14:paraId="05F500D4" w14:textId="77777777" w:rsidR="00975C97" w:rsidRPr="0001701A" w:rsidRDefault="00975C97" w:rsidP="00197CFD">
            <w:pPr>
              <w:pStyle w:val="TAC"/>
            </w:pPr>
            <w:r w:rsidRPr="0001701A">
              <w:t>1</w:t>
            </w:r>
          </w:p>
        </w:tc>
        <w:tc>
          <w:tcPr>
            <w:tcW w:w="835" w:type="dxa"/>
            <w:vAlign w:val="center"/>
          </w:tcPr>
          <w:p w14:paraId="232D7F16" w14:textId="77777777" w:rsidR="00975C97" w:rsidRPr="0001701A" w:rsidRDefault="00975C97" w:rsidP="00197CFD">
            <w:pPr>
              <w:pStyle w:val="TAC"/>
            </w:pPr>
            <w:r w:rsidRPr="0001701A">
              <w:t>1</w:t>
            </w:r>
          </w:p>
        </w:tc>
        <w:tc>
          <w:tcPr>
            <w:tcW w:w="835" w:type="dxa"/>
            <w:vAlign w:val="center"/>
          </w:tcPr>
          <w:p w14:paraId="23714011" w14:textId="77777777" w:rsidR="00975C97" w:rsidRPr="0001701A" w:rsidRDefault="00975C97" w:rsidP="00197CFD">
            <w:pPr>
              <w:pStyle w:val="TAC"/>
            </w:pPr>
            <w:r w:rsidRPr="0001701A">
              <w:t>1</w:t>
            </w:r>
          </w:p>
        </w:tc>
        <w:tc>
          <w:tcPr>
            <w:tcW w:w="835" w:type="dxa"/>
            <w:vAlign w:val="center"/>
          </w:tcPr>
          <w:p w14:paraId="4AB3942E" w14:textId="77777777" w:rsidR="00975C97" w:rsidRPr="0001701A" w:rsidRDefault="00975C97" w:rsidP="00197CFD">
            <w:pPr>
              <w:pStyle w:val="TAC"/>
            </w:pPr>
            <w:r w:rsidRPr="0001701A">
              <w:t>1</w:t>
            </w:r>
          </w:p>
        </w:tc>
        <w:tc>
          <w:tcPr>
            <w:tcW w:w="835" w:type="dxa"/>
            <w:vAlign w:val="center"/>
          </w:tcPr>
          <w:p w14:paraId="664897E7" w14:textId="77777777" w:rsidR="00975C97" w:rsidRPr="0001701A" w:rsidRDefault="00975C97" w:rsidP="00197CFD">
            <w:pPr>
              <w:pStyle w:val="TAC"/>
            </w:pPr>
            <w:r w:rsidRPr="0001701A">
              <w:t>1</w:t>
            </w:r>
          </w:p>
        </w:tc>
        <w:tc>
          <w:tcPr>
            <w:tcW w:w="835" w:type="dxa"/>
            <w:vAlign w:val="center"/>
          </w:tcPr>
          <w:p w14:paraId="09F8680A" w14:textId="77777777" w:rsidR="00975C97" w:rsidRPr="0001701A" w:rsidRDefault="00975C97" w:rsidP="00197CFD">
            <w:pPr>
              <w:pStyle w:val="TAC"/>
            </w:pPr>
            <w:r w:rsidRPr="0001701A">
              <w:t>1</w:t>
            </w:r>
          </w:p>
        </w:tc>
      </w:tr>
      <w:tr w:rsidR="00975C97" w:rsidRPr="0001701A" w14:paraId="42FBBA40" w14:textId="77777777" w:rsidTr="00197CFD">
        <w:trPr>
          <w:jc w:val="center"/>
        </w:trPr>
        <w:tc>
          <w:tcPr>
            <w:tcW w:w="3690" w:type="dxa"/>
          </w:tcPr>
          <w:p w14:paraId="5DC23A24" w14:textId="77777777" w:rsidR="00975C97" w:rsidRPr="0001701A" w:rsidRDefault="00975C97" w:rsidP="00197CFD">
            <w:pPr>
              <w:pStyle w:val="TAL"/>
            </w:pPr>
            <w:r w:rsidRPr="0001701A">
              <w:t>Information Bit Payload per Slot</w:t>
            </w:r>
          </w:p>
        </w:tc>
        <w:tc>
          <w:tcPr>
            <w:tcW w:w="1093" w:type="dxa"/>
            <w:vAlign w:val="center"/>
          </w:tcPr>
          <w:p w14:paraId="7F3D62F9" w14:textId="77777777" w:rsidR="00975C97" w:rsidRPr="0001701A" w:rsidRDefault="00975C97" w:rsidP="00197CFD">
            <w:pPr>
              <w:pStyle w:val="TAC"/>
            </w:pPr>
          </w:p>
        </w:tc>
        <w:tc>
          <w:tcPr>
            <w:tcW w:w="835" w:type="dxa"/>
            <w:vAlign w:val="center"/>
          </w:tcPr>
          <w:p w14:paraId="710AD9DF" w14:textId="77777777" w:rsidR="00975C97" w:rsidRPr="0001701A" w:rsidRDefault="00975C97" w:rsidP="00197CFD">
            <w:pPr>
              <w:pStyle w:val="TAC"/>
            </w:pPr>
          </w:p>
        </w:tc>
        <w:tc>
          <w:tcPr>
            <w:tcW w:w="835" w:type="dxa"/>
            <w:vAlign w:val="center"/>
          </w:tcPr>
          <w:p w14:paraId="4855441C" w14:textId="77777777" w:rsidR="00975C97" w:rsidRPr="0001701A" w:rsidRDefault="00975C97" w:rsidP="00197CFD">
            <w:pPr>
              <w:pStyle w:val="TAC"/>
            </w:pPr>
          </w:p>
        </w:tc>
        <w:tc>
          <w:tcPr>
            <w:tcW w:w="835" w:type="dxa"/>
            <w:vAlign w:val="center"/>
          </w:tcPr>
          <w:p w14:paraId="0A22C902" w14:textId="77777777" w:rsidR="00975C97" w:rsidRPr="0001701A" w:rsidRDefault="00975C97" w:rsidP="00197CFD">
            <w:pPr>
              <w:pStyle w:val="TAC"/>
            </w:pPr>
          </w:p>
        </w:tc>
        <w:tc>
          <w:tcPr>
            <w:tcW w:w="835" w:type="dxa"/>
            <w:vAlign w:val="center"/>
          </w:tcPr>
          <w:p w14:paraId="7385F53D" w14:textId="77777777" w:rsidR="00975C97" w:rsidRPr="0001701A" w:rsidRDefault="00975C97" w:rsidP="00197CFD">
            <w:pPr>
              <w:pStyle w:val="TAC"/>
            </w:pPr>
          </w:p>
        </w:tc>
        <w:tc>
          <w:tcPr>
            <w:tcW w:w="835" w:type="dxa"/>
            <w:vAlign w:val="center"/>
          </w:tcPr>
          <w:p w14:paraId="751E291B" w14:textId="77777777" w:rsidR="00975C97" w:rsidRPr="0001701A" w:rsidRDefault="00975C97" w:rsidP="00197CFD">
            <w:pPr>
              <w:pStyle w:val="TAC"/>
            </w:pPr>
          </w:p>
        </w:tc>
        <w:tc>
          <w:tcPr>
            <w:tcW w:w="835" w:type="dxa"/>
            <w:vAlign w:val="center"/>
          </w:tcPr>
          <w:p w14:paraId="211BEC11" w14:textId="77777777" w:rsidR="00975C97" w:rsidRPr="0001701A" w:rsidRDefault="00975C97" w:rsidP="00197CFD">
            <w:pPr>
              <w:pStyle w:val="TAC"/>
            </w:pPr>
          </w:p>
        </w:tc>
        <w:tc>
          <w:tcPr>
            <w:tcW w:w="835" w:type="dxa"/>
            <w:vAlign w:val="center"/>
          </w:tcPr>
          <w:p w14:paraId="473C1A5F" w14:textId="77777777" w:rsidR="00975C97" w:rsidRPr="0001701A" w:rsidRDefault="00975C97" w:rsidP="00197CFD">
            <w:pPr>
              <w:pStyle w:val="TAC"/>
            </w:pPr>
          </w:p>
        </w:tc>
        <w:tc>
          <w:tcPr>
            <w:tcW w:w="835" w:type="dxa"/>
            <w:vAlign w:val="center"/>
          </w:tcPr>
          <w:p w14:paraId="67CC9250" w14:textId="77777777" w:rsidR="00975C97" w:rsidRPr="0001701A" w:rsidRDefault="00975C97" w:rsidP="00197CFD">
            <w:pPr>
              <w:pStyle w:val="TAC"/>
            </w:pPr>
          </w:p>
        </w:tc>
        <w:tc>
          <w:tcPr>
            <w:tcW w:w="835" w:type="dxa"/>
            <w:vAlign w:val="center"/>
          </w:tcPr>
          <w:p w14:paraId="2E16052B" w14:textId="77777777" w:rsidR="00975C97" w:rsidRPr="0001701A" w:rsidRDefault="00975C97" w:rsidP="00197CFD">
            <w:pPr>
              <w:pStyle w:val="TAC"/>
            </w:pPr>
          </w:p>
        </w:tc>
        <w:tc>
          <w:tcPr>
            <w:tcW w:w="835" w:type="dxa"/>
            <w:vAlign w:val="center"/>
          </w:tcPr>
          <w:p w14:paraId="1DD11100" w14:textId="77777777" w:rsidR="00975C97" w:rsidRPr="0001701A" w:rsidRDefault="00975C97" w:rsidP="00197CFD">
            <w:pPr>
              <w:pStyle w:val="TAC"/>
            </w:pPr>
          </w:p>
        </w:tc>
        <w:tc>
          <w:tcPr>
            <w:tcW w:w="835" w:type="dxa"/>
            <w:vAlign w:val="center"/>
          </w:tcPr>
          <w:p w14:paraId="7885E053" w14:textId="77777777" w:rsidR="00975C97" w:rsidRPr="0001701A" w:rsidRDefault="00975C97" w:rsidP="00197CFD">
            <w:pPr>
              <w:pStyle w:val="TAC"/>
            </w:pPr>
          </w:p>
        </w:tc>
      </w:tr>
      <w:tr w:rsidR="00975C97" w:rsidRPr="0001701A" w14:paraId="7F578BB7" w14:textId="77777777" w:rsidTr="00197CFD">
        <w:trPr>
          <w:jc w:val="center"/>
        </w:trPr>
        <w:tc>
          <w:tcPr>
            <w:tcW w:w="3690" w:type="dxa"/>
          </w:tcPr>
          <w:p w14:paraId="4E250AE2" w14:textId="77777777" w:rsidR="00975C97" w:rsidRPr="0001701A" w:rsidRDefault="00975C97" w:rsidP="00197CFD">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7E1F4D93" w14:textId="77777777" w:rsidR="00975C97" w:rsidRPr="0001701A" w:rsidRDefault="00975C97" w:rsidP="00197CFD">
            <w:pPr>
              <w:pStyle w:val="TAC"/>
            </w:pPr>
            <w:r w:rsidRPr="0001701A">
              <w:t>Bits</w:t>
            </w:r>
          </w:p>
        </w:tc>
        <w:tc>
          <w:tcPr>
            <w:tcW w:w="835" w:type="dxa"/>
            <w:vAlign w:val="center"/>
          </w:tcPr>
          <w:p w14:paraId="11EFF991" w14:textId="77777777" w:rsidR="00975C97" w:rsidRPr="0001701A" w:rsidRDefault="00975C97" w:rsidP="00197CFD">
            <w:pPr>
              <w:pStyle w:val="TAC"/>
            </w:pPr>
            <w:r w:rsidRPr="0001701A">
              <w:t>N/A</w:t>
            </w:r>
          </w:p>
        </w:tc>
        <w:tc>
          <w:tcPr>
            <w:tcW w:w="835" w:type="dxa"/>
            <w:vAlign w:val="center"/>
          </w:tcPr>
          <w:p w14:paraId="3E45D836" w14:textId="77777777" w:rsidR="00975C97" w:rsidRPr="0001701A" w:rsidRDefault="00975C97" w:rsidP="00197CFD">
            <w:pPr>
              <w:pStyle w:val="TAC"/>
            </w:pPr>
            <w:r w:rsidRPr="0001701A">
              <w:t>N/A</w:t>
            </w:r>
          </w:p>
        </w:tc>
        <w:tc>
          <w:tcPr>
            <w:tcW w:w="835" w:type="dxa"/>
            <w:vAlign w:val="center"/>
          </w:tcPr>
          <w:p w14:paraId="188473B9" w14:textId="77777777" w:rsidR="00975C97" w:rsidRPr="0001701A" w:rsidRDefault="00975C97" w:rsidP="00197CFD">
            <w:pPr>
              <w:pStyle w:val="TAC"/>
            </w:pPr>
            <w:r w:rsidRPr="0001701A">
              <w:t>N/A</w:t>
            </w:r>
          </w:p>
        </w:tc>
        <w:tc>
          <w:tcPr>
            <w:tcW w:w="835" w:type="dxa"/>
            <w:vAlign w:val="center"/>
          </w:tcPr>
          <w:p w14:paraId="2C584D76" w14:textId="77777777" w:rsidR="00975C97" w:rsidRPr="0001701A" w:rsidRDefault="00975C97" w:rsidP="00197CFD">
            <w:pPr>
              <w:pStyle w:val="TAC"/>
            </w:pPr>
            <w:r w:rsidRPr="0001701A">
              <w:t>N/A</w:t>
            </w:r>
          </w:p>
        </w:tc>
        <w:tc>
          <w:tcPr>
            <w:tcW w:w="835" w:type="dxa"/>
            <w:vAlign w:val="center"/>
          </w:tcPr>
          <w:p w14:paraId="52A065C2" w14:textId="77777777" w:rsidR="00975C97" w:rsidRPr="0001701A" w:rsidRDefault="00975C97" w:rsidP="00197CFD">
            <w:pPr>
              <w:pStyle w:val="TAC"/>
            </w:pPr>
            <w:r w:rsidRPr="0001701A">
              <w:t>N/A</w:t>
            </w:r>
          </w:p>
        </w:tc>
        <w:tc>
          <w:tcPr>
            <w:tcW w:w="835" w:type="dxa"/>
            <w:vAlign w:val="center"/>
          </w:tcPr>
          <w:p w14:paraId="6E6C9EA9" w14:textId="77777777" w:rsidR="00975C97" w:rsidRPr="0001701A" w:rsidRDefault="00975C97" w:rsidP="00197CFD">
            <w:pPr>
              <w:pStyle w:val="TAC"/>
            </w:pPr>
            <w:r w:rsidRPr="0001701A">
              <w:t>N/A</w:t>
            </w:r>
          </w:p>
        </w:tc>
        <w:tc>
          <w:tcPr>
            <w:tcW w:w="835" w:type="dxa"/>
            <w:vAlign w:val="center"/>
          </w:tcPr>
          <w:p w14:paraId="580FBBC5" w14:textId="77777777" w:rsidR="00975C97" w:rsidRPr="0001701A" w:rsidRDefault="00975C97" w:rsidP="00197CFD">
            <w:pPr>
              <w:pStyle w:val="TAC"/>
            </w:pPr>
            <w:r w:rsidRPr="0001701A">
              <w:t>N/A</w:t>
            </w:r>
          </w:p>
        </w:tc>
        <w:tc>
          <w:tcPr>
            <w:tcW w:w="835" w:type="dxa"/>
            <w:vAlign w:val="center"/>
          </w:tcPr>
          <w:p w14:paraId="6EA35080" w14:textId="77777777" w:rsidR="00975C97" w:rsidRPr="0001701A" w:rsidRDefault="00975C97" w:rsidP="00197CFD">
            <w:pPr>
              <w:pStyle w:val="TAC"/>
            </w:pPr>
            <w:r w:rsidRPr="0001701A">
              <w:t>N/A</w:t>
            </w:r>
          </w:p>
        </w:tc>
        <w:tc>
          <w:tcPr>
            <w:tcW w:w="835" w:type="dxa"/>
            <w:vAlign w:val="center"/>
          </w:tcPr>
          <w:p w14:paraId="0A5439D6" w14:textId="77777777" w:rsidR="00975C97" w:rsidRPr="0001701A" w:rsidRDefault="00975C97" w:rsidP="00197CFD">
            <w:pPr>
              <w:pStyle w:val="TAC"/>
            </w:pPr>
            <w:r w:rsidRPr="0001701A">
              <w:t>N/A</w:t>
            </w:r>
          </w:p>
        </w:tc>
        <w:tc>
          <w:tcPr>
            <w:tcW w:w="835" w:type="dxa"/>
            <w:vAlign w:val="center"/>
          </w:tcPr>
          <w:p w14:paraId="5C3B799E" w14:textId="77777777" w:rsidR="00975C97" w:rsidRPr="0001701A" w:rsidRDefault="00975C97" w:rsidP="00197CFD">
            <w:pPr>
              <w:pStyle w:val="TAC"/>
            </w:pPr>
            <w:r w:rsidRPr="0001701A">
              <w:t>N/A</w:t>
            </w:r>
          </w:p>
        </w:tc>
        <w:tc>
          <w:tcPr>
            <w:tcW w:w="835" w:type="dxa"/>
            <w:vAlign w:val="center"/>
          </w:tcPr>
          <w:p w14:paraId="70B5890C" w14:textId="77777777" w:rsidR="00975C97" w:rsidRPr="0001701A" w:rsidRDefault="00975C97" w:rsidP="00197CFD">
            <w:pPr>
              <w:pStyle w:val="TAC"/>
            </w:pPr>
            <w:r w:rsidRPr="0001701A">
              <w:t>N/A</w:t>
            </w:r>
          </w:p>
        </w:tc>
      </w:tr>
      <w:tr w:rsidR="00975C97" w:rsidRPr="0001701A" w14:paraId="57815E5C" w14:textId="77777777" w:rsidTr="00197CFD">
        <w:trPr>
          <w:jc w:val="center"/>
        </w:trPr>
        <w:tc>
          <w:tcPr>
            <w:tcW w:w="3690" w:type="dxa"/>
          </w:tcPr>
          <w:p w14:paraId="5C97DD25" w14:textId="77777777" w:rsidR="00975C97" w:rsidRPr="0001701A" w:rsidRDefault="00975C97" w:rsidP="00197CFD">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490BC369" w14:textId="77777777" w:rsidR="00975C97" w:rsidRPr="0001701A" w:rsidRDefault="00975C97" w:rsidP="00197CFD">
            <w:pPr>
              <w:pStyle w:val="TAC"/>
            </w:pPr>
            <w:r w:rsidRPr="0001701A">
              <w:t>Bits</w:t>
            </w:r>
          </w:p>
        </w:tc>
        <w:tc>
          <w:tcPr>
            <w:tcW w:w="835" w:type="dxa"/>
            <w:vAlign w:val="center"/>
          </w:tcPr>
          <w:p w14:paraId="63546D5B" w14:textId="77777777" w:rsidR="00975C97" w:rsidRPr="0001701A" w:rsidRDefault="00975C97" w:rsidP="00197CFD">
            <w:pPr>
              <w:pStyle w:val="TAC"/>
            </w:pPr>
            <w:r w:rsidRPr="0001701A">
              <w:t>7424</w:t>
            </w:r>
          </w:p>
        </w:tc>
        <w:tc>
          <w:tcPr>
            <w:tcW w:w="835" w:type="dxa"/>
            <w:vAlign w:val="center"/>
          </w:tcPr>
          <w:p w14:paraId="38F43093" w14:textId="77777777" w:rsidR="00975C97" w:rsidRPr="0001701A" w:rsidRDefault="00975C97" w:rsidP="00197CFD">
            <w:pPr>
              <w:pStyle w:val="TAC"/>
            </w:pPr>
            <w:r w:rsidRPr="0001701A">
              <w:t>16136</w:t>
            </w:r>
          </w:p>
        </w:tc>
        <w:tc>
          <w:tcPr>
            <w:tcW w:w="835" w:type="dxa"/>
            <w:vAlign w:val="center"/>
          </w:tcPr>
          <w:p w14:paraId="0AF83C31" w14:textId="77777777" w:rsidR="00975C97" w:rsidRPr="0001701A" w:rsidRDefault="00975C97" w:rsidP="00197CFD">
            <w:pPr>
              <w:pStyle w:val="TAC"/>
            </w:pPr>
            <w:r w:rsidRPr="0001701A">
              <w:t>25608</w:t>
            </w:r>
          </w:p>
        </w:tc>
        <w:tc>
          <w:tcPr>
            <w:tcW w:w="835" w:type="dxa"/>
            <w:vAlign w:val="center"/>
          </w:tcPr>
          <w:p w14:paraId="7029CD89" w14:textId="77777777" w:rsidR="00975C97" w:rsidRPr="0001701A" w:rsidRDefault="00975C97" w:rsidP="00197CFD">
            <w:pPr>
              <w:pStyle w:val="TAC"/>
            </w:pPr>
            <w:r w:rsidRPr="0001701A">
              <w:t>33816</w:t>
            </w:r>
          </w:p>
        </w:tc>
        <w:tc>
          <w:tcPr>
            <w:tcW w:w="835" w:type="dxa"/>
            <w:vAlign w:val="center"/>
          </w:tcPr>
          <w:p w14:paraId="0EBEE148" w14:textId="77777777" w:rsidR="00975C97" w:rsidRPr="0001701A" w:rsidRDefault="00975C97" w:rsidP="00197CFD">
            <w:pPr>
              <w:pStyle w:val="TAC"/>
            </w:pPr>
            <w:r w:rsidRPr="0001701A">
              <w:t>44040</w:t>
            </w:r>
          </w:p>
        </w:tc>
        <w:tc>
          <w:tcPr>
            <w:tcW w:w="835" w:type="dxa"/>
            <w:vAlign w:val="center"/>
          </w:tcPr>
          <w:p w14:paraId="4BD538D5" w14:textId="77777777" w:rsidR="00975C97" w:rsidRPr="0001701A" w:rsidRDefault="00975C97" w:rsidP="00197CFD">
            <w:pPr>
              <w:pStyle w:val="TAC"/>
            </w:pPr>
            <w:r w:rsidRPr="0001701A">
              <w:t>52224</w:t>
            </w:r>
          </w:p>
        </w:tc>
        <w:tc>
          <w:tcPr>
            <w:tcW w:w="835" w:type="dxa"/>
            <w:vAlign w:val="center"/>
          </w:tcPr>
          <w:p w14:paraId="4DF22DA0" w14:textId="77777777" w:rsidR="00975C97" w:rsidRPr="0001701A" w:rsidRDefault="00975C97" w:rsidP="00197CFD">
            <w:pPr>
              <w:pStyle w:val="TAC"/>
            </w:pPr>
            <w:r w:rsidRPr="0001701A">
              <w:t>71688</w:t>
            </w:r>
          </w:p>
        </w:tc>
        <w:tc>
          <w:tcPr>
            <w:tcW w:w="835" w:type="dxa"/>
            <w:vAlign w:val="center"/>
          </w:tcPr>
          <w:p w14:paraId="5ECD42B1" w14:textId="77777777" w:rsidR="00975C97" w:rsidRPr="0001701A" w:rsidRDefault="00975C97" w:rsidP="00197CFD">
            <w:pPr>
              <w:pStyle w:val="TAC"/>
            </w:pPr>
            <w:r w:rsidRPr="0001701A">
              <w:t>90176</w:t>
            </w:r>
          </w:p>
        </w:tc>
        <w:tc>
          <w:tcPr>
            <w:tcW w:w="835" w:type="dxa"/>
            <w:vAlign w:val="center"/>
          </w:tcPr>
          <w:p w14:paraId="03846BE7" w14:textId="77777777" w:rsidR="00975C97" w:rsidRPr="0001701A" w:rsidRDefault="00975C97" w:rsidP="00197CFD">
            <w:pPr>
              <w:pStyle w:val="TAC"/>
            </w:pPr>
            <w:r w:rsidRPr="0001701A">
              <w:t>108552</w:t>
            </w:r>
          </w:p>
        </w:tc>
        <w:tc>
          <w:tcPr>
            <w:tcW w:w="835" w:type="dxa"/>
            <w:vAlign w:val="center"/>
          </w:tcPr>
          <w:p w14:paraId="0A2C2A1A" w14:textId="77777777" w:rsidR="00975C97" w:rsidRPr="0001701A" w:rsidRDefault="00975C97" w:rsidP="00197CFD">
            <w:pPr>
              <w:pStyle w:val="TAC"/>
            </w:pPr>
            <w:r w:rsidRPr="0001701A">
              <w:t>147576</w:t>
            </w:r>
          </w:p>
        </w:tc>
        <w:tc>
          <w:tcPr>
            <w:tcW w:w="835" w:type="dxa"/>
            <w:vAlign w:val="center"/>
          </w:tcPr>
          <w:p w14:paraId="5B57EF3A" w14:textId="77777777" w:rsidR="00975C97" w:rsidRPr="0001701A" w:rsidRDefault="00975C97" w:rsidP="00197CFD">
            <w:pPr>
              <w:pStyle w:val="TAC"/>
            </w:pPr>
            <w:r w:rsidRPr="0001701A">
              <w:t>184424</w:t>
            </w:r>
          </w:p>
        </w:tc>
      </w:tr>
      <w:tr w:rsidR="00975C97" w:rsidRPr="0001701A" w14:paraId="35D7DFC5" w14:textId="77777777" w:rsidTr="00197CFD">
        <w:trPr>
          <w:jc w:val="center"/>
        </w:trPr>
        <w:tc>
          <w:tcPr>
            <w:tcW w:w="3690" w:type="dxa"/>
          </w:tcPr>
          <w:p w14:paraId="190DC48B" w14:textId="77777777" w:rsidR="00975C97" w:rsidRPr="0001701A" w:rsidRDefault="00975C97" w:rsidP="00197CFD">
            <w:pPr>
              <w:pStyle w:val="TAL"/>
            </w:pPr>
            <w:r w:rsidRPr="0001701A">
              <w:t>Transport block CRC</w:t>
            </w:r>
          </w:p>
        </w:tc>
        <w:tc>
          <w:tcPr>
            <w:tcW w:w="1093" w:type="dxa"/>
            <w:vAlign w:val="center"/>
          </w:tcPr>
          <w:p w14:paraId="4039C929" w14:textId="77777777" w:rsidR="00975C97" w:rsidRPr="0001701A" w:rsidRDefault="00975C97" w:rsidP="00197CFD">
            <w:pPr>
              <w:pStyle w:val="TAC"/>
            </w:pPr>
            <w:r w:rsidRPr="0001701A">
              <w:t>Bits</w:t>
            </w:r>
          </w:p>
        </w:tc>
        <w:tc>
          <w:tcPr>
            <w:tcW w:w="835" w:type="dxa"/>
            <w:vAlign w:val="center"/>
          </w:tcPr>
          <w:p w14:paraId="03E6FA5F" w14:textId="77777777" w:rsidR="00975C97" w:rsidRPr="0001701A" w:rsidRDefault="00975C97" w:rsidP="00197CFD">
            <w:pPr>
              <w:pStyle w:val="TAC"/>
            </w:pPr>
            <w:r w:rsidRPr="0001701A">
              <w:t>24</w:t>
            </w:r>
          </w:p>
        </w:tc>
        <w:tc>
          <w:tcPr>
            <w:tcW w:w="835" w:type="dxa"/>
            <w:vAlign w:val="center"/>
          </w:tcPr>
          <w:p w14:paraId="4F1FC522" w14:textId="77777777" w:rsidR="00975C97" w:rsidRPr="0001701A" w:rsidRDefault="00975C97" w:rsidP="00197CFD">
            <w:pPr>
              <w:pStyle w:val="TAC"/>
            </w:pPr>
            <w:r w:rsidRPr="0001701A">
              <w:t>24</w:t>
            </w:r>
          </w:p>
        </w:tc>
        <w:tc>
          <w:tcPr>
            <w:tcW w:w="835" w:type="dxa"/>
            <w:vAlign w:val="center"/>
          </w:tcPr>
          <w:p w14:paraId="10DA9327" w14:textId="77777777" w:rsidR="00975C97" w:rsidRPr="0001701A" w:rsidRDefault="00975C97" w:rsidP="00197CFD">
            <w:pPr>
              <w:pStyle w:val="TAC"/>
            </w:pPr>
            <w:r w:rsidRPr="0001701A">
              <w:t>24</w:t>
            </w:r>
          </w:p>
        </w:tc>
        <w:tc>
          <w:tcPr>
            <w:tcW w:w="835" w:type="dxa"/>
            <w:vAlign w:val="center"/>
          </w:tcPr>
          <w:p w14:paraId="2C4C04EE" w14:textId="77777777" w:rsidR="00975C97" w:rsidRPr="0001701A" w:rsidRDefault="00975C97" w:rsidP="00197CFD">
            <w:pPr>
              <w:pStyle w:val="TAC"/>
            </w:pPr>
            <w:r w:rsidRPr="0001701A">
              <w:t>24</w:t>
            </w:r>
          </w:p>
        </w:tc>
        <w:tc>
          <w:tcPr>
            <w:tcW w:w="835" w:type="dxa"/>
            <w:vAlign w:val="center"/>
          </w:tcPr>
          <w:p w14:paraId="7B65D60E" w14:textId="77777777" w:rsidR="00975C97" w:rsidRPr="0001701A" w:rsidRDefault="00975C97" w:rsidP="00197CFD">
            <w:pPr>
              <w:pStyle w:val="TAC"/>
            </w:pPr>
            <w:r w:rsidRPr="0001701A">
              <w:t>24</w:t>
            </w:r>
          </w:p>
        </w:tc>
        <w:tc>
          <w:tcPr>
            <w:tcW w:w="835" w:type="dxa"/>
            <w:vAlign w:val="center"/>
          </w:tcPr>
          <w:p w14:paraId="0CD1CEC0" w14:textId="77777777" w:rsidR="00975C97" w:rsidRPr="0001701A" w:rsidRDefault="00975C97" w:rsidP="00197CFD">
            <w:pPr>
              <w:pStyle w:val="TAC"/>
            </w:pPr>
            <w:r w:rsidRPr="0001701A">
              <w:t>24</w:t>
            </w:r>
          </w:p>
        </w:tc>
        <w:tc>
          <w:tcPr>
            <w:tcW w:w="835" w:type="dxa"/>
            <w:vAlign w:val="center"/>
          </w:tcPr>
          <w:p w14:paraId="67F5525F" w14:textId="77777777" w:rsidR="00975C97" w:rsidRPr="0001701A" w:rsidRDefault="00975C97" w:rsidP="00197CFD">
            <w:pPr>
              <w:pStyle w:val="TAC"/>
            </w:pPr>
            <w:r w:rsidRPr="0001701A">
              <w:t>24</w:t>
            </w:r>
          </w:p>
        </w:tc>
        <w:tc>
          <w:tcPr>
            <w:tcW w:w="835" w:type="dxa"/>
            <w:vAlign w:val="center"/>
          </w:tcPr>
          <w:p w14:paraId="4965F04F" w14:textId="77777777" w:rsidR="00975C97" w:rsidRPr="0001701A" w:rsidRDefault="00975C97" w:rsidP="00197CFD">
            <w:pPr>
              <w:pStyle w:val="TAC"/>
            </w:pPr>
            <w:r w:rsidRPr="0001701A">
              <w:t>24</w:t>
            </w:r>
          </w:p>
        </w:tc>
        <w:tc>
          <w:tcPr>
            <w:tcW w:w="835" w:type="dxa"/>
            <w:vAlign w:val="center"/>
          </w:tcPr>
          <w:p w14:paraId="66C0F2D2" w14:textId="77777777" w:rsidR="00975C97" w:rsidRPr="0001701A" w:rsidRDefault="00975C97" w:rsidP="00197CFD">
            <w:pPr>
              <w:pStyle w:val="TAC"/>
            </w:pPr>
            <w:r w:rsidRPr="0001701A">
              <w:t>24</w:t>
            </w:r>
          </w:p>
        </w:tc>
        <w:tc>
          <w:tcPr>
            <w:tcW w:w="835" w:type="dxa"/>
            <w:vAlign w:val="center"/>
          </w:tcPr>
          <w:p w14:paraId="13304041" w14:textId="77777777" w:rsidR="00975C97" w:rsidRPr="0001701A" w:rsidRDefault="00975C97" w:rsidP="00197CFD">
            <w:pPr>
              <w:pStyle w:val="TAC"/>
            </w:pPr>
            <w:r w:rsidRPr="0001701A">
              <w:t>24</w:t>
            </w:r>
          </w:p>
        </w:tc>
        <w:tc>
          <w:tcPr>
            <w:tcW w:w="835" w:type="dxa"/>
            <w:vAlign w:val="center"/>
          </w:tcPr>
          <w:p w14:paraId="3D1DA88C" w14:textId="77777777" w:rsidR="00975C97" w:rsidRPr="0001701A" w:rsidRDefault="00975C97" w:rsidP="00197CFD">
            <w:pPr>
              <w:pStyle w:val="TAC"/>
            </w:pPr>
            <w:r w:rsidRPr="0001701A">
              <w:t>24</w:t>
            </w:r>
          </w:p>
        </w:tc>
      </w:tr>
      <w:tr w:rsidR="00975C97" w:rsidRPr="0001701A" w14:paraId="60BE3EC8" w14:textId="77777777" w:rsidTr="00197CFD">
        <w:trPr>
          <w:jc w:val="center"/>
        </w:trPr>
        <w:tc>
          <w:tcPr>
            <w:tcW w:w="3690" w:type="dxa"/>
          </w:tcPr>
          <w:p w14:paraId="35B06B66" w14:textId="77777777" w:rsidR="00975C97" w:rsidRPr="0001701A" w:rsidRDefault="00975C97" w:rsidP="00197CFD">
            <w:pPr>
              <w:pStyle w:val="TAL"/>
            </w:pPr>
            <w:r w:rsidRPr="0001701A">
              <w:t>LDPC base graph</w:t>
            </w:r>
          </w:p>
        </w:tc>
        <w:tc>
          <w:tcPr>
            <w:tcW w:w="1093" w:type="dxa"/>
            <w:vAlign w:val="center"/>
          </w:tcPr>
          <w:p w14:paraId="4C14F1EF" w14:textId="77777777" w:rsidR="00975C97" w:rsidRPr="0001701A" w:rsidRDefault="00975C97" w:rsidP="00197CFD">
            <w:pPr>
              <w:pStyle w:val="TAC"/>
            </w:pPr>
          </w:p>
        </w:tc>
        <w:tc>
          <w:tcPr>
            <w:tcW w:w="835" w:type="dxa"/>
            <w:vAlign w:val="center"/>
          </w:tcPr>
          <w:p w14:paraId="5A923B69" w14:textId="77777777" w:rsidR="00975C97" w:rsidRPr="0001701A" w:rsidRDefault="00975C97" w:rsidP="00197CFD">
            <w:pPr>
              <w:pStyle w:val="TAC"/>
            </w:pPr>
            <w:r w:rsidRPr="0001701A">
              <w:t>1</w:t>
            </w:r>
          </w:p>
        </w:tc>
        <w:tc>
          <w:tcPr>
            <w:tcW w:w="835" w:type="dxa"/>
            <w:vAlign w:val="center"/>
          </w:tcPr>
          <w:p w14:paraId="36FDFFF7" w14:textId="77777777" w:rsidR="00975C97" w:rsidRPr="0001701A" w:rsidRDefault="00975C97" w:rsidP="00197CFD">
            <w:pPr>
              <w:pStyle w:val="TAC"/>
            </w:pPr>
            <w:r w:rsidRPr="0001701A">
              <w:t>1</w:t>
            </w:r>
          </w:p>
        </w:tc>
        <w:tc>
          <w:tcPr>
            <w:tcW w:w="835" w:type="dxa"/>
            <w:vAlign w:val="center"/>
          </w:tcPr>
          <w:p w14:paraId="495171E2" w14:textId="77777777" w:rsidR="00975C97" w:rsidRPr="0001701A" w:rsidRDefault="00975C97" w:rsidP="00197CFD">
            <w:pPr>
              <w:pStyle w:val="TAC"/>
            </w:pPr>
            <w:r w:rsidRPr="0001701A">
              <w:t>1</w:t>
            </w:r>
          </w:p>
        </w:tc>
        <w:tc>
          <w:tcPr>
            <w:tcW w:w="835" w:type="dxa"/>
            <w:vAlign w:val="center"/>
          </w:tcPr>
          <w:p w14:paraId="548ACC0F" w14:textId="77777777" w:rsidR="00975C97" w:rsidRPr="0001701A" w:rsidRDefault="00975C97" w:rsidP="00197CFD">
            <w:pPr>
              <w:pStyle w:val="TAC"/>
            </w:pPr>
            <w:r w:rsidRPr="0001701A">
              <w:t>1</w:t>
            </w:r>
          </w:p>
        </w:tc>
        <w:tc>
          <w:tcPr>
            <w:tcW w:w="835" w:type="dxa"/>
            <w:vAlign w:val="center"/>
          </w:tcPr>
          <w:p w14:paraId="6BC336EF" w14:textId="77777777" w:rsidR="00975C97" w:rsidRPr="0001701A" w:rsidRDefault="00975C97" w:rsidP="00197CFD">
            <w:pPr>
              <w:pStyle w:val="TAC"/>
            </w:pPr>
            <w:r w:rsidRPr="0001701A">
              <w:t>1</w:t>
            </w:r>
          </w:p>
        </w:tc>
        <w:tc>
          <w:tcPr>
            <w:tcW w:w="835" w:type="dxa"/>
            <w:vAlign w:val="center"/>
          </w:tcPr>
          <w:p w14:paraId="3B1F66B6" w14:textId="77777777" w:rsidR="00975C97" w:rsidRPr="0001701A" w:rsidRDefault="00975C97" w:rsidP="00197CFD">
            <w:pPr>
              <w:pStyle w:val="TAC"/>
            </w:pPr>
            <w:r w:rsidRPr="0001701A">
              <w:t>1</w:t>
            </w:r>
          </w:p>
        </w:tc>
        <w:tc>
          <w:tcPr>
            <w:tcW w:w="835" w:type="dxa"/>
            <w:vAlign w:val="center"/>
          </w:tcPr>
          <w:p w14:paraId="3EB41F92" w14:textId="77777777" w:rsidR="00975C97" w:rsidRPr="0001701A" w:rsidRDefault="00975C97" w:rsidP="00197CFD">
            <w:pPr>
              <w:pStyle w:val="TAC"/>
            </w:pPr>
            <w:r w:rsidRPr="0001701A">
              <w:t>1</w:t>
            </w:r>
          </w:p>
        </w:tc>
        <w:tc>
          <w:tcPr>
            <w:tcW w:w="835" w:type="dxa"/>
            <w:vAlign w:val="center"/>
          </w:tcPr>
          <w:p w14:paraId="1F2BFA82" w14:textId="77777777" w:rsidR="00975C97" w:rsidRPr="0001701A" w:rsidRDefault="00975C97" w:rsidP="00197CFD">
            <w:pPr>
              <w:pStyle w:val="TAC"/>
            </w:pPr>
            <w:r w:rsidRPr="0001701A">
              <w:t>1</w:t>
            </w:r>
          </w:p>
        </w:tc>
        <w:tc>
          <w:tcPr>
            <w:tcW w:w="835" w:type="dxa"/>
            <w:vAlign w:val="center"/>
          </w:tcPr>
          <w:p w14:paraId="7536183A" w14:textId="77777777" w:rsidR="00975C97" w:rsidRPr="0001701A" w:rsidRDefault="00975C97" w:rsidP="00197CFD">
            <w:pPr>
              <w:pStyle w:val="TAC"/>
            </w:pPr>
            <w:r w:rsidRPr="0001701A">
              <w:t>1</w:t>
            </w:r>
          </w:p>
        </w:tc>
        <w:tc>
          <w:tcPr>
            <w:tcW w:w="835" w:type="dxa"/>
            <w:vAlign w:val="center"/>
          </w:tcPr>
          <w:p w14:paraId="374C6274" w14:textId="77777777" w:rsidR="00975C97" w:rsidRPr="0001701A" w:rsidRDefault="00975C97" w:rsidP="00197CFD">
            <w:pPr>
              <w:pStyle w:val="TAC"/>
            </w:pPr>
            <w:r w:rsidRPr="0001701A">
              <w:t>1</w:t>
            </w:r>
          </w:p>
        </w:tc>
        <w:tc>
          <w:tcPr>
            <w:tcW w:w="835" w:type="dxa"/>
            <w:vAlign w:val="center"/>
          </w:tcPr>
          <w:p w14:paraId="0869DFE0" w14:textId="77777777" w:rsidR="00975C97" w:rsidRPr="0001701A" w:rsidRDefault="00975C97" w:rsidP="00197CFD">
            <w:pPr>
              <w:pStyle w:val="TAC"/>
            </w:pPr>
            <w:r w:rsidRPr="0001701A">
              <w:t>1</w:t>
            </w:r>
          </w:p>
        </w:tc>
      </w:tr>
      <w:tr w:rsidR="00975C97" w:rsidRPr="0001701A" w14:paraId="420FF233" w14:textId="77777777" w:rsidTr="00197CFD">
        <w:trPr>
          <w:jc w:val="center"/>
        </w:trPr>
        <w:tc>
          <w:tcPr>
            <w:tcW w:w="3690" w:type="dxa"/>
          </w:tcPr>
          <w:p w14:paraId="7D7B7783" w14:textId="77777777" w:rsidR="00975C97" w:rsidRPr="0001701A" w:rsidRDefault="00975C97" w:rsidP="00197CFD">
            <w:pPr>
              <w:pStyle w:val="TAL"/>
            </w:pPr>
            <w:r w:rsidRPr="0001701A">
              <w:t>Number of Code Blocks per Slot</w:t>
            </w:r>
          </w:p>
        </w:tc>
        <w:tc>
          <w:tcPr>
            <w:tcW w:w="1093" w:type="dxa"/>
            <w:vAlign w:val="center"/>
          </w:tcPr>
          <w:p w14:paraId="04A4DC46" w14:textId="77777777" w:rsidR="00975C97" w:rsidRPr="0001701A" w:rsidRDefault="00975C97" w:rsidP="00197CFD">
            <w:pPr>
              <w:pStyle w:val="TAC"/>
            </w:pPr>
          </w:p>
        </w:tc>
        <w:tc>
          <w:tcPr>
            <w:tcW w:w="835" w:type="dxa"/>
            <w:vAlign w:val="center"/>
          </w:tcPr>
          <w:p w14:paraId="43A30A53" w14:textId="77777777" w:rsidR="00975C97" w:rsidRPr="0001701A" w:rsidRDefault="00975C97" w:rsidP="00197CFD">
            <w:pPr>
              <w:pStyle w:val="TAC"/>
            </w:pPr>
          </w:p>
        </w:tc>
        <w:tc>
          <w:tcPr>
            <w:tcW w:w="835" w:type="dxa"/>
            <w:vAlign w:val="center"/>
          </w:tcPr>
          <w:p w14:paraId="60CFE206" w14:textId="77777777" w:rsidR="00975C97" w:rsidRPr="0001701A" w:rsidRDefault="00975C97" w:rsidP="00197CFD">
            <w:pPr>
              <w:pStyle w:val="TAC"/>
            </w:pPr>
          </w:p>
        </w:tc>
        <w:tc>
          <w:tcPr>
            <w:tcW w:w="835" w:type="dxa"/>
            <w:vAlign w:val="center"/>
          </w:tcPr>
          <w:p w14:paraId="221EF226" w14:textId="77777777" w:rsidR="00975C97" w:rsidRPr="0001701A" w:rsidRDefault="00975C97" w:rsidP="00197CFD">
            <w:pPr>
              <w:pStyle w:val="TAC"/>
            </w:pPr>
          </w:p>
        </w:tc>
        <w:tc>
          <w:tcPr>
            <w:tcW w:w="835" w:type="dxa"/>
            <w:vAlign w:val="center"/>
          </w:tcPr>
          <w:p w14:paraId="183C59D9" w14:textId="77777777" w:rsidR="00975C97" w:rsidRPr="0001701A" w:rsidRDefault="00975C97" w:rsidP="00197CFD">
            <w:pPr>
              <w:pStyle w:val="TAC"/>
            </w:pPr>
          </w:p>
        </w:tc>
        <w:tc>
          <w:tcPr>
            <w:tcW w:w="835" w:type="dxa"/>
            <w:vAlign w:val="center"/>
          </w:tcPr>
          <w:p w14:paraId="5E4F9C97" w14:textId="77777777" w:rsidR="00975C97" w:rsidRPr="0001701A" w:rsidRDefault="00975C97" w:rsidP="00197CFD">
            <w:pPr>
              <w:pStyle w:val="TAC"/>
            </w:pPr>
          </w:p>
        </w:tc>
        <w:tc>
          <w:tcPr>
            <w:tcW w:w="835" w:type="dxa"/>
            <w:vAlign w:val="center"/>
          </w:tcPr>
          <w:p w14:paraId="2F3746FD" w14:textId="77777777" w:rsidR="00975C97" w:rsidRPr="0001701A" w:rsidRDefault="00975C97" w:rsidP="00197CFD">
            <w:pPr>
              <w:pStyle w:val="TAC"/>
            </w:pPr>
          </w:p>
        </w:tc>
        <w:tc>
          <w:tcPr>
            <w:tcW w:w="835" w:type="dxa"/>
            <w:vAlign w:val="center"/>
          </w:tcPr>
          <w:p w14:paraId="76AB3498" w14:textId="77777777" w:rsidR="00975C97" w:rsidRPr="0001701A" w:rsidRDefault="00975C97" w:rsidP="00197CFD">
            <w:pPr>
              <w:pStyle w:val="TAC"/>
            </w:pPr>
          </w:p>
        </w:tc>
        <w:tc>
          <w:tcPr>
            <w:tcW w:w="835" w:type="dxa"/>
            <w:vAlign w:val="center"/>
          </w:tcPr>
          <w:p w14:paraId="210D9F82" w14:textId="77777777" w:rsidR="00975C97" w:rsidRPr="0001701A" w:rsidRDefault="00975C97" w:rsidP="00197CFD">
            <w:pPr>
              <w:pStyle w:val="TAC"/>
            </w:pPr>
          </w:p>
        </w:tc>
        <w:tc>
          <w:tcPr>
            <w:tcW w:w="835" w:type="dxa"/>
            <w:vAlign w:val="center"/>
          </w:tcPr>
          <w:p w14:paraId="22AD1479" w14:textId="77777777" w:rsidR="00975C97" w:rsidRPr="0001701A" w:rsidRDefault="00975C97" w:rsidP="00197CFD">
            <w:pPr>
              <w:pStyle w:val="TAC"/>
            </w:pPr>
          </w:p>
        </w:tc>
        <w:tc>
          <w:tcPr>
            <w:tcW w:w="835" w:type="dxa"/>
            <w:vAlign w:val="center"/>
          </w:tcPr>
          <w:p w14:paraId="64F71C0E" w14:textId="77777777" w:rsidR="00975C97" w:rsidRPr="0001701A" w:rsidRDefault="00975C97" w:rsidP="00197CFD">
            <w:pPr>
              <w:pStyle w:val="TAC"/>
            </w:pPr>
          </w:p>
        </w:tc>
        <w:tc>
          <w:tcPr>
            <w:tcW w:w="835" w:type="dxa"/>
            <w:vAlign w:val="center"/>
          </w:tcPr>
          <w:p w14:paraId="76FC2477" w14:textId="77777777" w:rsidR="00975C97" w:rsidRPr="0001701A" w:rsidRDefault="00975C97" w:rsidP="00197CFD">
            <w:pPr>
              <w:pStyle w:val="TAC"/>
            </w:pPr>
          </w:p>
        </w:tc>
      </w:tr>
      <w:tr w:rsidR="00975C97" w:rsidRPr="0001701A" w14:paraId="755A9246" w14:textId="77777777" w:rsidTr="00197CFD">
        <w:trPr>
          <w:jc w:val="center"/>
        </w:trPr>
        <w:tc>
          <w:tcPr>
            <w:tcW w:w="3690" w:type="dxa"/>
          </w:tcPr>
          <w:p w14:paraId="78CB69DD" w14:textId="77777777" w:rsidR="00975C97" w:rsidRPr="0001701A" w:rsidRDefault="00975C97" w:rsidP="00197CFD">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EA92D3C" w14:textId="77777777" w:rsidR="00975C97" w:rsidRPr="0001701A" w:rsidRDefault="00975C97" w:rsidP="00197CFD">
            <w:pPr>
              <w:pStyle w:val="TAC"/>
            </w:pPr>
            <w:r w:rsidRPr="0001701A">
              <w:t>CBs</w:t>
            </w:r>
          </w:p>
        </w:tc>
        <w:tc>
          <w:tcPr>
            <w:tcW w:w="835" w:type="dxa"/>
            <w:vAlign w:val="center"/>
          </w:tcPr>
          <w:p w14:paraId="2B392AA5" w14:textId="77777777" w:rsidR="00975C97" w:rsidRPr="0001701A" w:rsidRDefault="00975C97" w:rsidP="00197CFD">
            <w:pPr>
              <w:pStyle w:val="TAC"/>
            </w:pPr>
            <w:r w:rsidRPr="0001701A">
              <w:t>N/A</w:t>
            </w:r>
          </w:p>
        </w:tc>
        <w:tc>
          <w:tcPr>
            <w:tcW w:w="835" w:type="dxa"/>
            <w:vAlign w:val="center"/>
          </w:tcPr>
          <w:p w14:paraId="4B25B93B" w14:textId="77777777" w:rsidR="00975C97" w:rsidRPr="0001701A" w:rsidRDefault="00975C97" w:rsidP="00197CFD">
            <w:pPr>
              <w:pStyle w:val="TAC"/>
            </w:pPr>
            <w:r w:rsidRPr="0001701A">
              <w:t>N/A</w:t>
            </w:r>
          </w:p>
        </w:tc>
        <w:tc>
          <w:tcPr>
            <w:tcW w:w="835" w:type="dxa"/>
            <w:vAlign w:val="center"/>
          </w:tcPr>
          <w:p w14:paraId="013FFC9B" w14:textId="77777777" w:rsidR="00975C97" w:rsidRPr="0001701A" w:rsidRDefault="00975C97" w:rsidP="00197CFD">
            <w:pPr>
              <w:pStyle w:val="TAC"/>
            </w:pPr>
            <w:r w:rsidRPr="0001701A">
              <w:t>N/A</w:t>
            </w:r>
          </w:p>
        </w:tc>
        <w:tc>
          <w:tcPr>
            <w:tcW w:w="835" w:type="dxa"/>
            <w:vAlign w:val="center"/>
          </w:tcPr>
          <w:p w14:paraId="0ECA7691" w14:textId="77777777" w:rsidR="00975C97" w:rsidRPr="0001701A" w:rsidRDefault="00975C97" w:rsidP="00197CFD">
            <w:pPr>
              <w:pStyle w:val="TAC"/>
            </w:pPr>
            <w:r w:rsidRPr="0001701A">
              <w:t>N/A</w:t>
            </w:r>
          </w:p>
        </w:tc>
        <w:tc>
          <w:tcPr>
            <w:tcW w:w="835" w:type="dxa"/>
            <w:vAlign w:val="center"/>
          </w:tcPr>
          <w:p w14:paraId="08334B42" w14:textId="77777777" w:rsidR="00975C97" w:rsidRPr="0001701A" w:rsidRDefault="00975C97" w:rsidP="00197CFD">
            <w:pPr>
              <w:pStyle w:val="TAC"/>
            </w:pPr>
            <w:r w:rsidRPr="0001701A">
              <w:t>N/A</w:t>
            </w:r>
          </w:p>
        </w:tc>
        <w:tc>
          <w:tcPr>
            <w:tcW w:w="835" w:type="dxa"/>
            <w:vAlign w:val="center"/>
          </w:tcPr>
          <w:p w14:paraId="32DAD2E5" w14:textId="77777777" w:rsidR="00975C97" w:rsidRPr="0001701A" w:rsidRDefault="00975C97" w:rsidP="00197CFD">
            <w:pPr>
              <w:pStyle w:val="TAC"/>
            </w:pPr>
            <w:r w:rsidRPr="0001701A">
              <w:t>N/A</w:t>
            </w:r>
          </w:p>
        </w:tc>
        <w:tc>
          <w:tcPr>
            <w:tcW w:w="835" w:type="dxa"/>
            <w:vAlign w:val="center"/>
          </w:tcPr>
          <w:p w14:paraId="0FD967F5" w14:textId="77777777" w:rsidR="00975C97" w:rsidRPr="0001701A" w:rsidRDefault="00975C97" w:rsidP="00197CFD">
            <w:pPr>
              <w:pStyle w:val="TAC"/>
            </w:pPr>
            <w:r w:rsidRPr="0001701A">
              <w:t>N/A</w:t>
            </w:r>
          </w:p>
        </w:tc>
        <w:tc>
          <w:tcPr>
            <w:tcW w:w="835" w:type="dxa"/>
            <w:vAlign w:val="center"/>
          </w:tcPr>
          <w:p w14:paraId="2275EC26" w14:textId="77777777" w:rsidR="00975C97" w:rsidRPr="0001701A" w:rsidRDefault="00975C97" w:rsidP="00197CFD">
            <w:pPr>
              <w:pStyle w:val="TAC"/>
            </w:pPr>
            <w:r w:rsidRPr="0001701A">
              <w:t>N/A</w:t>
            </w:r>
          </w:p>
        </w:tc>
        <w:tc>
          <w:tcPr>
            <w:tcW w:w="835" w:type="dxa"/>
            <w:vAlign w:val="center"/>
          </w:tcPr>
          <w:p w14:paraId="20F12A3D" w14:textId="77777777" w:rsidR="00975C97" w:rsidRPr="0001701A" w:rsidRDefault="00975C97" w:rsidP="00197CFD">
            <w:pPr>
              <w:pStyle w:val="TAC"/>
            </w:pPr>
            <w:r w:rsidRPr="0001701A">
              <w:t>N/A</w:t>
            </w:r>
          </w:p>
        </w:tc>
        <w:tc>
          <w:tcPr>
            <w:tcW w:w="835" w:type="dxa"/>
            <w:vAlign w:val="center"/>
          </w:tcPr>
          <w:p w14:paraId="5EEE195F" w14:textId="77777777" w:rsidR="00975C97" w:rsidRPr="0001701A" w:rsidRDefault="00975C97" w:rsidP="00197CFD">
            <w:pPr>
              <w:pStyle w:val="TAC"/>
            </w:pPr>
            <w:r w:rsidRPr="0001701A">
              <w:t>N/A</w:t>
            </w:r>
          </w:p>
        </w:tc>
        <w:tc>
          <w:tcPr>
            <w:tcW w:w="835" w:type="dxa"/>
            <w:vAlign w:val="center"/>
          </w:tcPr>
          <w:p w14:paraId="6F504456" w14:textId="77777777" w:rsidR="00975C97" w:rsidRPr="0001701A" w:rsidRDefault="00975C97" w:rsidP="00197CFD">
            <w:pPr>
              <w:pStyle w:val="TAC"/>
            </w:pPr>
            <w:r w:rsidRPr="0001701A">
              <w:t>N/A</w:t>
            </w:r>
          </w:p>
        </w:tc>
      </w:tr>
      <w:tr w:rsidR="00975C97" w:rsidRPr="0001701A" w14:paraId="4A49F4D9" w14:textId="77777777" w:rsidTr="00197CFD">
        <w:trPr>
          <w:jc w:val="center"/>
        </w:trPr>
        <w:tc>
          <w:tcPr>
            <w:tcW w:w="3690" w:type="dxa"/>
          </w:tcPr>
          <w:p w14:paraId="2EAA6B29" w14:textId="77777777" w:rsidR="00975C97" w:rsidRPr="0001701A" w:rsidRDefault="00975C97" w:rsidP="00197CFD">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5ADDD4BE" w14:textId="77777777" w:rsidR="00975C97" w:rsidRPr="0001701A" w:rsidRDefault="00975C97" w:rsidP="00197CFD">
            <w:pPr>
              <w:pStyle w:val="TAC"/>
            </w:pPr>
            <w:r w:rsidRPr="0001701A">
              <w:t>CBs</w:t>
            </w:r>
          </w:p>
        </w:tc>
        <w:tc>
          <w:tcPr>
            <w:tcW w:w="835" w:type="dxa"/>
            <w:vAlign w:val="center"/>
          </w:tcPr>
          <w:p w14:paraId="0B37567E" w14:textId="77777777" w:rsidR="00975C97" w:rsidRPr="0001701A" w:rsidRDefault="00975C97" w:rsidP="00197CFD">
            <w:pPr>
              <w:pStyle w:val="TAC"/>
            </w:pPr>
            <w:r w:rsidRPr="0001701A">
              <w:t>1</w:t>
            </w:r>
          </w:p>
        </w:tc>
        <w:tc>
          <w:tcPr>
            <w:tcW w:w="835" w:type="dxa"/>
            <w:vAlign w:val="center"/>
          </w:tcPr>
          <w:p w14:paraId="64FDCE9A" w14:textId="77777777" w:rsidR="00975C97" w:rsidRPr="0001701A" w:rsidRDefault="00975C97" w:rsidP="00197CFD">
            <w:pPr>
              <w:pStyle w:val="TAC"/>
            </w:pPr>
            <w:r w:rsidRPr="0001701A">
              <w:t>1</w:t>
            </w:r>
          </w:p>
        </w:tc>
        <w:tc>
          <w:tcPr>
            <w:tcW w:w="835" w:type="dxa"/>
            <w:vAlign w:val="center"/>
          </w:tcPr>
          <w:p w14:paraId="77EBD7F0" w14:textId="77777777" w:rsidR="00975C97" w:rsidRPr="0001701A" w:rsidRDefault="00975C97" w:rsidP="00197CFD">
            <w:pPr>
              <w:pStyle w:val="TAC"/>
            </w:pPr>
            <w:r w:rsidRPr="0001701A">
              <w:t>1</w:t>
            </w:r>
          </w:p>
        </w:tc>
        <w:tc>
          <w:tcPr>
            <w:tcW w:w="835" w:type="dxa"/>
            <w:vAlign w:val="center"/>
          </w:tcPr>
          <w:p w14:paraId="2DC804E7" w14:textId="77777777" w:rsidR="00975C97" w:rsidRPr="0001701A" w:rsidRDefault="00975C97" w:rsidP="00197CFD">
            <w:pPr>
              <w:pStyle w:val="TAC"/>
            </w:pPr>
            <w:r w:rsidRPr="0001701A">
              <w:t>1</w:t>
            </w:r>
          </w:p>
        </w:tc>
        <w:tc>
          <w:tcPr>
            <w:tcW w:w="835" w:type="dxa"/>
            <w:vAlign w:val="center"/>
          </w:tcPr>
          <w:p w14:paraId="6D70EF5A" w14:textId="77777777" w:rsidR="00975C97" w:rsidRPr="0001701A" w:rsidRDefault="00975C97" w:rsidP="00197CFD">
            <w:pPr>
              <w:pStyle w:val="TAC"/>
            </w:pPr>
            <w:r w:rsidRPr="0001701A">
              <w:t>1</w:t>
            </w:r>
          </w:p>
        </w:tc>
        <w:tc>
          <w:tcPr>
            <w:tcW w:w="835" w:type="dxa"/>
            <w:vAlign w:val="center"/>
          </w:tcPr>
          <w:p w14:paraId="209B3CF1" w14:textId="77777777" w:rsidR="00975C97" w:rsidRPr="0001701A" w:rsidRDefault="00975C97" w:rsidP="00197CFD">
            <w:pPr>
              <w:pStyle w:val="TAC"/>
            </w:pPr>
            <w:r w:rsidRPr="0001701A">
              <w:t>1</w:t>
            </w:r>
          </w:p>
        </w:tc>
        <w:tc>
          <w:tcPr>
            <w:tcW w:w="835" w:type="dxa"/>
            <w:vAlign w:val="center"/>
          </w:tcPr>
          <w:p w14:paraId="7E7DBD18" w14:textId="77777777" w:rsidR="00975C97" w:rsidRPr="0001701A" w:rsidRDefault="00975C97" w:rsidP="00197CFD">
            <w:pPr>
              <w:pStyle w:val="TAC"/>
            </w:pPr>
            <w:r w:rsidRPr="0001701A">
              <w:t>1</w:t>
            </w:r>
          </w:p>
        </w:tc>
        <w:tc>
          <w:tcPr>
            <w:tcW w:w="835" w:type="dxa"/>
            <w:vAlign w:val="center"/>
          </w:tcPr>
          <w:p w14:paraId="38CC2FDD" w14:textId="77777777" w:rsidR="00975C97" w:rsidRPr="0001701A" w:rsidRDefault="00975C97" w:rsidP="00197CFD">
            <w:pPr>
              <w:pStyle w:val="TAC"/>
            </w:pPr>
            <w:r w:rsidRPr="0001701A">
              <w:t>2</w:t>
            </w:r>
          </w:p>
        </w:tc>
        <w:tc>
          <w:tcPr>
            <w:tcW w:w="835" w:type="dxa"/>
            <w:vAlign w:val="center"/>
          </w:tcPr>
          <w:p w14:paraId="0C550BBA" w14:textId="77777777" w:rsidR="00975C97" w:rsidRPr="0001701A" w:rsidRDefault="00975C97" w:rsidP="00197CFD">
            <w:pPr>
              <w:pStyle w:val="TAC"/>
            </w:pPr>
            <w:r w:rsidRPr="0001701A">
              <w:t>2</w:t>
            </w:r>
          </w:p>
        </w:tc>
        <w:tc>
          <w:tcPr>
            <w:tcW w:w="835" w:type="dxa"/>
            <w:vAlign w:val="center"/>
          </w:tcPr>
          <w:p w14:paraId="35AF9B43" w14:textId="77777777" w:rsidR="00975C97" w:rsidRPr="0001701A" w:rsidRDefault="00975C97" w:rsidP="00197CFD">
            <w:pPr>
              <w:pStyle w:val="TAC"/>
            </w:pPr>
            <w:r w:rsidRPr="0001701A">
              <w:t>2</w:t>
            </w:r>
          </w:p>
        </w:tc>
        <w:tc>
          <w:tcPr>
            <w:tcW w:w="835" w:type="dxa"/>
            <w:vAlign w:val="center"/>
          </w:tcPr>
          <w:p w14:paraId="2CE43820" w14:textId="77777777" w:rsidR="00975C97" w:rsidRPr="0001701A" w:rsidRDefault="00975C97" w:rsidP="00197CFD">
            <w:pPr>
              <w:pStyle w:val="TAC"/>
            </w:pPr>
            <w:r w:rsidRPr="0001701A">
              <w:t>3</w:t>
            </w:r>
          </w:p>
        </w:tc>
      </w:tr>
      <w:tr w:rsidR="00975C97" w:rsidRPr="0001701A" w14:paraId="5D6A2EDD" w14:textId="77777777" w:rsidTr="00197CFD">
        <w:trPr>
          <w:jc w:val="center"/>
        </w:trPr>
        <w:tc>
          <w:tcPr>
            <w:tcW w:w="3690" w:type="dxa"/>
          </w:tcPr>
          <w:p w14:paraId="1242FEC7" w14:textId="77777777" w:rsidR="00975C97" w:rsidRPr="0001701A" w:rsidRDefault="00975C97" w:rsidP="00197CFD">
            <w:pPr>
              <w:pStyle w:val="TAL"/>
            </w:pPr>
            <w:r w:rsidRPr="0001701A">
              <w:t>Binary Channel Bits per Slot</w:t>
            </w:r>
          </w:p>
        </w:tc>
        <w:tc>
          <w:tcPr>
            <w:tcW w:w="1093" w:type="dxa"/>
            <w:vAlign w:val="center"/>
          </w:tcPr>
          <w:p w14:paraId="2F34D8E2" w14:textId="77777777" w:rsidR="00975C97" w:rsidRPr="0001701A" w:rsidRDefault="00975C97" w:rsidP="00197CFD">
            <w:pPr>
              <w:pStyle w:val="TAC"/>
            </w:pPr>
          </w:p>
        </w:tc>
        <w:tc>
          <w:tcPr>
            <w:tcW w:w="835" w:type="dxa"/>
            <w:vAlign w:val="center"/>
          </w:tcPr>
          <w:p w14:paraId="19711F9C" w14:textId="77777777" w:rsidR="00975C97" w:rsidRPr="0001701A" w:rsidRDefault="00975C97" w:rsidP="00197CFD">
            <w:pPr>
              <w:pStyle w:val="TAC"/>
            </w:pPr>
          </w:p>
        </w:tc>
        <w:tc>
          <w:tcPr>
            <w:tcW w:w="835" w:type="dxa"/>
            <w:vAlign w:val="center"/>
          </w:tcPr>
          <w:p w14:paraId="23D65E6B" w14:textId="77777777" w:rsidR="00975C97" w:rsidRPr="0001701A" w:rsidRDefault="00975C97" w:rsidP="00197CFD">
            <w:pPr>
              <w:pStyle w:val="TAC"/>
            </w:pPr>
          </w:p>
        </w:tc>
        <w:tc>
          <w:tcPr>
            <w:tcW w:w="835" w:type="dxa"/>
            <w:vAlign w:val="center"/>
          </w:tcPr>
          <w:p w14:paraId="71F0F1EE" w14:textId="77777777" w:rsidR="00975C97" w:rsidRPr="0001701A" w:rsidRDefault="00975C97" w:rsidP="00197CFD">
            <w:pPr>
              <w:pStyle w:val="TAC"/>
            </w:pPr>
          </w:p>
        </w:tc>
        <w:tc>
          <w:tcPr>
            <w:tcW w:w="835" w:type="dxa"/>
            <w:vAlign w:val="center"/>
          </w:tcPr>
          <w:p w14:paraId="437E271B" w14:textId="77777777" w:rsidR="00975C97" w:rsidRPr="0001701A" w:rsidRDefault="00975C97" w:rsidP="00197CFD">
            <w:pPr>
              <w:pStyle w:val="TAC"/>
            </w:pPr>
          </w:p>
        </w:tc>
        <w:tc>
          <w:tcPr>
            <w:tcW w:w="835" w:type="dxa"/>
            <w:vAlign w:val="center"/>
          </w:tcPr>
          <w:p w14:paraId="59AF0329" w14:textId="77777777" w:rsidR="00975C97" w:rsidRPr="0001701A" w:rsidRDefault="00975C97" w:rsidP="00197CFD">
            <w:pPr>
              <w:pStyle w:val="TAC"/>
            </w:pPr>
          </w:p>
        </w:tc>
        <w:tc>
          <w:tcPr>
            <w:tcW w:w="835" w:type="dxa"/>
            <w:vAlign w:val="center"/>
          </w:tcPr>
          <w:p w14:paraId="2A191942" w14:textId="77777777" w:rsidR="00975C97" w:rsidRPr="0001701A" w:rsidRDefault="00975C97" w:rsidP="00197CFD">
            <w:pPr>
              <w:pStyle w:val="TAC"/>
            </w:pPr>
          </w:p>
        </w:tc>
        <w:tc>
          <w:tcPr>
            <w:tcW w:w="835" w:type="dxa"/>
            <w:vAlign w:val="center"/>
          </w:tcPr>
          <w:p w14:paraId="1FEAB8E5" w14:textId="77777777" w:rsidR="00975C97" w:rsidRPr="0001701A" w:rsidRDefault="00975C97" w:rsidP="00197CFD">
            <w:pPr>
              <w:pStyle w:val="TAC"/>
            </w:pPr>
          </w:p>
        </w:tc>
        <w:tc>
          <w:tcPr>
            <w:tcW w:w="835" w:type="dxa"/>
            <w:vAlign w:val="center"/>
          </w:tcPr>
          <w:p w14:paraId="0AC3DA59" w14:textId="77777777" w:rsidR="00975C97" w:rsidRPr="0001701A" w:rsidRDefault="00975C97" w:rsidP="00197CFD">
            <w:pPr>
              <w:pStyle w:val="TAC"/>
            </w:pPr>
          </w:p>
        </w:tc>
        <w:tc>
          <w:tcPr>
            <w:tcW w:w="835" w:type="dxa"/>
            <w:vAlign w:val="center"/>
          </w:tcPr>
          <w:p w14:paraId="169C41CE" w14:textId="77777777" w:rsidR="00975C97" w:rsidRPr="0001701A" w:rsidRDefault="00975C97" w:rsidP="00197CFD">
            <w:pPr>
              <w:pStyle w:val="TAC"/>
            </w:pPr>
          </w:p>
        </w:tc>
        <w:tc>
          <w:tcPr>
            <w:tcW w:w="835" w:type="dxa"/>
            <w:vAlign w:val="center"/>
          </w:tcPr>
          <w:p w14:paraId="03953B87" w14:textId="77777777" w:rsidR="00975C97" w:rsidRPr="0001701A" w:rsidRDefault="00975C97" w:rsidP="00197CFD">
            <w:pPr>
              <w:pStyle w:val="TAC"/>
            </w:pPr>
          </w:p>
        </w:tc>
        <w:tc>
          <w:tcPr>
            <w:tcW w:w="835" w:type="dxa"/>
            <w:vAlign w:val="center"/>
          </w:tcPr>
          <w:p w14:paraId="0F196CA8" w14:textId="77777777" w:rsidR="00975C97" w:rsidRPr="0001701A" w:rsidRDefault="00975C97" w:rsidP="00197CFD">
            <w:pPr>
              <w:pStyle w:val="TAC"/>
            </w:pPr>
          </w:p>
        </w:tc>
      </w:tr>
      <w:tr w:rsidR="00975C97" w:rsidRPr="0001701A" w14:paraId="5B162565" w14:textId="77777777" w:rsidTr="00197CFD">
        <w:trPr>
          <w:jc w:val="center"/>
        </w:trPr>
        <w:tc>
          <w:tcPr>
            <w:tcW w:w="3690" w:type="dxa"/>
          </w:tcPr>
          <w:p w14:paraId="4D94B937" w14:textId="77777777" w:rsidR="00975C97" w:rsidRPr="0001701A" w:rsidRDefault="00975C97" w:rsidP="00197CFD">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5D924028" w14:textId="77777777" w:rsidR="00975C97" w:rsidRPr="0001701A" w:rsidRDefault="00975C97" w:rsidP="00197CFD">
            <w:pPr>
              <w:pStyle w:val="TAC"/>
            </w:pPr>
            <w:r w:rsidRPr="0001701A">
              <w:t>Bits</w:t>
            </w:r>
          </w:p>
        </w:tc>
        <w:tc>
          <w:tcPr>
            <w:tcW w:w="835" w:type="dxa"/>
            <w:vAlign w:val="center"/>
          </w:tcPr>
          <w:p w14:paraId="4EB41BD1" w14:textId="77777777" w:rsidR="00975C97" w:rsidRPr="0001701A" w:rsidRDefault="00975C97" w:rsidP="00197CFD">
            <w:pPr>
              <w:pStyle w:val="TAC"/>
            </w:pPr>
            <w:r w:rsidRPr="0001701A">
              <w:t>N/A</w:t>
            </w:r>
          </w:p>
        </w:tc>
        <w:tc>
          <w:tcPr>
            <w:tcW w:w="835" w:type="dxa"/>
            <w:vAlign w:val="center"/>
          </w:tcPr>
          <w:p w14:paraId="6E9C003B" w14:textId="77777777" w:rsidR="00975C97" w:rsidRPr="0001701A" w:rsidRDefault="00975C97" w:rsidP="00197CFD">
            <w:pPr>
              <w:pStyle w:val="TAC"/>
            </w:pPr>
            <w:r w:rsidRPr="0001701A">
              <w:t>N/A</w:t>
            </w:r>
          </w:p>
        </w:tc>
        <w:tc>
          <w:tcPr>
            <w:tcW w:w="835" w:type="dxa"/>
            <w:vAlign w:val="center"/>
          </w:tcPr>
          <w:p w14:paraId="71C1D96E" w14:textId="77777777" w:rsidR="00975C97" w:rsidRPr="0001701A" w:rsidRDefault="00975C97" w:rsidP="00197CFD">
            <w:pPr>
              <w:pStyle w:val="TAC"/>
            </w:pPr>
            <w:r w:rsidRPr="0001701A">
              <w:t>N/A</w:t>
            </w:r>
          </w:p>
        </w:tc>
        <w:tc>
          <w:tcPr>
            <w:tcW w:w="835" w:type="dxa"/>
            <w:vAlign w:val="center"/>
          </w:tcPr>
          <w:p w14:paraId="34BF56DC" w14:textId="77777777" w:rsidR="00975C97" w:rsidRPr="0001701A" w:rsidRDefault="00975C97" w:rsidP="00197CFD">
            <w:pPr>
              <w:pStyle w:val="TAC"/>
            </w:pPr>
            <w:r w:rsidRPr="0001701A">
              <w:t>N/A</w:t>
            </w:r>
          </w:p>
        </w:tc>
        <w:tc>
          <w:tcPr>
            <w:tcW w:w="835" w:type="dxa"/>
            <w:vAlign w:val="center"/>
          </w:tcPr>
          <w:p w14:paraId="2B74002D" w14:textId="77777777" w:rsidR="00975C97" w:rsidRPr="0001701A" w:rsidRDefault="00975C97" w:rsidP="00197CFD">
            <w:pPr>
              <w:pStyle w:val="TAC"/>
            </w:pPr>
            <w:r w:rsidRPr="0001701A">
              <w:t>N/A</w:t>
            </w:r>
          </w:p>
        </w:tc>
        <w:tc>
          <w:tcPr>
            <w:tcW w:w="835" w:type="dxa"/>
            <w:vAlign w:val="center"/>
          </w:tcPr>
          <w:p w14:paraId="1C37986A" w14:textId="77777777" w:rsidR="00975C97" w:rsidRPr="0001701A" w:rsidRDefault="00975C97" w:rsidP="00197CFD">
            <w:pPr>
              <w:pStyle w:val="TAC"/>
            </w:pPr>
            <w:r w:rsidRPr="0001701A">
              <w:t>N/A</w:t>
            </w:r>
          </w:p>
        </w:tc>
        <w:tc>
          <w:tcPr>
            <w:tcW w:w="835" w:type="dxa"/>
            <w:vAlign w:val="center"/>
          </w:tcPr>
          <w:p w14:paraId="1BDEDAB9" w14:textId="77777777" w:rsidR="00975C97" w:rsidRPr="0001701A" w:rsidRDefault="00975C97" w:rsidP="00197CFD">
            <w:pPr>
              <w:pStyle w:val="TAC"/>
            </w:pPr>
            <w:r w:rsidRPr="0001701A">
              <w:t>N/A</w:t>
            </w:r>
          </w:p>
        </w:tc>
        <w:tc>
          <w:tcPr>
            <w:tcW w:w="835" w:type="dxa"/>
            <w:vAlign w:val="center"/>
          </w:tcPr>
          <w:p w14:paraId="4F79B83C" w14:textId="77777777" w:rsidR="00975C97" w:rsidRPr="0001701A" w:rsidRDefault="00975C97" w:rsidP="00197CFD">
            <w:pPr>
              <w:pStyle w:val="TAC"/>
            </w:pPr>
            <w:r w:rsidRPr="0001701A">
              <w:t>N/A</w:t>
            </w:r>
          </w:p>
        </w:tc>
        <w:tc>
          <w:tcPr>
            <w:tcW w:w="835" w:type="dxa"/>
            <w:vAlign w:val="center"/>
          </w:tcPr>
          <w:p w14:paraId="0B9DA526" w14:textId="77777777" w:rsidR="00975C97" w:rsidRPr="0001701A" w:rsidRDefault="00975C97" w:rsidP="00197CFD">
            <w:pPr>
              <w:pStyle w:val="TAC"/>
            </w:pPr>
            <w:r w:rsidRPr="0001701A">
              <w:t>N/A</w:t>
            </w:r>
          </w:p>
        </w:tc>
        <w:tc>
          <w:tcPr>
            <w:tcW w:w="835" w:type="dxa"/>
            <w:vAlign w:val="center"/>
          </w:tcPr>
          <w:p w14:paraId="39D563FE" w14:textId="77777777" w:rsidR="00975C97" w:rsidRPr="0001701A" w:rsidRDefault="00975C97" w:rsidP="00197CFD">
            <w:pPr>
              <w:pStyle w:val="TAC"/>
            </w:pPr>
            <w:r w:rsidRPr="0001701A">
              <w:t>N/A</w:t>
            </w:r>
          </w:p>
        </w:tc>
        <w:tc>
          <w:tcPr>
            <w:tcW w:w="835" w:type="dxa"/>
            <w:vAlign w:val="center"/>
          </w:tcPr>
          <w:p w14:paraId="4A69E229" w14:textId="77777777" w:rsidR="00975C97" w:rsidRPr="0001701A" w:rsidRDefault="00975C97" w:rsidP="00197CFD">
            <w:pPr>
              <w:pStyle w:val="TAC"/>
            </w:pPr>
            <w:r w:rsidRPr="0001701A">
              <w:t>N/A</w:t>
            </w:r>
          </w:p>
        </w:tc>
      </w:tr>
      <w:tr w:rsidR="00975C97" w:rsidRPr="0001701A" w14:paraId="13B75048" w14:textId="77777777" w:rsidTr="00197CFD">
        <w:trPr>
          <w:jc w:val="center"/>
        </w:trPr>
        <w:tc>
          <w:tcPr>
            <w:tcW w:w="3690" w:type="dxa"/>
          </w:tcPr>
          <w:p w14:paraId="7BA5801C" w14:textId="77777777" w:rsidR="00975C97" w:rsidRPr="0001701A" w:rsidRDefault="00975C97" w:rsidP="00197CFD">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1730AC02" w14:textId="77777777" w:rsidR="00975C97" w:rsidRPr="0001701A" w:rsidRDefault="00975C97" w:rsidP="00197CFD">
            <w:pPr>
              <w:pStyle w:val="TAC"/>
            </w:pPr>
            <w:r w:rsidRPr="0001701A">
              <w:t>Bits</w:t>
            </w:r>
          </w:p>
        </w:tc>
        <w:tc>
          <w:tcPr>
            <w:tcW w:w="835" w:type="dxa"/>
            <w:vAlign w:val="center"/>
          </w:tcPr>
          <w:p w14:paraId="414389B1" w14:textId="77777777" w:rsidR="00975C97" w:rsidRPr="0001701A" w:rsidRDefault="00975C97" w:rsidP="00197CFD">
            <w:pPr>
              <w:pStyle w:val="TAC"/>
            </w:pPr>
            <w:r w:rsidRPr="0001701A">
              <w:t>9504</w:t>
            </w:r>
          </w:p>
        </w:tc>
        <w:tc>
          <w:tcPr>
            <w:tcW w:w="835" w:type="dxa"/>
            <w:vAlign w:val="center"/>
          </w:tcPr>
          <w:p w14:paraId="57061148" w14:textId="77777777" w:rsidR="00975C97" w:rsidRPr="0001701A" w:rsidRDefault="00975C97" w:rsidP="00197CFD">
            <w:pPr>
              <w:pStyle w:val="TAC"/>
            </w:pPr>
            <w:r w:rsidRPr="0001701A">
              <w:t>20736</w:t>
            </w:r>
          </w:p>
        </w:tc>
        <w:tc>
          <w:tcPr>
            <w:tcW w:w="835" w:type="dxa"/>
            <w:vAlign w:val="center"/>
          </w:tcPr>
          <w:p w14:paraId="1ED1EA06" w14:textId="77777777" w:rsidR="00975C97" w:rsidRPr="0001701A" w:rsidRDefault="00975C97" w:rsidP="00197CFD">
            <w:pPr>
              <w:pStyle w:val="TAC"/>
            </w:pPr>
            <w:r w:rsidRPr="0001701A">
              <w:t>32832</w:t>
            </w:r>
          </w:p>
        </w:tc>
        <w:tc>
          <w:tcPr>
            <w:tcW w:w="835" w:type="dxa"/>
            <w:vAlign w:val="center"/>
          </w:tcPr>
          <w:p w14:paraId="760BAD1C" w14:textId="77777777" w:rsidR="00975C97" w:rsidRPr="0001701A" w:rsidRDefault="00975C97" w:rsidP="00197CFD">
            <w:pPr>
              <w:pStyle w:val="TAC"/>
            </w:pPr>
            <w:r w:rsidRPr="0001701A">
              <w:t>44064</w:t>
            </w:r>
          </w:p>
        </w:tc>
        <w:tc>
          <w:tcPr>
            <w:tcW w:w="835" w:type="dxa"/>
            <w:vAlign w:val="center"/>
          </w:tcPr>
          <w:p w14:paraId="38FD0F92" w14:textId="77777777" w:rsidR="00975C97" w:rsidRPr="0001701A" w:rsidRDefault="00975C97" w:rsidP="00197CFD">
            <w:pPr>
              <w:pStyle w:val="TAC"/>
            </w:pPr>
            <w:r w:rsidRPr="0001701A">
              <w:t>56160</w:t>
            </w:r>
          </w:p>
        </w:tc>
        <w:tc>
          <w:tcPr>
            <w:tcW w:w="835" w:type="dxa"/>
            <w:vAlign w:val="center"/>
          </w:tcPr>
          <w:p w14:paraId="5F4B2C61" w14:textId="77777777" w:rsidR="00975C97" w:rsidRPr="0001701A" w:rsidRDefault="00975C97" w:rsidP="00197CFD">
            <w:pPr>
              <w:pStyle w:val="TAC"/>
            </w:pPr>
            <w:r w:rsidRPr="0001701A">
              <w:t>67392</w:t>
            </w:r>
          </w:p>
        </w:tc>
        <w:tc>
          <w:tcPr>
            <w:tcW w:w="835" w:type="dxa"/>
            <w:vAlign w:val="center"/>
          </w:tcPr>
          <w:p w14:paraId="61F264FF" w14:textId="77777777" w:rsidR="00975C97" w:rsidRPr="0001701A" w:rsidRDefault="00975C97" w:rsidP="00197CFD">
            <w:pPr>
              <w:pStyle w:val="TAC"/>
            </w:pPr>
            <w:r w:rsidRPr="0001701A">
              <w:t>91584</w:t>
            </w:r>
          </w:p>
        </w:tc>
        <w:tc>
          <w:tcPr>
            <w:tcW w:w="835" w:type="dxa"/>
            <w:vAlign w:val="center"/>
          </w:tcPr>
          <w:p w14:paraId="2B1969B9" w14:textId="77777777" w:rsidR="00975C97" w:rsidRPr="0001701A" w:rsidRDefault="00975C97" w:rsidP="00197CFD">
            <w:pPr>
              <w:pStyle w:val="TAC"/>
            </w:pPr>
            <w:r w:rsidRPr="0001701A">
              <w:t>114912</w:t>
            </w:r>
          </w:p>
        </w:tc>
        <w:tc>
          <w:tcPr>
            <w:tcW w:w="835" w:type="dxa"/>
            <w:vAlign w:val="center"/>
          </w:tcPr>
          <w:p w14:paraId="08F9A4F1" w14:textId="77777777" w:rsidR="00975C97" w:rsidRPr="0001701A" w:rsidRDefault="00975C97" w:rsidP="00197CFD">
            <w:pPr>
              <w:pStyle w:val="TAC"/>
            </w:pPr>
            <w:r w:rsidRPr="0001701A">
              <w:t>139968</w:t>
            </w:r>
          </w:p>
        </w:tc>
        <w:tc>
          <w:tcPr>
            <w:tcW w:w="835" w:type="dxa"/>
            <w:vAlign w:val="center"/>
          </w:tcPr>
          <w:p w14:paraId="6C397702" w14:textId="77777777" w:rsidR="00975C97" w:rsidRPr="0001701A" w:rsidRDefault="00975C97" w:rsidP="00197CFD">
            <w:pPr>
              <w:pStyle w:val="TAC"/>
            </w:pPr>
            <w:r w:rsidRPr="0001701A">
              <w:t>187488</w:t>
            </w:r>
          </w:p>
        </w:tc>
        <w:tc>
          <w:tcPr>
            <w:tcW w:w="835" w:type="dxa"/>
            <w:vAlign w:val="center"/>
          </w:tcPr>
          <w:p w14:paraId="7397702C" w14:textId="77777777" w:rsidR="00975C97" w:rsidRPr="0001701A" w:rsidRDefault="00975C97" w:rsidP="00197CFD">
            <w:pPr>
              <w:pStyle w:val="TAC"/>
            </w:pPr>
            <w:r w:rsidRPr="0001701A">
              <w:t>235872</w:t>
            </w:r>
          </w:p>
        </w:tc>
      </w:tr>
      <w:tr w:rsidR="00975C97" w:rsidRPr="0001701A" w14:paraId="462A2C7C" w14:textId="77777777" w:rsidTr="00197CFD">
        <w:trPr>
          <w:trHeight w:val="70"/>
          <w:jc w:val="center"/>
        </w:trPr>
        <w:tc>
          <w:tcPr>
            <w:tcW w:w="3690" w:type="dxa"/>
          </w:tcPr>
          <w:p w14:paraId="7A8F9D37" w14:textId="77777777" w:rsidR="00975C97" w:rsidRPr="0001701A" w:rsidRDefault="00975C97" w:rsidP="00197CFD">
            <w:pPr>
              <w:pStyle w:val="TAL"/>
            </w:pPr>
            <w:r w:rsidRPr="0001701A">
              <w:t>Max. Throughput averaged over 1 frame</w:t>
            </w:r>
          </w:p>
        </w:tc>
        <w:tc>
          <w:tcPr>
            <w:tcW w:w="1093" w:type="dxa"/>
            <w:vAlign w:val="center"/>
          </w:tcPr>
          <w:p w14:paraId="728F369F" w14:textId="77777777" w:rsidR="00975C97" w:rsidRPr="0001701A" w:rsidRDefault="00975C97" w:rsidP="00197CFD">
            <w:pPr>
              <w:pStyle w:val="TAC"/>
            </w:pPr>
            <w:r w:rsidRPr="0001701A">
              <w:t>Mbps</w:t>
            </w:r>
          </w:p>
        </w:tc>
        <w:tc>
          <w:tcPr>
            <w:tcW w:w="835" w:type="dxa"/>
            <w:vAlign w:val="center"/>
          </w:tcPr>
          <w:p w14:paraId="7B2F6479" w14:textId="77777777" w:rsidR="00975C97" w:rsidRPr="0001701A" w:rsidRDefault="00975C97" w:rsidP="00197CFD">
            <w:pPr>
              <w:pStyle w:val="TAC"/>
            </w:pPr>
            <w:r w:rsidRPr="0001701A">
              <w:t>8.166</w:t>
            </w:r>
          </w:p>
        </w:tc>
        <w:tc>
          <w:tcPr>
            <w:tcW w:w="835" w:type="dxa"/>
            <w:vAlign w:val="center"/>
          </w:tcPr>
          <w:p w14:paraId="642E79C1" w14:textId="77777777" w:rsidR="00975C97" w:rsidRPr="0001701A" w:rsidRDefault="00975C97" w:rsidP="00197CFD">
            <w:pPr>
              <w:pStyle w:val="TAC"/>
            </w:pPr>
            <w:r w:rsidRPr="0001701A">
              <w:t>17.750</w:t>
            </w:r>
          </w:p>
        </w:tc>
        <w:tc>
          <w:tcPr>
            <w:tcW w:w="835" w:type="dxa"/>
            <w:vAlign w:val="center"/>
          </w:tcPr>
          <w:p w14:paraId="6601CE6F" w14:textId="77777777" w:rsidR="00975C97" w:rsidRPr="0001701A" w:rsidRDefault="00975C97" w:rsidP="00197CFD">
            <w:pPr>
              <w:pStyle w:val="TAC"/>
            </w:pPr>
            <w:r w:rsidRPr="0001701A">
              <w:t>28.169</w:t>
            </w:r>
          </w:p>
        </w:tc>
        <w:tc>
          <w:tcPr>
            <w:tcW w:w="835" w:type="dxa"/>
            <w:vAlign w:val="center"/>
          </w:tcPr>
          <w:p w14:paraId="6E5952AF" w14:textId="77777777" w:rsidR="00975C97" w:rsidRPr="0001701A" w:rsidRDefault="00975C97" w:rsidP="00197CFD">
            <w:pPr>
              <w:pStyle w:val="TAC"/>
            </w:pPr>
            <w:r w:rsidRPr="0001701A">
              <w:t>37.198</w:t>
            </w:r>
          </w:p>
        </w:tc>
        <w:tc>
          <w:tcPr>
            <w:tcW w:w="835" w:type="dxa"/>
            <w:vAlign w:val="center"/>
          </w:tcPr>
          <w:p w14:paraId="73C60606" w14:textId="77777777" w:rsidR="00975C97" w:rsidRPr="0001701A" w:rsidRDefault="00975C97" w:rsidP="00197CFD">
            <w:pPr>
              <w:pStyle w:val="TAC"/>
            </w:pPr>
            <w:r w:rsidRPr="0001701A">
              <w:t>48.444</w:t>
            </w:r>
          </w:p>
        </w:tc>
        <w:tc>
          <w:tcPr>
            <w:tcW w:w="835" w:type="dxa"/>
            <w:vAlign w:val="center"/>
          </w:tcPr>
          <w:p w14:paraId="0EE1F72A" w14:textId="77777777" w:rsidR="00975C97" w:rsidRPr="0001701A" w:rsidRDefault="00975C97" w:rsidP="00197CFD">
            <w:pPr>
              <w:pStyle w:val="TAC"/>
            </w:pPr>
            <w:r w:rsidRPr="0001701A">
              <w:t>57.446</w:t>
            </w:r>
          </w:p>
        </w:tc>
        <w:tc>
          <w:tcPr>
            <w:tcW w:w="835" w:type="dxa"/>
            <w:vAlign w:val="center"/>
          </w:tcPr>
          <w:p w14:paraId="0DD3B7CA" w14:textId="77777777" w:rsidR="00975C97" w:rsidRPr="0001701A" w:rsidRDefault="00975C97" w:rsidP="00197CFD">
            <w:pPr>
              <w:pStyle w:val="TAC"/>
            </w:pPr>
            <w:r w:rsidRPr="0001701A">
              <w:t>78.857</w:t>
            </w:r>
          </w:p>
        </w:tc>
        <w:tc>
          <w:tcPr>
            <w:tcW w:w="835" w:type="dxa"/>
            <w:vAlign w:val="center"/>
          </w:tcPr>
          <w:p w14:paraId="0E3E7656" w14:textId="77777777" w:rsidR="00975C97" w:rsidRPr="0001701A" w:rsidRDefault="00975C97" w:rsidP="00197CFD">
            <w:pPr>
              <w:pStyle w:val="TAC"/>
            </w:pPr>
            <w:r w:rsidRPr="0001701A">
              <w:t>99.194</w:t>
            </w:r>
          </w:p>
        </w:tc>
        <w:tc>
          <w:tcPr>
            <w:tcW w:w="835" w:type="dxa"/>
            <w:vAlign w:val="center"/>
          </w:tcPr>
          <w:p w14:paraId="0D4E6C54" w14:textId="77777777" w:rsidR="00975C97" w:rsidRPr="0001701A" w:rsidRDefault="00975C97" w:rsidP="00197CFD">
            <w:pPr>
              <w:pStyle w:val="TAC"/>
            </w:pPr>
            <w:r w:rsidRPr="0001701A">
              <w:t>119.407</w:t>
            </w:r>
          </w:p>
        </w:tc>
        <w:tc>
          <w:tcPr>
            <w:tcW w:w="835" w:type="dxa"/>
            <w:vAlign w:val="center"/>
          </w:tcPr>
          <w:p w14:paraId="149E9701" w14:textId="77777777" w:rsidR="00975C97" w:rsidRPr="0001701A" w:rsidRDefault="00975C97" w:rsidP="00197CFD">
            <w:pPr>
              <w:pStyle w:val="TAC"/>
            </w:pPr>
            <w:r w:rsidRPr="0001701A">
              <w:t>162.334</w:t>
            </w:r>
          </w:p>
        </w:tc>
        <w:tc>
          <w:tcPr>
            <w:tcW w:w="835" w:type="dxa"/>
            <w:vAlign w:val="center"/>
          </w:tcPr>
          <w:p w14:paraId="2313B597" w14:textId="77777777" w:rsidR="00975C97" w:rsidRPr="0001701A" w:rsidRDefault="00975C97" w:rsidP="00197CFD">
            <w:pPr>
              <w:pStyle w:val="TAC"/>
            </w:pPr>
            <w:r w:rsidRPr="0001701A">
              <w:t>202.866</w:t>
            </w:r>
          </w:p>
        </w:tc>
      </w:tr>
      <w:tr w:rsidR="00975C97" w:rsidRPr="0001701A" w14:paraId="3230E2CA" w14:textId="77777777" w:rsidTr="00197CFD">
        <w:trPr>
          <w:trHeight w:val="70"/>
          <w:jc w:val="center"/>
        </w:trPr>
        <w:tc>
          <w:tcPr>
            <w:tcW w:w="13968" w:type="dxa"/>
            <w:gridSpan w:val="13"/>
          </w:tcPr>
          <w:p w14:paraId="5AF96796" w14:textId="77777777" w:rsidR="00975C97" w:rsidRPr="0001701A" w:rsidRDefault="00975C97" w:rsidP="00197CFD">
            <w:pPr>
              <w:pStyle w:val="TAN"/>
            </w:pPr>
            <w:r w:rsidRPr="0001701A">
              <w:t>Note 1:</w:t>
            </w:r>
            <w:r w:rsidRPr="0001701A">
              <w:tab/>
              <w:t>Additional parameters are specified in Table A.3.1-1 and Table A.3.3.1-1.</w:t>
            </w:r>
          </w:p>
          <w:p w14:paraId="2D07DDD4" w14:textId="77777777" w:rsidR="00975C97" w:rsidRPr="0001701A" w:rsidRDefault="00975C97" w:rsidP="00197CFD">
            <w:pPr>
              <w:pStyle w:val="TAN"/>
            </w:pPr>
            <w:r w:rsidRPr="0001701A">
              <w:t>Note 2:</w:t>
            </w:r>
            <w:r w:rsidRPr="0001701A">
              <w:tab/>
              <w:t>If more than one Code Block is present, an additional CRC sequence of L = 24 Bits is attached to each Code Block (otherwise L = 0 Bit)</w:t>
            </w:r>
          </w:p>
          <w:p w14:paraId="21D5DCEB" w14:textId="77777777" w:rsidR="00975C97" w:rsidRPr="0001701A" w:rsidRDefault="00975C97" w:rsidP="00197CFD">
            <w:pPr>
              <w:pStyle w:val="TAN"/>
            </w:pPr>
            <w:r w:rsidRPr="0001701A">
              <w:t>Note 3:</w:t>
            </w:r>
            <w:r w:rsidRPr="0001701A">
              <w:tab/>
              <w:t>SS/PBCH block is transmitted in slot #0 of each frame.</w:t>
            </w:r>
          </w:p>
          <w:p w14:paraId="2488E11D" w14:textId="77777777" w:rsidR="00975C97" w:rsidRPr="0001701A" w:rsidRDefault="00975C97" w:rsidP="00197CFD">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8791D47" w14:textId="77777777" w:rsidR="00975C97" w:rsidRPr="0001701A" w:rsidRDefault="00975C97" w:rsidP="00975C97"/>
    <w:p w14:paraId="4B42E52E" w14:textId="77777777" w:rsidR="00975C97" w:rsidRPr="0001701A" w:rsidRDefault="00975C97" w:rsidP="00975C97">
      <w:pPr>
        <w:pStyle w:val="TH"/>
      </w:pPr>
      <w:r w:rsidRPr="0001701A">
        <w:lastRenderedPageBreak/>
        <w:t>Table A.3.3.4-3: Fixed reference channel for maximum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975C97" w:rsidRPr="0001701A" w14:paraId="4F3EB6AA" w14:textId="77777777" w:rsidTr="00D273E7">
        <w:trPr>
          <w:jc w:val="center"/>
        </w:trPr>
        <w:tc>
          <w:tcPr>
            <w:tcW w:w="3690" w:type="dxa"/>
          </w:tcPr>
          <w:p w14:paraId="605EFD56" w14:textId="77777777" w:rsidR="00975C97" w:rsidRPr="0001701A" w:rsidRDefault="00975C97" w:rsidP="00D273E7">
            <w:pPr>
              <w:pStyle w:val="TAH"/>
            </w:pPr>
            <w:r w:rsidRPr="0001701A">
              <w:t>Parameter</w:t>
            </w:r>
          </w:p>
        </w:tc>
        <w:tc>
          <w:tcPr>
            <w:tcW w:w="1093" w:type="dxa"/>
          </w:tcPr>
          <w:p w14:paraId="3729AE19" w14:textId="77777777" w:rsidR="00975C97" w:rsidRPr="0001701A" w:rsidRDefault="00975C97" w:rsidP="00D273E7">
            <w:pPr>
              <w:pStyle w:val="TAH"/>
            </w:pPr>
            <w:r w:rsidRPr="0001701A">
              <w:t>Unit</w:t>
            </w:r>
          </w:p>
        </w:tc>
        <w:tc>
          <w:tcPr>
            <w:tcW w:w="8481" w:type="dxa"/>
            <w:gridSpan w:val="10"/>
          </w:tcPr>
          <w:p w14:paraId="5508D776" w14:textId="77777777" w:rsidR="00975C97" w:rsidRPr="0001701A" w:rsidRDefault="00975C97" w:rsidP="00D273E7">
            <w:pPr>
              <w:pStyle w:val="TAH"/>
            </w:pPr>
            <w:r w:rsidRPr="0001701A">
              <w:t>Value</w:t>
            </w:r>
          </w:p>
        </w:tc>
      </w:tr>
      <w:tr w:rsidR="00975C97" w:rsidRPr="0001701A" w14:paraId="4E396DFC" w14:textId="77777777" w:rsidTr="00D273E7">
        <w:trPr>
          <w:jc w:val="center"/>
        </w:trPr>
        <w:tc>
          <w:tcPr>
            <w:tcW w:w="3690" w:type="dxa"/>
          </w:tcPr>
          <w:p w14:paraId="33F267B5" w14:textId="77777777" w:rsidR="00975C97" w:rsidRPr="0001701A" w:rsidRDefault="00975C97" w:rsidP="00D273E7">
            <w:pPr>
              <w:pStyle w:val="TAL"/>
            </w:pPr>
            <w:r w:rsidRPr="0001701A">
              <w:t>Channel bandwidth</w:t>
            </w:r>
          </w:p>
        </w:tc>
        <w:tc>
          <w:tcPr>
            <w:tcW w:w="1093" w:type="dxa"/>
            <w:vAlign w:val="center"/>
          </w:tcPr>
          <w:p w14:paraId="75815D52" w14:textId="77777777" w:rsidR="00975C97" w:rsidRPr="0001701A" w:rsidRDefault="00975C97" w:rsidP="00D273E7">
            <w:pPr>
              <w:pStyle w:val="TAC"/>
            </w:pPr>
            <w:r w:rsidRPr="0001701A">
              <w:t>MHz</w:t>
            </w:r>
          </w:p>
        </w:tc>
        <w:tc>
          <w:tcPr>
            <w:tcW w:w="848" w:type="dxa"/>
            <w:vAlign w:val="center"/>
          </w:tcPr>
          <w:p w14:paraId="7EE6196F" w14:textId="77777777" w:rsidR="00975C97" w:rsidRPr="0001701A" w:rsidRDefault="00975C97" w:rsidP="00D273E7">
            <w:pPr>
              <w:pStyle w:val="TAC"/>
            </w:pPr>
            <w:r w:rsidRPr="0001701A">
              <w:t>10</w:t>
            </w:r>
          </w:p>
        </w:tc>
        <w:tc>
          <w:tcPr>
            <w:tcW w:w="848" w:type="dxa"/>
            <w:vAlign w:val="center"/>
          </w:tcPr>
          <w:p w14:paraId="5C6AA0E6" w14:textId="77777777" w:rsidR="00975C97" w:rsidRPr="0001701A" w:rsidRDefault="00975C97" w:rsidP="00D273E7">
            <w:pPr>
              <w:pStyle w:val="TAC"/>
            </w:pPr>
            <w:r w:rsidRPr="0001701A">
              <w:t>15</w:t>
            </w:r>
          </w:p>
        </w:tc>
        <w:tc>
          <w:tcPr>
            <w:tcW w:w="848" w:type="dxa"/>
            <w:vAlign w:val="center"/>
          </w:tcPr>
          <w:p w14:paraId="01AB6EDA" w14:textId="77777777" w:rsidR="00975C97" w:rsidRPr="0001701A" w:rsidRDefault="00975C97" w:rsidP="00D273E7">
            <w:pPr>
              <w:pStyle w:val="TAC"/>
            </w:pPr>
            <w:r w:rsidRPr="0001701A">
              <w:t>20</w:t>
            </w:r>
          </w:p>
        </w:tc>
        <w:tc>
          <w:tcPr>
            <w:tcW w:w="848" w:type="dxa"/>
            <w:vAlign w:val="center"/>
          </w:tcPr>
          <w:p w14:paraId="28C845C3" w14:textId="77777777" w:rsidR="00975C97" w:rsidRPr="0001701A" w:rsidRDefault="00975C97" w:rsidP="00D273E7">
            <w:pPr>
              <w:pStyle w:val="TAC"/>
            </w:pPr>
            <w:r w:rsidRPr="0001701A">
              <w:t>25</w:t>
            </w:r>
          </w:p>
        </w:tc>
        <w:tc>
          <w:tcPr>
            <w:tcW w:w="848" w:type="dxa"/>
            <w:vAlign w:val="center"/>
          </w:tcPr>
          <w:p w14:paraId="262915E5" w14:textId="77777777" w:rsidR="00975C97" w:rsidRPr="0001701A" w:rsidRDefault="00975C97" w:rsidP="00D273E7">
            <w:pPr>
              <w:pStyle w:val="TAC"/>
            </w:pPr>
            <w:r w:rsidRPr="0001701A">
              <w:t>30</w:t>
            </w:r>
          </w:p>
        </w:tc>
        <w:tc>
          <w:tcPr>
            <w:tcW w:w="848" w:type="dxa"/>
            <w:vAlign w:val="center"/>
          </w:tcPr>
          <w:p w14:paraId="1139CAAF" w14:textId="77777777" w:rsidR="00975C97" w:rsidRPr="0001701A" w:rsidRDefault="00975C97" w:rsidP="00D273E7">
            <w:pPr>
              <w:pStyle w:val="TAC"/>
            </w:pPr>
            <w:r w:rsidRPr="0001701A">
              <w:t>40</w:t>
            </w:r>
          </w:p>
        </w:tc>
        <w:tc>
          <w:tcPr>
            <w:tcW w:w="848" w:type="dxa"/>
            <w:vAlign w:val="center"/>
          </w:tcPr>
          <w:p w14:paraId="712162E7" w14:textId="77777777" w:rsidR="00975C97" w:rsidRPr="0001701A" w:rsidRDefault="00975C97" w:rsidP="00D273E7">
            <w:pPr>
              <w:pStyle w:val="TAC"/>
            </w:pPr>
            <w:r w:rsidRPr="0001701A">
              <w:t>50</w:t>
            </w:r>
          </w:p>
        </w:tc>
        <w:tc>
          <w:tcPr>
            <w:tcW w:w="848" w:type="dxa"/>
            <w:vAlign w:val="center"/>
          </w:tcPr>
          <w:p w14:paraId="28DC3520" w14:textId="77777777" w:rsidR="00975C97" w:rsidRPr="0001701A" w:rsidRDefault="00975C97" w:rsidP="00D273E7">
            <w:pPr>
              <w:pStyle w:val="TAC"/>
            </w:pPr>
            <w:r w:rsidRPr="0001701A">
              <w:t>60</w:t>
            </w:r>
          </w:p>
        </w:tc>
        <w:tc>
          <w:tcPr>
            <w:tcW w:w="848" w:type="dxa"/>
            <w:vAlign w:val="center"/>
          </w:tcPr>
          <w:p w14:paraId="22EED42F" w14:textId="77777777" w:rsidR="00975C97" w:rsidRPr="0001701A" w:rsidRDefault="00975C97" w:rsidP="00D273E7">
            <w:pPr>
              <w:pStyle w:val="TAC"/>
            </w:pPr>
            <w:r w:rsidRPr="0001701A">
              <w:t>80</w:t>
            </w:r>
          </w:p>
        </w:tc>
        <w:tc>
          <w:tcPr>
            <w:tcW w:w="849" w:type="dxa"/>
            <w:vAlign w:val="center"/>
          </w:tcPr>
          <w:p w14:paraId="3F4ED475" w14:textId="77777777" w:rsidR="00975C97" w:rsidRPr="0001701A" w:rsidRDefault="00975C97" w:rsidP="00D273E7">
            <w:pPr>
              <w:pStyle w:val="TAC"/>
            </w:pPr>
            <w:r w:rsidRPr="0001701A">
              <w:t>100</w:t>
            </w:r>
          </w:p>
        </w:tc>
      </w:tr>
      <w:tr w:rsidR="00975C97" w:rsidRPr="0001701A" w14:paraId="37A01F64" w14:textId="77777777" w:rsidTr="00D273E7">
        <w:trPr>
          <w:jc w:val="center"/>
        </w:trPr>
        <w:tc>
          <w:tcPr>
            <w:tcW w:w="3690" w:type="dxa"/>
          </w:tcPr>
          <w:p w14:paraId="0C3D4274" w14:textId="77777777" w:rsidR="00975C97" w:rsidRPr="0001701A" w:rsidRDefault="00975C97" w:rsidP="00D273E7">
            <w:pPr>
              <w:pStyle w:val="TAL"/>
            </w:pPr>
            <w:r w:rsidRPr="0001701A">
              <w:t xml:space="preserve">Subcarrier spacing configuration </w:t>
            </w:r>
            <w:r w:rsidRPr="0001701A">
              <w:object w:dxaOrig="220" w:dyaOrig="240" w14:anchorId="36FAB6C8">
                <v:shape id="_x0000_i1042" type="#_x0000_t75" style="width:11.25pt;height:12.75pt" o:ole="">
                  <v:imagedata r:id="rId9" o:title=""/>
                </v:shape>
                <o:OLEObject Type="Embed" ProgID="Equation.3" ShapeID="_x0000_i1042" DrawAspect="Content" ObjectID="_1710857161" r:id="rId27"/>
              </w:object>
            </w:r>
          </w:p>
        </w:tc>
        <w:tc>
          <w:tcPr>
            <w:tcW w:w="1093" w:type="dxa"/>
            <w:vAlign w:val="center"/>
          </w:tcPr>
          <w:p w14:paraId="252B10D1" w14:textId="77777777" w:rsidR="00975C97" w:rsidRPr="0001701A" w:rsidRDefault="00975C97" w:rsidP="00D273E7">
            <w:pPr>
              <w:pStyle w:val="TAC"/>
            </w:pPr>
          </w:p>
        </w:tc>
        <w:tc>
          <w:tcPr>
            <w:tcW w:w="848" w:type="dxa"/>
            <w:vAlign w:val="center"/>
          </w:tcPr>
          <w:p w14:paraId="0030F001" w14:textId="77777777" w:rsidR="00975C97" w:rsidRPr="0001701A" w:rsidRDefault="00975C97" w:rsidP="00D273E7">
            <w:pPr>
              <w:pStyle w:val="TAC"/>
            </w:pPr>
            <w:r w:rsidRPr="0001701A">
              <w:t>2</w:t>
            </w:r>
          </w:p>
        </w:tc>
        <w:tc>
          <w:tcPr>
            <w:tcW w:w="848" w:type="dxa"/>
            <w:vAlign w:val="center"/>
          </w:tcPr>
          <w:p w14:paraId="7074142D" w14:textId="77777777" w:rsidR="00975C97" w:rsidRPr="0001701A" w:rsidRDefault="00975C97" w:rsidP="00D273E7">
            <w:pPr>
              <w:pStyle w:val="TAC"/>
            </w:pPr>
            <w:r w:rsidRPr="0001701A">
              <w:t>2</w:t>
            </w:r>
          </w:p>
        </w:tc>
        <w:tc>
          <w:tcPr>
            <w:tcW w:w="848" w:type="dxa"/>
            <w:vAlign w:val="center"/>
          </w:tcPr>
          <w:p w14:paraId="3036FCEF" w14:textId="77777777" w:rsidR="00975C97" w:rsidRPr="0001701A" w:rsidRDefault="00975C97" w:rsidP="00D273E7">
            <w:pPr>
              <w:pStyle w:val="TAC"/>
            </w:pPr>
            <w:r w:rsidRPr="0001701A">
              <w:t>2</w:t>
            </w:r>
          </w:p>
        </w:tc>
        <w:tc>
          <w:tcPr>
            <w:tcW w:w="848" w:type="dxa"/>
            <w:vAlign w:val="center"/>
          </w:tcPr>
          <w:p w14:paraId="489224FB" w14:textId="77777777" w:rsidR="00975C97" w:rsidRPr="0001701A" w:rsidRDefault="00975C97" w:rsidP="00D273E7">
            <w:pPr>
              <w:pStyle w:val="TAC"/>
            </w:pPr>
            <w:r w:rsidRPr="0001701A">
              <w:t>2</w:t>
            </w:r>
          </w:p>
        </w:tc>
        <w:tc>
          <w:tcPr>
            <w:tcW w:w="848" w:type="dxa"/>
            <w:vAlign w:val="center"/>
          </w:tcPr>
          <w:p w14:paraId="29A187F4" w14:textId="77777777" w:rsidR="00975C97" w:rsidRPr="0001701A" w:rsidRDefault="00975C97" w:rsidP="00D273E7">
            <w:pPr>
              <w:pStyle w:val="TAC"/>
            </w:pPr>
            <w:r w:rsidRPr="0001701A">
              <w:t>2</w:t>
            </w:r>
          </w:p>
        </w:tc>
        <w:tc>
          <w:tcPr>
            <w:tcW w:w="848" w:type="dxa"/>
            <w:vAlign w:val="center"/>
          </w:tcPr>
          <w:p w14:paraId="34E95C28" w14:textId="77777777" w:rsidR="00975C97" w:rsidRPr="0001701A" w:rsidRDefault="00975C97" w:rsidP="00D273E7">
            <w:pPr>
              <w:pStyle w:val="TAC"/>
            </w:pPr>
            <w:r w:rsidRPr="0001701A">
              <w:t>2</w:t>
            </w:r>
          </w:p>
        </w:tc>
        <w:tc>
          <w:tcPr>
            <w:tcW w:w="848" w:type="dxa"/>
            <w:vAlign w:val="center"/>
          </w:tcPr>
          <w:p w14:paraId="77812D11" w14:textId="77777777" w:rsidR="00975C97" w:rsidRPr="0001701A" w:rsidRDefault="00975C97" w:rsidP="00D273E7">
            <w:pPr>
              <w:pStyle w:val="TAC"/>
            </w:pPr>
            <w:r w:rsidRPr="0001701A">
              <w:t>2</w:t>
            </w:r>
          </w:p>
        </w:tc>
        <w:tc>
          <w:tcPr>
            <w:tcW w:w="848" w:type="dxa"/>
            <w:vAlign w:val="center"/>
          </w:tcPr>
          <w:p w14:paraId="31AACA68" w14:textId="77777777" w:rsidR="00975C97" w:rsidRPr="0001701A" w:rsidRDefault="00975C97" w:rsidP="00D273E7">
            <w:pPr>
              <w:pStyle w:val="TAC"/>
            </w:pPr>
            <w:r w:rsidRPr="0001701A">
              <w:t>2</w:t>
            </w:r>
          </w:p>
        </w:tc>
        <w:tc>
          <w:tcPr>
            <w:tcW w:w="848" w:type="dxa"/>
            <w:vAlign w:val="center"/>
          </w:tcPr>
          <w:p w14:paraId="0023BA8C" w14:textId="77777777" w:rsidR="00975C97" w:rsidRPr="0001701A" w:rsidRDefault="00975C97" w:rsidP="00D273E7">
            <w:pPr>
              <w:pStyle w:val="TAC"/>
            </w:pPr>
            <w:r w:rsidRPr="0001701A">
              <w:t>2</w:t>
            </w:r>
          </w:p>
        </w:tc>
        <w:tc>
          <w:tcPr>
            <w:tcW w:w="849" w:type="dxa"/>
            <w:vAlign w:val="center"/>
          </w:tcPr>
          <w:p w14:paraId="75B83A43" w14:textId="77777777" w:rsidR="00975C97" w:rsidRPr="0001701A" w:rsidRDefault="00975C97" w:rsidP="00D273E7">
            <w:pPr>
              <w:pStyle w:val="TAC"/>
            </w:pPr>
            <w:r w:rsidRPr="0001701A">
              <w:t>2</w:t>
            </w:r>
          </w:p>
        </w:tc>
      </w:tr>
      <w:tr w:rsidR="00975C97" w:rsidRPr="0001701A" w14:paraId="55716573" w14:textId="77777777" w:rsidTr="00D273E7">
        <w:trPr>
          <w:jc w:val="center"/>
        </w:trPr>
        <w:tc>
          <w:tcPr>
            <w:tcW w:w="3690" w:type="dxa"/>
          </w:tcPr>
          <w:p w14:paraId="14E11BB8" w14:textId="77777777" w:rsidR="00975C97" w:rsidRPr="0001701A" w:rsidRDefault="00975C97" w:rsidP="00D273E7">
            <w:pPr>
              <w:pStyle w:val="TAL"/>
            </w:pPr>
            <w:r w:rsidRPr="0001701A">
              <w:t>Allocated resource blocks</w:t>
            </w:r>
          </w:p>
        </w:tc>
        <w:tc>
          <w:tcPr>
            <w:tcW w:w="1093" w:type="dxa"/>
            <w:vAlign w:val="center"/>
          </w:tcPr>
          <w:p w14:paraId="1AF113E6" w14:textId="77777777" w:rsidR="00975C97" w:rsidRPr="0001701A" w:rsidRDefault="00975C97" w:rsidP="00D273E7">
            <w:pPr>
              <w:pStyle w:val="TAC"/>
            </w:pPr>
          </w:p>
        </w:tc>
        <w:tc>
          <w:tcPr>
            <w:tcW w:w="848" w:type="dxa"/>
            <w:vAlign w:val="center"/>
          </w:tcPr>
          <w:p w14:paraId="2D951EEB" w14:textId="77777777" w:rsidR="00975C97" w:rsidRPr="0001701A" w:rsidRDefault="00975C97" w:rsidP="00D273E7">
            <w:pPr>
              <w:pStyle w:val="TAC"/>
            </w:pPr>
            <w:r w:rsidRPr="0001701A">
              <w:t>11</w:t>
            </w:r>
          </w:p>
        </w:tc>
        <w:tc>
          <w:tcPr>
            <w:tcW w:w="848" w:type="dxa"/>
            <w:vAlign w:val="center"/>
          </w:tcPr>
          <w:p w14:paraId="4CCFF855" w14:textId="77777777" w:rsidR="00975C97" w:rsidRPr="0001701A" w:rsidRDefault="00975C97" w:rsidP="00D273E7">
            <w:pPr>
              <w:pStyle w:val="TAC"/>
            </w:pPr>
            <w:r w:rsidRPr="0001701A">
              <w:t>18</w:t>
            </w:r>
          </w:p>
        </w:tc>
        <w:tc>
          <w:tcPr>
            <w:tcW w:w="848" w:type="dxa"/>
            <w:vAlign w:val="center"/>
          </w:tcPr>
          <w:p w14:paraId="6176C259" w14:textId="77777777" w:rsidR="00975C97" w:rsidRPr="0001701A" w:rsidRDefault="00975C97" w:rsidP="00D273E7">
            <w:pPr>
              <w:pStyle w:val="TAC"/>
            </w:pPr>
            <w:r w:rsidRPr="0001701A">
              <w:t>24</w:t>
            </w:r>
          </w:p>
        </w:tc>
        <w:tc>
          <w:tcPr>
            <w:tcW w:w="848" w:type="dxa"/>
            <w:vAlign w:val="center"/>
          </w:tcPr>
          <w:p w14:paraId="240AB8A2" w14:textId="77777777" w:rsidR="00975C97" w:rsidRPr="0001701A" w:rsidRDefault="00975C97" w:rsidP="00D273E7">
            <w:pPr>
              <w:pStyle w:val="TAC"/>
            </w:pPr>
            <w:r w:rsidRPr="0001701A">
              <w:t>31</w:t>
            </w:r>
          </w:p>
        </w:tc>
        <w:tc>
          <w:tcPr>
            <w:tcW w:w="848" w:type="dxa"/>
            <w:vAlign w:val="center"/>
          </w:tcPr>
          <w:p w14:paraId="4A59F2B2" w14:textId="77777777" w:rsidR="00975C97" w:rsidRPr="0001701A" w:rsidRDefault="00975C97" w:rsidP="00D273E7">
            <w:pPr>
              <w:pStyle w:val="TAC"/>
            </w:pPr>
            <w:r w:rsidRPr="0001701A">
              <w:t>38</w:t>
            </w:r>
          </w:p>
        </w:tc>
        <w:tc>
          <w:tcPr>
            <w:tcW w:w="848" w:type="dxa"/>
            <w:vAlign w:val="center"/>
          </w:tcPr>
          <w:p w14:paraId="77C07A51" w14:textId="77777777" w:rsidR="00975C97" w:rsidRPr="0001701A" w:rsidRDefault="00975C97" w:rsidP="00D273E7">
            <w:pPr>
              <w:pStyle w:val="TAC"/>
            </w:pPr>
            <w:r w:rsidRPr="0001701A">
              <w:t>51</w:t>
            </w:r>
          </w:p>
        </w:tc>
        <w:tc>
          <w:tcPr>
            <w:tcW w:w="848" w:type="dxa"/>
            <w:vAlign w:val="center"/>
          </w:tcPr>
          <w:p w14:paraId="2E216598" w14:textId="77777777" w:rsidR="00975C97" w:rsidRPr="0001701A" w:rsidRDefault="00975C97" w:rsidP="00D273E7">
            <w:pPr>
              <w:pStyle w:val="TAC"/>
            </w:pPr>
            <w:r w:rsidRPr="0001701A">
              <w:t>65</w:t>
            </w:r>
          </w:p>
        </w:tc>
        <w:tc>
          <w:tcPr>
            <w:tcW w:w="848" w:type="dxa"/>
            <w:vAlign w:val="center"/>
          </w:tcPr>
          <w:p w14:paraId="52434EE9" w14:textId="77777777" w:rsidR="00975C97" w:rsidRPr="0001701A" w:rsidRDefault="00975C97" w:rsidP="00D273E7">
            <w:pPr>
              <w:pStyle w:val="TAC"/>
            </w:pPr>
            <w:r w:rsidRPr="0001701A">
              <w:t>79</w:t>
            </w:r>
          </w:p>
        </w:tc>
        <w:tc>
          <w:tcPr>
            <w:tcW w:w="848" w:type="dxa"/>
            <w:vAlign w:val="center"/>
          </w:tcPr>
          <w:p w14:paraId="7B37208D" w14:textId="77777777" w:rsidR="00975C97" w:rsidRPr="0001701A" w:rsidRDefault="00975C97" w:rsidP="00D273E7">
            <w:pPr>
              <w:pStyle w:val="TAC"/>
            </w:pPr>
            <w:r w:rsidRPr="0001701A">
              <w:t>107</w:t>
            </w:r>
          </w:p>
        </w:tc>
        <w:tc>
          <w:tcPr>
            <w:tcW w:w="849" w:type="dxa"/>
            <w:vAlign w:val="center"/>
          </w:tcPr>
          <w:p w14:paraId="0CE8AE3F" w14:textId="77777777" w:rsidR="00975C97" w:rsidRPr="0001701A" w:rsidRDefault="00975C97" w:rsidP="00D273E7">
            <w:pPr>
              <w:pStyle w:val="TAC"/>
            </w:pPr>
            <w:r w:rsidRPr="0001701A">
              <w:t>135</w:t>
            </w:r>
          </w:p>
        </w:tc>
      </w:tr>
      <w:tr w:rsidR="00975C97" w:rsidRPr="0001701A" w14:paraId="417A8FC8" w14:textId="77777777" w:rsidTr="00D273E7">
        <w:trPr>
          <w:jc w:val="center"/>
        </w:trPr>
        <w:tc>
          <w:tcPr>
            <w:tcW w:w="3690" w:type="dxa"/>
          </w:tcPr>
          <w:p w14:paraId="7A4DE050" w14:textId="77777777" w:rsidR="00975C97" w:rsidRPr="0001701A" w:rsidRDefault="00975C97" w:rsidP="00D273E7">
            <w:pPr>
              <w:pStyle w:val="TAL"/>
            </w:pPr>
            <w:r w:rsidRPr="0001701A">
              <w:t>Subcarriers per resource block</w:t>
            </w:r>
          </w:p>
        </w:tc>
        <w:tc>
          <w:tcPr>
            <w:tcW w:w="1093" w:type="dxa"/>
            <w:vAlign w:val="center"/>
          </w:tcPr>
          <w:p w14:paraId="18A360B7" w14:textId="77777777" w:rsidR="00975C97" w:rsidRPr="0001701A" w:rsidRDefault="00975C97" w:rsidP="00D273E7">
            <w:pPr>
              <w:pStyle w:val="TAC"/>
            </w:pPr>
          </w:p>
        </w:tc>
        <w:tc>
          <w:tcPr>
            <w:tcW w:w="848" w:type="dxa"/>
            <w:vAlign w:val="center"/>
          </w:tcPr>
          <w:p w14:paraId="4EC20580" w14:textId="77777777" w:rsidR="00975C97" w:rsidRPr="0001701A" w:rsidRDefault="00975C97" w:rsidP="00D273E7">
            <w:pPr>
              <w:pStyle w:val="TAC"/>
            </w:pPr>
            <w:r w:rsidRPr="0001701A">
              <w:t>12</w:t>
            </w:r>
          </w:p>
        </w:tc>
        <w:tc>
          <w:tcPr>
            <w:tcW w:w="848" w:type="dxa"/>
            <w:vAlign w:val="center"/>
          </w:tcPr>
          <w:p w14:paraId="0459E21C" w14:textId="77777777" w:rsidR="00975C97" w:rsidRPr="0001701A" w:rsidRDefault="00975C97" w:rsidP="00D273E7">
            <w:pPr>
              <w:pStyle w:val="TAC"/>
            </w:pPr>
            <w:r w:rsidRPr="0001701A">
              <w:t>12</w:t>
            </w:r>
          </w:p>
        </w:tc>
        <w:tc>
          <w:tcPr>
            <w:tcW w:w="848" w:type="dxa"/>
            <w:vAlign w:val="center"/>
          </w:tcPr>
          <w:p w14:paraId="07440126" w14:textId="77777777" w:rsidR="00975C97" w:rsidRPr="0001701A" w:rsidRDefault="00975C97" w:rsidP="00D273E7">
            <w:pPr>
              <w:pStyle w:val="TAC"/>
            </w:pPr>
            <w:r w:rsidRPr="0001701A">
              <w:t>12</w:t>
            </w:r>
          </w:p>
        </w:tc>
        <w:tc>
          <w:tcPr>
            <w:tcW w:w="848" w:type="dxa"/>
            <w:vAlign w:val="center"/>
          </w:tcPr>
          <w:p w14:paraId="56ECD264" w14:textId="77777777" w:rsidR="00975C97" w:rsidRPr="0001701A" w:rsidRDefault="00975C97" w:rsidP="00D273E7">
            <w:pPr>
              <w:pStyle w:val="TAC"/>
            </w:pPr>
            <w:r w:rsidRPr="0001701A">
              <w:t>12</w:t>
            </w:r>
          </w:p>
        </w:tc>
        <w:tc>
          <w:tcPr>
            <w:tcW w:w="848" w:type="dxa"/>
            <w:vAlign w:val="center"/>
          </w:tcPr>
          <w:p w14:paraId="56501A06" w14:textId="77777777" w:rsidR="00975C97" w:rsidRPr="0001701A" w:rsidRDefault="00975C97" w:rsidP="00D273E7">
            <w:pPr>
              <w:pStyle w:val="TAC"/>
            </w:pPr>
            <w:r w:rsidRPr="0001701A">
              <w:t>12</w:t>
            </w:r>
          </w:p>
        </w:tc>
        <w:tc>
          <w:tcPr>
            <w:tcW w:w="848" w:type="dxa"/>
            <w:vAlign w:val="center"/>
          </w:tcPr>
          <w:p w14:paraId="5A032DE5" w14:textId="77777777" w:rsidR="00975C97" w:rsidRPr="0001701A" w:rsidRDefault="00975C97" w:rsidP="00D273E7">
            <w:pPr>
              <w:pStyle w:val="TAC"/>
            </w:pPr>
            <w:r w:rsidRPr="0001701A">
              <w:t>12</w:t>
            </w:r>
          </w:p>
        </w:tc>
        <w:tc>
          <w:tcPr>
            <w:tcW w:w="848" w:type="dxa"/>
            <w:vAlign w:val="center"/>
          </w:tcPr>
          <w:p w14:paraId="4704A29A" w14:textId="77777777" w:rsidR="00975C97" w:rsidRPr="0001701A" w:rsidRDefault="00975C97" w:rsidP="00D273E7">
            <w:pPr>
              <w:pStyle w:val="TAC"/>
            </w:pPr>
            <w:r w:rsidRPr="0001701A">
              <w:t>12</w:t>
            </w:r>
          </w:p>
        </w:tc>
        <w:tc>
          <w:tcPr>
            <w:tcW w:w="848" w:type="dxa"/>
            <w:vAlign w:val="center"/>
          </w:tcPr>
          <w:p w14:paraId="17DEC3D1" w14:textId="77777777" w:rsidR="00975C97" w:rsidRPr="0001701A" w:rsidRDefault="00975C97" w:rsidP="00D273E7">
            <w:pPr>
              <w:pStyle w:val="TAC"/>
            </w:pPr>
            <w:r w:rsidRPr="0001701A">
              <w:t>12</w:t>
            </w:r>
          </w:p>
        </w:tc>
        <w:tc>
          <w:tcPr>
            <w:tcW w:w="848" w:type="dxa"/>
            <w:vAlign w:val="center"/>
          </w:tcPr>
          <w:p w14:paraId="580AE28B" w14:textId="77777777" w:rsidR="00975C97" w:rsidRPr="0001701A" w:rsidRDefault="00975C97" w:rsidP="00D273E7">
            <w:pPr>
              <w:pStyle w:val="TAC"/>
            </w:pPr>
            <w:r w:rsidRPr="0001701A">
              <w:t>12</w:t>
            </w:r>
          </w:p>
        </w:tc>
        <w:tc>
          <w:tcPr>
            <w:tcW w:w="849" w:type="dxa"/>
            <w:vAlign w:val="center"/>
          </w:tcPr>
          <w:p w14:paraId="34A1E27C" w14:textId="77777777" w:rsidR="00975C97" w:rsidRPr="0001701A" w:rsidRDefault="00975C97" w:rsidP="00D273E7">
            <w:pPr>
              <w:pStyle w:val="TAC"/>
            </w:pPr>
            <w:r w:rsidRPr="0001701A">
              <w:t>12</w:t>
            </w:r>
          </w:p>
        </w:tc>
      </w:tr>
      <w:tr w:rsidR="00975C97" w:rsidRPr="0001701A" w14:paraId="4BFB8827" w14:textId="77777777" w:rsidTr="00D273E7">
        <w:trPr>
          <w:jc w:val="center"/>
        </w:trPr>
        <w:tc>
          <w:tcPr>
            <w:tcW w:w="3690" w:type="dxa"/>
          </w:tcPr>
          <w:p w14:paraId="15EAB23E" w14:textId="77777777" w:rsidR="00975C97" w:rsidRPr="0001701A" w:rsidRDefault="00975C97" w:rsidP="00D273E7">
            <w:pPr>
              <w:pStyle w:val="TAL"/>
            </w:pPr>
            <w:r w:rsidRPr="0001701A">
              <w:t>Allocated slots per Frame</w:t>
            </w:r>
          </w:p>
        </w:tc>
        <w:tc>
          <w:tcPr>
            <w:tcW w:w="1093" w:type="dxa"/>
            <w:vAlign w:val="center"/>
          </w:tcPr>
          <w:p w14:paraId="67C4AC0B" w14:textId="77777777" w:rsidR="00975C97" w:rsidRPr="0001701A" w:rsidRDefault="00975C97" w:rsidP="00D273E7">
            <w:pPr>
              <w:pStyle w:val="TAC"/>
            </w:pPr>
          </w:p>
        </w:tc>
        <w:tc>
          <w:tcPr>
            <w:tcW w:w="848" w:type="dxa"/>
          </w:tcPr>
          <w:p w14:paraId="7F0912AF" w14:textId="77777777" w:rsidR="00975C97" w:rsidRPr="0001701A" w:rsidRDefault="00975C97" w:rsidP="00D273E7">
            <w:pPr>
              <w:pStyle w:val="TAC"/>
            </w:pPr>
            <w:r w:rsidRPr="0001701A">
              <w:t>24</w:t>
            </w:r>
          </w:p>
        </w:tc>
        <w:tc>
          <w:tcPr>
            <w:tcW w:w="848" w:type="dxa"/>
          </w:tcPr>
          <w:p w14:paraId="1A1ECAF9" w14:textId="77777777" w:rsidR="00975C97" w:rsidRPr="0001701A" w:rsidRDefault="00975C97" w:rsidP="00D273E7">
            <w:pPr>
              <w:pStyle w:val="TAC"/>
            </w:pPr>
            <w:r w:rsidRPr="0001701A">
              <w:t>24</w:t>
            </w:r>
          </w:p>
        </w:tc>
        <w:tc>
          <w:tcPr>
            <w:tcW w:w="848" w:type="dxa"/>
          </w:tcPr>
          <w:p w14:paraId="2A5D6EA0" w14:textId="77777777" w:rsidR="00975C97" w:rsidRPr="0001701A" w:rsidRDefault="00975C97" w:rsidP="00D273E7">
            <w:pPr>
              <w:pStyle w:val="TAC"/>
            </w:pPr>
            <w:r w:rsidRPr="0001701A">
              <w:t>24</w:t>
            </w:r>
          </w:p>
        </w:tc>
        <w:tc>
          <w:tcPr>
            <w:tcW w:w="848" w:type="dxa"/>
          </w:tcPr>
          <w:p w14:paraId="5D69C47E" w14:textId="77777777" w:rsidR="00975C97" w:rsidRPr="0001701A" w:rsidRDefault="00975C97" w:rsidP="00D273E7">
            <w:pPr>
              <w:pStyle w:val="TAC"/>
            </w:pPr>
            <w:r w:rsidRPr="0001701A">
              <w:t>24</w:t>
            </w:r>
          </w:p>
        </w:tc>
        <w:tc>
          <w:tcPr>
            <w:tcW w:w="848" w:type="dxa"/>
          </w:tcPr>
          <w:p w14:paraId="3DA403D8" w14:textId="77777777" w:rsidR="00975C97" w:rsidRPr="0001701A" w:rsidRDefault="00975C97" w:rsidP="00D273E7">
            <w:pPr>
              <w:pStyle w:val="TAC"/>
            </w:pPr>
            <w:r w:rsidRPr="0001701A">
              <w:t>24</w:t>
            </w:r>
          </w:p>
        </w:tc>
        <w:tc>
          <w:tcPr>
            <w:tcW w:w="848" w:type="dxa"/>
          </w:tcPr>
          <w:p w14:paraId="583448CA" w14:textId="77777777" w:rsidR="00975C97" w:rsidRPr="0001701A" w:rsidRDefault="00975C97" w:rsidP="00D273E7">
            <w:pPr>
              <w:pStyle w:val="TAC"/>
            </w:pPr>
            <w:r w:rsidRPr="0001701A">
              <w:t>24</w:t>
            </w:r>
          </w:p>
        </w:tc>
        <w:tc>
          <w:tcPr>
            <w:tcW w:w="848" w:type="dxa"/>
          </w:tcPr>
          <w:p w14:paraId="68D9469F" w14:textId="77777777" w:rsidR="00975C97" w:rsidRPr="0001701A" w:rsidRDefault="00975C97" w:rsidP="00D273E7">
            <w:pPr>
              <w:pStyle w:val="TAC"/>
            </w:pPr>
            <w:r w:rsidRPr="0001701A">
              <w:t>24</w:t>
            </w:r>
          </w:p>
        </w:tc>
        <w:tc>
          <w:tcPr>
            <w:tcW w:w="848" w:type="dxa"/>
          </w:tcPr>
          <w:p w14:paraId="72772869" w14:textId="77777777" w:rsidR="00975C97" w:rsidRPr="0001701A" w:rsidRDefault="00975C97" w:rsidP="00D273E7">
            <w:pPr>
              <w:pStyle w:val="TAC"/>
            </w:pPr>
            <w:r w:rsidRPr="0001701A">
              <w:t>24</w:t>
            </w:r>
          </w:p>
        </w:tc>
        <w:tc>
          <w:tcPr>
            <w:tcW w:w="848" w:type="dxa"/>
          </w:tcPr>
          <w:p w14:paraId="60563E80" w14:textId="77777777" w:rsidR="00975C97" w:rsidRPr="0001701A" w:rsidRDefault="00975C97" w:rsidP="00D273E7">
            <w:pPr>
              <w:pStyle w:val="TAC"/>
            </w:pPr>
            <w:r w:rsidRPr="0001701A">
              <w:t>24</w:t>
            </w:r>
          </w:p>
        </w:tc>
        <w:tc>
          <w:tcPr>
            <w:tcW w:w="849" w:type="dxa"/>
          </w:tcPr>
          <w:p w14:paraId="67A8A62A" w14:textId="77777777" w:rsidR="00975C97" w:rsidRPr="0001701A" w:rsidRDefault="00975C97" w:rsidP="00D273E7">
            <w:pPr>
              <w:pStyle w:val="TAC"/>
            </w:pPr>
            <w:r w:rsidRPr="0001701A">
              <w:t>24</w:t>
            </w:r>
          </w:p>
        </w:tc>
      </w:tr>
      <w:tr w:rsidR="00975C97" w:rsidRPr="0001701A" w14:paraId="6453050A" w14:textId="77777777" w:rsidTr="00D273E7">
        <w:trPr>
          <w:jc w:val="center"/>
        </w:trPr>
        <w:tc>
          <w:tcPr>
            <w:tcW w:w="3690" w:type="dxa"/>
          </w:tcPr>
          <w:p w14:paraId="0BA3136B" w14:textId="77777777" w:rsidR="00975C97" w:rsidRPr="0001701A" w:rsidRDefault="00975C97" w:rsidP="00D273E7">
            <w:pPr>
              <w:pStyle w:val="TAL"/>
            </w:pPr>
            <w:r w:rsidRPr="0001701A">
              <w:t>MCS Index</w:t>
            </w:r>
          </w:p>
        </w:tc>
        <w:tc>
          <w:tcPr>
            <w:tcW w:w="1093" w:type="dxa"/>
            <w:vAlign w:val="center"/>
          </w:tcPr>
          <w:p w14:paraId="0A2C9BC8" w14:textId="77777777" w:rsidR="00975C97" w:rsidRPr="0001701A" w:rsidRDefault="00975C97" w:rsidP="00D273E7">
            <w:pPr>
              <w:pStyle w:val="TAC"/>
            </w:pPr>
          </w:p>
        </w:tc>
        <w:tc>
          <w:tcPr>
            <w:tcW w:w="848" w:type="dxa"/>
            <w:vAlign w:val="center"/>
          </w:tcPr>
          <w:p w14:paraId="6C610C10" w14:textId="77777777" w:rsidR="00975C97" w:rsidRPr="0001701A" w:rsidRDefault="00975C97" w:rsidP="00D273E7">
            <w:pPr>
              <w:pStyle w:val="TAC"/>
            </w:pPr>
            <w:r w:rsidRPr="0001701A">
              <w:t>23</w:t>
            </w:r>
          </w:p>
        </w:tc>
        <w:tc>
          <w:tcPr>
            <w:tcW w:w="848" w:type="dxa"/>
            <w:vAlign w:val="center"/>
          </w:tcPr>
          <w:p w14:paraId="6218BBCB" w14:textId="77777777" w:rsidR="00975C97" w:rsidRPr="0001701A" w:rsidRDefault="00975C97" w:rsidP="00D273E7">
            <w:pPr>
              <w:pStyle w:val="TAC"/>
            </w:pPr>
            <w:r w:rsidRPr="0001701A">
              <w:t>23</w:t>
            </w:r>
          </w:p>
        </w:tc>
        <w:tc>
          <w:tcPr>
            <w:tcW w:w="848" w:type="dxa"/>
            <w:vAlign w:val="center"/>
          </w:tcPr>
          <w:p w14:paraId="69E94FDB" w14:textId="77777777" w:rsidR="00975C97" w:rsidRPr="0001701A" w:rsidRDefault="00975C97" w:rsidP="00D273E7">
            <w:pPr>
              <w:pStyle w:val="TAC"/>
            </w:pPr>
            <w:r w:rsidRPr="0001701A">
              <w:t>23</w:t>
            </w:r>
          </w:p>
        </w:tc>
        <w:tc>
          <w:tcPr>
            <w:tcW w:w="848" w:type="dxa"/>
            <w:vAlign w:val="center"/>
          </w:tcPr>
          <w:p w14:paraId="36A98117" w14:textId="77777777" w:rsidR="00975C97" w:rsidRPr="0001701A" w:rsidRDefault="00975C97" w:rsidP="00D273E7">
            <w:pPr>
              <w:pStyle w:val="TAC"/>
            </w:pPr>
            <w:r w:rsidRPr="0001701A">
              <w:t>23</w:t>
            </w:r>
          </w:p>
        </w:tc>
        <w:tc>
          <w:tcPr>
            <w:tcW w:w="848" w:type="dxa"/>
            <w:vAlign w:val="center"/>
          </w:tcPr>
          <w:p w14:paraId="1FCA24DA" w14:textId="77777777" w:rsidR="00975C97" w:rsidRPr="0001701A" w:rsidRDefault="00975C97" w:rsidP="00D273E7">
            <w:pPr>
              <w:pStyle w:val="TAC"/>
            </w:pPr>
            <w:r w:rsidRPr="0001701A">
              <w:t>23</w:t>
            </w:r>
          </w:p>
        </w:tc>
        <w:tc>
          <w:tcPr>
            <w:tcW w:w="848" w:type="dxa"/>
            <w:vAlign w:val="center"/>
          </w:tcPr>
          <w:p w14:paraId="28F47C57" w14:textId="77777777" w:rsidR="00975C97" w:rsidRPr="0001701A" w:rsidRDefault="00975C97" w:rsidP="00D273E7">
            <w:pPr>
              <w:pStyle w:val="TAC"/>
            </w:pPr>
            <w:r w:rsidRPr="0001701A">
              <w:t>23</w:t>
            </w:r>
          </w:p>
        </w:tc>
        <w:tc>
          <w:tcPr>
            <w:tcW w:w="848" w:type="dxa"/>
            <w:vAlign w:val="center"/>
          </w:tcPr>
          <w:p w14:paraId="4652D179" w14:textId="77777777" w:rsidR="00975C97" w:rsidRPr="0001701A" w:rsidRDefault="00975C97" w:rsidP="00D273E7">
            <w:pPr>
              <w:pStyle w:val="TAC"/>
            </w:pPr>
            <w:r w:rsidRPr="0001701A">
              <w:t>23</w:t>
            </w:r>
          </w:p>
        </w:tc>
        <w:tc>
          <w:tcPr>
            <w:tcW w:w="848" w:type="dxa"/>
            <w:vAlign w:val="center"/>
          </w:tcPr>
          <w:p w14:paraId="723AEDD0" w14:textId="77777777" w:rsidR="00975C97" w:rsidRPr="0001701A" w:rsidRDefault="00975C97" w:rsidP="00D273E7">
            <w:pPr>
              <w:pStyle w:val="TAC"/>
            </w:pPr>
            <w:r w:rsidRPr="0001701A">
              <w:t>23</w:t>
            </w:r>
          </w:p>
        </w:tc>
        <w:tc>
          <w:tcPr>
            <w:tcW w:w="848" w:type="dxa"/>
            <w:vAlign w:val="center"/>
          </w:tcPr>
          <w:p w14:paraId="59C2431D" w14:textId="77777777" w:rsidR="00975C97" w:rsidRPr="0001701A" w:rsidRDefault="00975C97" w:rsidP="00D273E7">
            <w:pPr>
              <w:pStyle w:val="TAC"/>
            </w:pPr>
            <w:r w:rsidRPr="0001701A">
              <w:t>23</w:t>
            </w:r>
          </w:p>
        </w:tc>
        <w:tc>
          <w:tcPr>
            <w:tcW w:w="849" w:type="dxa"/>
            <w:vAlign w:val="center"/>
          </w:tcPr>
          <w:p w14:paraId="0C95A7CC" w14:textId="77777777" w:rsidR="00975C97" w:rsidRPr="0001701A" w:rsidRDefault="00975C97" w:rsidP="00D273E7">
            <w:pPr>
              <w:pStyle w:val="TAC"/>
            </w:pPr>
            <w:r w:rsidRPr="0001701A">
              <w:t>23</w:t>
            </w:r>
          </w:p>
        </w:tc>
      </w:tr>
      <w:tr w:rsidR="00975C97" w:rsidRPr="0001701A" w14:paraId="661CBEE4" w14:textId="77777777" w:rsidTr="00D273E7">
        <w:trPr>
          <w:jc w:val="center"/>
        </w:trPr>
        <w:tc>
          <w:tcPr>
            <w:tcW w:w="3690" w:type="dxa"/>
          </w:tcPr>
          <w:p w14:paraId="5FF538DB" w14:textId="77777777" w:rsidR="00975C97" w:rsidRPr="0001701A" w:rsidRDefault="00975C97" w:rsidP="00D273E7">
            <w:pPr>
              <w:pStyle w:val="TAL"/>
            </w:pPr>
            <w:r w:rsidRPr="0001701A">
              <w:t>MCS Table for TBS determination</w:t>
            </w:r>
          </w:p>
        </w:tc>
        <w:tc>
          <w:tcPr>
            <w:tcW w:w="1093" w:type="dxa"/>
            <w:vAlign w:val="center"/>
          </w:tcPr>
          <w:p w14:paraId="5D931CCC" w14:textId="77777777" w:rsidR="00975C97" w:rsidRPr="0001701A" w:rsidRDefault="00975C97" w:rsidP="00D273E7">
            <w:pPr>
              <w:pStyle w:val="TAC"/>
            </w:pPr>
          </w:p>
        </w:tc>
        <w:tc>
          <w:tcPr>
            <w:tcW w:w="8481" w:type="dxa"/>
            <w:gridSpan w:val="10"/>
            <w:vAlign w:val="center"/>
          </w:tcPr>
          <w:p w14:paraId="6FC4A5E2" w14:textId="77777777" w:rsidR="00975C97" w:rsidRPr="0001701A" w:rsidRDefault="00975C97" w:rsidP="00D273E7">
            <w:pPr>
              <w:pStyle w:val="TAC"/>
              <w:rPr>
                <w:lang w:eastAsia="zh-TW"/>
              </w:rPr>
            </w:pPr>
            <w:r w:rsidRPr="0001701A">
              <w:rPr>
                <w:lang w:eastAsia="zh-TW"/>
              </w:rPr>
              <w:t>256QAM</w:t>
            </w:r>
          </w:p>
        </w:tc>
      </w:tr>
      <w:tr w:rsidR="00975C97" w:rsidRPr="0001701A" w14:paraId="7B749ED3" w14:textId="77777777" w:rsidTr="00D273E7">
        <w:trPr>
          <w:jc w:val="center"/>
        </w:trPr>
        <w:tc>
          <w:tcPr>
            <w:tcW w:w="3690" w:type="dxa"/>
          </w:tcPr>
          <w:p w14:paraId="77D43154" w14:textId="77777777" w:rsidR="00975C97" w:rsidRPr="0001701A" w:rsidRDefault="00975C97" w:rsidP="00D273E7">
            <w:pPr>
              <w:pStyle w:val="TAL"/>
            </w:pPr>
            <w:r w:rsidRPr="0001701A">
              <w:t>Modulation</w:t>
            </w:r>
          </w:p>
        </w:tc>
        <w:tc>
          <w:tcPr>
            <w:tcW w:w="1093" w:type="dxa"/>
            <w:vAlign w:val="center"/>
          </w:tcPr>
          <w:p w14:paraId="22755110" w14:textId="77777777" w:rsidR="00975C97" w:rsidRPr="0001701A" w:rsidRDefault="00975C97" w:rsidP="00D273E7">
            <w:pPr>
              <w:pStyle w:val="TAC"/>
            </w:pPr>
          </w:p>
        </w:tc>
        <w:tc>
          <w:tcPr>
            <w:tcW w:w="848" w:type="dxa"/>
            <w:vAlign w:val="center"/>
          </w:tcPr>
          <w:p w14:paraId="09B39BDF" w14:textId="77777777" w:rsidR="00975C97" w:rsidRPr="0001701A" w:rsidRDefault="00975C97" w:rsidP="00D273E7">
            <w:pPr>
              <w:pStyle w:val="TAC"/>
            </w:pPr>
            <w:r w:rsidRPr="0001701A">
              <w:t>256 QAM</w:t>
            </w:r>
          </w:p>
        </w:tc>
        <w:tc>
          <w:tcPr>
            <w:tcW w:w="848" w:type="dxa"/>
            <w:vAlign w:val="center"/>
          </w:tcPr>
          <w:p w14:paraId="4A6F714F" w14:textId="77777777" w:rsidR="00975C97" w:rsidRPr="0001701A" w:rsidRDefault="00975C97" w:rsidP="00D273E7">
            <w:pPr>
              <w:pStyle w:val="TAC"/>
            </w:pPr>
            <w:r w:rsidRPr="0001701A">
              <w:t>256 QAM</w:t>
            </w:r>
          </w:p>
        </w:tc>
        <w:tc>
          <w:tcPr>
            <w:tcW w:w="848" w:type="dxa"/>
            <w:vAlign w:val="center"/>
          </w:tcPr>
          <w:p w14:paraId="305ABF7D" w14:textId="77777777" w:rsidR="00975C97" w:rsidRPr="0001701A" w:rsidRDefault="00975C97" w:rsidP="00D273E7">
            <w:pPr>
              <w:pStyle w:val="TAC"/>
            </w:pPr>
            <w:r w:rsidRPr="0001701A">
              <w:t>256 QAM</w:t>
            </w:r>
          </w:p>
        </w:tc>
        <w:tc>
          <w:tcPr>
            <w:tcW w:w="848" w:type="dxa"/>
            <w:vAlign w:val="center"/>
          </w:tcPr>
          <w:p w14:paraId="2470E572" w14:textId="77777777" w:rsidR="00975C97" w:rsidRPr="0001701A" w:rsidRDefault="00975C97" w:rsidP="00D273E7">
            <w:pPr>
              <w:pStyle w:val="TAC"/>
            </w:pPr>
            <w:r w:rsidRPr="0001701A">
              <w:t>256 QAM</w:t>
            </w:r>
          </w:p>
        </w:tc>
        <w:tc>
          <w:tcPr>
            <w:tcW w:w="848" w:type="dxa"/>
            <w:vAlign w:val="center"/>
          </w:tcPr>
          <w:p w14:paraId="1A1F0163" w14:textId="77777777" w:rsidR="00975C97" w:rsidRPr="0001701A" w:rsidRDefault="00975C97" w:rsidP="00D273E7">
            <w:pPr>
              <w:pStyle w:val="TAC"/>
            </w:pPr>
            <w:r w:rsidRPr="0001701A">
              <w:t>256 QAM</w:t>
            </w:r>
          </w:p>
        </w:tc>
        <w:tc>
          <w:tcPr>
            <w:tcW w:w="848" w:type="dxa"/>
            <w:vAlign w:val="center"/>
          </w:tcPr>
          <w:p w14:paraId="3284E492" w14:textId="77777777" w:rsidR="00975C97" w:rsidRPr="0001701A" w:rsidRDefault="00975C97" w:rsidP="00D273E7">
            <w:pPr>
              <w:pStyle w:val="TAC"/>
            </w:pPr>
            <w:r w:rsidRPr="0001701A">
              <w:t>256 QAM</w:t>
            </w:r>
          </w:p>
        </w:tc>
        <w:tc>
          <w:tcPr>
            <w:tcW w:w="848" w:type="dxa"/>
            <w:vAlign w:val="center"/>
          </w:tcPr>
          <w:p w14:paraId="2F4171F5" w14:textId="77777777" w:rsidR="00975C97" w:rsidRPr="0001701A" w:rsidRDefault="00975C97" w:rsidP="00D273E7">
            <w:pPr>
              <w:pStyle w:val="TAC"/>
            </w:pPr>
            <w:r w:rsidRPr="0001701A">
              <w:t>256 QAM</w:t>
            </w:r>
          </w:p>
        </w:tc>
        <w:tc>
          <w:tcPr>
            <w:tcW w:w="848" w:type="dxa"/>
            <w:vAlign w:val="center"/>
          </w:tcPr>
          <w:p w14:paraId="7CBD9154" w14:textId="77777777" w:rsidR="00975C97" w:rsidRPr="0001701A" w:rsidRDefault="00975C97" w:rsidP="00D273E7">
            <w:pPr>
              <w:pStyle w:val="TAC"/>
            </w:pPr>
            <w:r w:rsidRPr="0001701A">
              <w:t>256 QAM</w:t>
            </w:r>
          </w:p>
        </w:tc>
        <w:tc>
          <w:tcPr>
            <w:tcW w:w="848" w:type="dxa"/>
            <w:vAlign w:val="center"/>
          </w:tcPr>
          <w:p w14:paraId="0F7D2EBE" w14:textId="77777777" w:rsidR="00975C97" w:rsidRPr="0001701A" w:rsidRDefault="00975C97" w:rsidP="00D273E7">
            <w:pPr>
              <w:pStyle w:val="TAC"/>
            </w:pPr>
            <w:r w:rsidRPr="0001701A">
              <w:t>256 QAM</w:t>
            </w:r>
          </w:p>
        </w:tc>
        <w:tc>
          <w:tcPr>
            <w:tcW w:w="849" w:type="dxa"/>
            <w:vAlign w:val="center"/>
          </w:tcPr>
          <w:p w14:paraId="5076DFCD" w14:textId="77777777" w:rsidR="00975C97" w:rsidRPr="0001701A" w:rsidRDefault="00975C97" w:rsidP="00D273E7">
            <w:pPr>
              <w:pStyle w:val="TAC"/>
            </w:pPr>
            <w:r w:rsidRPr="0001701A">
              <w:t>256 QAM</w:t>
            </w:r>
          </w:p>
        </w:tc>
      </w:tr>
      <w:tr w:rsidR="00975C97" w:rsidRPr="0001701A" w14:paraId="22B650BE" w14:textId="77777777" w:rsidTr="00D273E7">
        <w:trPr>
          <w:jc w:val="center"/>
        </w:trPr>
        <w:tc>
          <w:tcPr>
            <w:tcW w:w="3690" w:type="dxa"/>
          </w:tcPr>
          <w:p w14:paraId="43FDFF4F" w14:textId="77777777" w:rsidR="00975C97" w:rsidRPr="0001701A" w:rsidRDefault="00975C97" w:rsidP="00D273E7">
            <w:pPr>
              <w:pStyle w:val="TAL"/>
            </w:pPr>
            <w:r w:rsidRPr="0001701A">
              <w:t>Target Coding Rate</w:t>
            </w:r>
          </w:p>
        </w:tc>
        <w:tc>
          <w:tcPr>
            <w:tcW w:w="1093" w:type="dxa"/>
            <w:vAlign w:val="center"/>
          </w:tcPr>
          <w:p w14:paraId="023860E1" w14:textId="77777777" w:rsidR="00975C97" w:rsidRPr="0001701A" w:rsidRDefault="00975C97" w:rsidP="00D273E7">
            <w:pPr>
              <w:pStyle w:val="TAC"/>
            </w:pPr>
          </w:p>
        </w:tc>
        <w:tc>
          <w:tcPr>
            <w:tcW w:w="848" w:type="dxa"/>
            <w:vAlign w:val="center"/>
          </w:tcPr>
          <w:p w14:paraId="47E94FC9" w14:textId="77777777" w:rsidR="00975C97" w:rsidRPr="0001701A" w:rsidRDefault="00975C97" w:rsidP="00D273E7">
            <w:pPr>
              <w:pStyle w:val="TAC"/>
            </w:pPr>
            <w:r w:rsidRPr="0001701A">
              <w:t>4/5</w:t>
            </w:r>
          </w:p>
        </w:tc>
        <w:tc>
          <w:tcPr>
            <w:tcW w:w="848" w:type="dxa"/>
            <w:vAlign w:val="center"/>
          </w:tcPr>
          <w:p w14:paraId="5CA6A6C4" w14:textId="77777777" w:rsidR="00975C97" w:rsidRPr="0001701A" w:rsidRDefault="00975C97" w:rsidP="00D273E7">
            <w:pPr>
              <w:pStyle w:val="TAC"/>
            </w:pPr>
            <w:r w:rsidRPr="0001701A">
              <w:t>4/5</w:t>
            </w:r>
          </w:p>
        </w:tc>
        <w:tc>
          <w:tcPr>
            <w:tcW w:w="848" w:type="dxa"/>
            <w:vAlign w:val="center"/>
          </w:tcPr>
          <w:p w14:paraId="00588865" w14:textId="77777777" w:rsidR="00975C97" w:rsidRPr="0001701A" w:rsidRDefault="00975C97" w:rsidP="00D273E7">
            <w:pPr>
              <w:pStyle w:val="TAC"/>
            </w:pPr>
            <w:r w:rsidRPr="0001701A">
              <w:t>4/5</w:t>
            </w:r>
          </w:p>
        </w:tc>
        <w:tc>
          <w:tcPr>
            <w:tcW w:w="848" w:type="dxa"/>
            <w:vAlign w:val="center"/>
          </w:tcPr>
          <w:p w14:paraId="5F754057" w14:textId="77777777" w:rsidR="00975C97" w:rsidRPr="0001701A" w:rsidRDefault="00975C97" w:rsidP="00D273E7">
            <w:pPr>
              <w:pStyle w:val="TAC"/>
            </w:pPr>
            <w:r w:rsidRPr="0001701A">
              <w:t>4/5</w:t>
            </w:r>
          </w:p>
        </w:tc>
        <w:tc>
          <w:tcPr>
            <w:tcW w:w="848" w:type="dxa"/>
            <w:vAlign w:val="center"/>
          </w:tcPr>
          <w:p w14:paraId="3032258C" w14:textId="77777777" w:rsidR="00975C97" w:rsidRPr="0001701A" w:rsidRDefault="00975C97" w:rsidP="00D273E7">
            <w:pPr>
              <w:pStyle w:val="TAC"/>
            </w:pPr>
            <w:r w:rsidRPr="0001701A">
              <w:t>4/5</w:t>
            </w:r>
          </w:p>
        </w:tc>
        <w:tc>
          <w:tcPr>
            <w:tcW w:w="848" w:type="dxa"/>
            <w:vAlign w:val="center"/>
          </w:tcPr>
          <w:p w14:paraId="0ED728DB" w14:textId="77777777" w:rsidR="00975C97" w:rsidRPr="0001701A" w:rsidRDefault="00975C97" w:rsidP="00D273E7">
            <w:pPr>
              <w:pStyle w:val="TAC"/>
            </w:pPr>
            <w:r w:rsidRPr="0001701A">
              <w:t>4/5</w:t>
            </w:r>
          </w:p>
        </w:tc>
        <w:tc>
          <w:tcPr>
            <w:tcW w:w="848" w:type="dxa"/>
            <w:vAlign w:val="center"/>
          </w:tcPr>
          <w:p w14:paraId="6F47077D" w14:textId="77777777" w:rsidR="00975C97" w:rsidRPr="0001701A" w:rsidRDefault="00975C97" w:rsidP="00D273E7">
            <w:pPr>
              <w:pStyle w:val="TAC"/>
            </w:pPr>
            <w:r w:rsidRPr="0001701A">
              <w:t>4/5</w:t>
            </w:r>
          </w:p>
        </w:tc>
        <w:tc>
          <w:tcPr>
            <w:tcW w:w="848" w:type="dxa"/>
            <w:vAlign w:val="center"/>
          </w:tcPr>
          <w:p w14:paraId="12F72D84" w14:textId="77777777" w:rsidR="00975C97" w:rsidRPr="0001701A" w:rsidRDefault="00975C97" w:rsidP="00D273E7">
            <w:pPr>
              <w:pStyle w:val="TAC"/>
            </w:pPr>
            <w:r w:rsidRPr="0001701A">
              <w:t>4/5</w:t>
            </w:r>
          </w:p>
        </w:tc>
        <w:tc>
          <w:tcPr>
            <w:tcW w:w="848" w:type="dxa"/>
            <w:vAlign w:val="center"/>
          </w:tcPr>
          <w:p w14:paraId="2F99D208" w14:textId="77777777" w:rsidR="00975C97" w:rsidRPr="0001701A" w:rsidRDefault="00975C97" w:rsidP="00D273E7">
            <w:pPr>
              <w:pStyle w:val="TAC"/>
            </w:pPr>
            <w:r w:rsidRPr="0001701A">
              <w:t>4/5</w:t>
            </w:r>
          </w:p>
        </w:tc>
        <w:tc>
          <w:tcPr>
            <w:tcW w:w="849" w:type="dxa"/>
            <w:vAlign w:val="center"/>
          </w:tcPr>
          <w:p w14:paraId="3B1B55C6" w14:textId="77777777" w:rsidR="00975C97" w:rsidRPr="0001701A" w:rsidRDefault="00975C97" w:rsidP="00D273E7">
            <w:pPr>
              <w:pStyle w:val="TAC"/>
            </w:pPr>
            <w:r w:rsidRPr="0001701A">
              <w:t>4/5</w:t>
            </w:r>
          </w:p>
        </w:tc>
      </w:tr>
      <w:tr w:rsidR="00975C97" w:rsidRPr="0001701A" w14:paraId="7EA49146" w14:textId="77777777" w:rsidTr="00D273E7">
        <w:trPr>
          <w:jc w:val="center"/>
        </w:trPr>
        <w:tc>
          <w:tcPr>
            <w:tcW w:w="3690" w:type="dxa"/>
          </w:tcPr>
          <w:p w14:paraId="47444B43" w14:textId="77777777" w:rsidR="00975C97" w:rsidRPr="0001701A" w:rsidRDefault="00975C97" w:rsidP="00D273E7">
            <w:pPr>
              <w:pStyle w:val="TAL"/>
            </w:pPr>
            <w:r w:rsidRPr="0001701A">
              <w:t>Maximum number of HARQ transmissions</w:t>
            </w:r>
          </w:p>
        </w:tc>
        <w:tc>
          <w:tcPr>
            <w:tcW w:w="1093" w:type="dxa"/>
            <w:vAlign w:val="center"/>
          </w:tcPr>
          <w:p w14:paraId="220812B2" w14:textId="77777777" w:rsidR="00975C97" w:rsidRPr="0001701A" w:rsidRDefault="00975C97" w:rsidP="00D273E7">
            <w:pPr>
              <w:pStyle w:val="TAC"/>
            </w:pPr>
          </w:p>
        </w:tc>
        <w:tc>
          <w:tcPr>
            <w:tcW w:w="848" w:type="dxa"/>
            <w:vAlign w:val="center"/>
          </w:tcPr>
          <w:p w14:paraId="2AC209D6" w14:textId="77777777" w:rsidR="00975C97" w:rsidRPr="0001701A" w:rsidRDefault="00975C97" w:rsidP="00D273E7">
            <w:pPr>
              <w:pStyle w:val="TAC"/>
            </w:pPr>
            <w:r w:rsidRPr="0001701A">
              <w:t>1</w:t>
            </w:r>
          </w:p>
        </w:tc>
        <w:tc>
          <w:tcPr>
            <w:tcW w:w="848" w:type="dxa"/>
            <w:vAlign w:val="center"/>
          </w:tcPr>
          <w:p w14:paraId="7100220B" w14:textId="77777777" w:rsidR="00975C97" w:rsidRPr="0001701A" w:rsidRDefault="00975C97" w:rsidP="00D273E7">
            <w:pPr>
              <w:pStyle w:val="TAC"/>
            </w:pPr>
            <w:r w:rsidRPr="0001701A">
              <w:t>1</w:t>
            </w:r>
          </w:p>
        </w:tc>
        <w:tc>
          <w:tcPr>
            <w:tcW w:w="848" w:type="dxa"/>
            <w:vAlign w:val="center"/>
          </w:tcPr>
          <w:p w14:paraId="2D26EEE4" w14:textId="77777777" w:rsidR="00975C97" w:rsidRPr="0001701A" w:rsidRDefault="00975C97" w:rsidP="00D273E7">
            <w:pPr>
              <w:pStyle w:val="TAC"/>
            </w:pPr>
            <w:r w:rsidRPr="0001701A">
              <w:t>1</w:t>
            </w:r>
          </w:p>
        </w:tc>
        <w:tc>
          <w:tcPr>
            <w:tcW w:w="848" w:type="dxa"/>
            <w:vAlign w:val="center"/>
          </w:tcPr>
          <w:p w14:paraId="49A77413" w14:textId="77777777" w:rsidR="00975C97" w:rsidRPr="0001701A" w:rsidRDefault="00975C97" w:rsidP="00D273E7">
            <w:pPr>
              <w:pStyle w:val="TAC"/>
            </w:pPr>
            <w:r w:rsidRPr="0001701A">
              <w:t>1</w:t>
            </w:r>
          </w:p>
        </w:tc>
        <w:tc>
          <w:tcPr>
            <w:tcW w:w="848" w:type="dxa"/>
            <w:vAlign w:val="center"/>
          </w:tcPr>
          <w:p w14:paraId="381CCF2D" w14:textId="77777777" w:rsidR="00975C97" w:rsidRPr="0001701A" w:rsidRDefault="00975C97" w:rsidP="00D273E7">
            <w:pPr>
              <w:pStyle w:val="TAC"/>
            </w:pPr>
            <w:r w:rsidRPr="0001701A">
              <w:t>1</w:t>
            </w:r>
          </w:p>
        </w:tc>
        <w:tc>
          <w:tcPr>
            <w:tcW w:w="848" w:type="dxa"/>
            <w:vAlign w:val="center"/>
          </w:tcPr>
          <w:p w14:paraId="4444B5C2" w14:textId="77777777" w:rsidR="00975C97" w:rsidRPr="0001701A" w:rsidRDefault="00975C97" w:rsidP="00D273E7">
            <w:pPr>
              <w:pStyle w:val="TAC"/>
            </w:pPr>
            <w:r w:rsidRPr="0001701A">
              <w:t>1</w:t>
            </w:r>
          </w:p>
        </w:tc>
        <w:tc>
          <w:tcPr>
            <w:tcW w:w="848" w:type="dxa"/>
            <w:vAlign w:val="center"/>
          </w:tcPr>
          <w:p w14:paraId="1AFDA719" w14:textId="77777777" w:rsidR="00975C97" w:rsidRPr="0001701A" w:rsidRDefault="00975C97" w:rsidP="00D273E7">
            <w:pPr>
              <w:pStyle w:val="TAC"/>
            </w:pPr>
            <w:r w:rsidRPr="0001701A">
              <w:t>1</w:t>
            </w:r>
          </w:p>
        </w:tc>
        <w:tc>
          <w:tcPr>
            <w:tcW w:w="848" w:type="dxa"/>
            <w:vAlign w:val="center"/>
          </w:tcPr>
          <w:p w14:paraId="100038D6" w14:textId="77777777" w:rsidR="00975C97" w:rsidRPr="0001701A" w:rsidRDefault="00975C97" w:rsidP="00D273E7">
            <w:pPr>
              <w:pStyle w:val="TAC"/>
            </w:pPr>
            <w:r w:rsidRPr="0001701A">
              <w:t>1</w:t>
            </w:r>
          </w:p>
        </w:tc>
        <w:tc>
          <w:tcPr>
            <w:tcW w:w="848" w:type="dxa"/>
            <w:vAlign w:val="center"/>
          </w:tcPr>
          <w:p w14:paraId="7391198B" w14:textId="77777777" w:rsidR="00975C97" w:rsidRPr="0001701A" w:rsidRDefault="00975C97" w:rsidP="00D273E7">
            <w:pPr>
              <w:pStyle w:val="TAC"/>
            </w:pPr>
            <w:r w:rsidRPr="0001701A">
              <w:t>1</w:t>
            </w:r>
          </w:p>
        </w:tc>
        <w:tc>
          <w:tcPr>
            <w:tcW w:w="849" w:type="dxa"/>
            <w:vAlign w:val="center"/>
          </w:tcPr>
          <w:p w14:paraId="208DE55B" w14:textId="77777777" w:rsidR="00975C97" w:rsidRPr="0001701A" w:rsidRDefault="00975C97" w:rsidP="00D273E7">
            <w:pPr>
              <w:pStyle w:val="TAC"/>
            </w:pPr>
            <w:r w:rsidRPr="0001701A">
              <w:t>1</w:t>
            </w:r>
          </w:p>
        </w:tc>
      </w:tr>
      <w:tr w:rsidR="00975C97" w:rsidRPr="0001701A" w14:paraId="70A1304C" w14:textId="77777777" w:rsidTr="00D273E7">
        <w:trPr>
          <w:jc w:val="center"/>
        </w:trPr>
        <w:tc>
          <w:tcPr>
            <w:tcW w:w="3690" w:type="dxa"/>
          </w:tcPr>
          <w:p w14:paraId="0A6613A2" w14:textId="77777777" w:rsidR="00975C97" w:rsidRPr="0001701A" w:rsidRDefault="00975C97" w:rsidP="00D273E7">
            <w:pPr>
              <w:pStyle w:val="TAL"/>
            </w:pPr>
            <w:r w:rsidRPr="0001701A">
              <w:t>Information Bit Payload per Slot</w:t>
            </w:r>
          </w:p>
        </w:tc>
        <w:tc>
          <w:tcPr>
            <w:tcW w:w="1093" w:type="dxa"/>
            <w:vAlign w:val="center"/>
          </w:tcPr>
          <w:p w14:paraId="090BE23B" w14:textId="77777777" w:rsidR="00975C97" w:rsidRPr="0001701A" w:rsidRDefault="00975C97" w:rsidP="00D273E7">
            <w:pPr>
              <w:pStyle w:val="TAC"/>
            </w:pPr>
          </w:p>
        </w:tc>
        <w:tc>
          <w:tcPr>
            <w:tcW w:w="848" w:type="dxa"/>
            <w:vAlign w:val="center"/>
          </w:tcPr>
          <w:p w14:paraId="27F2A3A3" w14:textId="77777777" w:rsidR="00975C97" w:rsidRPr="0001701A" w:rsidRDefault="00975C97" w:rsidP="00D273E7">
            <w:pPr>
              <w:pStyle w:val="TAC"/>
            </w:pPr>
          </w:p>
        </w:tc>
        <w:tc>
          <w:tcPr>
            <w:tcW w:w="848" w:type="dxa"/>
            <w:vAlign w:val="center"/>
          </w:tcPr>
          <w:p w14:paraId="227C7284" w14:textId="77777777" w:rsidR="00975C97" w:rsidRPr="0001701A" w:rsidRDefault="00975C97" w:rsidP="00D273E7">
            <w:pPr>
              <w:pStyle w:val="TAC"/>
            </w:pPr>
          </w:p>
        </w:tc>
        <w:tc>
          <w:tcPr>
            <w:tcW w:w="848" w:type="dxa"/>
            <w:vAlign w:val="center"/>
          </w:tcPr>
          <w:p w14:paraId="1B4204AD" w14:textId="77777777" w:rsidR="00975C97" w:rsidRPr="0001701A" w:rsidRDefault="00975C97" w:rsidP="00D273E7">
            <w:pPr>
              <w:pStyle w:val="TAC"/>
            </w:pPr>
          </w:p>
        </w:tc>
        <w:tc>
          <w:tcPr>
            <w:tcW w:w="848" w:type="dxa"/>
            <w:vAlign w:val="center"/>
          </w:tcPr>
          <w:p w14:paraId="4EBA28B4" w14:textId="77777777" w:rsidR="00975C97" w:rsidRPr="0001701A" w:rsidRDefault="00975C97" w:rsidP="00D273E7">
            <w:pPr>
              <w:pStyle w:val="TAC"/>
            </w:pPr>
          </w:p>
        </w:tc>
        <w:tc>
          <w:tcPr>
            <w:tcW w:w="848" w:type="dxa"/>
            <w:vAlign w:val="center"/>
          </w:tcPr>
          <w:p w14:paraId="56B862A6" w14:textId="77777777" w:rsidR="00975C97" w:rsidRPr="0001701A" w:rsidRDefault="00975C97" w:rsidP="00D273E7">
            <w:pPr>
              <w:pStyle w:val="TAC"/>
            </w:pPr>
          </w:p>
        </w:tc>
        <w:tc>
          <w:tcPr>
            <w:tcW w:w="848" w:type="dxa"/>
            <w:vAlign w:val="center"/>
          </w:tcPr>
          <w:p w14:paraId="7AAD4B4D" w14:textId="77777777" w:rsidR="00975C97" w:rsidRPr="0001701A" w:rsidRDefault="00975C97" w:rsidP="00D273E7">
            <w:pPr>
              <w:pStyle w:val="TAC"/>
            </w:pPr>
          </w:p>
        </w:tc>
        <w:tc>
          <w:tcPr>
            <w:tcW w:w="848" w:type="dxa"/>
            <w:vAlign w:val="center"/>
          </w:tcPr>
          <w:p w14:paraId="652EB05F" w14:textId="77777777" w:rsidR="00975C97" w:rsidRPr="0001701A" w:rsidRDefault="00975C97" w:rsidP="00D273E7">
            <w:pPr>
              <w:pStyle w:val="TAC"/>
            </w:pPr>
          </w:p>
        </w:tc>
        <w:tc>
          <w:tcPr>
            <w:tcW w:w="848" w:type="dxa"/>
            <w:vAlign w:val="center"/>
          </w:tcPr>
          <w:p w14:paraId="4B311FD3" w14:textId="77777777" w:rsidR="00975C97" w:rsidRPr="0001701A" w:rsidRDefault="00975C97" w:rsidP="00D273E7">
            <w:pPr>
              <w:pStyle w:val="TAC"/>
            </w:pPr>
          </w:p>
        </w:tc>
        <w:tc>
          <w:tcPr>
            <w:tcW w:w="848" w:type="dxa"/>
            <w:vAlign w:val="center"/>
          </w:tcPr>
          <w:p w14:paraId="369ED066" w14:textId="77777777" w:rsidR="00975C97" w:rsidRPr="0001701A" w:rsidRDefault="00975C97" w:rsidP="00D273E7">
            <w:pPr>
              <w:pStyle w:val="TAC"/>
            </w:pPr>
          </w:p>
        </w:tc>
        <w:tc>
          <w:tcPr>
            <w:tcW w:w="849" w:type="dxa"/>
            <w:vAlign w:val="center"/>
          </w:tcPr>
          <w:p w14:paraId="05AD9E5E" w14:textId="77777777" w:rsidR="00975C97" w:rsidRPr="0001701A" w:rsidRDefault="00975C97" w:rsidP="00D273E7">
            <w:pPr>
              <w:pStyle w:val="TAC"/>
            </w:pPr>
          </w:p>
        </w:tc>
      </w:tr>
      <w:tr w:rsidR="00975C97" w:rsidRPr="0001701A" w14:paraId="2539159E" w14:textId="77777777" w:rsidTr="00D273E7">
        <w:trPr>
          <w:jc w:val="center"/>
        </w:trPr>
        <w:tc>
          <w:tcPr>
            <w:tcW w:w="3690" w:type="dxa"/>
          </w:tcPr>
          <w:p w14:paraId="72C6BDA1" w14:textId="77777777" w:rsidR="00975C97" w:rsidRPr="0001701A" w:rsidRDefault="00975C97" w:rsidP="00D273E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4D65CA97" w14:textId="77777777" w:rsidR="00975C97" w:rsidRPr="0001701A" w:rsidRDefault="00975C97" w:rsidP="00D273E7">
            <w:pPr>
              <w:pStyle w:val="TAC"/>
            </w:pPr>
            <w:r w:rsidRPr="0001701A">
              <w:t>Bits</w:t>
            </w:r>
          </w:p>
        </w:tc>
        <w:tc>
          <w:tcPr>
            <w:tcW w:w="848" w:type="dxa"/>
            <w:vAlign w:val="center"/>
          </w:tcPr>
          <w:p w14:paraId="5519DB7F" w14:textId="77777777" w:rsidR="00975C97" w:rsidRPr="0001701A" w:rsidRDefault="00975C97" w:rsidP="00D273E7">
            <w:pPr>
              <w:pStyle w:val="TAC"/>
            </w:pPr>
            <w:r w:rsidRPr="0001701A">
              <w:t>N/A</w:t>
            </w:r>
          </w:p>
        </w:tc>
        <w:tc>
          <w:tcPr>
            <w:tcW w:w="848" w:type="dxa"/>
            <w:vAlign w:val="center"/>
          </w:tcPr>
          <w:p w14:paraId="5C066C67" w14:textId="77777777" w:rsidR="00975C97" w:rsidRPr="0001701A" w:rsidRDefault="00975C97" w:rsidP="00D273E7">
            <w:pPr>
              <w:pStyle w:val="TAC"/>
            </w:pPr>
            <w:r w:rsidRPr="0001701A">
              <w:t>N/A</w:t>
            </w:r>
          </w:p>
        </w:tc>
        <w:tc>
          <w:tcPr>
            <w:tcW w:w="848" w:type="dxa"/>
            <w:vAlign w:val="center"/>
          </w:tcPr>
          <w:p w14:paraId="7D79A061" w14:textId="77777777" w:rsidR="00975C97" w:rsidRPr="0001701A" w:rsidRDefault="00975C97" w:rsidP="00D273E7">
            <w:pPr>
              <w:pStyle w:val="TAC"/>
            </w:pPr>
            <w:r w:rsidRPr="0001701A">
              <w:t>N/A</w:t>
            </w:r>
          </w:p>
        </w:tc>
        <w:tc>
          <w:tcPr>
            <w:tcW w:w="848" w:type="dxa"/>
            <w:vAlign w:val="center"/>
          </w:tcPr>
          <w:p w14:paraId="3E0A97D5" w14:textId="77777777" w:rsidR="00975C97" w:rsidRPr="0001701A" w:rsidRDefault="00975C97" w:rsidP="00D273E7">
            <w:pPr>
              <w:pStyle w:val="TAC"/>
            </w:pPr>
            <w:r w:rsidRPr="0001701A">
              <w:t>N/A</w:t>
            </w:r>
          </w:p>
        </w:tc>
        <w:tc>
          <w:tcPr>
            <w:tcW w:w="848" w:type="dxa"/>
            <w:vAlign w:val="center"/>
          </w:tcPr>
          <w:p w14:paraId="376FA41D" w14:textId="77777777" w:rsidR="00975C97" w:rsidRPr="0001701A" w:rsidRDefault="00975C97" w:rsidP="00D273E7">
            <w:pPr>
              <w:pStyle w:val="TAC"/>
            </w:pPr>
            <w:r w:rsidRPr="0001701A">
              <w:t>N/A</w:t>
            </w:r>
          </w:p>
        </w:tc>
        <w:tc>
          <w:tcPr>
            <w:tcW w:w="848" w:type="dxa"/>
            <w:vAlign w:val="center"/>
          </w:tcPr>
          <w:p w14:paraId="50F7CF4A" w14:textId="77777777" w:rsidR="00975C97" w:rsidRPr="0001701A" w:rsidRDefault="00975C97" w:rsidP="00D273E7">
            <w:pPr>
              <w:pStyle w:val="TAC"/>
            </w:pPr>
            <w:r w:rsidRPr="0001701A">
              <w:t>N/A</w:t>
            </w:r>
          </w:p>
        </w:tc>
        <w:tc>
          <w:tcPr>
            <w:tcW w:w="848" w:type="dxa"/>
            <w:vAlign w:val="center"/>
          </w:tcPr>
          <w:p w14:paraId="4DD83328" w14:textId="77777777" w:rsidR="00975C97" w:rsidRPr="0001701A" w:rsidRDefault="00975C97" w:rsidP="00D273E7">
            <w:pPr>
              <w:pStyle w:val="TAC"/>
            </w:pPr>
            <w:r w:rsidRPr="0001701A">
              <w:t>N/A</w:t>
            </w:r>
          </w:p>
        </w:tc>
        <w:tc>
          <w:tcPr>
            <w:tcW w:w="848" w:type="dxa"/>
            <w:vAlign w:val="center"/>
          </w:tcPr>
          <w:p w14:paraId="7A2F673C" w14:textId="77777777" w:rsidR="00975C97" w:rsidRPr="0001701A" w:rsidRDefault="00975C97" w:rsidP="00D273E7">
            <w:pPr>
              <w:pStyle w:val="TAC"/>
            </w:pPr>
            <w:r w:rsidRPr="0001701A">
              <w:t>N/A</w:t>
            </w:r>
          </w:p>
        </w:tc>
        <w:tc>
          <w:tcPr>
            <w:tcW w:w="848" w:type="dxa"/>
            <w:vAlign w:val="center"/>
          </w:tcPr>
          <w:p w14:paraId="0798639C" w14:textId="77777777" w:rsidR="00975C97" w:rsidRPr="0001701A" w:rsidRDefault="00975C97" w:rsidP="00D273E7">
            <w:pPr>
              <w:pStyle w:val="TAC"/>
            </w:pPr>
            <w:r w:rsidRPr="0001701A">
              <w:t>N/A</w:t>
            </w:r>
          </w:p>
        </w:tc>
        <w:tc>
          <w:tcPr>
            <w:tcW w:w="849" w:type="dxa"/>
            <w:vAlign w:val="center"/>
          </w:tcPr>
          <w:p w14:paraId="7C32000E" w14:textId="77777777" w:rsidR="00975C97" w:rsidRPr="0001701A" w:rsidRDefault="00975C97" w:rsidP="00D273E7">
            <w:pPr>
              <w:pStyle w:val="TAC"/>
            </w:pPr>
            <w:r w:rsidRPr="0001701A">
              <w:t>N/A</w:t>
            </w:r>
          </w:p>
        </w:tc>
      </w:tr>
      <w:tr w:rsidR="00975C97" w:rsidRPr="0001701A" w14:paraId="19B5837D" w14:textId="77777777" w:rsidTr="00D273E7">
        <w:trPr>
          <w:jc w:val="center"/>
        </w:trPr>
        <w:tc>
          <w:tcPr>
            <w:tcW w:w="3690" w:type="dxa"/>
          </w:tcPr>
          <w:p w14:paraId="19FF240B" w14:textId="77777777" w:rsidR="00975C97" w:rsidRPr="0001701A" w:rsidRDefault="00975C97" w:rsidP="00D273E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20) = {0,…,13</w:t>
            </w:r>
            <w:r w:rsidRPr="0001701A" w:rsidDel="00470D83">
              <w:t xml:space="preserve"> </w:t>
            </w:r>
            <w:r w:rsidRPr="0001701A">
              <w:t xml:space="preserve">} for </w:t>
            </w:r>
            <w:proofErr w:type="spellStart"/>
            <w:r w:rsidRPr="0001701A">
              <w:t>i</w:t>
            </w:r>
            <w:proofErr w:type="spellEnd"/>
            <w:r w:rsidRPr="0001701A">
              <w:t xml:space="preserve"> from {4,…,39}</w:t>
            </w:r>
          </w:p>
        </w:tc>
        <w:tc>
          <w:tcPr>
            <w:tcW w:w="1093" w:type="dxa"/>
            <w:vAlign w:val="center"/>
          </w:tcPr>
          <w:p w14:paraId="6C168512" w14:textId="77777777" w:rsidR="00975C97" w:rsidRPr="0001701A" w:rsidRDefault="00975C97" w:rsidP="00D273E7">
            <w:pPr>
              <w:pStyle w:val="TAC"/>
            </w:pPr>
            <w:r w:rsidRPr="0001701A">
              <w:t>Bits</w:t>
            </w:r>
          </w:p>
        </w:tc>
        <w:tc>
          <w:tcPr>
            <w:tcW w:w="848" w:type="dxa"/>
            <w:vAlign w:val="center"/>
          </w:tcPr>
          <w:p w14:paraId="36FC03E4" w14:textId="77777777" w:rsidR="00975C97" w:rsidRPr="0001701A" w:rsidRDefault="00975C97" w:rsidP="00D273E7">
            <w:pPr>
              <w:pStyle w:val="TAC"/>
            </w:pPr>
            <w:r w:rsidRPr="0001701A">
              <w:t>7424</w:t>
            </w:r>
          </w:p>
        </w:tc>
        <w:tc>
          <w:tcPr>
            <w:tcW w:w="848" w:type="dxa"/>
            <w:vAlign w:val="center"/>
          </w:tcPr>
          <w:p w14:paraId="7D2E2182" w14:textId="77777777" w:rsidR="00975C97" w:rsidRPr="0001701A" w:rsidRDefault="00975C97" w:rsidP="00D273E7">
            <w:pPr>
              <w:pStyle w:val="TAC"/>
            </w:pPr>
            <w:r w:rsidRPr="0001701A">
              <w:t>12040</w:t>
            </w:r>
          </w:p>
        </w:tc>
        <w:tc>
          <w:tcPr>
            <w:tcW w:w="848" w:type="dxa"/>
            <w:vAlign w:val="center"/>
          </w:tcPr>
          <w:p w14:paraId="6DC876B4" w14:textId="77777777" w:rsidR="00975C97" w:rsidRPr="0001701A" w:rsidRDefault="00975C97" w:rsidP="00D273E7">
            <w:pPr>
              <w:pStyle w:val="TAC"/>
            </w:pPr>
            <w:r w:rsidRPr="0001701A">
              <w:t>16136</w:t>
            </w:r>
          </w:p>
        </w:tc>
        <w:tc>
          <w:tcPr>
            <w:tcW w:w="848" w:type="dxa"/>
            <w:vAlign w:val="center"/>
          </w:tcPr>
          <w:p w14:paraId="3E7EC89C" w14:textId="77777777" w:rsidR="00975C97" w:rsidRPr="0001701A" w:rsidRDefault="00975C97" w:rsidP="00D273E7">
            <w:pPr>
              <w:pStyle w:val="TAC"/>
            </w:pPr>
            <w:r w:rsidRPr="0001701A">
              <w:t>21000</w:t>
            </w:r>
          </w:p>
        </w:tc>
        <w:tc>
          <w:tcPr>
            <w:tcW w:w="848" w:type="dxa"/>
            <w:vAlign w:val="center"/>
          </w:tcPr>
          <w:p w14:paraId="20E2CDD5" w14:textId="77777777" w:rsidR="00975C97" w:rsidRPr="0001701A" w:rsidRDefault="00975C97" w:rsidP="00D273E7">
            <w:pPr>
              <w:pStyle w:val="TAC"/>
            </w:pPr>
            <w:r w:rsidRPr="0001701A">
              <w:t>25608</w:t>
            </w:r>
          </w:p>
        </w:tc>
        <w:tc>
          <w:tcPr>
            <w:tcW w:w="848" w:type="dxa"/>
            <w:vAlign w:val="center"/>
          </w:tcPr>
          <w:p w14:paraId="37FF30F5" w14:textId="77777777" w:rsidR="00975C97" w:rsidRPr="0001701A" w:rsidRDefault="00975C97" w:rsidP="00D273E7">
            <w:pPr>
              <w:pStyle w:val="TAC"/>
            </w:pPr>
            <w:r w:rsidRPr="0001701A">
              <w:t>33816</w:t>
            </w:r>
          </w:p>
        </w:tc>
        <w:tc>
          <w:tcPr>
            <w:tcW w:w="848" w:type="dxa"/>
            <w:vAlign w:val="center"/>
          </w:tcPr>
          <w:p w14:paraId="5405F2E8" w14:textId="77777777" w:rsidR="00975C97" w:rsidRPr="0001701A" w:rsidRDefault="00975C97" w:rsidP="00D273E7">
            <w:pPr>
              <w:pStyle w:val="TAC"/>
            </w:pPr>
            <w:r w:rsidRPr="0001701A">
              <w:t>44040</w:t>
            </w:r>
          </w:p>
        </w:tc>
        <w:tc>
          <w:tcPr>
            <w:tcW w:w="848" w:type="dxa"/>
            <w:vAlign w:val="center"/>
          </w:tcPr>
          <w:p w14:paraId="03448833" w14:textId="77777777" w:rsidR="00975C97" w:rsidRPr="0001701A" w:rsidRDefault="00975C97" w:rsidP="00D273E7">
            <w:pPr>
              <w:pStyle w:val="TAC"/>
            </w:pPr>
            <w:r w:rsidRPr="0001701A">
              <w:t>53288</w:t>
            </w:r>
          </w:p>
        </w:tc>
        <w:tc>
          <w:tcPr>
            <w:tcW w:w="848" w:type="dxa"/>
            <w:vAlign w:val="center"/>
          </w:tcPr>
          <w:p w14:paraId="7729BECD" w14:textId="77777777" w:rsidR="00975C97" w:rsidRPr="0001701A" w:rsidRDefault="00975C97" w:rsidP="00D273E7">
            <w:pPr>
              <w:pStyle w:val="TAC"/>
            </w:pPr>
            <w:r w:rsidRPr="0001701A">
              <w:t>71688</w:t>
            </w:r>
          </w:p>
        </w:tc>
        <w:tc>
          <w:tcPr>
            <w:tcW w:w="849" w:type="dxa"/>
            <w:vAlign w:val="center"/>
          </w:tcPr>
          <w:p w14:paraId="1789BA1C" w14:textId="77777777" w:rsidR="00975C97" w:rsidRPr="0001701A" w:rsidRDefault="00975C97" w:rsidP="00D273E7">
            <w:pPr>
              <w:pStyle w:val="TAC"/>
            </w:pPr>
            <w:r w:rsidRPr="0001701A">
              <w:t>90176</w:t>
            </w:r>
          </w:p>
        </w:tc>
      </w:tr>
      <w:tr w:rsidR="00975C97" w:rsidRPr="0001701A" w14:paraId="10FF945D" w14:textId="77777777" w:rsidTr="00D273E7">
        <w:trPr>
          <w:jc w:val="center"/>
        </w:trPr>
        <w:tc>
          <w:tcPr>
            <w:tcW w:w="3690" w:type="dxa"/>
          </w:tcPr>
          <w:p w14:paraId="6382188B" w14:textId="77777777" w:rsidR="00975C97" w:rsidRPr="0001701A" w:rsidRDefault="00975C97" w:rsidP="00D273E7">
            <w:pPr>
              <w:pStyle w:val="TAL"/>
            </w:pPr>
            <w:r w:rsidRPr="0001701A">
              <w:t>Transport block CRC</w:t>
            </w:r>
          </w:p>
        </w:tc>
        <w:tc>
          <w:tcPr>
            <w:tcW w:w="1093" w:type="dxa"/>
            <w:vAlign w:val="center"/>
          </w:tcPr>
          <w:p w14:paraId="10F466F0" w14:textId="77777777" w:rsidR="00975C97" w:rsidRPr="0001701A" w:rsidRDefault="00975C97" w:rsidP="00D273E7">
            <w:pPr>
              <w:pStyle w:val="TAC"/>
            </w:pPr>
            <w:r w:rsidRPr="0001701A">
              <w:t>Bits</w:t>
            </w:r>
          </w:p>
        </w:tc>
        <w:tc>
          <w:tcPr>
            <w:tcW w:w="848" w:type="dxa"/>
            <w:vAlign w:val="center"/>
          </w:tcPr>
          <w:p w14:paraId="0B1DC1E2" w14:textId="77777777" w:rsidR="00975C97" w:rsidRPr="0001701A" w:rsidRDefault="00975C97" w:rsidP="00D273E7">
            <w:pPr>
              <w:pStyle w:val="TAC"/>
            </w:pPr>
            <w:r w:rsidRPr="0001701A">
              <w:t>24</w:t>
            </w:r>
          </w:p>
        </w:tc>
        <w:tc>
          <w:tcPr>
            <w:tcW w:w="848" w:type="dxa"/>
            <w:vAlign w:val="center"/>
          </w:tcPr>
          <w:p w14:paraId="0FA3B387" w14:textId="77777777" w:rsidR="00975C97" w:rsidRPr="0001701A" w:rsidRDefault="00975C97" w:rsidP="00D273E7">
            <w:pPr>
              <w:pStyle w:val="TAC"/>
            </w:pPr>
            <w:r w:rsidRPr="0001701A">
              <w:t>24</w:t>
            </w:r>
          </w:p>
        </w:tc>
        <w:tc>
          <w:tcPr>
            <w:tcW w:w="848" w:type="dxa"/>
            <w:vAlign w:val="center"/>
          </w:tcPr>
          <w:p w14:paraId="162AECE8" w14:textId="77777777" w:rsidR="00975C97" w:rsidRPr="0001701A" w:rsidRDefault="00975C97" w:rsidP="00D273E7">
            <w:pPr>
              <w:pStyle w:val="TAC"/>
            </w:pPr>
            <w:r w:rsidRPr="0001701A">
              <w:t>24</w:t>
            </w:r>
          </w:p>
        </w:tc>
        <w:tc>
          <w:tcPr>
            <w:tcW w:w="848" w:type="dxa"/>
            <w:vAlign w:val="center"/>
          </w:tcPr>
          <w:p w14:paraId="07CF2FDD" w14:textId="77777777" w:rsidR="00975C97" w:rsidRPr="0001701A" w:rsidRDefault="00975C97" w:rsidP="00D273E7">
            <w:pPr>
              <w:pStyle w:val="TAC"/>
            </w:pPr>
            <w:r w:rsidRPr="0001701A">
              <w:t>24</w:t>
            </w:r>
          </w:p>
        </w:tc>
        <w:tc>
          <w:tcPr>
            <w:tcW w:w="848" w:type="dxa"/>
            <w:vAlign w:val="center"/>
          </w:tcPr>
          <w:p w14:paraId="326BF1E0" w14:textId="77777777" w:rsidR="00975C97" w:rsidRPr="0001701A" w:rsidRDefault="00975C97" w:rsidP="00D273E7">
            <w:pPr>
              <w:pStyle w:val="TAC"/>
            </w:pPr>
            <w:r w:rsidRPr="0001701A">
              <w:t>24</w:t>
            </w:r>
          </w:p>
        </w:tc>
        <w:tc>
          <w:tcPr>
            <w:tcW w:w="848" w:type="dxa"/>
            <w:vAlign w:val="center"/>
          </w:tcPr>
          <w:p w14:paraId="722AE7E0" w14:textId="77777777" w:rsidR="00975C97" w:rsidRPr="0001701A" w:rsidRDefault="00975C97" w:rsidP="00D273E7">
            <w:pPr>
              <w:pStyle w:val="TAC"/>
            </w:pPr>
            <w:r w:rsidRPr="0001701A">
              <w:t>24</w:t>
            </w:r>
          </w:p>
        </w:tc>
        <w:tc>
          <w:tcPr>
            <w:tcW w:w="848" w:type="dxa"/>
            <w:vAlign w:val="center"/>
          </w:tcPr>
          <w:p w14:paraId="730E83D8" w14:textId="77777777" w:rsidR="00975C97" w:rsidRPr="0001701A" w:rsidRDefault="00975C97" w:rsidP="00D273E7">
            <w:pPr>
              <w:pStyle w:val="TAC"/>
            </w:pPr>
            <w:r w:rsidRPr="0001701A">
              <w:t>24</w:t>
            </w:r>
          </w:p>
        </w:tc>
        <w:tc>
          <w:tcPr>
            <w:tcW w:w="848" w:type="dxa"/>
            <w:vAlign w:val="center"/>
          </w:tcPr>
          <w:p w14:paraId="0EE4DEE5" w14:textId="77777777" w:rsidR="00975C97" w:rsidRPr="0001701A" w:rsidRDefault="00975C97" w:rsidP="00D273E7">
            <w:pPr>
              <w:pStyle w:val="TAC"/>
            </w:pPr>
            <w:r w:rsidRPr="0001701A">
              <w:t>24</w:t>
            </w:r>
          </w:p>
        </w:tc>
        <w:tc>
          <w:tcPr>
            <w:tcW w:w="848" w:type="dxa"/>
            <w:vAlign w:val="center"/>
          </w:tcPr>
          <w:p w14:paraId="7D47C08B" w14:textId="77777777" w:rsidR="00975C97" w:rsidRPr="0001701A" w:rsidRDefault="00975C97" w:rsidP="00D273E7">
            <w:pPr>
              <w:pStyle w:val="TAC"/>
            </w:pPr>
            <w:r w:rsidRPr="0001701A">
              <w:t>24</w:t>
            </w:r>
          </w:p>
        </w:tc>
        <w:tc>
          <w:tcPr>
            <w:tcW w:w="849" w:type="dxa"/>
            <w:vAlign w:val="center"/>
          </w:tcPr>
          <w:p w14:paraId="44B28E08" w14:textId="77777777" w:rsidR="00975C97" w:rsidRPr="0001701A" w:rsidRDefault="00975C97" w:rsidP="00D273E7">
            <w:pPr>
              <w:pStyle w:val="TAC"/>
            </w:pPr>
            <w:r w:rsidRPr="0001701A">
              <w:t>24</w:t>
            </w:r>
          </w:p>
        </w:tc>
      </w:tr>
      <w:tr w:rsidR="00975C97" w:rsidRPr="0001701A" w14:paraId="544F3DA5" w14:textId="77777777" w:rsidTr="00D273E7">
        <w:trPr>
          <w:jc w:val="center"/>
        </w:trPr>
        <w:tc>
          <w:tcPr>
            <w:tcW w:w="3690" w:type="dxa"/>
          </w:tcPr>
          <w:p w14:paraId="37EB63E4" w14:textId="77777777" w:rsidR="00975C97" w:rsidRPr="0001701A" w:rsidRDefault="00975C97" w:rsidP="00D273E7">
            <w:pPr>
              <w:pStyle w:val="TAL"/>
            </w:pPr>
            <w:r w:rsidRPr="0001701A">
              <w:t>LDPC base graph</w:t>
            </w:r>
          </w:p>
        </w:tc>
        <w:tc>
          <w:tcPr>
            <w:tcW w:w="1093" w:type="dxa"/>
            <w:vAlign w:val="center"/>
          </w:tcPr>
          <w:p w14:paraId="5C63ECD4" w14:textId="77777777" w:rsidR="00975C97" w:rsidRPr="0001701A" w:rsidRDefault="00975C97" w:rsidP="00D273E7">
            <w:pPr>
              <w:pStyle w:val="TAC"/>
            </w:pPr>
          </w:p>
        </w:tc>
        <w:tc>
          <w:tcPr>
            <w:tcW w:w="848" w:type="dxa"/>
            <w:vAlign w:val="center"/>
          </w:tcPr>
          <w:p w14:paraId="00817A67" w14:textId="77777777" w:rsidR="00975C97" w:rsidRPr="0001701A" w:rsidRDefault="00975C97" w:rsidP="00D273E7">
            <w:pPr>
              <w:pStyle w:val="TAC"/>
            </w:pPr>
            <w:r w:rsidRPr="0001701A">
              <w:t>1</w:t>
            </w:r>
          </w:p>
        </w:tc>
        <w:tc>
          <w:tcPr>
            <w:tcW w:w="848" w:type="dxa"/>
            <w:vAlign w:val="center"/>
          </w:tcPr>
          <w:p w14:paraId="02417ECA" w14:textId="77777777" w:rsidR="00975C97" w:rsidRPr="0001701A" w:rsidRDefault="00975C97" w:rsidP="00D273E7">
            <w:pPr>
              <w:pStyle w:val="TAC"/>
            </w:pPr>
            <w:r w:rsidRPr="0001701A">
              <w:t>1</w:t>
            </w:r>
          </w:p>
        </w:tc>
        <w:tc>
          <w:tcPr>
            <w:tcW w:w="848" w:type="dxa"/>
            <w:vAlign w:val="center"/>
          </w:tcPr>
          <w:p w14:paraId="25A9B5CC" w14:textId="77777777" w:rsidR="00975C97" w:rsidRPr="0001701A" w:rsidRDefault="00975C97" w:rsidP="00D273E7">
            <w:pPr>
              <w:pStyle w:val="TAC"/>
            </w:pPr>
            <w:r w:rsidRPr="0001701A">
              <w:t>1</w:t>
            </w:r>
          </w:p>
        </w:tc>
        <w:tc>
          <w:tcPr>
            <w:tcW w:w="848" w:type="dxa"/>
            <w:vAlign w:val="center"/>
          </w:tcPr>
          <w:p w14:paraId="7AB00ABD" w14:textId="77777777" w:rsidR="00975C97" w:rsidRPr="0001701A" w:rsidRDefault="00975C97" w:rsidP="00D273E7">
            <w:pPr>
              <w:pStyle w:val="TAC"/>
            </w:pPr>
            <w:r w:rsidRPr="0001701A">
              <w:t>1</w:t>
            </w:r>
          </w:p>
        </w:tc>
        <w:tc>
          <w:tcPr>
            <w:tcW w:w="848" w:type="dxa"/>
            <w:vAlign w:val="center"/>
          </w:tcPr>
          <w:p w14:paraId="4E98EBFC" w14:textId="77777777" w:rsidR="00975C97" w:rsidRPr="0001701A" w:rsidRDefault="00975C97" w:rsidP="00D273E7">
            <w:pPr>
              <w:pStyle w:val="TAC"/>
            </w:pPr>
            <w:r w:rsidRPr="0001701A">
              <w:t>1</w:t>
            </w:r>
          </w:p>
        </w:tc>
        <w:tc>
          <w:tcPr>
            <w:tcW w:w="848" w:type="dxa"/>
            <w:vAlign w:val="center"/>
          </w:tcPr>
          <w:p w14:paraId="5BA1F365" w14:textId="77777777" w:rsidR="00975C97" w:rsidRPr="0001701A" w:rsidRDefault="00975C97" w:rsidP="00D273E7">
            <w:pPr>
              <w:pStyle w:val="TAC"/>
            </w:pPr>
            <w:r w:rsidRPr="0001701A">
              <w:t>1</w:t>
            </w:r>
          </w:p>
        </w:tc>
        <w:tc>
          <w:tcPr>
            <w:tcW w:w="848" w:type="dxa"/>
            <w:vAlign w:val="center"/>
          </w:tcPr>
          <w:p w14:paraId="6F034327" w14:textId="77777777" w:rsidR="00975C97" w:rsidRPr="0001701A" w:rsidRDefault="00975C97" w:rsidP="00D273E7">
            <w:pPr>
              <w:pStyle w:val="TAC"/>
            </w:pPr>
            <w:r w:rsidRPr="0001701A">
              <w:t>1</w:t>
            </w:r>
          </w:p>
        </w:tc>
        <w:tc>
          <w:tcPr>
            <w:tcW w:w="848" w:type="dxa"/>
            <w:vAlign w:val="center"/>
          </w:tcPr>
          <w:p w14:paraId="6B342AB9" w14:textId="77777777" w:rsidR="00975C97" w:rsidRPr="0001701A" w:rsidRDefault="00975C97" w:rsidP="00D273E7">
            <w:pPr>
              <w:pStyle w:val="TAC"/>
            </w:pPr>
            <w:r w:rsidRPr="0001701A">
              <w:t>1</w:t>
            </w:r>
          </w:p>
        </w:tc>
        <w:tc>
          <w:tcPr>
            <w:tcW w:w="848" w:type="dxa"/>
            <w:vAlign w:val="center"/>
          </w:tcPr>
          <w:p w14:paraId="4B57E947" w14:textId="77777777" w:rsidR="00975C97" w:rsidRPr="0001701A" w:rsidRDefault="00975C97" w:rsidP="00D273E7">
            <w:pPr>
              <w:pStyle w:val="TAC"/>
            </w:pPr>
            <w:r w:rsidRPr="0001701A">
              <w:t>1</w:t>
            </w:r>
          </w:p>
        </w:tc>
        <w:tc>
          <w:tcPr>
            <w:tcW w:w="849" w:type="dxa"/>
            <w:vAlign w:val="center"/>
          </w:tcPr>
          <w:p w14:paraId="069D1C31" w14:textId="77777777" w:rsidR="00975C97" w:rsidRPr="0001701A" w:rsidRDefault="00975C97" w:rsidP="00D273E7">
            <w:pPr>
              <w:pStyle w:val="TAC"/>
            </w:pPr>
            <w:r w:rsidRPr="0001701A">
              <w:t>1</w:t>
            </w:r>
          </w:p>
        </w:tc>
      </w:tr>
      <w:tr w:rsidR="00975C97" w:rsidRPr="0001701A" w14:paraId="6B9C1597" w14:textId="77777777" w:rsidTr="00D273E7">
        <w:trPr>
          <w:jc w:val="center"/>
        </w:trPr>
        <w:tc>
          <w:tcPr>
            <w:tcW w:w="3690" w:type="dxa"/>
          </w:tcPr>
          <w:p w14:paraId="7EFCC578" w14:textId="77777777" w:rsidR="00975C97" w:rsidRPr="0001701A" w:rsidRDefault="00975C97" w:rsidP="00D273E7">
            <w:pPr>
              <w:pStyle w:val="TAL"/>
            </w:pPr>
            <w:r w:rsidRPr="0001701A">
              <w:t>Number of Code Blocks per Slot</w:t>
            </w:r>
          </w:p>
        </w:tc>
        <w:tc>
          <w:tcPr>
            <w:tcW w:w="1093" w:type="dxa"/>
            <w:vAlign w:val="center"/>
          </w:tcPr>
          <w:p w14:paraId="42308754" w14:textId="77777777" w:rsidR="00975C97" w:rsidRPr="0001701A" w:rsidRDefault="00975C97" w:rsidP="00D273E7">
            <w:pPr>
              <w:pStyle w:val="TAC"/>
            </w:pPr>
          </w:p>
        </w:tc>
        <w:tc>
          <w:tcPr>
            <w:tcW w:w="848" w:type="dxa"/>
            <w:vAlign w:val="center"/>
          </w:tcPr>
          <w:p w14:paraId="5AC4695F" w14:textId="77777777" w:rsidR="00975C97" w:rsidRPr="0001701A" w:rsidRDefault="00975C97" w:rsidP="00D273E7">
            <w:pPr>
              <w:pStyle w:val="TAC"/>
            </w:pPr>
          </w:p>
        </w:tc>
        <w:tc>
          <w:tcPr>
            <w:tcW w:w="848" w:type="dxa"/>
            <w:vAlign w:val="center"/>
          </w:tcPr>
          <w:p w14:paraId="3C0B42C5" w14:textId="77777777" w:rsidR="00975C97" w:rsidRPr="0001701A" w:rsidRDefault="00975C97" w:rsidP="00D273E7">
            <w:pPr>
              <w:pStyle w:val="TAC"/>
            </w:pPr>
          </w:p>
        </w:tc>
        <w:tc>
          <w:tcPr>
            <w:tcW w:w="848" w:type="dxa"/>
            <w:vAlign w:val="center"/>
          </w:tcPr>
          <w:p w14:paraId="170D5091" w14:textId="77777777" w:rsidR="00975C97" w:rsidRPr="0001701A" w:rsidRDefault="00975C97" w:rsidP="00D273E7">
            <w:pPr>
              <w:pStyle w:val="TAC"/>
            </w:pPr>
          </w:p>
        </w:tc>
        <w:tc>
          <w:tcPr>
            <w:tcW w:w="848" w:type="dxa"/>
            <w:vAlign w:val="center"/>
          </w:tcPr>
          <w:p w14:paraId="74D88BB6" w14:textId="77777777" w:rsidR="00975C97" w:rsidRPr="0001701A" w:rsidRDefault="00975C97" w:rsidP="00D273E7">
            <w:pPr>
              <w:pStyle w:val="TAC"/>
            </w:pPr>
          </w:p>
        </w:tc>
        <w:tc>
          <w:tcPr>
            <w:tcW w:w="848" w:type="dxa"/>
            <w:vAlign w:val="center"/>
          </w:tcPr>
          <w:p w14:paraId="3274B86F" w14:textId="77777777" w:rsidR="00975C97" w:rsidRPr="0001701A" w:rsidRDefault="00975C97" w:rsidP="00D273E7">
            <w:pPr>
              <w:pStyle w:val="TAC"/>
            </w:pPr>
          </w:p>
        </w:tc>
        <w:tc>
          <w:tcPr>
            <w:tcW w:w="848" w:type="dxa"/>
            <w:vAlign w:val="center"/>
          </w:tcPr>
          <w:p w14:paraId="42D442C8" w14:textId="77777777" w:rsidR="00975C97" w:rsidRPr="0001701A" w:rsidRDefault="00975C97" w:rsidP="00D273E7">
            <w:pPr>
              <w:pStyle w:val="TAC"/>
            </w:pPr>
          </w:p>
        </w:tc>
        <w:tc>
          <w:tcPr>
            <w:tcW w:w="848" w:type="dxa"/>
            <w:vAlign w:val="center"/>
          </w:tcPr>
          <w:p w14:paraId="6412BEEE" w14:textId="77777777" w:rsidR="00975C97" w:rsidRPr="0001701A" w:rsidRDefault="00975C97" w:rsidP="00D273E7">
            <w:pPr>
              <w:pStyle w:val="TAC"/>
            </w:pPr>
          </w:p>
        </w:tc>
        <w:tc>
          <w:tcPr>
            <w:tcW w:w="848" w:type="dxa"/>
            <w:vAlign w:val="center"/>
          </w:tcPr>
          <w:p w14:paraId="3E33AD38" w14:textId="77777777" w:rsidR="00975C97" w:rsidRPr="0001701A" w:rsidRDefault="00975C97" w:rsidP="00D273E7">
            <w:pPr>
              <w:pStyle w:val="TAC"/>
            </w:pPr>
          </w:p>
        </w:tc>
        <w:tc>
          <w:tcPr>
            <w:tcW w:w="848" w:type="dxa"/>
            <w:vAlign w:val="center"/>
          </w:tcPr>
          <w:p w14:paraId="5F890161" w14:textId="77777777" w:rsidR="00975C97" w:rsidRPr="0001701A" w:rsidRDefault="00975C97" w:rsidP="00D273E7">
            <w:pPr>
              <w:pStyle w:val="TAC"/>
            </w:pPr>
          </w:p>
        </w:tc>
        <w:tc>
          <w:tcPr>
            <w:tcW w:w="849" w:type="dxa"/>
            <w:vAlign w:val="center"/>
          </w:tcPr>
          <w:p w14:paraId="2606BD62" w14:textId="77777777" w:rsidR="00975C97" w:rsidRPr="0001701A" w:rsidRDefault="00975C97" w:rsidP="00D273E7">
            <w:pPr>
              <w:pStyle w:val="TAC"/>
            </w:pPr>
          </w:p>
        </w:tc>
      </w:tr>
      <w:tr w:rsidR="00975C97" w:rsidRPr="0001701A" w14:paraId="1B40852C" w14:textId="77777777" w:rsidTr="00D273E7">
        <w:trPr>
          <w:jc w:val="center"/>
        </w:trPr>
        <w:tc>
          <w:tcPr>
            <w:tcW w:w="3690" w:type="dxa"/>
          </w:tcPr>
          <w:p w14:paraId="5DF53C83" w14:textId="77777777" w:rsidR="00975C97" w:rsidRPr="0001701A" w:rsidRDefault="00975C97" w:rsidP="00D273E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241F54C5" w14:textId="77777777" w:rsidR="00975C97" w:rsidRPr="0001701A" w:rsidRDefault="00975C97" w:rsidP="00D273E7">
            <w:pPr>
              <w:pStyle w:val="TAC"/>
            </w:pPr>
            <w:r w:rsidRPr="0001701A">
              <w:t>CBs</w:t>
            </w:r>
          </w:p>
        </w:tc>
        <w:tc>
          <w:tcPr>
            <w:tcW w:w="848" w:type="dxa"/>
            <w:vAlign w:val="center"/>
          </w:tcPr>
          <w:p w14:paraId="6103C19C" w14:textId="77777777" w:rsidR="00975C97" w:rsidRPr="0001701A" w:rsidRDefault="00975C97" w:rsidP="00D273E7">
            <w:pPr>
              <w:pStyle w:val="TAC"/>
            </w:pPr>
            <w:r w:rsidRPr="0001701A">
              <w:t>N/A</w:t>
            </w:r>
          </w:p>
        </w:tc>
        <w:tc>
          <w:tcPr>
            <w:tcW w:w="848" w:type="dxa"/>
            <w:vAlign w:val="center"/>
          </w:tcPr>
          <w:p w14:paraId="682778C7" w14:textId="77777777" w:rsidR="00975C97" w:rsidRPr="0001701A" w:rsidRDefault="00975C97" w:rsidP="00D273E7">
            <w:pPr>
              <w:pStyle w:val="TAC"/>
            </w:pPr>
            <w:r w:rsidRPr="0001701A">
              <w:t>N/A</w:t>
            </w:r>
          </w:p>
        </w:tc>
        <w:tc>
          <w:tcPr>
            <w:tcW w:w="848" w:type="dxa"/>
            <w:vAlign w:val="center"/>
          </w:tcPr>
          <w:p w14:paraId="4D5154D7" w14:textId="77777777" w:rsidR="00975C97" w:rsidRPr="0001701A" w:rsidRDefault="00975C97" w:rsidP="00D273E7">
            <w:pPr>
              <w:pStyle w:val="TAC"/>
            </w:pPr>
            <w:r w:rsidRPr="0001701A">
              <w:t>N/A</w:t>
            </w:r>
          </w:p>
        </w:tc>
        <w:tc>
          <w:tcPr>
            <w:tcW w:w="848" w:type="dxa"/>
            <w:vAlign w:val="center"/>
          </w:tcPr>
          <w:p w14:paraId="4430A12F" w14:textId="77777777" w:rsidR="00975C97" w:rsidRPr="0001701A" w:rsidRDefault="00975C97" w:rsidP="00D273E7">
            <w:pPr>
              <w:pStyle w:val="TAC"/>
            </w:pPr>
            <w:r w:rsidRPr="0001701A">
              <w:t>N/A</w:t>
            </w:r>
          </w:p>
        </w:tc>
        <w:tc>
          <w:tcPr>
            <w:tcW w:w="848" w:type="dxa"/>
            <w:vAlign w:val="center"/>
          </w:tcPr>
          <w:p w14:paraId="18A46331" w14:textId="77777777" w:rsidR="00975C97" w:rsidRPr="0001701A" w:rsidRDefault="00975C97" w:rsidP="00D273E7">
            <w:pPr>
              <w:pStyle w:val="TAC"/>
            </w:pPr>
            <w:r w:rsidRPr="0001701A">
              <w:t>N/A</w:t>
            </w:r>
          </w:p>
        </w:tc>
        <w:tc>
          <w:tcPr>
            <w:tcW w:w="848" w:type="dxa"/>
            <w:vAlign w:val="center"/>
          </w:tcPr>
          <w:p w14:paraId="757DFD7A" w14:textId="77777777" w:rsidR="00975C97" w:rsidRPr="0001701A" w:rsidRDefault="00975C97" w:rsidP="00D273E7">
            <w:pPr>
              <w:pStyle w:val="TAC"/>
            </w:pPr>
            <w:r w:rsidRPr="0001701A">
              <w:t>N/A</w:t>
            </w:r>
          </w:p>
        </w:tc>
        <w:tc>
          <w:tcPr>
            <w:tcW w:w="848" w:type="dxa"/>
            <w:vAlign w:val="center"/>
          </w:tcPr>
          <w:p w14:paraId="7D7237BD" w14:textId="77777777" w:rsidR="00975C97" w:rsidRPr="0001701A" w:rsidRDefault="00975C97" w:rsidP="00D273E7">
            <w:pPr>
              <w:pStyle w:val="TAC"/>
            </w:pPr>
            <w:r w:rsidRPr="0001701A">
              <w:t>N/A</w:t>
            </w:r>
          </w:p>
        </w:tc>
        <w:tc>
          <w:tcPr>
            <w:tcW w:w="848" w:type="dxa"/>
            <w:vAlign w:val="center"/>
          </w:tcPr>
          <w:p w14:paraId="21D148C5" w14:textId="77777777" w:rsidR="00975C97" w:rsidRPr="0001701A" w:rsidRDefault="00975C97" w:rsidP="00D273E7">
            <w:pPr>
              <w:pStyle w:val="TAC"/>
            </w:pPr>
            <w:r w:rsidRPr="0001701A">
              <w:t>N/A</w:t>
            </w:r>
          </w:p>
        </w:tc>
        <w:tc>
          <w:tcPr>
            <w:tcW w:w="848" w:type="dxa"/>
            <w:vAlign w:val="center"/>
          </w:tcPr>
          <w:p w14:paraId="74E171D3" w14:textId="77777777" w:rsidR="00975C97" w:rsidRPr="0001701A" w:rsidRDefault="00975C97" w:rsidP="00D273E7">
            <w:pPr>
              <w:pStyle w:val="TAC"/>
            </w:pPr>
            <w:r w:rsidRPr="0001701A">
              <w:t>N/A</w:t>
            </w:r>
          </w:p>
        </w:tc>
        <w:tc>
          <w:tcPr>
            <w:tcW w:w="849" w:type="dxa"/>
            <w:vAlign w:val="center"/>
          </w:tcPr>
          <w:p w14:paraId="07D897B4" w14:textId="77777777" w:rsidR="00975C97" w:rsidRPr="0001701A" w:rsidRDefault="00975C97" w:rsidP="00D273E7">
            <w:pPr>
              <w:pStyle w:val="TAC"/>
            </w:pPr>
            <w:r w:rsidRPr="0001701A">
              <w:t>N/A</w:t>
            </w:r>
          </w:p>
        </w:tc>
      </w:tr>
      <w:tr w:rsidR="00975C97" w:rsidRPr="0001701A" w14:paraId="51B9F599" w14:textId="77777777" w:rsidTr="00D273E7">
        <w:trPr>
          <w:jc w:val="center"/>
        </w:trPr>
        <w:tc>
          <w:tcPr>
            <w:tcW w:w="3690" w:type="dxa"/>
          </w:tcPr>
          <w:p w14:paraId="1541A5FB" w14:textId="77777777" w:rsidR="00975C97" w:rsidRPr="0001701A" w:rsidRDefault="00975C97" w:rsidP="00D273E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5) = {0, …,13} for </w:t>
            </w:r>
            <w:proofErr w:type="spellStart"/>
            <w:r w:rsidRPr="0001701A">
              <w:t>i</w:t>
            </w:r>
            <w:proofErr w:type="spellEnd"/>
            <w:r w:rsidRPr="0001701A">
              <w:t xml:space="preserve"> from {4,…,39}</w:t>
            </w:r>
          </w:p>
        </w:tc>
        <w:tc>
          <w:tcPr>
            <w:tcW w:w="1093" w:type="dxa"/>
            <w:vAlign w:val="center"/>
          </w:tcPr>
          <w:p w14:paraId="12893C1E" w14:textId="77777777" w:rsidR="00975C97" w:rsidRPr="0001701A" w:rsidRDefault="00975C97" w:rsidP="00D273E7">
            <w:pPr>
              <w:pStyle w:val="TAC"/>
            </w:pPr>
            <w:r w:rsidRPr="0001701A">
              <w:t>CBs</w:t>
            </w:r>
          </w:p>
        </w:tc>
        <w:tc>
          <w:tcPr>
            <w:tcW w:w="848" w:type="dxa"/>
            <w:vAlign w:val="center"/>
          </w:tcPr>
          <w:p w14:paraId="35D40BA3" w14:textId="77777777" w:rsidR="00975C97" w:rsidRPr="0001701A" w:rsidRDefault="00975C97" w:rsidP="00D273E7">
            <w:pPr>
              <w:pStyle w:val="TAC"/>
            </w:pPr>
            <w:r w:rsidRPr="0001701A">
              <w:t>1</w:t>
            </w:r>
          </w:p>
        </w:tc>
        <w:tc>
          <w:tcPr>
            <w:tcW w:w="848" w:type="dxa"/>
            <w:vAlign w:val="center"/>
          </w:tcPr>
          <w:p w14:paraId="22CF43A9" w14:textId="77777777" w:rsidR="00975C97" w:rsidRPr="0001701A" w:rsidRDefault="00975C97" w:rsidP="00D273E7">
            <w:pPr>
              <w:pStyle w:val="TAC"/>
            </w:pPr>
            <w:r w:rsidRPr="0001701A">
              <w:t>2</w:t>
            </w:r>
          </w:p>
        </w:tc>
        <w:tc>
          <w:tcPr>
            <w:tcW w:w="848" w:type="dxa"/>
            <w:vAlign w:val="center"/>
          </w:tcPr>
          <w:p w14:paraId="04635CE6" w14:textId="77777777" w:rsidR="00975C97" w:rsidRPr="0001701A" w:rsidRDefault="00975C97" w:rsidP="00D273E7">
            <w:pPr>
              <w:pStyle w:val="TAC"/>
            </w:pPr>
            <w:r w:rsidRPr="0001701A">
              <w:t>3</w:t>
            </w:r>
          </w:p>
        </w:tc>
        <w:tc>
          <w:tcPr>
            <w:tcW w:w="848" w:type="dxa"/>
            <w:vAlign w:val="center"/>
          </w:tcPr>
          <w:p w14:paraId="72EFA75D" w14:textId="77777777" w:rsidR="00975C97" w:rsidRPr="0001701A" w:rsidRDefault="00975C97" w:rsidP="00D273E7">
            <w:pPr>
              <w:pStyle w:val="TAC"/>
            </w:pPr>
            <w:r w:rsidRPr="0001701A">
              <w:t>3</w:t>
            </w:r>
          </w:p>
        </w:tc>
        <w:tc>
          <w:tcPr>
            <w:tcW w:w="848" w:type="dxa"/>
            <w:vAlign w:val="center"/>
          </w:tcPr>
          <w:p w14:paraId="6EF48362" w14:textId="77777777" w:rsidR="00975C97" w:rsidRPr="0001701A" w:rsidRDefault="00975C97" w:rsidP="00D273E7">
            <w:pPr>
              <w:pStyle w:val="TAC"/>
            </w:pPr>
            <w:r w:rsidRPr="0001701A">
              <w:t>4</w:t>
            </w:r>
          </w:p>
        </w:tc>
        <w:tc>
          <w:tcPr>
            <w:tcW w:w="848" w:type="dxa"/>
            <w:vAlign w:val="center"/>
          </w:tcPr>
          <w:p w14:paraId="35613652" w14:textId="77777777" w:rsidR="00975C97" w:rsidRPr="0001701A" w:rsidRDefault="00975C97" w:rsidP="00D273E7">
            <w:pPr>
              <w:pStyle w:val="TAC"/>
            </w:pPr>
            <w:r w:rsidRPr="0001701A">
              <w:t>5</w:t>
            </w:r>
          </w:p>
        </w:tc>
        <w:tc>
          <w:tcPr>
            <w:tcW w:w="848" w:type="dxa"/>
            <w:vAlign w:val="center"/>
          </w:tcPr>
          <w:p w14:paraId="6D6DBB08" w14:textId="77777777" w:rsidR="00975C97" w:rsidRPr="0001701A" w:rsidRDefault="00975C97" w:rsidP="00D273E7">
            <w:pPr>
              <w:pStyle w:val="TAC"/>
            </w:pPr>
            <w:r w:rsidRPr="0001701A">
              <w:t>6</w:t>
            </w:r>
          </w:p>
        </w:tc>
        <w:tc>
          <w:tcPr>
            <w:tcW w:w="848" w:type="dxa"/>
            <w:vAlign w:val="center"/>
          </w:tcPr>
          <w:p w14:paraId="25AD1A8B" w14:textId="77777777" w:rsidR="00975C97" w:rsidRPr="0001701A" w:rsidRDefault="00975C97" w:rsidP="00D273E7">
            <w:pPr>
              <w:pStyle w:val="TAC"/>
            </w:pPr>
            <w:r w:rsidRPr="0001701A">
              <w:t>7</w:t>
            </w:r>
          </w:p>
        </w:tc>
        <w:tc>
          <w:tcPr>
            <w:tcW w:w="848" w:type="dxa"/>
            <w:vAlign w:val="center"/>
          </w:tcPr>
          <w:p w14:paraId="7CE00B0D" w14:textId="77777777" w:rsidR="00975C97" w:rsidRPr="0001701A" w:rsidRDefault="00975C97" w:rsidP="00D273E7">
            <w:pPr>
              <w:pStyle w:val="TAC"/>
            </w:pPr>
            <w:r w:rsidRPr="0001701A">
              <w:t>9</w:t>
            </w:r>
          </w:p>
        </w:tc>
        <w:tc>
          <w:tcPr>
            <w:tcW w:w="849" w:type="dxa"/>
            <w:vAlign w:val="center"/>
          </w:tcPr>
          <w:p w14:paraId="3A14F9A5" w14:textId="77777777" w:rsidR="00975C97" w:rsidRPr="0001701A" w:rsidRDefault="00975C97" w:rsidP="00D273E7">
            <w:pPr>
              <w:pStyle w:val="TAC"/>
            </w:pPr>
            <w:r w:rsidRPr="0001701A">
              <w:t>12</w:t>
            </w:r>
          </w:p>
        </w:tc>
      </w:tr>
      <w:tr w:rsidR="00975C97" w:rsidRPr="0001701A" w14:paraId="165FEFD7" w14:textId="77777777" w:rsidTr="00D273E7">
        <w:trPr>
          <w:jc w:val="center"/>
        </w:trPr>
        <w:tc>
          <w:tcPr>
            <w:tcW w:w="3690" w:type="dxa"/>
          </w:tcPr>
          <w:p w14:paraId="660FD36F" w14:textId="77777777" w:rsidR="00975C97" w:rsidRPr="0001701A" w:rsidRDefault="00975C97" w:rsidP="00D273E7">
            <w:pPr>
              <w:pStyle w:val="TAL"/>
            </w:pPr>
            <w:r w:rsidRPr="0001701A">
              <w:t>Binary Channel Bits per Slot</w:t>
            </w:r>
          </w:p>
        </w:tc>
        <w:tc>
          <w:tcPr>
            <w:tcW w:w="1093" w:type="dxa"/>
            <w:vAlign w:val="center"/>
          </w:tcPr>
          <w:p w14:paraId="082F35E6" w14:textId="77777777" w:rsidR="00975C97" w:rsidRPr="0001701A" w:rsidRDefault="00975C97" w:rsidP="00D273E7">
            <w:pPr>
              <w:pStyle w:val="TAC"/>
            </w:pPr>
          </w:p>
        </w:tc>
        <w:tc>
          <w:tcPr>
            <w:tcW w:w="848" w:type="dxa"/>
            <w:vAlign w:val="center"/>
          </w:tcPr>
          <w:p w14:paraId="1633739A" w14:textId="77777777" w:rsidR="00975C97" w:rsidRPr="0001701A" w:rsidRDefault="00975C97" w:rsidP="00D273E7">
            <w:pPr>
              <w:pStyle w:val="TAC"/>
            </w:pPr>
          </w:p>
        </w:tc>
        <w:tc>
          <w:tcPr>
            <w:tcW w:w="848" w:type="dxa"/>
            <w:vAlign w:val="center"/>
          </w:tcPr>
          <w:p w14:paraId="4EE69384" w14:textId="77777777" w:rsidR="00975C97" w:rsidRPr="0001701A" w:rsidRDefault="00975C97" w:rsidP="00D273E7">
            <w:pPr>
              <w:pStyle w:val="TAC"/>
            </w:pPr>
          </w:p>
        </w:tc>
        <w:tc>
          <w:tcPr>
            <w:tcW w:w="848" w:type="dxa"/>
            <w:vAlign w:val="center"/>
          </w:tcPr>
          <w:p w14:paraId="7EB60E1C" w14:textId="77777777" w:rsidR="00975C97" w:rsidRPr="0001701A" w:rsidRDefault="00975C97" w:rsidP="00D273E7">
            <w:pPr>
              <w:pStyle w:val="TAC"/>
            </w:pPr>
          </w:p>
        </w:tc>
        <w:tc>
          <w:tcPr>
            <w:tcW w:w="848" w:type="dxa"/>
            <w:vAlign w:val="center"/>
          </w:tcPr>
          <w:p w14:paraId="29483C3D" w14:textId="77777777" w:rsidR="00975C97" w:rsidRPr="0001701A" w:rsidRDefault="00975C97" w:rsidP="00D273E7">
            <w:pPr>
              <w:pStyle w:val="TAC"/>
            </w:pPr>
          </w:p>
        </w:tc>
        <w:tc>
          <w:tcPr>
            <w:tcW w:w="848" w:type="dxa"/>
            <w:vAlign w:val="center"/>
          </w:tcPr>
          <w:p w14:paraId="533BB192" w14:textId="77777777" w:rsidR="00975C97" w:rsidRPr="0001701A" w:rsidRDefault="00975C97" w:rsidP="00D273E7">
            <w:pPr>
              <w:pStyle w:val="TAC"/>
            </w:pPr>
          </w:p>
        </w:tc>
        <w:tc>
          <w:tcPr>
            <w:tcW w:w="848" w:type="dxa"/>
            <w:vAlign w:val="center"/>
          </w:tcPr>
          <w:p w14:paraId="34181DD5" w14:textId="77777777" w:rsidR="00975C97" w:rsidRPr="0001701A" w:rsidRDefault="00975C97" w:rsidP="00D273E7">
            <w:pPr>
              <w:pStyle w:val="TAC"/>
            </w:pPr>
          </w:p>
        </w:tc>
        <w:tc>
          <w:tcPr>
            <w:tcW w:w="848" w:type="dxa"/>
            <w:vAlign w:val="center"/>
          </w:tcPr>
          <w:p w14:paraId="1C3D4E85" w14:textId="77777777" w:rsidR="00975C97" w:rsidRPr="0001701A" w:rsidRDefault="00975C97" w:rsidP="00D273E7">
            <w:pPr>
              <w:pStyle w:val="TAC"/>
            </w:pPr>
          </w:p>
        </w:tc>
        <w:tc>
          <w:tcPr>
            <w:tcW w:w="848" w:type="dxa"/>
            <w:vAlign w:val="center"/>
          </w:tcPr>
          <w:p w14:paraId="76FA0B7F" w14:textId="77777777" w:rsidR="00975C97" w:rsidRPr="0001701A" w:rsidRDefault="00975C97" w:rsidP="00D273E7">
            <w:pPr>
              <w:pStyle w:val="TAC"/>
            </w:pPr>
          </w:p>
        </w:tc>
        <w:tc>
          <w:tcPr>
            <w:tcW w:w="848" w:type="dxa"/>
            <w:vAlign w:val="center"/>
          </w:tcPr>
          <w:p w14:paraId="7197F667" w14:textId="77777777" w:rsidR="00975C97" w:rsidRPr="0001701A" w:rsidRDefault="00975C97" w:rsidP="00D273E7">
            <w:pPr>
              <w:pStyle w:val="TAC"/>
            </w:pPr>
          </w:p>
        </w:tc>
        <w:tc>
          <w:tcPr>
            <w:tcW w:w="849" w:type="dxa"/>
            <w:vAlign w:val="center"/>
          </w:tcPr>
          <w:p w14:paraId="6DD4C394" w14:textId="77777777" w:rsidR="00975C97" w:rsidRPr="0001701A" w:rsidRDefault="00975C97" w:rsidP="00D273E7">
            <w:pPr>
              <w:pStyle w:val="TAC"/>
            </w:pPr>
          </w:p>
        </w:tc>
      </w:tr>
      <w:tr w:rsidR="00975C97" w:rsidRPr="0001701A" w14:paraId="393711A4" w14:textId="77777777" w:rsidTr="00D273E7">
        <w:trPr>
          <w:jc w:val="center"/>
        </w:trPr>
        <w:tc>
          <w:tcPr>
            <w:tcW w:w="3690" w:type="dxa"/>
          </w:tcPr>
          <w:p w14:paraId="7980D44F" w14:textId="77777777" w:rsidR="00975C97" w:rsidRPr="0001701A" w:rsidRDefault="00975C97" w:rsidP="00D273E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5E5DC64B" w14:textId="77777777" w:rsidR="00975C97" w:rsidRPr="0001701A" w:rsidRDefault="00975C97" w:rsidP="00D273E7">
            <w:pPr>
              <w:pStyle w:val="TAC"/>
            </w:pPr>
            <w:r w:rsidRPr="0001701A">
              <w:t>Bits</w:t>
            </w:r>
          </w:p>
        </w:tc>
        <w:tc>
          <w:tcPr>
            <w:tcW w:w="848" w:type="dxa"/>
            <w:vAlign w:val="center"/>
          </w:tcPr>
          <w:p w14:paraId="4E8D2527" w14:textId="77777777" w:rsidR="00975C97" w:rsidRPr="0001701A" w:rsidRDefault="00975C97" w:rsidP="00D273E7">
            <w:pPr>
              <w:pStyle w:val="TAC"/>
            </w:pPr>
            <w:r w:rsidRPr="0001701A">
              <w:t>N/A</w:t>
            </w:r>
          </w:p>
        </w:tc>
        <w:tc>
          <w:tcPr>
            <w:tcW w:w="848" w:type="dxa"/>
            <w:vAlign w:val="center"/>
          </w:tcPr>
          <w:p w14:paraId="17D73751" w14:textId="77777777" w:rsidR="00975C97" w:rsidRPr="0001701A" w:rsidRDefault="00975C97" w:rsidP="00D273E7">
            <w:pPr>
              <w:pStyle w:val="TAC"/>
            </w:pPr>
            <w:r w:rsidRPr="0001701A">
              <w:t>N/A</w:t>
            </w:r>
          </w:p>
        </w:tc>
        <w:tc>
          <w:tcPr>
            <w:tcW w:w="848" w:type="dxa"/>
            <w:vAlign w:val="center"/>
          </w:tcPr>
          <w:p w14:paraId="3671D25A" w14:textId="77777777" w:rsidR="00975C97" w:rsidRPr="0001701A" w:rsidRDefault="00975C97" w:rsidP="00D273E7">
            <w:pPr>
              <w:pStyle w:val="TAC"/>
            </w:pPr>
            <w:r w:rsidRPr="0001701A">
              <w:t>N/A</w:t>
            </w:r>
          </w:p>
        </w:tc>
        <w:tc>
          <w:tcPr>
            <w:tcW w:w="848" w:type="dxa"/>
            <w:vAlign w:val="center"/>
          </w:tcPr>
          <w:p w14:paraId="479F9BD0" w14:textId="77777777" w:rsidR="00975C97" w:rsidRPr="0001701A" w:rsidRDefault="00975C97" w:rsidP="00D273E7">
            <w:pPr>
              <w:pStyle w:val="TAC"/>
            </w:pPr>
            <w:r w:rsidRPr="0001701A">
              <w:t>N/A</w:t>
            </w:r>
          </w:p>
        </w:tc>
        <w:tc>
          <w:tcPr>
            <w:tcW w:w="848" w:type="dxa"/>
            <w:vAlign w:val="center"/>
          </w:tcPr>
          <w:p w14:paraId="51296197" w14:textId="77777777" w:rsidR="00975C97" w:rsidRPr="0001701A" w:rsidRDefault="00975C97" w:rsidP="00D273E7">
            <w:pPr>
              <w:pStyle w:val="TAC"/>
            </w:pPr>
            <w:r w:rsidRPr="0001701A">
              <w:t>N/A</w:t>
            </w:r>
          </w:p>
        </w:tc>
        <w:tc>
          <w:tcPr>
            <w:tcW w:w="848" w:type="dxa"/>
            <w:vAlign w:val="center"/>
          </w:tcPr>
          <w:p w14:paraId="3B91AE54" w14:textId="77777777" w:rsidR="00975C97" w:rsidRPr="0001701A" w:rsidRDefault="00975C97" w:rsidP="00D273E7">
            <w:pPr>
              <w:pStyle w:val="TAC"/>
            </w:pPr>
            <w:r w:rsidRPr="0001701A">
              <w:t>N/A</w:t>
            </w:r>
          </w:p>
        </w:tc>
        <w:tc>
          <w:tcPr>
            <w:tcW w:w="848" w:type="dxa"/>
            <w:vAlign w:val="center"/>
          </w:tcPr>
          <w:p w14:paraId="5ED9A980" w14:textId="77777777" w:rsidR="00975C97" w:rsidRPr="0001701A" w:rsidRDefault="00975C97" w:rsidP="00D273E7">
            <w:pPr>
              <w:pStyle w:val="TAC"/>
            </w:pPr>
            <w:r w:rsidRPr="0001701A">
              <w:t>N/A</w:t>
            </w:r>
          </w:p>
        </w:tc>
        <w:tc>
          <w:tcPr>
            <w:tcW w:w="848" w:type="dxa"/>
            <w:vAlign w:val="center"/>
          </w:tcPr>
          <w:p w14:paraId="5F487D4C" w14:textId="77777777" w:rsidR="00975C97" w:rsidRPr="0001701A" w:rsidRDefault="00975C97" w:rsidP="00D273E7">
            <w:pPr>
              <w:pStyle w:val="TAC"/>
            </w:pPr>
            <w:r w:rsidRPr="0001701A">
              <w:t>N/A</w:t>
            </w:r>
          </w:p>
        </w:tc>
        <w:tc>
          <w:tcPr>
            <w:tcW w:w="848" w:type="dxa"/>
            <w:vAlign w:val="center"/>
          </w:tcPr>
          <w:p w14:paraId="7AFBB8BA" w14:textId="77777777" w:rsidR="00975C97" w:rsidRPr="0001701A" w:rsidRDefault="00975C97" w:rsidP="00D273E7">
            <w:pPr>
              <w:pStyle w:val="TAC"/>
            </w:pPr>
            <w:r w:rsidRPr="0001701A">
              <w:t>N/A</w:t>
            </w:r>
          </w:p>
        </w:tc>
        <w:tc>
          <w:tcPr>
            <w:tcW w:w="849" w:type="dxa"/>
            <w:vAlign w:val="center"/>
          </w:tcPr>
          <w:p w14:paraId="25EABBE5" w14:textId="77777777" w:rsidR="00975C97" w:rsidRPr="0001701A" w:rsidRDefault="00975C97" w:rsidP="00D273E7">
            <w:pPr>
              <w:pStyle w:val="TAC"/>
            </w:pPr>
            <w:r w:rsidRPr="0001701A">
              <w:t>N/A</w:t>
            </w:r>
          </w:p>
        </w:tc>
      </w:tr>
      <w:tr w:rsidR="00975C97" w:rsidRPr="0001701A" w14:paraId="2E204CAF" w14:textId="77777777" w:rsidTr="00D273E7">
        <w:trPr>
          <w:jc w:val="center"/>
        </w:trPr>
        <w:tc>
          <w:tcPr>
            <w:tcW w:w="3690" w:type="dxa"/>
          </w:tcPr>
          <w:p w14:paraId="10AC8511" w14:textId="7CF64AFF" w:rsidR="00975C97" w:rsidRPr="0001701A" w:rsidRDefault="00975C97" w:rsidP="00D273E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w:t>
            </w:r>
            <w:r w:rsidR="00956A30" w:rsidRPr="0001701A">
              <w:t>20</w:t>
            </w:r>
            <w:r w:rsidRPr="0001701A">
              <w:t xml:space="preserve">) = {0, …,13} for </w:t>
            </w:r>
            <w:proofErr w:type="spellStart"/>
            <w:r w:rsidRPr="0001701A">
              <w:t>i</w:t>
            </w:r>
            <w:proofErr w:type="spellEnd"/>
            <w:r w:rsidRPr="0001701A">
              <w:t xml:space="preserve"> from {4,…,39}</w:t>
            </w:r>
          </w:p>
        </w:tc>
        <w:tc>
          <w:tcPr>
            <w:tcW w:w="1093" w:type="dxa"/>
            <w:vAlign w:val="center"/>
          </w:tcPr>
          <w:p w14:paraId="45799167" w14:textId="77777777" w:rsidR="00975C97" w:rsidRPr="0001701A" w:rsidRDefault="00975C97" w:rsidP="00D273E7">
            <w:pPr>
              <w:pStyle w:val="TAC"/>
            </w:pPr>
            <w:r w:rsidRPr="0001701A">
              <w:t>Bits</w:t>
            </w:r>
          </w:p>
        </w:tc>
        <w:tc>
          <w:tcPr>
            <w:tcW w:w="848" w:type="dxa"/>
            <w:vAlign w:val="center"/>
          </w:tcPr>
          <w:p w14:paraId="63CBE70B" w14:textId="77777777" w:rsidR="00975C97" w:rsidRPr="0001701A" w:rsidRDefault="00975C97" w:rsidP="00D273E7">
            <w:pPr>
              <w:pStyle w:val="TAC"/>
            </w:pPr>
            <w:r w:rsidRPr="0001701A">
              <w:t>9504</w:t>
            </w:r>
          </w:p>
        </w:tc>
        <w:tc>
          <w:tcPr>
            <w:tcW w:w="848" w:type="dxa"/>
            <w:vAlign w:val="center"/>
          </w:tcPr>
          <w:p w14:paraId="206B8DE7" w14:textId="77777777" w:rsidR="00975C97" w:rsidRPr="0001701A" w:rsidRDefault="00975C97" w:rsidP="00D273E7">
            <w:pPr>
              <w:pStyle w:val="TAC"/>
            </w:pPr>
            <w:r w:rsidRPr="0001701A">
              <w:t>15552</w:t>
            </w:r>
          </w:p>
        </w:tc>
        <w:tc>
          <w:tcPr>
            <w:tcW w:w="848" w:type="dxa"/>
            <w:vAlign w:val="center"/>
          </w:tcPr>
          <w:p w14:paraId="592FA8E3" w14:textId="77777777" w:rsidR="00975C97" w:rsidRPr="0001701A" w:rsidRDefault="00975C97" w:rsidP="00D273E7">
            <w:pPr>
              <w:pStyle w:val="TAC"/>
            </w:pPr>
            <w:r w:rsidRPr="0001701A">
              <w:t>20736</w:t>
            </w:r>
          </w:p>
        </w:tc>
        <w:tc>
          <w:tcPr>
            <w:tcW w:w="848" w:type="dxa"/>
            <w:vAlign w:val="center"/>
          </w:tcPr>
          <w:p w14:paraId="146F01BB" w14:textId="77777777" w:rsidR="00975C97" w:rsidRPr="0001701A" w:rsidRDefault="00975C97" w:rsidP="00D273E7">
            <w:pPr>
              <w:pStyle w:val="TAC"/>
            </w:pPr>
            <w:r w:rsidRPr="0001701A">
              <w:t>26784</w:t>
            </w:r>
          </w:p>
        </w:tc>
        <w:tc>
          <w:tcPr>
            <w:tcW w:w="848" w:type="dxa"/>
            <w:vAlign w:val="center"/>
          </w:tcPr>
          <w:p w14:paraId="01A220AE" w14:textId="77777777" w:rsidR="00975C97" w:rsidRPr="0001701A" w:rsidRDefault="00975C97" w:rsidP="00D273E7">
            <w:pPr>
              <w:pStyle w:val="TAC"/>
            </w:pPr>
            <w:r w:rsidRPr="0001701A">
              <w:t>32832</w:t>
            </w:r>
          </w:p>
        </w:tc>
        <w:tc>
          <w:tcPr>
            <w:tcW w:w="848" w:type="dxa"/>
            <w:vAlign w:val="center"/>
          </w:tcPr>
          <w:p w14:paraId="43CC5A19" w14:textId="77777777" w:rsidR="00975C97" w:rsidRPr="0001701A" w:rsidRDefault="00975C97" w:rsidP="00D273E7">
            <w:pPr>
              <w:pStyle w:val="TAC"/>
            </w:pPr>
            <w:r w:rsidRPr="0001701A">
              <w:t>44064</w:t>
            </w:r>
          </w:p>
        </w:tc>
        <w:tc>
          <w:tcPr>
            <w:tcW w:w="848" w:type="dxa"/>
            <w:vAlign w:val="center"/>
          </w:tcPr>
          <w:p w14:paraId="11A95557" w14:textId="77777777" w:rsidR="00975C97" w:rsidRPr="0001701A" w:rsidRDefault="00975C97" w:rsidP="00D273E7">
            <w:pPr>
              <w:pStyle w:val="TAC"/>
            </w:pPr>
            <w:r w:rsidRPr="0001701A">
              <w:t>56160</w:t>
            </w:r>
          </w:p>
        </w:tc>
        <w:tc>
          <w:tcPr>
            <w:tcW w:w="848" w:type="dxa"/>
            <w:vAlign w:val="center"/>
          </w:tcPr>
          <w:p w14:paraId="283BAAE5" w14:textId="77777777" w:rsidR="00975C97" w:rsidRPr="0001701A" w:rsidRDefault="00975C97" w:rsidP="00D273E7">
            <w:pPr>
              <w:pStyle w:val="TAC"/>
            </w:pPr>
            <w:r w:rsidRPr="0001701A">
              <w:t>68256</w:t>
            </w:r>
          </w:p>
        </w:tc>
        <w:tc>
          <w:tcPr>
            <w:tcW w:w="848" w:type="dxa"/>
            <w:vAlign w:val="center"/>
          </w:tcPr>
          <w:p w14:paraId="1417E730" w14:textId="77777777" w:rsidR="00975C97" w:rsidRPr="0001701A" w:rsidRDefault="00975C97" w:rsidP="00D273E7">
            <w:pPr>
              <w:pStyle w:val="TAC"/>
            </w:pPr>
            <w:r w:rsidRPr="0001701A">
              <w:t>92448</w:t>
            </w:r>
          </w:p>
        </w:tc>
        <w:tc>
          <w:tcPr>
            <w:tcW w:w="849" w:type="dxa"/>
            <w:vAlign w:val="center"/>
          </w:tcPr>
          <w:p w14:paraId="740CE7AA" w14:textId="77777777" w:rsidR="00975C97" w:rsidRPr="0001701A" w:rsidRDefault="00975C97" w:rsidP="00D273E7">
            <w:pPr>
              <w:pStyle w:val="TAC"/>
            </w:pPr>
            <w:r w:rsidRPr="0001701A">
              <w:t>116640</w:t>
            </w:r>
          </w:p>
        </w:tc>
      </w:tr>
      <w:tr w:rsidR="00975C97" w:rsidRPr="0001701A" w14:paraId="6B037457" w14:textId="77777777" w:rsidTr="00D273E7">
        <w:trPr>
          <w:trHeight w:val="70"/>
          <w:jc w:val="center"/>
        </w:trPr>
        <w:tc>
          <w:tcPr>
            <w:tcW w:w="3690" w:type="dxa"/>
          </w:tcPr>
          <w:p w14:paraId="282AAD04" w14:textId="77777777" w:rsidR="00975C97" w:rsidRPr="0001701A" w:rsidRDefault="00975C97" w:rsidP="00D273E7">
            <w:pPr>
              <w:pStyle w:val="TAL"/>
            </w:pPr>
            <w:r w:rsidRPr="0001701A">
              <w:t>Max. Throughput averaged over 1 frame</w:t>
            </w:r>
          </w:p>
        </w:tc>
        <w:tc>
          <w:tcPr>
            <w:tcW w:w="1093" w:type="dxa"/>
            <w:vAlign w:val="center"/>
          </w:tcPr>
          <w:p w14:paraId="083C4B52" w14:textId="77777777" w:rsidR="00975C97" w:rsidRPr="0001701A" w:rsidRDefault="00975C97" w:rsidP="00D273E7">
            <w:pPr>
              <w:pStyle w:val="TAC"/>
            </w:pPr>
            <w:r w:rsidRPr="0001701A">
              <w:t>Mbps</w:t>
            </w:r>
          </w:p>
        </w:tc>
        <w:tc>
          <w:tcPr>
            <w:tcW w:w="848" w:type="dxa"/>
            <w:vAlign w:val="center"/>
          </w:tcPr>
          <w:p w14:paraId="0C224C9A" w14:textId="77777777" w:rsidR="00975C97" w:rsidRPr="0001701A" w:rsidRDefault="00975C97" w:rsidP="00D273E7">
            <w:pPr>
              <w:pStyle w:val="TAC"/>
            </w:pPr>
            <w:r w:rsidRPr="0001701A">
              <w:t>17.818</w:t>
            </w:r>
          </w:p>
        </w:tc>
        <w:tc>
          <w:tcPr>
            <w:tcW w:w="848" w:type="dxa"/>
            <w:vAlign w:val="center"/>
          </w:tcPr>
          <w:p w14:paraId="1AE1722F" w14:textId="77777777" w:rsidR="00975C97" w:rsidRPr="0001701A" w:rsidRDefault="00975C97" w:rsidP="00D273E7">
            <w:pPr>
              <w:pStyle w:val="TAC"/>
            </w:pPr>
            <w:r w:rsidRPr="0001701A">
              <w:t>28.896</w:t>
            </w:r>
          </w:p>
        </w:tc>
        <w:tc>
          <w:tcPr>
            <w:tcW w:w="848" w:type="dxa"/>
            <w:vAlign w:val="center"/>
          </w:tcPr>
          <w:p w14:paraId="55E63E6E" w14:textId="77777777" w:rsidR="00975C97" w:rsidRPr="0001701A" w:rsidRDefault="00975C97" w:rsidP="00D273E7">
            <w:pPr>
              <w:pStyle w:val="TAC"/>
            </w:pPr>
            <w:r w:rsidRPr="0001701A">
              <w:t>38.726</w:t>
            </w:r>
          </w:p>
        </w:tc>
        <w:tc>
          <w:tcPr>
            <w:tcW w:w="848" w:type="dxa"/>
            <w:vAlign w:val="center"/>
          </w:tcPr>
          <w:p w14:paraId="7CF5D521" w14:textId="77777777" w:rsidR="00975C97" w:rsidRPr="0001701A" w:rsidRDefault="00975C97" w:rsidP="00D273E7">
            <w:pPr>
              <w:pStyle w:val="TAC"/>
            </w:pPr>
            <w:r w:rsidRPr="0001701A">
              <w:t>50.400</w:t>
            </w:r>
          </w:p>
        </w:tc>
        <w:tc>
          <w:tcPr>
            <w:tcW w:w="848" w:type="dxa"/>
            <w:vAlign w:val="center"/>
          </w:tcPr>
          <w:p w14:paraId="7DFE44A7" w14:textId="77777777" w:rsidR="00975C97" w:rsidRPr="0001701A" w:rsidRDefault="00975C97" w:rsidP="00D273E7">
            <w:pPr>
              <w:pStyle w:val="TAC"/>
            </w:pPr>
            <w:r w:rsidRPr="0001701A">
              <w:t>61.459</w:t>
            </w:r>
          </w:p>
        </w:tc>
        <w:tc>
          <w:tcPr>
            <w:tcW w:w="848" w:type="dxa"/>
            <w:vAlign w:val="center"/>
          </w:tcPr>
          <w:p w14:paraId="1E9CA9A4" w14:textId="77777777" w:rsidR="00975C97" w:rsidRPr="0001701A" w:rsidRDefault="00975C97" w:rsidP="00D273E7">
            <w:pPr>
              <w:pStyle w:val="TAC"/>
            </w:pPr>
            <w:r w:rsidRPr="0001701A">
              <w:t>81.158</w:t>
            </w:r>
          </w:p>
        </w:tc>
        <w:tc>
          <w:tcPr>
            <w:tcW w:w="848" w:type="dxa"/>
            <w:vAlign w:val="center"/>
          </w:tcPr>
          <w:p w14:paraId="7B24AC80" w14:textId="77777777" w:rsidR="00975C97" w:rsidRPr="0001701A" w:rsidRDefault="00975C97" w:rsidP="00D273E7">
            <w:pPr>
              <w:pStyle w:val="TAC"/>
            </w:pPr>
            <w:r w:rsidRPr="0001701A">
              <w:t>105.696</w:t>
            </w:r>
          </w:p>
        </w:tc>
        <w:tc>
          <w:tcPr>
            <w:tcW w:w="848" w:type="dxa"/>
            <w:vAlign w:val="center"/>
          </w:tcPr>
          <w:p w14:paraId="48FAA5FB" w14:textId="77777777" w:rsidR="00975C97" w:rsidRPr="0001701A" w:rsidRDefault="00975C97" w:rsidP="00D273E7">
            <w:pPr>
              <w:pStyle w:val="TAC"/>
            </w:pPr>
            <w:r w:rsidRPr="0001701A">
              <w:t>127.891</w:t>
            </w:r>
          </w:p>
        </w:tc>
        <w:tc>
          <w:tcPr>
            <w:tcW w:w="848" w:type="dxa"/>
            <w:vAlign w:val="center"/>
          </w:tcPr>
          <w:p w14:paraId="52BE7536" w14:textId="77777777" w:rsidR="00975C97" w:rsidRPr="0001701A" w:rsidRDefault="00975C97" w:rsidP="00D273E7">
            <w:pPr>
              <w:pStyle w:val="TAC"/>
            </w:pPr>
            <w:r w:rsidRPr="0001701A">
              <w:t>172.051</w:t>
            </w:r>
          </w:p>
        </w:tc>
        <w:tc>
          <w:tcPr>
            <w:tcW w:w="849" w:type="dxa"/>
            <w:vAlign w:val="center"/>
          </w:tcPr>
          <w:p w14:paraId="6FA36916" w14:textId="77777777" w:rsidR="00975C97" w:rsidRPr="0001701A" w:rsidRDefault="00975C97" w:rsidP="00D273E7">
            <w:pPr>
              <w:pStyle w:val="TAC"/>
            </w:pPr>
            <w:r w:rsidRPr="0001701A">
              <w:t>216.422</w:t>
            </w:r>
          </w:p>
        </w:tc>
      </w:tr>
      <w:tr w:rsidR="00975C97" w:rsidRPr="0001701A" w14:paraId="71A5E3B2" w14:textId="77777777" w:rsidTr="00D273E7">
        <w:trPr>
          <w:trHeight w:val="70"/>
          <w:jc w:val="center"/>
        </w:trPr>
        <w:tc>
          <w:tcPr>
            <w:tcW w:w="13264" w:type="dxa"/>
            <w:gridSpan w:val="12"/>
          </w:tcPr>
          <w:p w14:paraId="7E93177A" w14:textId="77777777" w:rsidR="00975C97" w:rsidRPr="0001701A" w:rsidRDefault="00975C97" w:rsidP="00D273E7">
            <w:pPr>
              <w:pStyle w:val="TAL"/>
            </w:pPr>
            <w:r w:rsidRPr="0001701A">
              <w:t>Note 1:</w:t>
            </w:r>
            <w:r w:rsidRPr="0001701A">
              <w:tab/>
              <w:t>Additional parameters are specified in Table A.3.1-1 and Table A.3.3.1-1.</w:t>
            </w:r>
          </w:p>
          <w:p w14:paraId="6BF8967C" w14:textId="77777777" w:rsidR="00975C97" w:rsidRPr="0001701A" w:rsidRDefault="00975C97" w:rsidP="00D273E7">
            <w:pPr>
              <w:pStyle w:val="TAL"/>
            </w:pPr>
            <w:r w:rsidRPr="0001701A">
              <w:t>Note 2:</w:t>
            </w:r>
            <w:r w:rsidRPr="0001701A">
              <w:tab/>
              <w:t>If more than one Code Block is present, an additional CRC sequence of L = 24 Bits is attached to each Code Block (otherwise L = 0 Bit)</w:t>
            </w:r>
          </w:p>
          <w:p w14:paraId="3AB1F3EE" w14:textId="77777777" w:rsidR="00975C97" w:rsidRPr="0001701A" w:rsidRDefault="00975C97" w:rsidP="00D273E7">
            <w:pPr>
              <w:pStyle w:val="TAL"/>
            </w:pPr>
            <w:r w:rsidRPr="0001701A">
              <w:t>Note 3:</w:t>
            </w:r>
            <w:r w:rsidRPr="0001701A">
              <w:tab/>
              <w:t>SS/PBCH block is transmitted in slot #0 of each frame.</w:t>
            </w:r>
          </w:p>
          <w:p w14:paraId="57E7C60E" w14:textId="77777777" w:rsidR="00975C97" w:rsidRPr="0001701A" w:rsidRDefault="00975C97" w:rsidP="00D273E7">
            <w:pPr>
              <w:pStyle w:val="TAL"/>
            </w:pPr>
            <w:r w:rsidRPr="0001701A">
              <w:t>Note 4:</w:t>
            </w:r>
            <w:r w:rsidRPr="0001701A">
              <w:tab/>
              <w:t xml:space="preserve">Slot </w:t>
            </w:r>
            <w:proofErr w:type="spellStart"/>
            <w:r w:rsidRPr="0001701A">
              <w:t>i</w:t>
            </w:r>
            <w:proofErr w:type="spellEnd"/>
            <w:r w:rsidRPr="0001701A">
              <w:t xml:space="preserve"> is slot index per frame.</w:t>
            </w:r>
          </w:p>
        </w:tc>
      </w:tr>
    </w:tbl>
    <w:p w14:paraId="5C0D0FA2" w14:textId="77777777" w:rsidR="00975C97" w:rsidRPr="0001701A" w:rsidRDefault="00975C97" w:rsidP="00975C97"/>
    <w:p w14:paraId="3FB93873" w14:textId="77777777" w:rsidR="00975C97" w:rsidRPr="0001701A" w:rsidRDefault="00975C97" w:rsidP="00975C97">
      <w:pPr>
        <w:sectPr w:rsidR="00975C97" w:rsidRPr="0001701A" w:rsidSect="00975C97">
          <w:pgSz w:w="16838" w:h="11906" w:orient="landscape"/>
          <w:pgMar w:top="1134" w:right="1418" w:bottom="1134" w:left="1134" w:header="851" w:footer="340" w:gutter="0"/>
          <w:cols w:space="708"/>
          <w:docGrid w:linePitch="360"/>
        </w:sectPr>
      </w:pPr>
    </w:p>
    <w:p w14:paraId="06B057ED" w14:textId="77777777" w:rsidR="00975C97" w:rsidRPr="0001701A" w:rsidRDefault="00975C97" w:rsidP="00975C97">
      <w:pPr>
        <w:pStyle w:val="Heading1"/>
      </w:pPr>
      <w:bookmarkStart w:id="72" w:name="_Toc27478706"/>
      <w:bookmarkStart w:id="73" w:name="_Toc36227420"/>
      <w:r w:rsidRPr="0001701A">
        <w:lastRenderedPageBreak/>
        <w:t>A.4</w:t>
      </w:r>
      <w:r w:rsidRPr="0001701A">
        <w:tab/>
        <w:t>CSI reference measurement channels</w:t>
      </w:r>
      <w:bookmarkEnd w:id="72"/>
      <w:bookmarkEnd w:id="73"/>
    </w:p>
    <w:p w14:paraId="3629D832" w14:textId="77777777" w:rsidR="00975C97" w:rsidRPr="0001701A" w:rsidRDefault="00975C97" w:rsidP="00975C97">
      <w:r w:rsidRPr="0001701A">
        <w:t>TBD</w:t>
      </w:r>
    </w:p>
    <w:p w14:paraId="7E57B95F" w14:textId="77777777" w:rsidR="00975C97" w:rsidRPr="0001701A" w:rsidRDefault="00975C97" w:rsidP="00975C97">
      <w:pPr>
        <w:pStyle w:val="Heading1"/>
      </w:pPr>
      <w:bookmarkStart w:id="74" w:name="_Toc27478707"/>
      <w:bookmarkStart w:id="75" w:name="_Toc36227421"/>
      <w:r w:rsidRPr="0001701A">
        <w:t>A.5</w:t>
      </w:r>
      <w:r w:rsidRPr="0001701A">
        <w:tab/>
        <w:t>OFDMA Channel Noise Generator (OCNG)</w:t>
      </w:r>
      <w:bookmarkEnd w:id="74"/>
      <w:bookmarkEnd w:id="75"/>
    </w:p>
    <w:p w14:paraId="066F6F18" w14:textId="77777777" w:rsidR="00975C97" w:rsidRPr="0001701A" w:rsidRDefault="00975C97" w:rsidP="00975C97">
      <w:pPr>
        <w:pStyle w:val="Heading2"/>
        <w:rPr>
          <w:lang w:eastAsia="zh-TW"/>
        </w:rPr>
      </w:pPr>
      <w:bookmarkStart w:id="76" w:name="_Toc27478708"/>
      <w:bookmarkStart w:id="77" w:name="_Toc36227422"/>
      <w:r w:rsidRPr="0001701A">
        <w:t>A.5.1</w:t>
      </w:r>
      <w:r w:rsidRPr="0001701A">
        <w:tab/>
        <w:t>OCNG Patterns for FDD</w:t>
      </w:r>
      <w:bookmarkEnd w:id="76"/>
      <w:bookmarkEnd w:id="77"/>
    </w:p>
    <w:p w14:paraId="7C05AFAD" w14:textId="77777777" w:rsidR="00975C97" w:rsidRPr="0001701A" w:rsidRDefault="00975C97" w:rsidP="00975C97">
      <w:pPr>
        <w:pStyle w:val="Heading3"/>
        <w:rPr>
          <w:snapToGrid w:val="0"/>
        </w:rPr>
      </w:pPr>
      <w:bookmarkStart w:id="78" w:name="_Toc27478709"/>
      <w:bookmarkStart w:id="79" w:name="_Toc36227423"/>
      <w:r w:rsidRPr="0001701A">
        <w:rPr>
          <w:snapToGrid w:val="0"/>
        </w:rPr>
        <w:t>A.5.1.1</w:t>
      </w:r>
      <w:r w:rsidRPr="0001701A">
        <w:rPr>
          <w:snapToGrid w:val="0"/>
        </w:rPr>
        <w:tab/>
        <w:t>OCNG FDD pattern 1: Generic OCNG FDD Pattern for all unused REs</w:t>
      </w:r>
      <w:bookmarkEnd w:id="78"/>
      <w:bookmarkEnd w:id="79"/>
    </w:p>
    <w:p w14:paraId="01317663" w14:textId="77777777" w:rsidR="00975C97" w:rsidRPr="0001701A" w:rsidRDefault="00975C97" w:rsidP="00975C97">
      <w:pPr>
        <w:pStyle w:val="TH"/>
      </w:pPr>
      <w:r w:rsidRPr="0001701A">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75C97" w:rsidRPr="0001701A" w14:paraId="21DE4E1F" w14:textId="77777777" w:rsidTr="00C971D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6197753A" w14:textId="77777777" w:rsidR="00975C97" w:rsidRPr="0001701A" w:rsidRDefault="00975C97" w:rsidP="00C971DC">
            <w:pPr>
              <w:pStyle w:val="TAH"/>
              <w:jc w:val="right"/>
              <w:rPr>
                <w:lang w:eastAsia="zh-TW"/>
              </w:rPr>
            </w:pPr>
            <w:r w:rsidRPr="0001701A">
              <w:t xml:space="preserve">OCNG </w:t>
            </w:r>
            <w:r w:rsidRPr="0001701A">
              <w:rPr>
                <w:lang w:eastAsia="zh-TW"/>
              </w:rPr>
              <w:t>Distribution</w:t>
            </w:r>
          </w:p>
          <w:p w14:paraId="0A7913EE" w14:textId="77777777" w:rsidR="00975C97" w:rsidRPr="0001701A" w:rsidRDefault="00975C97" w:rsidP="00C971DC">
            <w:pPr>
              <w:pStyle w:val="TAL"/>
              <w:rPr>
                <w:b/>
              </w:rPr>
            </w:pPr>
            <w:r w:rsidRPr="0001701A">
              <w:rPr>
                <w:b/>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58F1" w14:textId="77777777" w:rsidR="00975C97" w:rsidRPr="0001701A" w:rsidRDefault="00975C97" w:rsidP="00C971DC">
            <w:pPr>
              <w:pStyle w:val="TAH"/>
            </w:pPr>
            <w:r w:rsidRPr="0001701A">
              <w:t xml:space="preserve">Control Region </w:t>
            </w:r>
            <w:r w:rsidRPr="0001701A">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6FA54" w14:textId="77777777" w:rsidR="00975C97" w:rsidRPr="0001701A" w:rsidRDefault="00975C97" w:rsidP="00C971DC">
            <w:pPr>
              <w:pStyle w:val="TAH"/>
            </w:pPr>
            <w:r w:rsidRPr="0001701A">
              <w:t>Data Region</w:t>
            </w:r>
          </w:p>
        </w:tc>
      </w:tr>
      <w:tr w:rsidR="00975C97" w:rsidRPr="0001701A" w14:paraId="44FF2D00"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BA6D" w14:textId="77777777" w:rsidR="00975C97" w:rsidRPr="0001701A" w:rsidRDefault="00975C97" w:rsidP="00C971DC">
            <w:pPr>
              <w:pStyle w:val="TAL"/>
              <w:rPr>
                <w:rStyle w:val="HTMLAcronym"/>
                <w:rFonts w:cs="Arial"/>
              </w:rPr>
            </w:pPr>
            <w:r w:rsidRPr="0001701A">
              <w:rPr>
                <w:rStyle w:val="HTMLAcronym"/>
                <w:rFonts w:cs="Arial"/>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C628" w14:textId="77777777" w:rsidR="00975C97" w:rsidRPr="0001701A" w:rsidRDefault="00975C97" w:rsidP="00C971DC">
            <w:pPr>
              <w:pStyle w:val="TAL"/>
            </w:pPr>
            <w:r w:rsidRPr="0001701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CF37" w14:textId="77777777" w:rsidR="00975C97" w:rsidRPr="0001701A" w:rsidRDefault="00975C97" w:rsidP="00C971DC">
            <w:pPr>
              <w:pStyle w:val="TAL"/>
            </w:pPr>
            <w:r w:rsidRPr="0001701A">
              <w:t>All unused REs (Note 2)</w:t>
            </w:r>
          </w:p>
        </w:tc>
      </w:tr>
      <w:tr w:rsidR="00975C97" w:rsidRPr="0001701A" w14:paraId="510C0D6F"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1F70" w14:textId="77777777" w:rsidR="00975C97" w:rsidRPr="0001701A" w:rsidRDefault="00975C97" w:rsidP="00C971DC">
            <w:pPr>
              <w:pStyle w:val="TAL"/>
              <w:rPr>
                <w:rStyle w:val="HTMLAcronym"/>
                <w:rFonts w:cs="Arial"/>
              </w:rPr>
            </w:pPr>
            <w:r w:rsidRPr="0001701A">
              <w:rPr>
                <w:rStyle w:val="HTMLAcronym"/>
                <w:rFonts w:cs="Arial"/>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8B545" w14:textId="77777777" w:rsidR="00975C97" w:rsidRPr="0001701A" w:rsidRDefault="00975C97" w:rsidP="00C971DC">
            <w:pPr>
              <w:pStyle w:val="TAL"/>
            </w:pPr>
            <w:r w:rsidRPr="0001701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1101" w14:textId="77777777" w:rsidR="00975C97" w:rsidRPr="0001701A" w:rsidRDefault="00975C97" w:rsidP="00C971DC">
            <w:pPr>
              <w:pStyle w:val="TAL"/>
            </w:pPr>
            <w:r w:rsidRPr="0001701A">
              <w:t>PDSCH</w:t>
            </w:r>
          </w:p>
        </w:tc>
      </w:tr>
      <w:tr w:rsidR="00975C97" w:rsidRPr="0001701A" w14:paraId="57906DB2"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2C65" w14:textId="77777777" w:rsidR="00975C97" w:rsidRPr="0001701A" w:rsidRDefault="00975C97" w:rsidP="00C971DC">
            <w:pPr>
              <w:pStyle w:val="TAL"/>
              <w:rPr>
                <w:rStyle w:val="HTMLAcronym"/>
                <w:rFonts w:cs="Arial"/>
              </w:rPr>
            </w:pPr>
            <w:r w:rsidRPr="0001701A">
              <w:rPr>
                <w:rStyle w:val="HTMLAcronym"/>
                <w:rFonts w:cs="Arial"/>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0D10" w14:textId="77777777" w:rsidR="00975C97" w:rsidRPr="0001701A" w:rsidRDefault="00975C97" w:rsidP="00C971DC">
            <w:pPr>
              <w:pStyle w:val="TAL"/>
            </w:pPr>
            <w:r w:rsidRPr="0001701A">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E7A5" w14:textId="77777777" w:rsidR="00975C97" w:rsidRPr="0001701A" w:rsidRDefault="00975C97" w:rsidP="00C971DC">
            <w:pPr>
              <w:pStyle w:val="TAL"/>
            </w:pPr>
            <w:r w:rsidRPr="0001701A">
              <w:t xml:space="preserve">Uncorrelated pseudo random QPSK modulated data </w:t>
            </w:r>
          </w:p>
        </w:tc>
      </w:tr>
      <w:tr w:rsidR="00975C97" w:rsidRPr="0001701A" w14:paraId="04189D7F"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D2DD0" w14:textId="77777777" w:rsidR="00975C97" w:rsidRPr="0001701A" w:rsidRDefault="00975C97" w:rsidP="00C971DC">
            <w:pPr>
              <w:pStyle w:val="TAL"/>
              <w:rPr>
                <w:rStyle w:val="HTMLAcronym"/>
                <w:rFonts w:cs="Arial"/>
              </w:rPr>
            </w:pPr>
            <w:r w:rsidRPr="0001701A">
              <w:rPr>
                <w:rStyle w:val="HTMLAcronym"/>
                <w:rFonts w:cs="Arial"/>
              </w:rPr>
              <w:t>Transmission scheme for multiple</w:t>
            </w:r>
          </w:p>
          <w:p w14:paraId="0C6370D6" w14:textId="77777777" w:rsidR="00975C97" w:rsidRPr="0001701A" w:rsidRDefault="00975C97" w:rsidP="00C971DC">
            <w:pPr>
              <w:pStyle w:val="TAL"/>
              <w:rPr>
                <w:rStyle w:val="HTMLAcronym"/>
                <w:rFonts w:cs="Arial"/>
              </w:rPr>
            </w:pPr>
            <w:r w:rsidRPr="0001701A">
              <w:rPr>
                <w:rStyle w:val="HTMLAcronym"/>
                <w:rFonts w:cs="Arial"/>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8746" w14:textId="77777777" w:rsidR="00975C97" w:rsidRPr="0001701A" w:rsidRDefault="00975C97" w:rsidP="00C971DC">
            <w:pPr>
              <w:pStyle w:val="TAL"/>
            </w:pPr>
            <w:r w:rsidRPr="0001701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77D9" w14:textId="77777777" w:rsidR="00975C97" w:rsidRPr="0001701A" w:rsidRDefault="00975C97" w:rsidP="00C971DC">
            <w:pPr>
              <w:pStyle w:val="TAL"/>
            </w:pPr>
            <w:r w:rsidRPr="0001701A">
              <w:t>Spatial multiplexing using any precoding matrix with dimensions same as the precoding matrix for PDSCH</w:t>
            </w:r>
          </w:p>
        </w:tc>
      </w:tr>
      <w:tr w:rsidR="00975C97" w:rsidRPr="0001701A" w14:paraId="5BC8DFF0"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690" w14:textId="77777777" w:rsidR="00975C97" w:rsidRPr="0001701A" w:rsidRDefault="00975C97" w:rsidP="00C971DC">
            <w:pPr>
              <w:pStyle w:val="TAL"/>
              <w:rPr>
                <w:rStyle w:val="HTMLAcronym"/>
                <w:rFonts w:cs="Arial"/>
              </w:rPr>
            </w:pPr>
            <w:r w:rsidRPr="0001701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4959" w14:textId="77777777" w:rsidR="00975C97" w:rsidRPr="0001701A" w:rsidRDefault="00975C97" w:rsidP="00C971DC">
            <w:pPr>
              <w:pStyle w:val="TAL"/>
              <w:rPr>
                <w:lang w:eastAsia="zh-TW"/>
              </w:rPr>
            </w:pPr>
            <w:r w:rsidRPr="0001701A">
              <w:t>Same as for RMC PDCCH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964E" w14:textId="77777777" w:rsidR="00975C97" w:rsidRPr="0001701A" w:rsidRDefault="00975C97" w:rsidP="00C971DC">
            <w:pPr>
              <w:pStyle w:val="TAL"/>
            </w:pPr>
            <w:r w:rsidRPr="0001701A">
              <w:t>Same as for RMC PDSCH in the active BWP</w:t>
            </w:r>
          </w:p>
        </w:tc>
      </w:tr>
      <w:tr w:rsidR="00975C97" w:rsidRPr="0001701A" w14:paraId="5E7A515C"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DD78" w14:textId="77777777" w:rsidR="00975C97" w:rsidRPr="0001701A" w:rsidRDefault="00975C97" w:rsidP="00C971DC">
            <w:pPr>
              <w:pStyle w:val="TAL"/>
              <w:rPr>
                <w:rStyle w:val="HTMLAcronym"/>
                <w:rFonts w:cs="Arial"/>
              </w:rPr>
            </w:pPr>
            <w:r w:rsidRPr="0001701A">
              <w:rPr>
                <w:rStyle w:val="HTMLAcronym"/>
                <w:rFonts w:cs="Arial"/>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11EB" w14:textId="77777777" w:rsidR="00975C97" w:rsidRPr="0001701A" w:rsidRDefault="00975C97" w:rsidP="00C971DC">
            <w:pPr>
              <w:pStyle w:val="TAL"/>
            </w:pPr>
            <w:r w:rsidRPr="0001701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4F99" w14:textId="77777777" w:rsidR="00975C97" w:rsidRPr="0001701A" w:rsidRDefault="00975C97" w:rsidP="00C971DC">
            <w:pPr>
              <w:pStyle w:val="TAL"/>
            </w:pPr>
            <w:r w:rsidRPr="0001701A">
              <w:t>Same as for RMC PDSCH</w:t>
            </w:r>
          </w:p>
        </w:tc>
      </w:tr>
      <w:tr w:rsidR="00975C97" w:rsidRPr="0001701A" w14:paraId="45DE5098" w14:textId="77777777" w:rsidTr="00C971D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19C8" w14:textId="77777777" w:rsidR="00975C97" w:rsidRPr="0001701A" w:rsidRDefault="00975C97" w:rsidP="00C971DC">
            <w:pPr>
              <w:pStyle w:val="TAN"/>
              <w:rPr>
                <w:rStyle w:val="HTMLAcronym"/>
                <w:rFonts w:cs="Arial"/>
              </w:rPr>
            </w:pPr>
            <w:r w:rsidRPr="0001701A">
              <w:rPr>
                <w:rStyle w:val="HTMLAcronym"/>
                <w:rFonts w:cs="Arial"/>
              </w:rPr>
              <w:t>Note 1:</w:t>
            </w:r>
            <w:r w:rsidRPr="0001701A">
              <w:rPr>
                <w:rStyle w:val="HTMLAcronym"/>
                <w:rFonts w:cs="Arial"/>
                <w:lang w:eastAsia="zh-TW"/>
              </w:rPr>
              <w:tab/>
            </w:r>
            <w:r w:rsidRPr="0001701A">
              <w:rPr>
                <w:rStyle w:val="HTMLAcronym"/>
                <w:rFonts w:cs="Arial"/>
              </w:rPr>
              <w:t>All unused REs in the active CORESETS appointed by the search spaces in use.</w:t>
            </w:r>
          </w:p>
          <w:p w14:paraId="5439BB96" w14:textId="77777777" w:rsidR="00975C97" w:rsidRPr="0001701A" w:rsidRDefault="00975C97" w:rsidP="00C971DC">
            <w:pPr>
              <w:pStyle w:val="TAN"/>
              <w:rPr>
                <w:rStyle w:val="HTMLAcronym"/>
                <w:rFonts w:cs="Arial"/>
              </w:rPr>
            </w:pPr>
            <w:r w:rsidRPr="0001701A">
              <w:rPr>
                <w:rStyle w:val="HTMLAcronym"/>
                <w:rFonts w:cs="Arial"/>
              </w:rPr>
              <w:t>Note 2:</w:t>
            </w:r>
            <w:r w:rsidRPr="0001701A">
              <w:rPr>
                <w:rStyle w:val="HTMLAcronym"/>
                <w:rFonts w:cs="Arial"/>
                <w:lang w:eastAsia="zh-TW"/>
              </w:rPr>
              <w:tab/>
            </w:r>
            <w:r w:rsidRPr="0001701A">
              <w:rPr>
                <w:rFonts w:cs="Arial"/>
                <w:lang w:eastAsia="zh-TW"/>
              </w:rPr>
              <w:t>Unused available REs refer to REs in PRBs not allocated for any physical channels, CORESETs, synchronization signals or reference signals in channel bandwidth.</w:t>
            </w:r>
          </w:p>
        </w:tc>
      </w:tr>
    </w:tbl>
    <w:p w14:paraId="7CC6AEA8" w14:textId="77777777" w:rsidR="00975C97" w:rsidRPr="0001701A" w:rsidRDefault="00975C97" w:rsidP="00975C97"/>
    <w:p w14:paraId="6D276242" w14:textId="77777777" w:rsidR="00975C97" w:rsidRPr="0001701A" w:rsidRDefault="00975C97" w:rsidP="00975C97">
      <w:pPr>
        <w:pStyle w:val="Heading2"/>
        <w:rPr>
          <w:lang w:eastAsia="zh-TW"/>
        </w:rPr>
      </w:pPr>
      <w:bookmarkStart w:id="80" w:name="_Toc27478710"/>
      <w:bookmarkStart w:id="81" w:name="_Toc36227424"/>
      <w:r w:rsidRPr="0001701A">
        <w:t>A.5.2</w:t>
      </w:r>
      <w:r w:rsidRPr="0001701A">
        <w:tab/>
        <w:t>OCNG Patterns for TDD</w:t>
      </w:r>
      <w:bookmarkEnd w:id="80"/>
      <w:bookmarkEnd w:id="81"/>
    </w:p>
    <w:p w14:paraId="1AF1684D" w14:textId="77777777" w:rsidR="00975C97" w:rsidRPr="0001701A" w:rsidRDefault="00975C97" w:rsidP="00975C97">
      <w:pPr>
        <w:pStyle w:val="Heading3"/>
        <w:rPr>
          <w:snapToGrid w:val="0"/>
        </w:rPr>
      </w:pPr>
      <w:bookmarkStart w:id="82" w:name="_Toc27478711"/>
      <w:bookmarkStart w:id="83" w:name="_Toc36227425"/>
      <w:r w:rsidRPr="0001701A">
        <w:rPr>
          <w:snapToGrid w:val="0"/>
        </w:rPr>
        <w:t>A.5.2.1</w:t>
      </w:r>
      <w:r w:rsidRPr="0001701A">
        <w:rPr>
          <w:snapToGrid w:val="0"/>
        </w:rPr>
        <w:tab/>
        <w:t>OCNG TDD pattern 1: Generic OCNG TDD Pattern for all unused REs</w:t>
      </w:r>
      <w:bookmarkEnd w:id="82"/>
      <w:bookmarkEnd w:id="83"/>
    </w:p>
    <w:p w14:paraId="3A3B2239" w14:textId="77777777" w:rsidR="00975C97" w:rsidRPr="0001701A" w:rsidRDefault="00975C97" w:rsidP="00975C97">
      <w:pPr>
        <w:pStyle w:val="TH"/>
      </w:pPr>
      <w:r w:rsidRPr="0001701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75C97" w:rsidRPr="0001701A" w14:paraId="1E8ED08C" w14:textId="77777777" w:rsidTr="00C971D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99CACCB" w14:textId="77777777" w:rsidR="00975C97" w:rsidRPr="0001701A" w:rsidRDefault="00975C97" w:rsidP="00C971DC">
            <w:pPr>
              <w:pStyle w:val="TAH"/>
              <w:jc w:val="right"/>
              <w:rPr>
                <w:lang w:eastAsia="zh-TW"/>
              </w:rPr>
            </w:pPr>
            <w:r w:rsidRPr="0001701A">
              <w:t xml:space="preserve">OCNG </w:t>
            </w:r>
            <w:r w:rsidRPr="0001701A">
              <w:rPr>
                <w:lang w:eastAsia="zh-TW"/>
              </w:rPr>
              <w:t>Distribution</w:t>
            </w:r>
          </w:p>
          <w:p w14:paraId="5A9D912E" w14:textId="77777777" w:rsidR="00975C97" w:rsidRPr="0001701A" w:rsidRDefault="00975C97" w:rsidP="00C971DC">
            <w:pPr>
              <w:pStyle w:val="TAL"/>
              <w:rPr>
                <w:b/>
              </w:rPr>
            </w:pPr>
            <w:r w:rsidRPr="0001701A">
              <w:rPr>
                <w:b/>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7CB5" w14:textId="77777777" w:rsidR="00975C97" w:rsidRPr="0001701A" w:rsidRDefault="00975C97" w:rsidP="00C971DC">
            <w:pPr>
              <w:pStyle w:val="TAH"/>
            </w:pPr>
            <w:r w:rsidRPr="0001701A">
              <w:t xml:space="preserve">Control Region </w:t>
            </w:r>
            <w:r w:rsidRPr="0001701A">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1448" w14:textId="77777777" w:rsidR="00975C97" w:rsidRPr="0001701A" w:rsidRDefault="00975C97" w:rsidP="00C971DC">
            <w:pPr>
              <w:pStyle w:val="TAH"/>
            </w:pPr>
            <w:r w:rsidRPr="0001701A">
              <w:t>Data Region</w:t>
            </w:r>
          </w:p>
        </w:tc>
      </w:tr>
      <w:tr w:rsidR="00975C97" w:rsidRPr="0001701A" w14:paraId="5F0FFC62"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3BC9" w14:textId="77777777" w:rsidR="00975C97" w:rsidRPr="0001701A" w:rsidRDefault="00975C97" w:rsidP="00C971DC">
            <w:pPr>
              <w:pStyle w:val="TAL"/>
              <w:rPr>
                <w:rStyle w:val="HTMLAcronym"/>
                <w:rFonts w:cs="Arial"/>
              </w:rPr>
            </w:pPr>
            <w:r w:rsidRPr="0001701A">
              <w:rPr>
                <w:rStyle w:val="HTMLAcronym"/>
                <w:rFonts w:cs="Arial"/>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7F50" w14:textId="77777777" w:rsidR="00975C97" w:rsidRPr="0001701A" w:rsidRDefault="00975C97" w:rsidP="00C971DC">
            <w:pPr>
              <w:pStyle w:val="TAL"/>
            </w:pPr>
            <w:r w:rsidRPr="0001701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EC1E" w14:textId="77777777" w:rsidR="00975C97" w:rsidRPr="0001701A" w:rsidRDefault="00975C97" w:rsidP="00C971DC">
            <w:pPr>
              <w:pStyle w:val="TAL"/>
            </w:pPr>
            <w:r w:rsidRPr="0001701A">
              <w:t>All unused REs (Note 2)</w:t>
            </w:r>
          </w:p>
        </w:tc>
      </w:tr>
      <w:tr w:rsidR="00975C97" w:rsidRPr="0001701A" w14:paraId="78BBF411"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325E" w14:textId="77777777" w:rsidR="00975C97" w:rsidRPr="0001701A" w:rsidRDefault="00975C97" w:rsidP="00C971DC">
            <w:pPr>
              <w:pStyle w:val="TAL"/>
              <w:rPr>
                <w:rStyle w:val="HTMLAcronym"/>
                <w:rFonts w:cs="Arial"/>
              </w:rPr>
            </w:pPr>
            <w:r w:rsidRPr="0001701A">
              <w:rPr>
                <w:rStyle w:val="HTMLAcronym"/>
                <w:rFonts w:cs="Arial"/>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EFCF" w14:textId="77777777" w:rsidR="00975C97" w:rsidRPr="0001701A" w:rsidRDefault="00975C97" w:rsidP="00C971DC">
            <w:pPr>
              <w:pStyle w:val="TAL"/>
            </w:pPr>
            <w:r w:rsidRPr="0001701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7966" w14:textId="77777777" w:rsidR="00975C97" w:rsidRPr="0001701A" w:rsidRDefault="00975C97" w:rsidP="00C971DC">
            <w:pPr>
              <w:pStyle w:val="TAL"/>
            </w:pPr>
            <w:r w:rsidRPr="0001701A">
              <w:t>PDSCH</w:t>
            </w:r>
          </w:p>
        </w:tc>
      </w:tr>
      <w:tr w:rsidR="00975C97" w:rsidRPr="0001701A" w14:paraId="0189ED7C"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1FB2" w14:textId="77777777" w:rsidR="00975C97" w:rsidRPr="0001701A" w:rsidRDefault="00975C97" w:rsidP="00C971DC">
            <w:pPr>
              <w:pStyle w:val="TAL"/>
              <w:rPr>
                <w:rStyle w:val="HTMLAcronym"/>
                <w:rFonts w:cs="Arial"/>
              </w:rPr>
            </w:pPr>
            <w:r w:rsidRPr="0001701A">
              <w:rPr>
                <w:rStyle w:val="HTMLAcronym"/>
                <w:rFonts w:cs="Arial"/>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FDBC9" w14:textId="77777777" w:rsidR="00975C97" w:rsidRPr="0001701A" w:rsidRDefault="00975C97" w:rsidP="00C971DC">
            <w:pPr>
              <w:pStyle w:val="TAL"/>
            </w:pPr>
            <w:r w:rsidRPr="0001701A">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8BFB" w14:textId="77777777" w:rsidR="00975C97" w:rsidRPr="0001701A" w:rsidRDefault="00975C97" w:rsidP="00C971DC">
            <w:pPr>
              <w:pStyle w:val="TAL"/>
            </w:pPr>
            <w:r w:rsidRPr="0001701A">
              <w:t>Uncorrelated pseudo random QPSK modulated data</w:t>
            </w:r>
          </w:p>
        </w:tc>
      </w:tr>
      <w:tr w:rsidR="00975C97" w:rsidRPr="0001701A" w14:paraId="3A854361"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6499" w14:textId="77777777" w:rsidR="00975C97" w:rsidRPr="0001701A" w:rsidRDefault="00975C97" w:rsidP="00C971DC">
            <w:pPr>
              <w:pStyle w:val="TAL"/>
              <w:rPr>
                <w:rStyle w:val="HTMLAcronym"/>
                <w:rFonts w:cs="Arial"/>
              </w:rPr>
            </w:pPr>
            <w:r w:rsidRPr="0001701A">
              <w:rPr>
                <w:rStyle w:val="HTMLAcronym"/>
                <w:rFonts w:cs="Arial"/>
              </w:rPr>
              <w:t>Transmission scheme for multiple</w:t>
            </w:r>
          </w:p>
          <w:p w14:paraId="76E7FE0C" w14:textId="77777777" w:rsidR="00975C97" w:rsidRPr="0001701A" w:rsidRDefault="00975C97" w:rsidP="00C971DC">
            <w:pPr>
              <w:pStyle w:val="TAL"/>
              <w:rPr>
                <w:rStyle w:val="HTMLAcronym"/>
                <w:rFonts w:cs="Arial"/>
              </w:rPr>
            </w:pPr>
            <w:r w:rsidRPr="0001701A">
              <w:rPr>
                <w:rStyle w:val="HTMLAcronym"/>
                <w:rFonts w:cs="Arial"/>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0E1B" w14:textId="77777777" w:rsidR="00975C97" w:rsidRPr="0001701A" w:rsidRDefault="00975C97" w:rsidP="00C971DC">
            <w:pPr>
              <w:pStyle w:val="TAL"/>
            </w:pPr>
            <w:r w:rsidRPr="0001701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E7B7" w14:textId="77777777" w:rsidR="00975C97" w:rsidRPr="0001701A" w:rsidRDefault="00975C97" w:rsidP="00C971DC">
            <w:pPr>
              <w:pStyle w:val="TAL"/>
            </w:pPr>
            <w:r w:rsidRPr="0001701A">
              <w:t>Spatial multiplexing using any precoding matrix with dimensions same as the precoding matrix for PDSCH</w:t>
            </w:r>
          </w:p>
        </w:tc>
      </w:tr>
      <w:tr w:rsidR="00975C97" w:rsidRPr="0001701A" w14:paraId="3E945092"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A94C" w14:textId="77777777" w:rsidR="00975C97" w:rsidRPr="0001701A" w:rsidRDefault="00975C97" w:rsidP="00C971DC">
            <w:pPr>
              <w:pStyle w:val="TAL"/>
              <w:rPr>
                <w:rStyle w:val="HTMLAcronym"/>
                <w:rFonts w:cs="Arial"/>
              </w:rPr>
            </w:pPr>
            <w:r w:rsidRPr="0001701A">
              <w:rPr>
                <w:rStyle w:val="HTMLAcronym"/>
                <w:rFonts w:cs="Arial"/>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7FE8" w14:textId="77777777" w:rsidR="00975C97" w:rsidRPr="0001701A" w:rsidRDefault="00975C97" w:rsidP="00C971DC">
            <w:pPr>
              <w:pStyle w:val="TAL"/>
            </w:pPr>
            <w:r w:rsidRPr="0001701A">
              <w:t>Same as for RMC PDCCH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C312" w14:textId="77777777" w:rsidR="00975C97" w:rsidRPr="0001701A" w:rsidRDefault="00975C97" w:rsidP="00C971DC">
            <w:pPr>
              <w:pStyle w:val="TAL"/>
            </w:pPr>
            <w:r w:rsidRPr="0001701A">
              <w:t>Same as for RMC PDSCH in the active BWP</w:t>
            </w:r>
          </w:p>
        </w:tc>
      </w:tr>
      <w:tr w:rsidR="00975C97" w:rsidRPr="0001701A" w14:paraId="20624E59"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D25F" w14:textId="77777777" w:rsidR="00975C97" w:rsidRPr="0001701A" w:rsidRDefault="00975C97" w:rsidP="00C971DC">
            <w:pPr>
              <w:pStyle w:val="TAL"/>
              <w:rPr>
                <w:rStyle w:val="HTMLAcronym"/>
                <w:rFonts w:cs="Arial"/>
              </w:rPr>
            </w:pPr>
            <w:r w:rsidRPr="0001701A">
              <w:rPr>
                <w:rStyle w:val="HTMLAcronym"/>
                <w:rFonts w:cs="Arial"/>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5E7A" w14:textId="77777777" w:rsidR="00975C97" w:rsidRPr="0001701A" w:rsidRDefault="00975C97" w:rsidP="00C971DC">
            <w:pPr>
              <w:pStyle w:val="TAL"/>
            </w:pPr>
            <w:r w:rsidRPr="0001701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519A" w14:textId="77777777" w:rsidR="00975C97" w:rsidRPr="0001701A" w:rsidRDefault="00975C97" w:rsidP="00C971DC">
            <w:pPr>
              <w:pStyle w:val="TAL"/>
            </w:pPr>
            <w:r w:rsidRPr="0001701A">
              <w:t>Same as for RMC PDSCH</w:t>
            </w:r>
          </w:p>
        </w:tc>
      </w:tr>
      <w:tr w:rsidR="00975C97" w:rsidRPr="0001701A" w14:paraId="6B3507F0" w14:textId="77777777" w:rsidTr="00C971D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47828" w14:textId="77777777" w:rsidR="00975C97" w:rsidRPr="0001701A" w:rsidRDefault="00975C97" w:rsidP="00C971DC">
            <w:pPr>
              <w:pStyle w:val="TAN"/>
              <w:rPr>
                <w:rStyle w:val="HTMLAcronym"/>
                <w:rFonts w:cs="Arial"/>
              </w:rPr>
            </w:pPr>
            <w:r w:rsidRPr="0001701A">
              <w:rPr>
                <w:rStyle w:val="HTMLAcronym"/>
                <w:rFonts w:cs="Arial"/>
              </w:rPr>
              <w:t>Note 1:</w:t>
            </w:r>
            <w:r w:rsidRPr="0001701A">
              <w:rPr>
                <w:rStyle w:val="HTMLAcronym"/>
                <w:rFonts w:cs="Arial"/>
                <w:lang w:eastAsia="zh-TW"/>
              </w:rPr>
              <w:tab/>
            </w:r>
            <w:r w:rsidRPr="0001701A">
              <w:rPr>
                <w:rStyle w:val="HTMLAcronym"/>
                <w:rFonts w:cs="Arial"/>
              </w:rPr>
              <w:t>All unused REs in the active CORESETS appointed by the search spaces in use.</w:t>
            </w:r>
          </w:p>
          <w:p w14:paraId="07628FD8" w14:textId="77777777" w:rsidR="00975C97" w:rsidRPr="0001701A" w:rsidRDefault="00975C97" w:rsidP="00C971DC">
            <w:pPr>
              <w:pStyle w:val="TAN"/>
              <w:rPr>
                <w:rStyle w:val="HTMLAcronym"/>
                <w:rFonts w:cs="Arial"/>
              </w:rPr>
            </w:pPr>
            <w:r w:rsidRPr="0001701A">
              <w:rPr>
                <w:rStyle w:val="HTMLAcronym"/>
                <w:rFonts w:cs="Arial"/>
              </w:rPr>
              <w:t>Note 2:</w:t>
            </w:r>
            <w:r w:rsidRPr="0001701A">
              <w:rPr>
                <w:rStyle w:val="HTMLAcronym"/>
                <w:rFonts w:cs="Arial"/>
                <w:lang w:eastAsia="zh-TW"/>
              </w:rPr>
              <w:tab/>
            </w:r>
            <w:r w:rsidRPr="0001701A">
              <w:rPr>
                <w:rFonts w:cs="Arial"/>
                <w:lang w:eastAsia="zh-TW"/>
              </w:rPr>
              <w:t>Unused available REs refer to REs in PRBs not allocated for any physical channels, CORESETs, synchronization signals or reference signals in channel bandwidth.</w:t>
            </w:r>
          </w:p>
        </w:tc>
      </w:tr>
    </w:tbl>
    <w:p w14:paraId="6C7E8469" w14:textId="77777777" w:rsidR="00975C97" w:rsidRPr="0001701A" w:rsidRDefault="00975C97" w:rsidP="00975C97"/>
    <w:p w14:paraId="4CAAA4A8" w14:textId="61755450" w:rsidR="00975C97" w:rsidRPr="0001701A" w:rsidRDefault="00975C97" w:rsidP="00975C97">
      <w:pPr>
        <w:pStyle w:val="Heading1"/>
      </w:pPr>
      <w:bookmarkStart w:id="84" w:name="_Toc21344557"/>
      <w:bookmarkStart w:id="85" w:name="_Toc29802045"/>
      <w:bookmarkStart w:id="86" w:name="_Toc29802469"/>
      <w:bookmarkStart w:id="87" w:name="_Toc29803094"/>
      <w:bookmarkStart w:id="88" w:name="_Toc36107836"/>
      <w:bookmarkStart w:id="89" w:name="_Toc37251610"/>
      <w:bookmarkStart w:id="90" w:name="_Toc45888549"/>
      <w:bookmarkStart w:id="91" w:name="_Toc45889148"/>
      <w:r w:rsidRPr="0001701A">
        <w:lastRenderedPageBreak/>
        <w:t>A.6</w:t>
      </w:r>
      <w:r w:rsidRPr="0001701A">
        <w:tab/>
      </w:r>
      <w:bookmarkEnd w:id="84"/>
      <w:bookmarkEnd w:id="85"/>
      <w:bookmarkEnd w:id="86"/>
      <w:bookmarkEnd w:id="87"/>
      <w:bookmarkEnd w:id="88"/>
      <w:bookmarkEnd w:id="89"/>
      <w:bookmarkEnd w:id="90"/>
      <w:bookmarkEnd w:id="91"/>
      <w:r w:rsidR="00A80B30" w:rsidRPr="0001701A">
        <w:tab/>
      </w:r>
    </w:p>
    <w:p w14:paraId="6D30610B" w14:textId="77777777" w:rsidR="00A80B30" w:rsidRPr="0001701A" w:rsidRDefault="00A80B30" w:rsidP="00A80B30"/>
    <w:p w14:paraId="497BAC41" w14:textId="77777777" w:rsidR="00975C97" w:rsidRPr="0001701A" w:rsidRDefault="00975C97" w:rsidP="00975C97">
      <w:pPr>
        <w:pStyle w:val="Heading1"/>
      </w:pPr>
      <w:r w:rsidRPr="0001701A">
        <w:t>A.7</w:t>
      </w:r>
      <w:r w:rsidRPr="0001701A">
        <w:tab/>
        <w:t>V2X reference measurement channels</w:t>
      </w:r>
    </w:p>
    <w:p w14:paraId="288C10AF" w14:textId="77777777" w:rsidR="00975C97" w:rsidRPr="0001701A" w:rsidRDefault="00975C97" w:rsidP="00975C97">
      <w:pPr>
        <w:pStyle w:val="Heading2"/>
      </w:pPr>
      <w:r w:rsidRPr="0001701A">
        <w:t>A.7.1</w:t>
      </w:r>
      <w:r w:rsidRPr="0001701A">
        <w:tab/>
        <w:t>General</w:t>
      </w:r>
    </w:p>
    <w:p w14:paraId="2068BF9A" w14:textId="77777777" w:rsidR="00975C97" w:rsidRPr="0001701A" w:rsidRDefault="00975C97" w:rsidP="00975C97">
      <w:r w:rsidRPr="0001701A">
        <w:t>The algorithm for determining the payload size A is as follows; given a desired coding rate R and radio block allocation NRB</w:t>
      </w:r>
    </w:p>
    <w:p w14:paraId="6D8B28FF" w14:textId="77777777" w:rsidR="00975C97" w:rsidRPr="0001701A" w:rsidRDefault="00975C97" w:rsidP="00975C97">
      <w:pPr>
        <w:pStyle w:val="B10"/>
      </w:pPr>
      <w:r w:rsidRPr="0001701A">
        <w:t>1.</w:t>
      </w:r>
      <w:r w:rsidRPr="0001701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0EB0A55E" w14:textId="77777777" w:rsidR="00975C97" w:rsidRPr="0001701A" w:rsidRDefault="00975C97" w:rsidP="00975C97">
      <w:pPr>
        <w:pStyle w:val="B10"/>
      </w:pPr>
      <w:r w:rsidRPr="0001701A">
        <w:t>2.</w:t>
      </w:r>
      <w:r w:rsidRPr="0001701A">
        <w:tab/>
        <w:t>Transport Block Size is determined according to clause 8.1.3.2 of TS 38.214 [12] based on Table A.7.1-1.</w:t>
      </w:r>
    </w:p>
    <w:p w14:paraId="29C4BBD3" w14:textId="77777777" w:rsidR="00975C97" w:rsidRPr="0001701A" w:rsidRDefault="00975C97" w:rsidP="00975C97">
      <w:pPr>
        <w:pStyle w:val="B10"/>
      </w:pPr>
      <w:r w:rsidRPr="0001701A">
        <w:t>3.</w:t>
      </w:r>
      <w:r w:rsidRPr="0001701A">
        <w:tab/>
        <w:t>Calculate Binary Channel Bits per Slot for PSSCH as below.</w:t>
      </w:r>
    </w:p>
    <w:p w14:paraId="7B665BB9" w14:textId="77777777" w:rsidR="00975C97" w:rsidRPr="0001701A" w:rsidRDefault="00975C97" w:rsidP="00975C97">
      <w:r w:rsidRPr="0001701A">
        <w:t xml:space="preserve">Binary Channel Bits per Slot = (NRB* Subcarriers per resource block*CP-OFDM symbols per slot – DMRS resource REs – PSCCH resource Res - Q_SCI2^') * </w:t>
      </w:r>
      <w:proofErr w:type="spellStart"/>
      <w:r w:rsidRPr="0001701A">
        <w:t>Qm</w:t>
      </w:r>
      <w:proofErr w:type="spellEnd"/>
    </w:p>
    <w:p w14:paraId="20D9D2C0" w14:textId="77777777" w:rsidR="00975C97" w:rsidRPr="0001701A" w:rsidRDefault="00975C97" w:rsidP="00975C97">
      <w:r w:rsidRPr="0001701A">
        <w:t xml:space="preserve"> Where </w:t>
      </w:r>
      <w:proofErr w:type="spellStart"/>
      <w:r w:rsidRPr="0001701A">
        <w:t>Qm</w:t>
      </w:r>
      <w:proofErr w:type="spellEnd"/>
      <w:r w:rsidRPr="0001701A">
        <w:t xml:space="preserve"> is the modulation order corresponding to MCS.</w:t>
      </w:r>
    </w:p>
    <w:p w14:paraId="5F76E40B" w14:textId="77777777" w:rsidR="00975C97" w:rsidRPr="0001701A" w:rsidRDefault="00975C97" w:rsidP="00975C97">
      <w:r w:rsidRPr="0001701A">
        <w:t xml:space="preserve">In Table A.7.1-1 Common reference channel parameters are listed the </w:t>
      </w:r>
      <w:proofErr w:type="spellStart"/>
      <w:r w:rsidRPr="0001701A">
        <w:t>Sidelink</w:t>
      </w:r>
      <w:proofErr w:type="spellEnd"/>
      <w:r w:rsidRPr="0001701A">
        <w:t xml:space="preserve"> reference measurement channels specified in annexes A.7.2 to A.7.4.</w:t>
      </w:r>
    </w:p>
    <w:p w14:paraId="6F176118" w14:textId="77777777" w:rsidR="00975C97" w:rsidRPr="0001701A" w:rsidRDefault="00975C97" w:rsidP="00975C97">
      <w:pPr>
        <w:pStyle w:val="TH"/>
      </w:pPr>
      <w:r w:rsidRPr="0001701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2610"/>
        <w:gridCol w:w="4286"/>
      </w:tblGrid>
      <w:tr w:rsidR="00975C97" w:rsidRPr="0001701A" w14:paraId="2E590C7C" w14:textId="77777777" w:rsidTr="00C971DC">
        <w:trPr>
          <w:jc w:val="center"/>
        </w:trPr>
        <w:tc>
          <w:tcPr>
            <w:tcW w:w="0" w:type="auto"/>
            <w:shd w:val="clear" w:color="auto" w:fill="auto"/>
          </w:tcPr>
          <w:p w14:paraId="6EF4D385" w14:textId="77777777" w:rsidR="00975C97" w:rsidRPr="0001701A" w:rsidRDefault="00975C97" w:rsidP="00C971DC">
            <w:pPr>
              <w:pStyle w:val="TAH"/>
              <w:rPr>
                <w:rFonts w:cs="Arial"/>
                <w:szCs w:val="18"/>
              </w:rPr>
            </w:pPr>
            <w:r w:rsidRPr="0001701A">
              <w:rPr>
                <w:rFonts w:cs="Arial"/>
                <w:szCs w:val="18"/>
              </w:rPr>
              <w:t>Parameter</w:t>
            </w:r>
          </w:p>
        </w:tc>
        <w:tc>
          <w:tcPr>
            <w:tcW w:w="0" w:type="auto"/>
            <w:shd w:val="clear" w:color="auto" w:fill="auto"/>
          </w:tcPr>
          <w:p w14:paraId="4163949F" w14:textId="77777777" w:rsidR="00975C97" w:rsidRPr="0001701A" w:rsidRDefault="00975C97" w:rsidP="00C971DC">
            <w:pPr>
              <w:pStyle w:val="TAH"/>
              <w:rPr>
                <w:rFonts w:cs="Arial"/>
                <w:szCs w:val="18"/>
              </w:rPr>
            </w:pPr>
            <w:r w:rsidRPr="0001701A">
              <w:rPr>
                <w:rFonts w:cs="Arial"/>
                <w:szCs w:val="18"/>
              </w:rPr>
              <w:t>Value</w:t>
            </w:r>
          </w:p>
        </w:tc>
        <w:tc>
          <w:tcPr>
            <w:tcW w:w="0" w:type="auto"/>
          </w:tcPr>
          <w:p w14:paraId="2449629E" w14:textId="77777777" w:rsidR="00975C97" w:rsidRPr="0001701A" w:rsidRDefault="00975C97" w:rsidP="00C971DC">
            <w:pPr>
              <w:pStyle w:val="TAH"/>
              <w:rPr>
                <w:rFonts w:cs="Arial"/>
                <w:szCs w:val="18"/>
              </w:rPr>
            </w:pPr>
            <w:r w:rsidRPr="0001701A">
              <w:rPr>
                <w:rFonts w:cs="Arial"/>
                <w:szCs w:val="18"/>
              </w:rPr>
              <w:t>remark</w:t>
            </w:r>
          </w:p>
        </w:tc>
      </w:tr>
      <w:tr w:rsidR="00975C97" w:rsidRPr="0001701A" w14:paraId="258EF34A" w14:textId="77777777" w:rsidTr="00C971DC">
        <w:trPr>
          <w:jc w:val="center"/>
        </w:trPr>
        <w:tc>
          <w:tcPr>
            <w:tcW w:w="0" w:type="auto"/>
            <w:shd w:val="clear" w:color="auto" w:fill="auto"/>
          </w:tcPr>
          <w:p w14:paraId="2940B6A8" w14:textId="77777777" w:rsidR="00975C97" w:rsidRPr="0001701A" w:rsidRDefault="00975C97" w:rsidP="00C971DC">
            <w:pPr>
              <w:pStyle w:val="TAL"/>
              <w:rPr>
                <w:rFonts w:cs="Arial"/>
                <w:szCs w:val="18"/>
              </w:rPr>
            </w:pPr>
            <w:r w:rsidRPr="0001701A">
              <w:rPr>
                <w:rFonts w:cs="Arial"/>
                <w:szCs w:val="18"/>
              </w:rPr>
              <w:t>Number of HARQ Processes</w:t>
            </w:r>
          </w:p>
        </w:tc>
        <w:tc>
          <w:tcPr>
            <w:tcW w:w="0" w:type="auto"/>
            <w:shd w:val="clear" w:color="auto" w:fill="auto"/>
            <w:vAlign w:val="center"/>
          </w:tcPr>
          <w:p w14:paraId="32AC1B0E" w14:textId="77777777" w:rsidR="00975C97" w:rsidRPr="0001701A" w:rsidRDefault="00975C97" w:rsidP="00C971DC">
            <w:pPr>
              <w:pStyle w:val="TAL"/>
              <w:rPr>
                <w:rFonts w:cs="Arial"/>
                <w:szCs w:val="18"/>
              </w:rPr>
            </w:pPr>
            <w:r w:rsidRPr="0001701A">
              <w:rPr>
                <w:rFonts w:cs="Arial"/>
                <w:szCs w:val="18"/>
              </w:rPr>
              <w:t>1</w:t>
            </w:r>
          </w:p>
        </w:tc>
        <w:tc>
          <w:tcPr>
            <w:tcW w:w="0" w:type="auto"/>
          </w:tcPr>
          <w:p w14:paraId="0F96C1A1" w14:textId="77777777" w:rsidR="00975C97" w:rsidRPr="0001701A" w:rsidRDefault="00975C97" w:rsidP="00C971DC">
            <w:pPr>
              <w:pStyle w:val="TAL"/>
              <w:rPr>
                <w:rFonts w:cs="Arial"/>
                <w:szCs w:val="18"/>
              </w:rPr>
            </w:pPr>
          </w:p>
        </w:tc>
      </w:tr>
      <w:tr w:rsidR="00975C97" w:rsidRPr="0001701A" w14:paraId="5CD47DCA" w14:textId="77777777" w:rsidTr="00C971DC">
        <w:trPr>
          <w:jc w:val="center"/>
        </w:trPr>
        <w:tc>
          <w:tcPr>
            <w:tcW w:w="0" w:type="auto"/>
            <w:shd w:val="clear" w:color="auto" w:fill="auto"/>
          </w:tcPr>
          <w:p w14:paraId="78182164" w14:textId="77777777" w:rsidR="00975C97" w:rsidRPr="0001701A" w:rsidRDefault="00975C97" w:rsidP="00C971DC">
            <w:pPr>
              <w:pStyle w:val="TAL"/>
              <w:rPr>
                <w:rFonts w:cs="Arial"/>
                <w:szCs w:val="18"/>
              </w:rPr>
            </w:pPr>
            <w:r w:rsidRPr="0001701A">
              <w:rPr>
                <w:rFonts w:cs="Arial"/>
                <w:szCs w:val="18"/>
              </w:rPr>
              <w:t>Channel state</w:t>
            </w:r>
          </w:p>
        </w:tc>
        <w:tc>
          <w:tcPr>
            <w:tcW w:w="0" w:type="auto"/>
            <w:shd w:val="clear" w:color="auto" w:fill="auto"/>
            <w:vAlign w:val="center"/>
          </w:tcPr>
          <w:p w14:paraId="50C5EC6B" w14:textId="77777777" w:rsidR="00975C97" w:rsidRPr="0001701A" w:rsidRDefault="00975C97" w:rsidP="00C971DC">
            <w:pPr>
              <w:pStyle w:val="TAL"/>
              <w:rPr>
                <w:rFonts w:cs="Arial"/>
                <w:szCs w:val="18"/>
              </w:rPr>
            </w:pPr>
            <w:r w:rsidRPr="0001701A">
              <w:rPr>
                <w:rFonts w:cs="Arial"/>
                <w:szCs w:val="18"/>
              </w:rPr>
              <w:t>AWGN</w:t>
            </w:r>
          </w:p>
        </w:tc>
        <w:tc>
          <w:tcPr>
            <w:tcW w:w="0" w:type="auto"/>
          </w:tcPr>
          <w:p w14:paraId="540B9EB6" w14:textId="77777777" w:rsidR="00975C97" w:rsidRPr="0001701A" w:rsidRDefault="00975C97" w:rsidP="00C971DC">
            <w:pPr>
              <w:pStyle w:val="TAL"/>
              <w:rPr>
                <w:rFonts w:cs="Arial"/>
                <w:szCs w:val="18"/>
              </w:rPr>
            </w:pPr>
          </w:p>
        </w:tc>
      </w:tr>
      <w:tr w:rsidR="00975C97" w:rsidRPr="0001701A" w14:paraId="4A5F8B7F" w14:textId="77777777" w:rsidTr="00C971DC">
        <w:trPr>
          <w:jc w:val="center"/>
        </w:trPr>
        <w:tc>
          <w:tcPr>
            <w:tcW w:w="0" w:type="auto"/>
            <w:shd w:val="clear" w:color="auto" w:fill="auto"/>
          </w:tcPr>
          <w:p w14:paraId="5EEA87C5" w14:textId="77777777" w:rsidR="00975C97" w:rsidRPr="0001701A" w:rsidRDefault="00975C97" w:rsidP="00C971DC">
            <w:pPr>
              <w:pStyle w:val="TAL"/>
              <w:rPr>
                <w:rFonts w:cs="Arial"/>
                <w:szCs w:val="18"/>
              </w:rPr>
            </w:pPr>
            <w:r w:rsidRPr="0001701A">
              <w:rPr>
                <w:rFonts w:cs="Arial"/>
                <w:szCs w:val="18"/>
              </w:rPr>
              <w:t>Subcarriers per resource block</w:t>
            </w:r>
          </w:p>
        </w:tc>
        <w:tc>
          <w:tcPr>
            <w:tcW w:w="0" w:type="auto"/>
            <w:shd w:val="clear" w:color="auto" w:fill="auto"/>
            <w:vAlign w:val="center"/>
          </w:tcPr>
          <w:p w14:paraId="66678527" w14:textId="77777777" w:rsidR="00975C97" w:rsidRPr="0001701A" w:rsidRDefault="00975C97" w:rsidP="00C971DC">
            <w:pPr>
              <w:pStyle w:val="TAL"/>
              <w:rPr>
                <w:rFonts w:cs="Arial"/>
                <w:szCs w:val="18"/>
              </w:rPr>
            </w:pPr>
            <w:r w:rsidRPr="0001701A">
              <w:rPr>
                <w:rFonts w:cs="Arial"/>
                <w:szCs w:val="18"/>
              </w:rPr>
              <w:t>12</w:t>
            </w:r>
          </w:p>
        </w:tc>
        <w:tc>
          <w:tcPr>
            <w:tcW w:w="0" w:type="auto"/>
          </w:tcPr>
          <w:p w14:paraId="2C6C1B49" w14:textId="77777777" w:rsidR="00975C97" w:rsidRPr="0001701A" w:rsidRDefault="00975C97" w:rsidP="00C971DC">
            <w:pPr>
              <w:pStyle w:val="TAL"/>
              <w:rPr>
                <w:rFonts w:cs="Arial"/>
                <w:szCs w:val="18"/>
              </w:rPr>
            </w:pPr>
          </w:p>
        </w:tc>
      </w:tr>
      <w:tr w:rsidR="00975C97" w:rsidRPr="0001701A" w14:paraId="2690E5BB" w14:textId="77777777" w:rsidTr="00C971DC">
        <w:trPr>
          <w:jc w:val="center"/>
        </w:trPr>
        <w:tc>
          <w:tcPr>
            <w:tcW w:w="0" w:type="auto"/>
            <w:shd w:val="clear" w:color="auto" w:fill="auto"/>
          </w:tcPr>
          <w:p w14:paraId="4E776805" w14:textId="77777777" w:rsidR="00975C97" w:rsidRPr="0001701A" w:rsidRDefault="00975C97" w:rsidP="00C971DC">
            <w:pPr>
              <w:pStyle w:val="TAL"/>
              <w:rPr>
                <w:rFonts w:cs="Arial"/>
                <w:szCs w:val="18"/>
              </w:rPr>
            </w:pPr>
            <w:proofErr w:type="spellStart"/>
            <w:r w:rsidRPr="0001701A">
              <w:rPr>
                <w:rFonts w:cs="Arial"/>
                <w:szCs w:val="18"/>
              </w:rPr>
              <w:t>sl</w:t>
            </w:r>
            <w:proofErr w:type="spellEnd"/>
            <w:r w:rsidRPr="0001701A">
              <w:rPr>
                <w:rFonts w:cs="Arial"/>
                <w:szCs w:val="18"/>
              </w:rPr>
              <w:t>-PSSCH-DMRS-</w:t>
            </w:r>
            <w:proofErr w:type="spellStart"/>
            <w:r w:rsidRPr="0001701A">
              <w:rPr>
                <w:rFonts w:cs="Arial"/>
                <w:szCs w:val="18"/>
              </w:rPr>
              <w:t>TimePatternList</w:t>
            </w:r>
            <w:proofErr w:type="spellEnd"/>
          </w:p>
        </w:tc>
        <w:tc>
          <w:tcPr>
            <w:tcW w:w="0" w:type="auto"/>
            <w:shd w:val="clear" w:color="auto" w:fill="auto"/>
          </w:tcPr>
          <w:p w14:paraId="55DE5C56" w14:textId="77777777" w:rsidR="00975C97" w:rsidRPr="0001701A" w:rsidRDefault="00975C97" w:rsidP="00C971DC">
            <w:pPr>
              <w:pStyle w:val="TAL"/>
              <w:rPr>
                <w:rFonts w:cs="Arial"/>
                <w:szCs w:val="18"/>
              </w:rPr>
            </w:pPr>
            <w:r w:rsidRPr="0001701A">
              <w:rPr>
                <w:rFonts w:cs="Arial"/>
                <w:szCs w:val="18"/>
              </w:rPr>
              <w:t>2</w:t>
            </w:r>
          </w:p>
        </w:tc>
        <w:tc>
          <w:tcPr>
            <w:tcW w:w="0" w:type="auto"/>
          </w:tcPr>
          <w:p w14:paraId="4E8924E2" w14:textId="77777777" w:rsidR="00975C97" w:rsidRPr="0001701A" w:rsidRDefault="00975C97" w:rsidP="00C971DC">
            <w:pPr>
              <w:pStyle w:val="TAL"/>
              <w:rPr>
                <w:rFonts w:cs="Arial"/>
                <w:szCs w:val="18"/>
              </w:rPr>
            </w:pPr>
            <w:r w:rsidRPr="0001701A">
              <w:rPr>
                <w:rFonts w:cs="Arial"/>
                <w:szCs w:val="18"/>
              </w:rPr>
              <w:t>symbol4 and symbol 10 in each slot</w:t>
            </w:r>
          </w:p>
          <w:p w14:paraId="7E58E38A" w14:textId="77777777" w:rsidR="00975C97" w:rsidRPr="0001701A" w:rsidRDefault="00975C97" w:rsidP="00C971DC">
            <w:pPr>
              <w:pStyle w:val="TAL"/>
              <w:rPr>
                <w:rFonts w:cs="Arial"/>
                <w:szCs w:val="18"/>
              </w:rPr>
            </w:pPr>
            <w:proofErr w:type="spellStart"/>
            <w:r w:rsidRPr="0001701A">
              <w:rPr>
                <w:rFonts w:cs="Arial"/>
                <w:szCs w:val="18"/>
              </w:rPr>
              <w:t>FDMed</w:t>
            </w:r>
            <w:proofErr w:type="spellEnd"/>
            <w:r w:rsidRPr="0001701A">
              <w:rPr>
                <w:rFonts w:cs="Arial"/>
                <w:szCs w:val="18"/>
              </w:rPr>
              <w:t xml:space="preserve"> with PSSCH within DMRS symbol</w:t>
            </w:r>
          </w:p>
          <w:p w14:paraId="331E257C" w14:textId="77777777" w:rsidR="00975C97" w:rsidRPr="0001701A" w:rsidRDefault="00975C97" w:rsidP="00C971DC">
            <w:pPr>
              <w:pStyle w:val="TAL"/>
              <w:rPr>
                <w:rFonts w:cs="Arial"/>
                <w:szCs w:val="18"/>
              </w:rPr>
            </w:pPr>
            <w:r w:rsidRPr="0001701A">
              <w:rPr>
                <w:rFonts w:cs="Arial"/>
                <w:szCs w:val="18"/>
              </w:rPr>
              <w:t>Frequency density is ½</w:t>
            </w:r>
          </w:p>
        </w:tc>
      </w:tr>
      <w:tr w:rsidR="00975C97" w:rsidRPr="0001701A" w14:paraId="21910ACE" w14:textId="77777777" w:rsidTr="00C971DC">
        <w:trPr>
          <w:trHeight w:val="53"/>
          <w:jc w:val="center"/>
        </w:trPr>
        <w:tc>
          <w:tcPr>
            <w:tcW w:w="0" w:type="auto"/>
            <w:shd w:val="clear" w:color="auto" w:fill="auto"/>
          </w:tcPr>
          <w:p w14:paraId="1FCA0F0D" w14:textId="77777777" w:rsidR="00975C97" w:rsidRPr="0001701A" w:rsidRDefault="00975C97" w:rsidP="00C971DC">
            <w:pPr>
              <w:pStyle w:val="TAL"/>
              <w:rPr>
                <w:rFonts w:cs="Arial"/>
                <w:szCs w:val="18"/>
              </w:rPr>
            </w:pPr>
            <w:r w:rsidRPr="0001701A">
              <w:rPr>
                <w:rFonts w:cs="Arial"/>
                <w:szCs w:val="18"/>
              </w:rPr>
              <w:t>CP-OFDM symbols per slot (Note1)</w:t>
            </w:r>
          </w:p>
        </w:tc>
        <w:tc>
          <w:tcPr>
            <w:tcW w:w="0" w:type="auto"/>
            <w:shd w:val="clear" w:color="auto" w:fill="auto"/>
            <w:vAlign w:val="center"/>
          </w:tcPr>
          <w:p w14:paraId="25B03094" w14:textId="77777777" w:rsidR="00975C97" w:rsidRPr="0001701A" w:rsidRDefault="00975C97" w:rsidP="00C971DC">
            <w:pPr>
              <w:pStyle w:val="TAL"/>
              <w:rPr>
                <w:rFonts w:cs="Arial"/>
                <w:szCs w:val="18"/>
              </w:rPr>
            </w:pPr>
            <w:r w:rsidRPr="0001701A">
              <w:rPr>
                <w:rFonts w:cs="Arial"/>
                <w:szCs w:val="18"/>
              </w:rPr>
              <w:t>12 for all slots</w:t>
            </w:r>
          </w:p>
        </w:tc>
        <w:tc>
          <w:tcPr>
            <w:tcW w:w="0" w:type="auto"/>
          </w:tcPr>
          <w:p w14:paraId="734462D9" w14:textId="77777777" w:rsidR="00975C97" w:rsidRPr="0001701A" w:rsidRDefault="00975C97" w:rsidP="00C971DC">
            <w:pPr>
              <w:pStyle w:val="TAL"/>
              <w:rPr>
                <w:rFonts w:cs="Arial"/>
                <w:szCs w:val="18"/>
              </w:rPr>
            </w:pPr>
            <w:r w:rsidRPr="0001701A">
              <w:rPr>
                <w:rFonts w:cs="Arial"/>
                <w:szCs w:val="18"/>
              </w:rPr>
              <w:t>Excluding the first OFDM symbol in one SL slot used for AGC</w:t>
            </w:r>
          </w:p>
        </w:tc>
      </w:tr>
      <w:tr w:rsidR="00975C97" w:rsidRPr="0001701A" w14:paraId="2E946E9F" w14:textId="77777777" w:rsidTr="00C971DC">
        <w:trPr>
          <w:trHeight w:val="53"/>
          <w:jc w:val="center"/>
        </w:trPr>
        <w:tc>
          <w:tcPr>
            <w:tcW w:w="0" w:type="auto"/>
            <w:shd w:val="clear" w:color="auto" w:fill="auto"/>
          </w:tcPr>
          <w:p w14:paraId="545850EF" w14:textId="77777777" w:rsidR="00975C97" w:rsidRPr="0001701A" w:rsidRDefault="00975C97" w:rsidP="00C971DC">
            <w:pPr>
              <w:pStyle w:val="TAL"/>
              <w:rPr>
                <w:rFonts w:cs="Arial"/>
                <w:szCs w:val="18"/>
              </w:rPr>
            </w:pPr>
            <w:r w:rsidRPr="0001701A">
              <w:rPr>
                <w:rFonts w:cs="Arial"/>
                <w:szCs w:val="18"/>
              </w:rPr>
              <w:t>PSCCH resource</w:t>
            </w:r>
          </w:p>
        </w:tc>
        <w:tc>
          <w:tcPr>
            <w:tcW w:w="0" w:type="auto"/>
            <w:shd w:val="clear" w:color="auto" w:fill="auto"/>
            <w:vAlign w:val="center"/>
          </w:tcPr>
          <w:p w14:paraId="5B25C155" w14:textId="77777777" w:rsidR="00975C97" w:rsidRPr="0001701A" w:rsidRDefault="00975C97" w:rsidP="00C971DC">
            <w:pPr>
              <w:pStyle w:val="TAL"/>
              <w:rPr>
                <w:rFonts w:cs="Arial"/>
                <w:szCs w:val="18"/>
              </w:rPr>
            </w:pPr>
            <w:r w:rsidRPr="0001701A">
              <w:rPr>
                <w:rFonts w:cs="Arial"/>
                <w:szCs w:val="18"/>
              </w:rPr>
              <w:t>10 PRBs, 3 symbols in time domain</w:t>
            </w:r>
          </w:p>
        </w:tc>
        <w:tc>
          <w:tcPr>
            <w:tcW w:w="0" w:type="auto"/>
          </w:tcPr>
          <w:p w14:paraId="5276B1EB" w14:textId="77777777" w:rsidR="00975C97" w:rsidRPr="0001701A" w:rsidRDefault="00975C97" w:rsidP="00C971DC">
            <w:pPr>
              <w:pStyle w:val="TAL"/>
              <w:rPr>
                <w:rFonts w:cs="Arial"/>
                <w:szCs w:val="18"/>
              </w:rPr>
            </w:pPr>
          </w:p>
        </w:tc>
      </w:tr>
      <w:tr w:rsidR="00975C97" w:rsidRPr="0001701A" w14:paraId="76B53097" w14:textId="77777777" w:rsidTr="00C971DC">
        <w:trPr>
          <w:trHeight w:val="53"/>
          <w:jc w:val="center"/>
        </w:trPr>
        <w:tc>
          <w:tcPr>
            <w:tcW w:w="0" w:type="auto"/>
            <w:shd w:val="clear" w:color="auto" w:fill="auto"/>
          </w:tcPr>
          <w:p w14:paraId="0F6492F8" w14:textId="77777777" w:rsidR="00975C97" w:rsidRPr="0001701A" w:rsidRDefault="00975C97" w:rsidP="00C971DC">
            <w:pPr>
              <w:pStyle w:val="TAL"/>
              <w:rPr>
                <w:rFonts w:cs="Arial"/>
                <w:szCs w:val="18"/>
              </w:rPr>
            </w:pPr>
            <w:r w:rsidRPr="0001701A">
              <w:rPr>
                <w:rFonts w:cs="Arial"/>
                <w:szCs w:val="18"/>
              </w:rPr>
              <w:t>Slot number in 10ms</w:t>
            </w:r>
          </w:p>
        </w:tc>
        <w:tc>
          <w:tcPr>
            <w:tcW w:w="0" w:type="auto"/>
            <w:shd w:val="clear" w:color="auto" w:fill="auto"/>
            <w:vAlign w:val="center"/>
          </w:tcPr>
          <w:p w14:paraId="2066F954" w14:textId="6830D632" w:rsidR="00975C97" w:rsidRPr="0001701A" w:rsidRDefault="00975C97" w:rsidP="00C971DC">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2977DF10" w14:textId="1D9F7273" w:rsidR="00975C97" w:rsidRPr="0001701A" w:rsidRDefault="00975C97" w:rsidP="00C971DC">
            <w:pPr>
              <w:pStyle w:val="TAL"/>
              <w:rPr>
                <w:rFonts w:cs="Arial"/>
                <w:szCs w:val="18"/>
              </w:rPr>
            </w:pPr>
            <m:oMath>
              <m:r>
                <w:rPr>
                  <w:rFonts w:ascii="Cambria Math" w:hAnsi="Cambria Math" w:cs="Arial"/>
                  <w:szCs w:val="18"/>
                </w:rPr>
                <m:t>μ</m:t>
              </m:r>
              <m:r>
                <m:rPr>
                  <m:sty m:val="p"/>
                </m:rPr>
                <w:rPr>
                  <w:rFonts w:ascii="Cambria Math" w:hAnsi="Cambria Math" w:cs="Arial"/>
                  <w:szCs w:val="18"/>
                </w:rPr>
                <m:t>=0,1,2</m:t>
              </m:r>
            </m:oMath>
            <w:r w:rsidRPr="0001701A">
              <w:rPr>
                <w:rFonts w:cs="Arial"/>
                <w:szCs w:val="18"/>
              </w:rPr>
              <w:t xml:space="preserve"> for 15kHz, 30kHz, 60kHz</w:t>
            </w:r>
          </w:p>
        </w:tc>
      </w:tr>
      <w:tr w:rsidR="00975C97" w:rsidRPr="0001701A" w14:paraId="795C93FF" w14:textId="77777777" w:rsidTr="00C971DC">
        <w:trPr>
          <w:trHeight w:val="53"/>
          <w:jc w:val="center"/>
        </w:trPr>
        <w:tc>
          <w:tcPr>
            <w:tcW w:w="0" w:type="auto"/>
            <w:shd w:val="clear" w:color="auto" w:fill="auto"/>
          </w:tcPr>
          <w:p w14:paraId="20161182" w14:textId="77777777" w:rsidR="00975C97" w:rsidRPr="0001701A" w:rsidRDefault="00975C97" w:rsidP="00C971DC">
            <w:pPr>
              <w:pStyle w:val="TAL"/>
              <w:rPr>
                <w:rFonts w:cs="Arial"/>
                <w:szCs w:val="18"/>
              </w:rPr>
            </w:pPr>
            <w:r w:rsidRPr="0001701A">
              <w:rPr>
                <w:rFonts w:cs="Arial"/>
                <w:szCs w:val="18"/>
              </w:rPr>
              <w:t>PT-RS</w:t>
            </w:r>
          </w:p>
        </w:tc>
        <w:tc>
          <w:tcPr>
            <w:tcW w:w="0" w:type="auto"/>
            <w:shd w:val="clear" w:color="auto" w:fill="auto"/>
            <w:vAlign w:val="center"/>
          </w:tcPr>
          <w:p w14:paraId="09AA7D6C" w14:textId="77777777" w:rsidR="00975C97" w:rsidRPr="0001701A" w:rsidRDefault="00975C97" w:rsidP="00C971DC">
            <w:pPr>
              <w:pStyle w:val="TAL"/>
              <w:rPr>
                <w:rFonts w:cs="Arial"/>
                <w:iCs/>
                <w:szCs w:val="18"/>
              </w:rPr>
            </w:pPr>
            <w:r w:rsidRPr="0001701A">
              <w:rPr>
                <w:rFonts w:cs="Arial"/>
                <w:iCs/>
                <w:szCs w:val="18"/>
              </w:rPr>
              <w:t>disable</w:t>
            </w:r>
          </w:p>
        </w:tc>
        <w:tc>
          <w:tcPr>
            <w:tcW w:w="0" w:type="auto"/>
          </w:tcPr>
          <w:p w14:paraId="6C9A5FDD" w14:textId="77777777" w:rsidR="00975C97" w:rsidRPr="0001701A" w:rsidRDefault="00975C97" w:rsidP="00C971DC">
            <w:pPr>
              <w:pStyle w:val="TAL"/>
              <w:rPr>
                <w:rFonts w:cs="Arial"/>
                <w:szCs w:val="18"/>
              </w:rPr>
            </w:pPr>
          </w:p>
        </w:tc>
      </w:tr>
      <w:tr w:rsidR="00975C97" w:rsidRPr="0001701A" w14:paraId="688B9C4B" w14:textId="77777777" w:rsidTr="00C971DC">
        <w:trPr>
          <w:trHeight w:val="53"/>
          <w:jc w:val="center"/>
        </w:trPr>
        <w:tc>
          <w:tcPr>
            <w:tcW w:w="0" w:type="auto"/>
            <w:shd w:val="clear" w:color="auto" w:fill="auto"/>
          </w:tcPr>
          <w:p w14:paraId="6FA6A16F" w14:textId="77777777" w:rsidR="00975C97" w:rsidRPr="0001701A" w:rsidRDefault="00975C97" w:rsidP="00C971DC">
            <w:pPr>
              <w:pStyle w:val="TAL"/>
              <w:rPr>
                <w:rFonts w:cs="Arial"/>
                <w:szCs w:val="18"/>
              </w:rPr>
            </w:pPr>
            <w:r w:rsidRPr="0001701A">
              <w:rPr>
                <w:rFonts w:cs="Arial"/>
                <w:szCs w:val="18"/>
              </w:rPr>
              <w:t>CSI-RS</w:t>
            </w:r>
          </w:p>
        </w:tc>
        <w:tc>
          <w:tcPr>
            <w:tcW w:w="0" w:type="auto"/>
            <w:shd w:val="clear" w:color="auto" w:fill="auto"/>
            <w:vAlign w:val="center"/>
          </w:tcPr>
          <w:p w14:paraId="668C0CA4" w14:textId="77777777" w:rsidR="00975C97" w:rsidRPr="0001701A" w:rsidRDefault="00975C97" w:rsidP="00C971DC">
            <w:pPr>
              <w:pStyle w:val="TAL"/>
              <w:rPr>
                <w:rFonts w:cs="Arial"/>
                <w:iCs/>
                <w:szCs w:val="18"/>
              </w:rPr>
            </w:pPr>
            <w:r w:rsidRPr="0001701A">
              <w:rPr>
                <w:rFonts w:cs="Arial"/>
                <w:iCs/>
                <w:szCs w:val="18"/>
              </w:rPr>
              <w:t>disable</w:t>
            </w:r>
          </w:p>
        </w:tc>
        <w:tc>
          <w:tcPr>
            <w:tcW w:w="0" w:type="auto"/>
          </w:tcPr>
          <w:p w14:paraId="25CDF062" w14:textId="77777777" w:rsidR="00975C97" w:rsidRPr="0001701A" w:rsidRDefault="00975C97" w:rsidP="00C971DC">
            <w:pPr>
              <w:pStyle w:val="TAL"/>
              <w:rPr>
                <w:rFonts w:cs="Arial"/>
                <w:szCs w:val="18"/>
              </w:rPr>
            </w:pPr>
          </w:p>
        </w:tc>
      </w:tr>
      <w:tr w:rsidR="00975C97" w:rsidRPr="0001701A" w14:paraId="1E3BE86A" w14:textId="77777777" w:rsidTr="00C971DC">
        <w:trPr>
          <w:trHeight w:val="53"/>
          <w:jc w:val="center"/>
        </w:trPr>
        <w:tc>
          <w:tcPr>
            <w:tcW w:w="0" w:type="auto"/>
            <w:shd w:val="clear" w:color="auto" w:fill="auto"/>
          </w:tcPr>
          <w:p w14:paraId="4EF7C808" w14:textId="77777777" w:rsidR="00975C97" w:rsidRPr="0001701A" w:rsidRDefault="00975C97" w:rsidP="00C971DC">
            <w:pPr>
              <w:pStyle w:val="TAL"/>
              <w:rPr>
                <w:rFonts w:cs="Arial"/>
                <w:szCs w:val="18"/>
              </w:rPr>
            </w:pPr>
            <w:r w:rsidRPr="0001701A">
              <w:rPr>
                <w:rFonts w:cs="Arial"/>
                <w:szCs w:val="18"/>
              </w:rPr>
              <w:t>x-overhead</w:t>
            </w:r>
          </w:p>
        </w:tc>
        <w:tc>
          <w:tcPr>
            <w:tcW w:w="0" w:type="auto"/>
            <w:shd w:val="clear" w:color="auto" w:fill="auto"/>
            <w:vAlign w:val="center"/>
          </w:tcPr>
          <w:p w14:paraId="12C1AC22" w14:textId="77777777" w:rsidR="00975C97" w:rsidRPr="0001701A" w:rsidRDefault="00975C97" w:rsidP="00C971DC">
            <w:pPr>
              <w:pStyle w:val="TAL"/>
              <w:rPr>
                <w:rFonts w:cs="Arial"/>
                <w:iCs/>
                <w:szCs w:val="18"/>
              </w:rPr>
            </w:pPr>
            <w:r w:rsidRPr="0001701A">
              <w:rPr>
                <w:rFonts w:cs="Arial"/>
                <w:iCs/>
                <w:szCs w:val="18"/>
              </w:rPr>
              <w:t>0</w:t>
            </w:r>
          </w:p>
        </w:tc>
        <w:tc>
          <w:tcPr>
            <w:tcW w:w="0" w:type="auto"/>
          </w:tcPr>
          <w:p w14:paraId="2AF543EF" w14:textId="77777777" w:rsidR="00975C97" w:rsidRPr="0001701A" w:rsidRDefault="00975C97" w:rsidP="00C971DC">
            <w:pPr>
              <w:pStyle w:val="TAL"/>
              <w:rPr>
                <w:rFonts w:cs="Arial"/>
                <w:szCs w:val="18"/>
              </w:rPr>
            </w:pPr>
          </w:p>
        </w:tc>
      </w:tr>
      <w:tr w:rsidR="00975C97" w:rsidRPr="0001701A" w14:paraId="34818D23" w14:textId="77777777" w:rsidTr="00C971DC">
        <w:trPr>
          <w:trHeight w:val="53"/>
          <w:jc w:val="center"/>
        </w:trPr>
        <w:tc>
          <w:tcPr>
            <w:tcW w:w="0" w:type="auto"/>
            <w:shd w:val="clear" w:color="auto" w:fill="auto"/>
          </w:tcPr>
          <w:p w14:paraId="7B4FF402" w14:textId="77777777" w:rsidR="00975C97" w:rsidRPr="0001701A" w:rsidRDefault="00975C97" w:rsidP="00C971DC">
            <w:pPr>
              <w:pStyle w:val="TAL"/>
              <w:rPr>
                <w:rFonts w:cs="Arial"/>
                <w:szCs w:val="18"/>
              </w:rPr>
            </w:pPr>
            <w:r w:rsidRPr="0001701A">
              <w:rPr>
                <w:rFonts w:cs="Arial"/>
                <w:szCs w:val="18"/>
              </w:rPr>
              <w:t>PSFCH period</w:t>
            </w:r>
          </w:p>
        </w:tc>
        <w:tc>
          <w:tcPr>
            <w:tcW w:w="0" w:type="auto"/>
            <w:shd w:val="clear" w:color="auto" w:fill="auto"/>
            <w:vAlign w:val="center"/>
          </w:tcPr>
          <w:p w14:paraId="4550F832" w14:textId="77777777" w:rsidR="00975C97" w:rsidRPr="0001701A" w:rsidRDefault="00975C97" w:rsidP="00C971DC">
            <w:pPr>
              <w:pStyle w:val="TAL"/>
              <w:rPr>
                <w:rFonts w:cs="Arial"/>
                <w:iCs/>
                <w:szCs w:val="18"/>
              </w:rPr>
            </w:pPr>
            <w:r w:rsidRPr="0001701A">
              <w:rPr>
                <w:rFonts w:cs="Arial"/>
                <w:iCs/>
                <w:szCs w:val="18"/>
              </w:rPr>
              <w:t>0</w:t>
            </w:r>
          </w:p>
        </w:tc>
        <w:tc>
          <w:tcPr>
            <w:tcW w:w="0" w:type="auto"/>
          </w:tcPr>
          <w:p w14:paraId="4E4E7F96" w14:textId="77777777" w:rsidR="00975C97" w:rsidRPr="0001701A" w:rsidRDefault="00975C97" w:rsidP="00C971DC">
            <w:pPr>
              <w:pStyle w:val="TAL"/>
              <w:rPr>
                <w:rFonts w:cs="Arial"/>
                <w:szCs w:val="18"/>
              </w:rPr>
            </w:pPr>
          </w:p>
        </w:tc>
      </w:tr>
      <w:tr w:rsidR="00975C97" w:rsidRPr="0001701A" w14:paraId="2AFEBE79" w14:textId="77777777" w:rsidTr="00C971DC">
        <w:trPr>
          <w:trHeight w:val="53"/>
          <w:jc w:val="center"/>
        </w:trPr>
        <w:tc>
          <w:tcPr>
            <w:tcW w:w="0" w:type="auto"/>
            <w:shd w:val="clear" w:color="auto" w:fill="auto"/>
          </w:tcPr>
          <w:p w14:paraId="691043EA" w14:textId="77777777" w:rsidR="00975C97" w:rsidRPr="0001701A" w:rsidRDefault="00975C97" w:rsidP="00C971DC">
            <w:pPr>
              <w:pStyle w:val="TAL"/>
              <w:rPr>
                <w:rFonts w:cs="Arial"/>
                <w:szCs w:val="18"/>
              </w:rPr>
            </w:pPr>
            <w:r w:rsidRPr="0001701A">
              <w:rPr>
                <w:rFonts w:cs="Arial"/>
                <w:szCs w:val="18"/>
              </w:rPr>
              <w:t>2</w:t>
            </w:r>
            <w:r w:rsidRPr="0001701A">
              <w:rPr>
                <w:rFonts w:cs="Arial"/>
                <w:szCs w:val="18"/>
                <w:vertAlign w:val="superscript"/>
              </w:rPr>
              <w:t>nd</w:t>
            </w:r>
            <w:r w:rsidRPr="0001701A">
              <w:rPr>
                <w:rFonts w:cs="Arial"/>
                <w:szCs w:val="18"/>
              </w:rPr>
              <w:t xml:space="preserve"> stage SCI payload size</w:t>
            </w:r>
          </w:p>
        </w:tc>
        <w:tc>
          <w:tcPr>
            <w:tcW w:w="0" w:type="auto"/>
            <w:shd w:val="clear" w:color="auto" w:fill="auto"/>
            <w:vAlign w:val="center"/>
          </w:tcPr>
          <w:p w14:paraId="300A5DCC" w14:textId="77777777" w:rsidR="00975C97" w:rsidRPr="0001701A" w:rsidRDefault="00975C97" w:rsidP="00C971DC">
            <w:pPr>
              <w:pStyle w:val="TAL"/>
              <w:rPr>
                <w:rFonts w:cs="Arial"/>
                <w:iCs/>
                <w:szCs w:val="18"/>
              </w:rPr>
            </w:pPr>
            <w:r w:rsidRPr="0001701A">
              <w:rPr>
                <w:rFonts w:cs="Arial"/>
                <w:iCs/>
                <w:szCs w:val="18"/>
              </w:rPr>
              <w:t>59</w:t>
            </w:r>
          </w:p>
        </w:tc>
        <w:tc>
          <w:tcPr>
            <w:tcW w:w="0" w:type="auto"/>
          </w:tcPr>
          <w:p w14:paraId="18BD2345" w14:textId="77777777" w:rsidR="00975C97" w:rsidRPr="0001701A" w:rsidRDefault="00975C97" w:rsidP="00C971DC">
            <w:pPr>
              <w:pStyle w:val="TAL"/>
              <w:rPr>
                <w:rFonts w:cs="Arial"/>
                <w:szCs w:val="18"/>
              </w:rPr>
            </w:pPr>
            <w:r w:rsidRPr="0001701A">
              <w:rPr>
                <w:rFonts w:cs="Arial"/>
                <w:iCs/>
                <w:szCs w:val="18"/>
              </w:rPr>
              <w:t>35bits SCI-2A + 24bits CRC</w:t>
            </w:r>
          </w:p>
        </w:tc>
      </w:tr>
      <w:tr w:rsidR="00975C97" w:rsidRPr="0001701A" w14:paraId="294CC00D" w14:textId="77777777" w:rsidTr="00C971DC">
        <w:trPr>
          <w:trHeight w:val="53"/>
          <w:jc w:val="center"/>
        </w:trPr>
        <w:tc>
          <w:tcPr>
            <w:tcW w:w="0" w:type="auto"/>
            <w:shd w:val="clear" w:color="auto" w:fill="auto"/>
          </w:tcPr>
          <w:p w14:paraId="09DDE879" w14:textId="77777777" w:rsidR="00975C97" w:rsidRPr="0001701A" w:rsidRDefault="00975C97" w:rsidP="00C971DC">
            <w:pPr>
              <w:pStyle w:val="TAL"/>
              <w:rPr>
                <w:rFonts w:cs="Arial"/>
                <w:szCs w:val="18"/>
              </w:rPr>
            </w:pPr>
            <w:r w:rsidRPr="0001701A">
              <w:t>Redundancy Version</w:t>
            </w:r>
          </w:p>
        </w:tc>
        <w:tc>
          <w:tcPr>
            <w:tcW w:w="0" w:type="auto"/>
            <w:shd w:val="clear" w:color="auto" w:fill="auto"/>
          </w:tcPr>
          <w:p w14:paraId="212C2C7F" w14:textId="77777777" w:rsidR="00975C97" w:rsidRPr="0001701A" w:rsidRDefault="00975C97" w:rsidP="00C971DC">
            <w:pPr>
              <w:pStyle w:val="TAL"/>
              <w:rPr>
                <w:rFonts w:cs="Arial"/>
                <w:iCs/>
                <w:szCs w:val="18"/>
              </w:rPr>
            </w:pPr>
            <w:r w:rsidRPr="0001701A">
              <w:t>RV0</w:t>
            </w:r>
          </w:p>
        </w:tc>
        <w:tc>
          <w:tcPr>
            <w:tcW w:w="0" w:type="auto"/>
          </w:tcPr>
          <w:p w14:paraId="36B3C301" w14:textId="77777777" w:rsidR="00975C97" w:rsidRPr="0001701A" w:rsidRDefault="00975C97" w:rsidP="00C971DC">
            <w:pPr>
              <w:pStyle w:val="TAL"/>
              <w:rPr>
                <w:rFonts w:cs="Arial"/>
                <w:iCs/>
                <w:szCs w:val="18"/>
              </w:rPr>
            </w:pPr>
            <w:r w:rsidRPr="0001701A">
              <w:t>For channel coding</w:t>
            </w:r>
          </w:p>
        </w:tc>
      </w:tr>
      <w:tr w:rsidR="00975C97" w:rsidRPr="0001701A" w14:paraId="230202BF" w14:textId="77777777" w:rsidTr="00C971DC">
        <w:trPr>
          <w:trHeight w:val="53"/>
          <w:jc w:val="center"/>
        </w:trPr>
        <w:tc>
          <w:tcPr>
            <w:tcW w:w="0" w:type="auto"/>
            <w:shd w:val="clear" w:color="auto" w:fill="auto"/>
          </w:tcPr>
          <w:p w14:paraId="00707F87" w14:textId="77777777" w:rsidR="00975C97" w:rsidRPr="0001701A" w:rsidRDefault="00975C97" w:rsidP="00C971DC">
            <w:pPr>
              <w:pStyle w:val="TAL"/>
              <w:rPr>
                <w:rFonts w:cs="Arial"/>
                <w:szCs w:val="18"/>
              </w:rPr>
            </w:pPr>
            <w:r w:rsidRPr="0001701A">
              <w:t>Alpha value for SCI-2</w:t>
            </w:r>
          </w:p>
        </w:tc>
        <w:tc>
          <w:tcPr>
            <w:tcW w:w="0" w:type="auto"/>
            <w:shd w:val="clear" w:color="auto" w:fill="auto"/>
            <w:vAlign w:val="center"/>
          </w:tcPr>
          <w:p w14:paraId="76D9187C" w14:textId="77777777" w:rsidR="00975C97" w:rsidRPr="0001701A" w:rsidRDefault="00975C97" w:rsidP="00C971DC">
            <w:pPr>
              <w:pStyle w:val="TAL"/>
              <w:rPr>
                <w:rFonts w:cs="Arial"/>
                <w:iCs/>
                <w:szCs w:val="18"/>
              </w:rPr>
            </w:pPr>
            <w:r w:rsidRPr="0001701A">
              <w:rPr>
                <w:rFonts w:eastAsia="PMingLiU" w:cs="Arial"/>
                <w:iCs/>
                <w:szCs w:val="18"/>
                <w:lang w:eastAsia="zh-CN"/>
              </w:rPr>
              <w:t>1</w:t>
            </w:r>
          </w:p>
        </w:tc>
        <w:tc>
          <w:tcPr>
            <w:tcW w:w="0" w:type="auto"/>
          </w:tcPr>
          <w:p w14:paraId="018D40F7" w14:textId="77777777" w:rsidR="00975C97" w:rsidRPr="0001701A" w:rsidRDefault="00975C97" w:rsidP="00C971DC">
            <w:pPr>
              <w:pStyle w:val="TAL"/>
              <w:rPr>
                <w:rFonts w:cs="Arial"/>
                <w:iCs/>
                <w:szCs w:val="18"/>
              </w:rPr>
            </w:pPr>
          </w:p>
        </w:tc>
      </w:tr>
    </w:tbl>
    <w:p w14:paraId="1F302A03" w14:textId="77777777" w:rsidR="00975C97" w:rsidRPr="0001701A" w:rsidRDefault="00975C97" w:rsidP="00975C97"/>
    <w:p w14:paraId="15C88527" w14:textId="77777777" w:rsidR="00975C97" w:rsidRPr="0001701A" w:rsidRDefault="00975C97" w:rsidP="00975C97">
      <w:pPr>
        <w:pStyle w:val="Heading2"/>
      </w:pPr>
      <w:r w:rsidRPr="0001701A">
        <w:t>A.7.2</w:t>
      </w:r>
      <w:r w:rsidRPr="0001701A">
        <w:tab/>
        <w:t>FRC for V2X receiver requirements for QPSK</w:t>
      </w:r>
    </w:p>
    <w:p w14:paraId="48A8F302" w14:textId="77777777" w:rsidR="00975C97" w:rsidRPr="0001701A" w:rsidRDefault="00975C97" w:rsidP="00975C97">
      <w:r w:rsidRPr="0001701A">
        <w:t>For V2X transmission over PC5, Table A.7.2-1, Table A.7.2-2 and Table A.7.2-3 are applicable for measurements on the Receiver Characteristics with the exception of Maximum input level.</w:t>
      </w:r>
    </w:p>
    <w:p w14:paraId="147F8103" w14:textId="77777777" w:rsidR="00975C97" w:rsidRPr="0001701A" w:rsidRDefault="00975C97" w:rsidP="00975C97">
      <w:pPr>
        <w:pStyle w:val="TH"/>
      </w:pPr>
      <w:r w:rsidRPr="0001701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1"/>
        <w:gridCol w:w="1110"/>
        <w:gridCol w:w="1110"/>
        <w:gridCol w:w="1110"/>
        <w:gridCol w:w="1110"/>
      </w:tblGrid>
      <w:tr w:rsidR="00975C97" w:rsidRPr="0001701A" w14:paraId="2DC5714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513D2"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66748"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3C52912"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541C903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98880B"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7C525"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2EA4A"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0E85"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0E50D"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FEA4E"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305820F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D5A509"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92B4E"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F0B6E"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485E"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2E39D"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2D0FC"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6783524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F4D61B"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EC69CC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874E1"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C288A44"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A4D4B30"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24A4D46" w14:textId="77777777" w:rsidR="00975C97" w:rsidRPr="0001701A" w:rsidRDefault="00975C97" w:rsidP="00C971DC">
            <w:pPr>
              <w:pStyle w:val="TAC"/>
              <w:rPr>
                <w:rFonts w:cs="Arial"/>
                <w:kern w:val="2"/>
                <w:szCs w:val="18"/>
              </w:rPr>
            </w:pPr>
            <w:r w:rsidRPr="0001701A">
              <w:rPr>
                <w:rFonts w:eastAsia="PMingLiU" w:cs="Arial"/>
                <w:kern w:val="2"/>
                <w:szCs w:val="18"/>
              </w:rPr>
              <w:t>12</w:t>
            </w:r>
          </w:p>
        </w:tc>
      </w:tr>
      <w:tr w:rsidR="00975C97" w:rsidRPr="0001701A" w14:paraId="7AEE9B3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8D53F"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C19AF1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2A6C" w14:textId="77777777" w:rsidR="00975C97" w:rsidRPr="0001701A" w:rsidRDefault="00975C97" w:rsidP="00C971DC">
            <w:pPr>
              <w:pStyle w:val="TAC"/>
              <w:rPr>
                <w:rFonts w:cs="Arial"/>
                <w:kern w:val="2"/>
                <w:szCs w:val="18"/>
              </w:rPr>
            </w:pPr>
            <w:r w:rsidRPr="0001701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5111" w14:textId="77777777" w:rsidR="00975C97" w:rsidRPr="0001701A" w:rsidRDefault="00975C97" w:rsidP="00C971DC">
            <w:pPr>
              <w:pStyle w:val="TAC"/>
              <w:rPr>
                <w:rFonts w:cs="Arial"/>
                <w:kern w:val="2"/>
                <w:szCs w:val="18"/>
              </w:rPr>
            </w:pPr>
            <w:r w:rsidRPr="0001701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1DF3A" w14:textId="77777777" w:rsidR="00975C97" w:rsidRPr="0001701A" w:rsidRDefault="00975C97" w:rsidP="00C971DC">
            <w:pPr>
              <w:pStyle w:val="TAC"/>
              <w:rPr>
                <w:rFonts w:cs="Arial"/>
                <w:kern w:val="2"/>
                <w:szCs w:val="18"/>
              </w:rPr>
            </w:pPr>
            <w:r w:rsidRPr="0001701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D9D0C" w14:textId="77777777" w:rsidR="00975C97" w:rsidRPr="0001701A" w:rsidRDefault="00975C97" w:rsidP="00C971DC">
            <w:pPr>
              <w:pStyle w:val="TAC"/>
              <w:rPr>
                <w:rFonts w:cs="Arial"/>
                <w:kern w:val="2"/>
                <w:szCs w:val="18"/>
              </w:rPr>
            </w:pPr>
            <w:r w:rsidRPr="0001701A">
              <w:rPr>
                <w:rFonts w:cs="Arial"/>
                <w:kern w:val="2"/>
                <w:szCs w:val="18"/>
              </w:rPr>
              <w:t>216</w:t>
            </w:r>
          </w:p>
        </w:tc>
      </w:tr>
      <w:tr w:rsidR="00975C97" w:rsidRPr="0001701A" w14:paraId="5B22321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48BBB"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531522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AB955"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4A6B4"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2366"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7025A"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7B805B0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8EF94"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3BDC55"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17F64DA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02310"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BDCD4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7DBB"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92D7F"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54AD"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4E22" w14:textId="77777777" w:rsidR="00975C97" w:rsidRPr="0001701A" w:rsidRDefault="00975C97" w:rsidP="00C971DC">
            <w:pPr>
              <w:pStyle w:val="TAC"/>
              <w:rPr>
                <w:rFonts w:cs="Arial"/>
                <w:kern w:val="2"/>
                <w:szCs w:val="18"/>
              </w:rPr>
            </w:pPr>
            <w:r w:rsidRPr="0001701A">
              <w:rPr>
                <w:rFonts w:cs="Arial"/>
                <w:kern w:val="2"/>
                <w:szCs w:val="18"/>
              </w:rPr>
              <w:t>QPSK</w:t>
            </w:r>
          </w:p>
        </w:tc>
      </w:tr>
      <w:tr w:rsidR="00975C97" w:rsidRPr="0001701A" w14:paraId="2A6387D0"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E2808"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D229A5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88CB5B" w14:textId="77777777" w:rsidR="00975C97" w:rsidRPr="0001701A" w:rsidRDefault="00975C97" w:rsidP="00C971DC">
            <w:pPr>
              <w:pStyle w:val="TAC"/>
              <w:rPr>
                <w:rFonts w:cs="Arial"/>
                <w:kern w:val="2"/>
                <w:szCs w:val="18"/>
              </w:rPr>
            </w:pPr>
            <w:r w:rsidRPr="0001701A">
              <w:rPr>
                <w:rFonts w:cs="Arial"/>
                <w:kern w:val="2"/>
                <w:szCs w:val="18"/>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1EE5FA3" w14:textId="77777777" w:rsidR="00975C97" w:rsidRPr="0001701A" w:rsidRDefault="00975C97" w:rsidP="00C971DC">
            <w:pPr>
              <w:pStyle w:val="TAC"/>
              <w:rPr>
                <w:rFonts w:cs="Arial"/>
                <w:kern w:val="2"/>
                <w:szCs w:val="18"/>
              </w:rPr>
            </w:pPr>
            <w:r w:rsidRPr="0001701A">
              <w:rPr>
                <w:rFonts w:cs="Arial"/>
                <w:kern w:val="2"/>
                <w:szCs w:val="18"/>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0D7DA8B" w14:textId="77777777" w:rsidR="00975C97" w:rsidRPr="0001701A" w:rsidRDefault="00975C97" w:rsidP="00C971DC">
            <w:pPr>
              <w:pStyle w:val="TAC"/>
              <w:rPr>
                <w:rFonts w:cs="Arial"/>
                <w:kern w:val="2"/>
                <w:szCs w:val="18"/>
              </w:rPr>
            </w:pPr>
            <w:r w:rsidRPr="0001701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43E7B04E" w14:textId="77777777" w:rsidR="00975C97" w:rsidRPr="0001701A" w:rsidRDefault="00975C97" w:rsidP="00C971DC">
            <w:pPr>
              <w:pStyle w:val="TAC"/>
              <w:rPr>
                <w:rFonts w:cs="Arial"/>
                <w:kern w:val="2"/>
                <w:szCs w:val="18"/>
              </w:rPr>
            </w:pPr>
            <w:r w:rsidRPr="0001701A">
              <w:rPr>
                <w:rFonts w:cs="Arial"/>
                <w:kern w:val="2"/>
                <w:szCs w:val="18"/>
              </w:rPr>
              <w:t>16896</w:t>
            </w:r>
          </w:p>
        </w:tc>
      </w:tr>
      <w:tr w:rsidR="00975C97" w:rsidRPr="0001701A" w14:paraId="360AA68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E0A7B"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4FB4E"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CB63"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C45BF"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C6D62"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CF688"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A6FBFF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2A0AB"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6FA98F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BE5B9"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AC72"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C5AC4"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30ABC"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F0952F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242F57"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338D07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A1E6A8"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F1A7FD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6A64506"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3B2D7AF"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4E4664E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C12B26"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4A0FA9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B4082"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50A6B595"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69106B9"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4BBA8C5" w14:textId="77777777" w:rsidR="00975C97" w:rsidRPr="0001701A" w:rsidRDefault="00975C97" w:rsidP="00C971DC">
            <w:pPr>
              <w:pStyle w:val="TAC"/>
              <w:rPr>
                <w:rFonts w:cs="Arial"/>
                <w:kern w:val="2"/>
                <w:szCs w:val="18"/>
              </w:rPr>
            </w:pPr>
            <w:r w:rsidRPr="0001701A">
              <w:rPr>
                <w:rFonts w:cs="Arial"/>
                <w:kern w:val="2"/>
                <w:szCs w:val="18"/>
              </w:rPr>
              <w:t>2.25</w:t>
            </w:r>
          </w:p>
        </w:tc>
      </w:tr>
      <w:tr w:rsidR="00975C97" w:rsidRPr="0001701A" w14:paraId="2E9A767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9AF6B8" w14:textId="23CB0D28"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CF7DF2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829F2"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1ADCF6D"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3FB705F"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012DC4E"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5573589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BFED80"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C0736C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CCF35D" w14:textId="77777777" w:rsidR="00975C97" w:rsidRPr="0001701A" w:rsidRDefault="00975C97" w:rsidP="00C971DC">
            <w:pPr>
              <w:pStyle w:val="TAC"/>
              <w:rPr>
                <w:rFonts w:cs="Arial"/>
                <w:kern w:val="2"/>
                <w:szCs w:val="18"/>
              </w:rPr>
            </w:pPr>
            <w:r w:rsidRPr="0001701A">
              <w:rPr>
                <w:rFonts w:cs="Arial"/>
                <w:kern w:val="2"/>
                <w:szCs w:val="18"/>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00A121C9" w14:textId="77777777" w:rsidR="00975C97" w:rsidRPr="0001701A" w:rsidRDefault="00975C97" w:rsidP="00C971DC">
            <w:pPr>
              <w:pStyle w:val="TAC"/>
              <w:rPr>
                <w:rFonts w:cs="Arial"/>
                <w:kern w:val="2"/>
                <w:szCs w:val="18"/>
              </w:rPr>
            </w:pPr>
            <w:r w:rsidRPr="0001701A">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4099DE2E" w14:textId="77777777" w:rsidR="00975C97" w:rsidRPr="0001701A" w:rsidRDefault="00975C97" w:rsidP="00C971DC">
            <w:pPr>
              <w:pStyle w:val="TAC"/>
              <w:rPr>
                <w:rFonts w:cs="Arial"/>
                <w:kern w:val="2"/>
                <w:szCs w:val="18"/>
              </w:rPr>
            </w:pPr>
            <w:r w:rsidRPr="0001701A">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69ED7376" w14:textId="77777777" w:rsidR="00975C97" w:rsidRPr="0001701A" w:rsidRDefault="00975C97" w:rsidP="00C971DC">
            <w:pPr>
              <w:pStyle w:val="TAC"/>
              <w:rPr>
                <w:rFonts w:cs="Arial"/>
                <w:kern w:val="2"/>
                <w:szCs w:val="18"/>
              </w:rPr>
            </w:pPr>
            <w:r w:rsidRPr="0001701A">
              <w:rPr>
                <w:rFonts w:cs="Arial"/>
                <w:kern w:val="2"/>
                <w:szCs w:val="18"/>
              </w:rPr>
              <w:t>55860</w:t>
            </w:r>
          </w:p>
        </w:tc>
      </w:tr>
      <w:tr w:rsidR="00975C97" w:rsidRPr="0001701A" w14:paraId="2DC7F41B"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BB509"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CFBFA"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B7A44" w14:textId="77777777" w:rsidR="00975C97" w:rsidRPr="0001701A" w:rsidRDefault="00975C97" w:rsidP="00C971DC">
            <w:pPr>
              <w:pStyle w:val="TAC"/>
              <w:rPr>
                <w:rFonts w:cs="Arial"/>
                <w:kern w:val="2"/>
                <w:szCs w:val="18"/>
              </w:rPr>
            </w:pPr>
            <w:r w:rsidRPr="0001701A">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E5161" w14:textId="77777777" w:rsidR="00975C97" w:rsidRPr="0001701A" w:rsidRDefault="00975C97" w:rsidP="00C971DC">
            <w:pPr>
              <w:pStyle w:val="TAC"/>
              <w:rPr>
                <w:rFonts w:cs="Arial"/>
                <w:kern w:val="2"/>
                <w:szCs w:val="18"/>
              </w:rPr>
            </w:pPr>
            <w:r w:rsidRPr="0001701A">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4C56F" w14:textId="77777777" w:rsidR="00975C97" w:rsidRPr="0001701A" w:rsidRDefault="00975C97" w:rsidP="00C971DC">
            <w:pPr>
              <w:pStyle w:val="TAC"/>
              <w:rPr>
                <w:rFonts w:cs="Arial"/>
                <w:kern w:val="2"/>
                <w:szCs w:val="18"/>
              </w:rPr>
            </w:pPr>
            <w:r w:rsidRPr="0001701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334E" w14:textId="77777777" w:rsidR="00975C97" w:rsidRPr="0001701A" w:rsidRDefault="00975C97" w:rsidP="00C971DC">
            <w:pPr>
              <w:pStyle w:val="TAC"/>
              <w:rPr>
                <w:rFonts w:cs="Arial"/>
                <w:kern w:val="2"/>
                <w:szCs w:val="18"/>
              </w:rPr>
            </w:pPr>
            <w:r w:rsidRPr="0001701A">
              <w:rPr>
                <w:rFonts w:cs="Arial"/>
                <w:kern w:val="2"/>
                <w:szCs w:val="18"/>
              </w:rPr>
              <w:t>1.6896</w:t>
            </w:r>
          </w:p>
        </w:tc>
      </w:tr>
      <w:tr w:rsidR="00975C97" w:rsidRPr="0001701A" w14:paraId="4CEE2AE1"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EC6F32"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0B72C4A2" w14:textId="2897BC09"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67EFE422" w14:textId="77777777" w:rsidR="00975C97" w:rsidRPr="0001701A" w:rsidRDefault="00975C97" w:rsidP="00975C97"/>
    <w:p w14:paraId="790FE9DA" w14:textId="77777777" w:rsidR="00975C97" w:rsidRPr="0001701A" w:rsidRDefault="00975C97" w:rsidP="00975C97">
      <w:pPr>
        <w:pStyle w:val="TH"/>
      </w:pPr>
      <w:r w:rsidRPr="0001701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1"/>
        <w:gridCol w:w="1110"/>
        <w:gridCol w:w="1110"/>
        <w:gridCol w:w="1110"/>
        <w:gridCol w:w="1110"/>
      </w:tblGrid>
      <w:tr w:rsidR="00975C97" w:rsidRPr="0001701A" w14:paraId="7532FAF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8B59E9"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53A73"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EA042E4"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569C002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3DE21"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D7B92"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A52E0"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A361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CF19"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7E6C0"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72362C6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FD9E6"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729B2"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73CAC"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765E"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CAC7F"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24E64" w14:textId="77777777" w:rsidR="00975C97" w:rsidRPr="0001701A" w:rsidRDefault="00975C97" w:rsidP="00C971DC">
            <w:pPr>
              <w:pStyle w:val="TAC"/>
              <w:rPr>
                <w:rFonts w:cs="Arial"/>
                <w:kern w:val="2"/>
                <w:szCs w:val="18"/>
              </w:rPr>
            </w:pPr>
            <w:r w:rsidRPr="0001701A">
              <w:rPr>
                <w:rFonts w:cs="Arial"/>
                <w:kern w:val="2"/>
                <w:szCs w:val="18"/>
              </w:rPr>
              <w:t>30</w:t>
            </w:r>
          </w:p>
        </w:tc>
      </w:tr>
      <w:tr w:rsidR="00975C97" w:rsidRPr="0001701A" w14:paraId="12185B9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51DEE8"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6E1376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1680EB" w14:textId="77777777" w:rsidR="00975C97" w:rsidRPr="0001701A" w:rsidRDefault="00975C97" w:rsidP="00C971DC">
            <w:pPr>
              <w:pStyle w:val="TAC"/>
              <w:rPr>
                <w:rFonts w:cs="Arial"/>
                <w:kern w:val="2"/>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F5C9ACD"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EAB85BD"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5366048" w14:textId="77777777" w:rsidR="00975C97" w:rsidRPr="0001701A" w:rsidRDefault="00975C97" w:rsidP="00C971DC">
            <w:pPr>
              <w:pStyle w:val="TAC"/>
              <w:rPr>
                <w:rFonts w:cs="Arial"/>
                <w:kern w:val="2"/>
                <w:szCs w:val="18"/>
              </w:rPr>
            </w:pPr>
            <w:r w:rsidRPr="0001701A">
              <w:rPr>
                <w:rFonts w:eastAsia="PMingLiU" w:cs="Arial"/>
                <w:kern w:val="2"/>
                <w:szCs w:val="18"/>
              </w:rPr>
              <w:t>15</w:t>
            </w:r>
          </w:p>
        </w:tc>
      </w:tr>
      <w:tr w:rsidR="00975C97" w:rsidRPr="0001701A" w14:paraId="3679ECF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7F4504"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C87800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2A4B" w14:textId="77777777" w:rsidR="00975C97" w:rsidRPr="0001701A" w:rsidRDefault="00975C97" w:rsidP="00C971DC">
            <w:pPr>
              <w:pStyle w:val="TAC"/>
              <w:rPr>
                <w:rFonts w:cs="Arial"/>
                <w:kern w:val="2"/>
                <w:szCs w:val="18"/>
              </w:rPr>
            </w:pPr>
            <w:r w:rsidRPr="0001701A">
              <w:rPr>
                <w:rFonts w:cs="Arial"/>
                <w:kern w:val="24"/>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E3712" w14:textId="77777777" w:rsidR="00975C97" w:rsidRPr="0001701A" w:rsidRDefault="00975C97" w:rsidP="00C971DC">
            <w:pPr>
              <w:pStyle w:val="TAC"/>
              <w:rPr>
                <w:rFonts w:cs="Arial"/>
                <w:kern w:val="2"/>
                <w:szCs w:val="18"/>
              </w:rPr>
            </w:pPr>
            <w:r w:rsidRPr="0001701A">
              <w:rPr>
                <w:rFonts w:cs="Arial"/>
                <w:kern w:val="24"/>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36D61" w14:textId="77777777" w:rsidR="00975C97" w:rsidRPr="0001701A" w:rsidRDefault="00975C97" w:rsidP="00C971DC">
            <w:pPr>
              <w:pStyle w:val="TAC"/>
              <w:rPr>
                <w:rFonts w:cs="Arial"/>
                <w:kern w:val="2"/>
                <w:szCs w:val="18"/>
              </w:rPr>
            </w:pPr>
            <w:r w:rsidRPr="0001701A">
              <w:rPr>
                <w:rFonts w:cs="Arial"/>
                <w:kern w:val="24"/>
                <w:szCs w:val="18"/>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7F2C9" w14:textId="77777777" w:rsidR="00975C97" w:rsidRPr="0001701A" w:rsidRDefault="00975C97" w:rsidP="00C971DC">
            <w:pPr>
              <w:pStyle w:val="TAC"/>
              <w:rPr>
                <w:rFonts w:cs="Arial"/>
                <w:kern w:val="2"/>
                <w:szCs w:val="18"/>
              </w:rPr>
            </w:pPr>
            <w:r w:rsidRPr="0001701A">
              <w:rPr>
                <w:rFonts w:cs="Arial"/>
                <w:kern w:val="24"/>
                <w:szCs w:val="18"/>
              </w:rPr>
              <w:t>105</w:t>
            </w:r>
          </w:p>
        </w:tc>
      </w:tr>
      <w:tr w:rsidR="00975C97" w:rsidRPr="0001701A" w14:paraId="31A10D1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4F248"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D4FAE9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9A935"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CFB46"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05590"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F6ACD"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67830DB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11F27"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94DA2F"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2A3E0EE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15097"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6D6C0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6F53C"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AAF59"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5DE26"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8122D" w14:textId="77777777" w:rsidR="00975C97" w:rsidRPr="0001701A" w:rsidRDefault="00975C97" w:rsidP="00C971DC">
            <w:pPr>
              <w:pStyle w:val="TAC"/>
              <w:rPr>
                <w:rFonts w:cs="Arial"/>
                <w:kern w:val="2"/>
                <w:szCs w:val="18"/>
              </w:rPr>
            </w:pPr>
            <w:r w:rsidRPr="0001701A">
              <w:rPr>
                <w:rFonts w:cs="Arial"/>
                <w:kern w:val="2"/>
                <w:szCs w:val="18"/>
              </w:rPr>
              <w:t>QPSK</w:t>
            </w:r>
          </w:p>
        </w:tc>
      </w:tr>
      <w:tr w:rsidR="00975C97" w:rsidRPr="0001701A" w14:paraId="6AD9321A" w14:textId="77777777" w:rsidTr="00C971DC">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F9E59"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CFA86A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CE26D" w14:textId="77777777" w:rsidR="00975C97" w:rsidRPr="0001701A" w:rsidRDefault="00975C97" w:rsidP="00C971DC">
            <w:pPr>
              <w:pStyle w:val="TAC"/>
              <w:rPr>
                <w:rFonts w:cs="Arial"/>
                <w:kern w:val="2"/>
                <w:szCs w:val="18"/>
              </w:rPr>
            </w:pPr>
            <w:r w:rsidRPr="0001701A">
              <w:rPr>
                <w:rFonts w:cs="Arial"/>
                <w:kern w:val="2"/>
                <w:szCs w:val="18"/>
              </w:rPr>
              <w:t>1608</w:t>
            </w:r>
          </w:p>
        </w:tc>
        <w:tc>
          <w:tcPr>
            <w:tcW w:w="0" w:type="auto"/>
            <w:tcBorders>
              <w:top w:val="single" w:sz="4" w:space="0" w:color="auto"/>
              <w:left w:val="single" w:sz="4" w:space="0" w:color="auto"/>
              <w:bottom w:val="single" w:sz="4" w:space="0" w:color="auto"/>
              <w:right w:val="single" w:sz="4" w:space="0" w:color="auto"/>
            </w:tcBorders>
            <w:vAlign w:val="center"/>
          </w:tcPr>
          <w:p w14:paraId="5357520D" w14:textId="77777777" w:rsidR="00975C97" w:rsidRPr="0001701A" w:rsidRDefault="00975C97" w:rsidP="00C971DC">
            <w:pPr>
              <w:pStyle w:val="TAC"/>
              <w:rPr>
                <w:rFonts w:cs="Arial"/>
                <w:kern w:val="2"/>
                <w:szCs w:val="18"/>
              </w:rPr>
            </w:pPr>
            <w:r w:rsidRPr="0001701A">
              <w:rPr>
                <w:rFonts w:cs="Arial"/>
                <w:kern w:val="2"/>
                <w:szCs w:val="18"/>
              </w:rPr>
              <w:t>3624</w:t>
            </w:r>
          </w:p>
        </w:tc>
        <w:tc>
          <w:tcPr>
            <w:tcW w:w="0" w:type="auto"/>
            <w:tcBorders>
              <w:top w:val="single" w:sz="4" w:space="0" w:color="auto"/>
              <w:left w:val="single" w:sz="4" w:space="0" w:color="auto"/>
              <w:bottom w:val="single" w:sz="4" w:space="0" w:color="auto"/>
              <w:right w:val="single" w:sz="4" w:space="0" w:color="auto"/>
            </w:tcBorders>
            <w:vAlign w:val="center"/>
          </w:tcPr>
          <w:p w14:paraId="57F3B07C" w14:textId="77777777" w:rsidR="00975C97" w:rsidRPr="0001701A" w:rsidRDefault="00975C97" w:rsidP="00C971DC">
            <w:pPr>
              <w:pStyle w:val="TAC"/>
              <w:rPr>
                <w:rFonts w:cs="Arial"/>
                <w:kern w:val="2"/>
                <w:szCs w:val="18"/>
              </w:rPr>
            </w:pPr>
            <w:r w:rsidRPr="0001701A">
              <w:rPr>
                <w:rFonts w:cs="Arial"/>
                <w:kern w:val="2"/>
                <w:szCs w:val="18"/>
              </w:rPr>
              <w:t>5632</w:t>
            </w:r>
          </w:p>
        </w:tc>
        <w:tc>
          <w:tcPr>
            <w:tcW w:w="0" w:type="auto"/>
            <w:tcBorders>
              <w:top w:val="single" w:sz="4" w:space="0" w:color="auto"/>
              <w:left w:val="single" w:sz="4" w:space="0" w:color="auto"/>
              <w:bottom w:val="single" w:sz="4" w:space="0" w:color="auto"/>
              <w:right w:val="single" w:sz="4" w:space="0" w:color="auto"/>
            </w:tcBorders>
            <w:vAlign w:val="center"/>
          </w:tcPr>
          <w:p w14:paraId="3AC6773D" w14:textId="77777777" w:rsidR="00975C97" w:rsidRPr="0001701A" w:rsidRDefault="00975C97" w:rsidP="00C971DC">
            <w:pPr>
              <w:pStyle w:val="TAC"/>
              <w:rPr>
                <w:rFonts w:cs="Arial"/>
                <w:kern w:val="2"/>
                <w:szCs w:val="18"/>
              </w:rPr>
            </w:pPr>
            <w:r w:rsidRPr="0001701A">
              <w:rPr>
                <w:rFonts w:cs="Arial"/>
                <w:kern w:val="2"/>
                <w:szCs w:val="18"/>
              </w:rPr>
              <w:t>7936</w:t>
            </w:r>
          </w:p>
        </w:tc>
      </w:tr>
      <w:tr w:rsidR="00975C97" w:rsidRPr="0001701A" w14:paraId="3262459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641292"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94014"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C45AF"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A45AE"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0ED6"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ED6C"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5AA7DAE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48745"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19664F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C3E29"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969FD"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3C024"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EE585"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D7EE82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4F973"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C62997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A5C78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E4CF27"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3EBD2B9"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8FFEEF5"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788B1DC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9BD329"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D00CD4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0AAC2"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4A33BFA0"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3E4B2D60"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651883F4" w14:textId="77777777" w:rsidR="00975C97" w:rsidRPr="0001701A" w:rsidRDefault="00975C97" w:rsidP="00C971DC">
            <w:pPr>
              <w:pStyle w:val="TAC"/>
              <w:rPr>
                <w:rFonts w:cs="Arial"/>
                <w:kern w:val="2"/>
                <w:szCs w:val="18"/>
              </w:rPr>
            </w:pPr>
            <w:r w:rsidRPr="0001701A">
              <w:rPr>
                <w:rFonts w:cs="Arial"/>
                <w:kern w:val="2"/>
                <w:szCs w:val="18"/>
              </w:rPr>
              <w:t>2.25</w:t>
            </w:r>
          </w:p>
        </w:tc>
      </w:tr>
      <w:tr w:rsidR="00975C97" w:rsidRPr="0001701A" w14:paraId="6F0A36D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032C79" w14:textId="503C3121"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0CDE01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1BC7A6"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5C702BF"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EC1324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4B1AB6C"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EBA801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67918"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5C0875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1473DC" w14:textId="77777777" w:rsidR="00975C97" w:rsidRPr="0001701A" w:rsidRDefault="00975C97" w:rsidP="00C971DC">
            <w:pPr>
              <w:pStyle w:val="TAC"/>
              <w:rPr>
                <w:rFonts w:cs="Arial"/>
                <w:kern w:val="2"/>
                <w:szCs w:val="18"/>
              </w:rPr>
            </w:pPr>
            <w:r w:rsidRPr="0001701A">
              <w:rPr>
                <w:rFonts w:cs="Arial"/>
                <w:kern w:val="2"/>
                <w:szCs w:val="18"/>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9ADB0AA" w14:textId="77777777" w:rsidR="00975C97" w:rsidRPr="0001701A" w:rsidRDefault="00975C97" w:rsidP="00C971DC">
            <w:pPr>
              <w:pStyle w:val="TAC"/>
              <w:rPr>
                <w:rFonts w:cs="Arial"/>
                <w:kern w:val="2"/>
                <w:szCs w:val="18"/>
              </w:rPr>
            </w:pPr>
            <w:r w:rsidRPr="0001701A">
              <w:rPr>
                <w:rFonts w:cs="Arial"/>
                <w:kern w:val="2"/>
                <w:szCs w:val="18"/>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575F3941" w14:textId="77777777" w:rsidR="00975C97" w:rsidRPr="0001701A" w:rsidRDefault="00975C97" w:rsidP="00C971DC">
            <w:pPr>
              <w:pStyle w:val="TAC"/>
              <w:rPr>
                <w:rFonts w:cs="Arial"/>
                <w:kern w:val="2"/>
                <w:szCs w:val="18"/>
              </w:rPr>
            </w:pPr>
            <w:r w:rsidRPr="0001701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7B246819" w14:textId="77777777" w:rsidR="00975C97" w:rsidRPr="0001701A" w:rsidRDefault="00975C97" w:rsidP="00C971DC">
            <w:pPr>
              <w:pStyle w:val="TAC"/>
              <w:rPr>
                <w:rFonts w:cs="Arial"/>
                <w:kern w:val="2"/>
                <w:szCs w:val="18"/>
              </w:rPr>
            </w:pPr>
            <w:r w:rsidRPr="0001701A">
              <w:rPr>
                <w:rFonts w:cs="Arial"/>
                <w:kern w:val="2"/>
                <w:szCs w:val="18"/>
              </w:rPr>
              <w:t>26556</w:t>
            </w:r>
          </w:p>
        </w:tc>
      </w:tr>
      <w:tr w:rsidR="00975C97" w:rsidRPr="0001701A" w14:paraId="39B0B4EE"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0D9AF"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D48F"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3E73" w14:textId="77777777" w:rsidR="00975C97" w:rsidRPr="0001701A" w:rsidRDefault="00975C97" w:rsidP="00C971DC">
            <w:pPr>
              <w:pStyle w:val="TAC"/>
              <w:rPr>
                <w:rFonts w:cs="Arial"/>
                <w:kern w:val="2"/>
                <w:szCs w:val="18"/>
              </w:rPr>
            </w:pPr>
            <w:r w:rsidRPr="0001701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6AD13" w14:textId="77777777" w:rsidR="00975C97" w:rsidRPr="0001701A" w:rsidRDefault="00975C97" w:rsidP="00C971DC">
            <w:pPr>
              <w:pStyle w:val="TAC"/>
              <w:rPr>
                <w:rFonts w:cs="Arial"/>
                <w:kern w:val="2"/>
                <w:szCs w:val="18"/>
              </w:rPr>
            </w:pPr>
            <w:r w:rsidRPr="0001701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8FF0" w14:textId="77777777" w:rsidR="00975C97" w:rsidRPr="0001701A" w:rsidRDefault="00975C97" w:rsidP="00C971DC">
            <w:pPr>
              <w:pStyle w:val="TAC"/>
              <w:rPr>
                <w:rFonts w:cs="Arial"/>
                <w:kern w:val="2"/>
                <w:szCs w:val="18"/>
              </w:rPr>
            </w:pPr>
            <w:r w:rsidRPr="0001701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0C273" w14:textId="77777777" w:rsidR="00975C97" w:rsidRPr="0001701A" w:rsidRDefault="00975C97" w:rsidP="00C971DC">
            <w:pPr>
              <w:pStyle w:val="TAC"/>
              <w:rPr>
                <w:rFonts w:cs="Arial"/>
                <w:kern w:val="2"/>
                <w:szCs w:val="18"/>
              </w:rPr>
            </w:pPr>
            <w:r w:rsidRPr="0001701A">
              <w:rPr>
                <w:rFonts w:cs="Arial"/>
                <w:kern w:val="2"/>
                <w:szCs w:val="18"/>
              </w:rPr>
              <w:t>1.5872</w:t>
            </w:r>
          </w:p>
        </w:tc>
      </w:tr>
      <w:tr w:rsidR="00975C97" w:rsidRPr="0001701A" w14:paraId="06C7E88F" w14:textId="77777777" w:rsidTr="00C971DC">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19F1BE" w14:textId="77777777" w:rsidR="00975C97" w:rsidRPr="0001701A" w:rsidRDefault="00975C97" w:rsidP="00C971DC">
            <w:pPr>
              <w:pStyle w:val="TAN"/>
            </w:pPr>
            <w:r w:rsidRPr="0001701A">
              <w:t>NOTE 1:</w:t>
            </w:r>
            <w:r w:rsidRPr="0001701A">
              <w:tab/>
              <w:t>If more than one Code Block is present, an additional CRC sequence of L = 24 Bits is attached to each Code Block (otherwise L = 0 Bit).</w:t>
            </w:r>
          </w:p>
          <w:p w14:paraId="3D5BD35A" w14:textId="07E05161" w:rsidR="00975C97" w:rsidRPr="0001701A" w:rsidRDefault="00975C97" w:rsidP="00C971DC">
            <w:pPr>
              <w:pStyle w:val="TAN"/>
            </w:pPr>
            <w:r w:rsidRPr="0001701A">
              <w:t>NOTE 2:</w:t>
            </w:r>
            <w:r w:rsidRPr="0001701A">
              <w:tab/>
            </w:r>
            <m:oMath>
              <m:r>
                <m:rPr>
                  <m:sty m:val="p"/>
                </m:rPr>
                <w:rPr>
                  <w:rFonts w:ascii="Cambria Math" w:hAnsi="Cambria Math"/>
                  <w:lang w:eastAsia="ko-KR"/>
                </w:rPr>
                <m:t>γ</m:t>
              </m:r>
            </m:oMath>
            <w:r w:rsidRPr="0001701A">
              <w:t xml:space="preserve"> is the number of vacant resource elements in the resource block to which the last coded symbol of the 2</w:t>
            </w:r>
            <w:r w:rsidRPr="0001701A">
              <w:rPr>
                <w:vertAlign w:val="superscript"/>
              </w:rPr>
              <w:t>nd</w:t>
            </w:r>
            <w:r w:rsidRPr="0001701A">
              <w:t>-stage SCI belongs.</w:t>
            </w:r>
          </w:p>
        </w:tc>
      </w:tr>
    </w:tbl>
    <w:p w14:paraId="3E3166A7" w14:textId="77777777" w:rsidR="00975C97" w:rsidRPr="0001701A" w:rsidRDefault="00975C97" w:rsidP="00975C97"/>
    <w:p w14:paraId="083BF10F" w14:textId="77777777" w:rsidR="00975C97" w:rsidRPr="0001701A" w:rsidRDefault="00975C97" w:rsidP="00975C97">
      <w:pPr>
        <w:pStyle w:val="TH"/>
      </w:pPr>
      <w:r w:rsidRPr="0001701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1"/>
        <w:gridCol w:w="1110"/>
        <w:gridCol w:w="1110"/>
        <w:gridCol w:w="1110"/>
        <w:gridCol w:w="1110"/>
      </w:tblGrid>
      <w:tr w:rsidR="00975C97" w:rsidRPr="0001701A" w14:paraId="18D7CF4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B7E7F"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0DB3A"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EF71B1B"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6A47850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68838"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8824"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77E9A"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0DC9E"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C9136"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891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26312BE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774E6"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C721A"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FB0D" w14:textId="77777777" w:rsidR="00975C97" w:rsidRPr="0001701A" w:rsidRDefault="00975C97" w:rsidP="00C971DC">
            <w:pPr>
              <w:pStyle w:val="TAC"/>
              <w:rPr>
                <w:rFonts w:cs="Arial"/>
                <w:kern w:val="2"/>
                <w:szCs w:val="18"/>
              </w:rPr>
            </w:pPr>
            <w:r w:rsidRPr="0001701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916FC" w14:textId="77777777" w:rsidR="00975C97" w:rsidRPr="0001701A" w:rsidRDefault="00975C97" w:rsidP="00C971DC">
            <w:pPr>
              <w:pStyle w:val="TAC"/>
              <w:rPr>
                <w:rFonts w:cs="Arial"/>
                <w:kern w:val="2"/>
                <w:szCs w:val="18"/>
              </w:rPr>
            </w:pPr>
            <w:r w:rsidRPr="0001701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BCA8" w14:textId="77777777" w:rsidR="00975C97" w:rsidRPr="0001701A" w:rsidRDefault="00975C97" w:rsidP="00C971DC">
            <w:pPr>
              <w:pStyle w:val="TAC"/>
              <w:rPr>
                <w:rFonts w:cs="Arial"/>
                <w:kern w:val="2"/>
                <w:szCs w:val="18"/>
              </w:rPr>
            </w:pPr>
            <w:r w:rsidRPr="0001701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3D4A" w14:textId="77777777" w:rsidR="00975C97" w:rsidRPr="0001701A" w:rsidRDefault="00975C97" w:rsidP="00C971DC">
            <w:pPr>
              <w:pStyle w:val="TAC"/>
              <w:rPr>
                <w:rFonts w:cs="Arial"/>
                <w:kern w:val="2"/>
                <w:szCs w:val="18"/>
              </w:rPr>
            </w:pPr>
            <w:r w:rsidRPr="0001701A">
              <w:rPr>
                <w:rFonts w:cs="Arial"/>
                <w:kern w:val="2"/>
                <w:szCs w:val="18"/>
              </w:rPr>
              <w:t>60</w:t>
            </w:r>
          </w:p>
        </w:tc>
      </w:tr>
      <w:tr w:rsidR="00975C97" w:rsidRPr="0001701A" w14:paraId="3CD558D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6F2074"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D3CD790"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26657C"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6102C66" w14:textId="77777777" w:rsidR="00975C97" w:rsidRPr="0001701A" w:rsidRDefault="00975C97" w:rsidP="00C971DC">
            <w:pPr>
              <w:pStyle w:val="TAC"/>
              <w:rPr>
                <w:rFonts w:cs="Arial"/>
                <w:kern w:val="2"/>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423B0" w14:textId="77777777" w:rsidR="00975C97" w:rsidRPr="0001701A" w:rsidRDefault="00975C97" w:rsidP="00C971DC">
            <w:pPr>
              <w:pStyle w:val="TAC"/>
              <w:rPr>
                <w:rFonts w:cs="Arial"/>
                <w:kern w:val="2"/>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95A0096" w14:textId="77777777" w:rsidR="00975C97" w:rsidRPr="0001701A" w:rsidRDefault="00975C97" w:rsidP="00C971DC">
            <w:pPr>
              <w:pStyle w:val="TAC"/>
              <w:rPr>
                <w:rFonts w:cs="Arial"/>
                <w:kern w:val="2"/>
                <w:szCs w:val="18"/>
              </w:rPr>
            </w:pPr>
            <w:r w:rsidRPr="0001701A">
              <w:rPr>
                <w:rFonts w:eastAsia="PMingLiU" w:cs="Arial"/>
                <w:kern w:val="2"/>
                <w:szCs w:val="18"/>
              </w:rPr>
              <w:t>10</w:t>
            </w:r>
          </w:p>
        </w:tc>
      </w:tr>
      <w:tr w:rsidR="00975C97" w:rsidRPr="0001701A" w14:paraId="79E944A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D8ACA"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582560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156C" w14:textId="77777777" w:rsidR="00975C97" w:rsidRPr="0001701A" w:rsidRDefault="00975C97" w:rsidP="00C971DC">
            <w:pPr>
              <w:pStyle w:val="TAC"/>
              <w:rPr>
                <w:rFonts w:cs="Arial"/>
                <w:kern w:val="2"/>
                <w:szCs w:val="18"/>
              </w:rPr>
            </w:pPr>
            <w:r w:rsidRPr="0001701A">
              <w:rPr>
                <w:rFonts w:cs="Arial"/>
                <w:kern w:val="24"/>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ED53B" w14:textId="77777777" w:rsidR="00975C97" w:rsidRPr="0001701A" w:rsidRDefault="00975C97" w:rsidP="00C971DC">
            <w:pPr>
              <w:pStyle w:val="TAC"/>
              <w:rPr>
                <w:rFonts w:cs="Arial"/>
                <w:kern w:val="2"/>
                <w:szCs w:val="18"/>
              </w:rPr>
            </w:pPr>
            <w:r w:rsidRPr="0001701A">
              <w:rPr>
                <w:rFonts w:cs="Arial"/>
                <w:kern w:val="24"/>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72229" w14:textId="77777777" w:rsidR="00975C97" w:rsidRPr="0001701A" w:rsidRDefault="00975C97" w:rsidP="00C971DC">
            <w:pPr>
              <w:pStyle w:val="TAC"/>
              <w:rPr>
                <w:rFonts w:cs="Arial"/>
                <w:kern w:val="2"/>
                <w:szCs w:val="18"/>
              </w:rPr>
            </w:pPr>
            <w:r w:rsidRPr="0001701A">
              <w:rPr>
                <w:rFonts w:cs="Arial"/>
                <w:kern w:val="24"/>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63DAF" w14:textId="77777777" w:rsidR="00975C97" w:rsidRPr="0001701A" w:rsidRDefault="00975C97" w:rsidP="00C971DC">
            <w:pPr>
              <w:pStyle w:val="TAC"/>
              <w:rPr>
                <w:rFonts w:cs="Arial"/>
                <w:kern w:val="2"/>
                <w:szCs w:val="18"/>
              </w:rPr>
            </w:pPr>
            <w:r w:rsidRPr="0001701A">
              <w:rPr>
                <w:rFonts w:cs="Arial"/>
                <w:kern w:val="24"/>
                <w:szCs w:val="18"/>
              </w:rPr>
              <w:t>50</w:t>
            </w:r>
          </w:p>
        </w:tc>
      </w:tr>
      <w:tr w:rsidR="00975C97" w:rsidRPr="0001701A" w14:paraId="437325A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BB1F5"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E6BE1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6AFFA"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D1D4"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37AD9"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C9F96"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3EA5EEF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7F0DA"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B5FA0BB"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2965CB6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E3D91"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91CE5D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9BD1F"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3690"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F0627"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C1030" w14:textId="77777777" w:rsidR="00975C97" w:rsidRPr="0001701A" w:rsidRDefault="00975C97" w:rsidP="00C971DC">
            <w:pPr>
              <w:pStyle w:val="TAC"/>
              <w:rPr>
                <w:rFonts w:cs="Arial"/>
                <w:kern w:val="2"/>
                <w:szCs w:val="18"/>
              </w:rPr>
            </w:pPr>
            <w:r w:rsidRPr="0001701A">
              <w:rPr>
                <w:rFonts w:cs="Arial"/>
                <w:kern w:val="2"/>
                <w:szCs w:val="18"/>
              </w:rPr>
              <w:t>QPSK</w:t>
            </w:r>
          </w:p>
        </w:tc>
      </w:tr>
      <w:tr w:rsidR="00975C97" w:rsidRPr="0001701A" w14:paraId="077ADF89" w14:textId="77777777" w:rsidTr="00C971DC">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89FE2"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5A71C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C9101" w14:textId="77777777" w:rsidR="00975C97" w:rsidRPr="0001701A" w:rsidRDefault="00975C97" w:rsidP="00C971DC">
            <w:pPr>
              <w:pStyle w:val="TAC"/>
              <w:rPr>
                <w:rFonts w:cs="Arial"/>
                <w:kern w:val="2"/>
                <w:szCs w:val="18"/>
              </w:rPr>
            </w:pPr>
            <w:r w:rsidRPr="0001701A">
              <w:rPr>
                <w:rFonts w:cs="Arial"/>
                <w:kern w:val="2"/>
                <w:szCs w:val="18"/>
              </w:rPr>
              <w:t>456</w:t>
            </w:r>
          </w:p>
        </w:tc>
        <w:tc>
          <w:tcPr>
            <w:tcW w:w="0" w:type="auto"/>
            <w:tcBorders>
              <w:top w:val="single" w:sz="4" w:space="0" w:color="auto"/>
              <w:left w:val="single" w:sz="4" w:space="0" w:color="auto"/>
              <w:bottom w:val="single" w:sz="4" w:space="0" w:color="auto"/>
              <w:right w:val="single" w:sz="4" w:space="0" w:color="auto"/>
            </w:tcBorders>
            <w:vAlign w:val="center"/>
          </w:tcPr>
          <w:p w14:paraId="1EE38A70" w14:textId="77777777" w:rsidR="00975C97" w:rsidRPr="0001701A" w:rsidRDefault="00975C97" w:rsidP="00C971DC">
            <w:pPr>
              <w:pStyle w:val="TAC"/>
              <w:rPr>
                <w:rFonts w:cs="Arial"/>
                <w:kern w:val="2"/>
                <w:szCs w:val="18"/>
              </w:rPr>
            </w:pPr>
            <w:r w:rsidRPr="0001701A">
              <w:rPr>
                <w:rFonts w:cs="Arial"/>
                <w:kern w:val="2"/>
                <w:szCs w:val="18"/>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A42B193" w14:textId="77777777" w:rsidR="00975C97" w:rsidRPr="0001701A" w:rsidRDefault="00975C97" w:rsidP="00C971DC">
            <w:pPr>
              <w:pStyle w:val="TAC"/>
              <w:rPr>
                <w:rFonts w:cs="Arial"/>
                <w:kern w:val="2"/>
                <w:szCs w:val="18"/>
              </w:rPr>
            </w:pPr>
            <w:r w:rsidRPr="0001701A">
              <w:rPr>
                <w:rFonts w:cs="Arial"/>
                <w:kern w:val="2"/>
                <w:szCs w:val="18"/>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BA30170" w14:textId="77777777" w:rsidR="00975C97" w:rsidRPr="0001701A" w:rsidRDefault="00975C97" w:rsidP="00C971DC">
            <w:pPr>
              <w:pStyle w:val="TAC"/>
              <w:rPr>
                <w:rFonts w:cs="Arial"/>
                <w:kern w:val="2"/>
                <w:szCs w:val="18"/>
              </w:rPr>
            </w:pPr>
            <w:r w:rsidRPr="0001701A">
              <w:rPr>
                <w:rFonts w:cs="Arial"/>
                <w:kern w:val="2"/>
                <w:szCs w:val="18"/>
              </w:rPr>
              <w:t>3624</w:t>
            </w:r>
          </w:p>
        </w:tc>
      </w:tr>
      <w:tr w:rsidR="00975C97" w:rsidRPr="0001701A" w14:paraId="1EAE7A9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E46F1"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4398E"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0EAA9"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7025B"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0FF0"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A4178" w14:textId="77777777" w:rsidR="00975C97" w:rsidRPr="0001701A" w:rsidRDefault="00975C97" w:rsidP="00C971DC">
            <w:pPr>
              <w:pStyle w:val="TAC"/>
              <w:rPr>
                <w:rFonts w:cs="Arial"/>
                <w:kern w:val="2"/>
                <w:szCs w:val="18"/>
              </w:rPr>
            </w:pPr>
            <w:r w:rsidRPr="0001701A">
              <w:rPr>
                <w:rFonts w:cs="Arial"/>
                <w:kern w:val="2"/>
                <w:szCs w:val="18"/>
              </w:rPr>
              <w:t>16</w:t>
            </w:r>
          </w:p>
        </w:tc>
      </w:tr>
      <w:tr w:rsidR="00975C97" w:rsidRPr="0001701A" w14:paraId="27BC722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A22FE7"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7146F1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755DF"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6178B"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1E692"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735EC" w14:textId="77777777" w:rsidR="00975C97" w:rsidRPr="0001701A" w:rsidRDefault="00975C97" w:rsidP="00C971DC">
            <w:pPr>
              <w:pStyle w:val="TAC"/>
              <w:rPr>
                <w:rFonts w:cs="Arial"/>
                <w:kern w:val="2"/>
                <w:szCs w:val="18"/>
              </w:rPr>
            </w:pPr>
            <w:r w:rsidRPr="0001701A">
              <w:rPr>
                <w:rFonts w:cs="Arial"/>
                <w:kern w:val="2"/>
                <w:szCs w:val="18"/>
              </w:rPr>
              <w:t>2</w:t>
            </w:r>
          </w:p>
        </w:tc>
      </w:tr>
      <w:tr w:rsidR="00975C97" w:rsidRPr="0001701A" w14:paraId="696FF77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733C33"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92CB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947D0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F8D8A20"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3F8CEE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B258519"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5D6374D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761D01"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943516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95E1EA"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3F088229"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4476228E"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187C41" w14:textId="77777777" w:rsidR="00975C97" w:rsidRPr="0001701A" w:rsidRDefault="00975C97" w:rsidP="00C971DC">
            <w:pPr>
              <w:pStyle w:val="TAC"/>
              <w:rPr>
                <w:rFonts w:cs="Arial"/>
                <w:kern w:val="2"/>
                <w:szCs w:val="18"/>
              </w:rPr>
            </w:pPr>
            <w:r w:rsidRPr="0001701A">
              <w:rPr>
                <w:rFonts w:cs="Arial"/>
                <w:kern w:val="2"/>
                <w:szCs w:val="18"/>
              </w:rPr>
              <w:t>2.25</w:t>
            </w:r>
          </w:p>
        </w:tc>
      </w:tr>
      <w:tr w:rsidR="00975C97" w:rsidRPr="0001701A" w14:paraId="2251F63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867B41" w14:textId="3513E6E2"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13355F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75A70B"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21962153"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17892158"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2D0E0F0"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41D823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60A0AC"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F00CE26"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F159EE" w14:textId="77777777" w:rsidR="00975C97" w:rsidRPr="0001701A" w:rsidRDefault="00975C97" w:rsidP="00C971DC">
            <w:pPr>
              <w:pStyle w:val="TAC"/>
              <w:rPr>
                <w:rFonts w:cs="Arial"/>
                <w:kern w:val="2"/>
                <w:szCs w:val="18"/>
              </w:rPr>
            </w:pPr>
            <w:r w:rsidRPr="0001701A">
              <w:rPr>
                <w:rFonts w:cs="Arial"/>
                <w:kern w:val="2"/>
                <w:szCs w:val="18"/>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213B5EE" w14:textId="77777777" w:rsidR="00975C97" w:rsidRPr="0001701A" w:rsidRDefault="00975C97" w:rsidP="00C971DC">
            <w:pPr>
              <w:pStyle w:val="TAC"/>
              <w:rPr>
                <w:rFonts w:cs="Arial"/>
                <w:kern w:val="2"/>
                <w:szCs w:val="18"/>
              </w:rPr>
            </w:pPr>
            <w:r w:rsidRPr="0001701A">
              <w:rPr>
                <w:rFonts w:cs="Arial"/>
                <w:kern w:val="2"/>
                <w:szCs w:val="18"/>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9376DAF" w14:textId="77777777" w:rsidR="00975C97" w:rsidRPr="0001701A" w:rsidRDefault="00975C97" w:rsidP="00C971DC">
            <w:pPr>
              <w:pStyle w:val="TAC"/>
              <w:rPr>
                <w:rFonts w:cs="Arial"/>
                <w:kern w:val="2"/>
                <w:szCs w:val="18"/>
              </w:rPr>
            </w:pPr>
            <w:r w:rsidRPr="0001701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5E77C716" w14:textId="77777777" w:rsidR="00975C97" w:rsidRPr="0001701A" w:rsidRDefault="00975C97" w:rsidP="00C971DC">
            <w:pPr>
              <w:pStyle w:val="TAC"/>
              <w:rPr>
                <w:rFonts w:cs="Arial"/>
                <w:kern w:val="2"/>
                <w:szCs w:val="18"/>
              </w:rPr>
            </w:pPr>
            <w:r w:rsidRPr="0001701A">
              <w:rPr>
                <w:rFonts w:cs="Arial"/>
                <w:kern w:val="2"/>
                <w:szCs w:val="18"/>
              </w:rPr>
              <w:t>12036</w:t>
            </w:r>
          </w:p>
        </w:tc>
      </w:tr>
      <w:tr w:rsidR="00975C97" w:rsidRPr="0001701A" w14:paraId="4A81B768"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194F0B"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A5BBF"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E86E0" w14:textId="77777777" w:rsidR="00975C97" w:rsidRPr="0001701A" w:rsidRDefault="00975C97" w:rsidP="00C971DC">
            <w:pPr>
              <w:pStyle w:val="TAC"/>
              <w:rPr>
                <w:rFonts w:cs="Arial"/>
                <w:kern w:val="2"/>
                <w:szCs w:val="18"/>
              </w:rPr>
            </w:pPr>
            <w:r w:rsidRPr="0001701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2D13" w14:textId="77777777" w:rsidR="00975C97" w:rsidRPr="0001701A" w:rsidRDefault="00975C97" w:rsidP="00C971DC">
            <w:pPr>
              <w:pStyle w:val="TAC"/>
              <w:rPr>
                <w:rFonts w:cs="Arial"/>
                <w:kern w:val="2"/>
                <w:szCs w:val="18"/>
              </w:rPr>
            </w:pPr>
            <w:r w:rsidRPr="0001701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2E262" w14:textId="77777777" w:rsidR="00975C97" w:rsidRPr="0001701A" w:rsidRDefault="00975C97" w:rsidP="00C971DC">
            <w:pPr>
              <w:pStyle w:val="TAC"/>
              <w:rPr>
                <w:rFonts w:cs="Arial"/>
                <w:kern w:val="2"/>
                <w:szCs w:val="18"/>
              </w:rPr>
            </w:pPr>
            <w:r w:rsidRPr="0001701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39116" w14:textId="77777777" w:rsidR="00975C97" w:rsidRPr="0001701A" w:rsidRDefault="00975C97" w:rsidP="00C971DC">
            <w:pPr>
              <w:pStyle w:val="TAC"/>
              <w:rPr>
                <w:rFonts w:cs="Arial"/>
                <w:kern w:val="2"/>
                <w:szCs w:val="18"/>
              </w:rPr>
            </w:pPr>
            <w:r w:rsidRPr="0001701A">
              <w:rPr>
                <w:rFonts w:cs="Arial"/>
                <w:kern w:val="2"/>
                <w:szCs w:val="18"/>
              </w:rPr>
              <w:t>1.4496</w:t>
            </w:r>
          </w:p>
        </w:tc>
      </w:tr>
      <w:tr w:rsidR="00975C97" w:rsidRPr="0001701A" w14:paraId="41E1179F"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D65F662"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7BA9F320" w14:textId="22A303F4" w:rsidR="00975C97" w:rsidRPr="0001701A" w:rsidRDefault="00975C97" w:rsidP="00C971DC">
            <w:pPr>
              <w:pStyle w:val="TAN"/>
              <w:rPr>
                <w:kern w:val="2"/>
              </w:rPr>
            </w:pPr>
            <w:r w:rsidRPr="0001701A">
              <w:rPr>
                <w:kern w:val="2"/>
              </w:rPr>
              <w:t>NOTE 2:</w:t>
            </w:r>
            <w:r w:rsidRPr="0001701A">
              <w:rPr>
                <w:kern w:val="2"/>
              </w:rPr>
              <w:tab/>
            </w:r>
            <m:oMath>
              <m:r>
                <m:rPr>
                  <m:sty m:val="p"/>
                </m:rPr>
                <w:rPr>
                  <w:rFonts w:ascii="Cambria Math" w:hAnsi="Cambria Math"/>
                  <w:lang w:eastAsia="ko-KR"/>
                </w:rPr>
                <m:t>γ</m:t>
              </m:r>
            </m:oMath>
            <w:r w:rsidRPr="0001701A">
              <w:t xml:space="preserve"> is the number of vacant resource elements in the resource block to which the last coded symbol of the 2</w:t>
            </w:r>
            <w:r w:rsidRPr="0001701A">
              <w:rPr>
                <w:vertAlign w:val="superscript"/>
              </w:rPr>
              <w:t>nd</w:t>
            </w:r>
            <w:r w:rsidRPr="0001701A">
              <w:t>-stage SCI belongs.</w:t>
            </w:r>
          </w:p>
        </w:tc>
      </w:tr>
    </w:tbl>
    <w:p w14:paraId="7354187C" w14:textId="77777777" w:rsidR="00975C97" w:rsidRPr="0001701A" w:rsidRDefault="00975C97" w:rsidP="00975C97"/>
    <w:p w14:paraId="7C3C3232" w14:textId="77777777" w:rsidR="00975C97" w:rsidRPr="0001701A" w:rsidRDefault="00975C97" w:rsidP="00975C97">
      <w:pPr>
        <w:pStyle w:val="Heading2"/>
      </w:pPr>
      <w:r w:rsidRPr="0001701A">
        <w:t>A.7.3</w:t>
      </w:r>
      <w:r w:rsidRPr="0001701A">
        <w:tab/>
        <w:t>FRC for maximum input level for 64QAM</w:t>
      </w:r>
    </w:p>
    <w:p w14:paraId="2C5EB0C3" w14:textId="77777777" w:rsidR="00975C97" w:rsidRPr="0001701A" w:rsidRDefault="00975C97" w:rsidP="00975C97">
      <w:r w:rsidRPr="0001701A">
        <w:t>For V2X transmission over PC5, Table A.7.3-1, Table A.7.3-2 and TableA.7.3-3 are applicable for Maximum input level when the maximum modulation order is 64QAM.</w:t>
      </w:r>
    </w:p>
    <w:p w14:paraId="47AFE169" w14:textId="77777777" w:rsidR="00975C97" w:rsidRPr="0001701A" w:rsidRDefault="00975C97" w:rsidP="00975C97">
      <w:pPr>
        <w:pStyle w:val="TH"/>
      </w:pPr>
      <w:r w:rsidRPr="0001701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922"/>
        <w:gridCol w:w="1161"/>
        <w:gridCol w:w="1161"/>
        <w:gridCol w:w="1161"/>
        <w:gridCol w:w="1161"/>
      </w:tblGrid>
      <w:tr w:rsidR="00975C97" w:rsidRPr="0001701A" w14:paraId="75E4F8E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7584E"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3760A"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3C41EF8"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241494D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E2DA1"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966CF"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9EDA4"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E6946"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95ADA"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F2E6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C91BE5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DD684"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4F74"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41C9C"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A761A"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665D"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0C9FD"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65BC43C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3FB166"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C856CE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F7B0A"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80FED0D"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605CAF6"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4824E5" w14:textId="77777777" w:rsidR="00975C97" w:rsidRPr="0001701A" w:rsidRDefault="00975C97" w:rsidP="00C971DC">
            <w:pPr>
              <w:pStyle w:val="TAC"/>
              <w:rPr>
                <w:rFonts w:cs="Arial"/>
                <w:kern w:val="2"/>
                <w:szCs w:val="18"/>
              </w:rPr>
            </w:pPr>
            <w:r w:rsidRPr="0001701A">
              <w:rPr>
                <w:rFonts w:eastAsia="PMingLiU" w:cs="Arial"/>
                <w:kern w:val="2"/>
                <w:szCs w:val="18"/>
              </w:rPr>
              <w:t>12</w:t>
            </w:r>
          </w:p>
        </w:tc>
      </w:tr>
      <w:tr w:rsidR="00975C97" w:rsidRPr="0001701A" w14:paraId="32CB5F9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FFF6F"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377014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87389" w14:textId="77777777" w:rsidR="00975C97" w:rsidRPr="0001701A" w:rsidRDefault="00975C97" w:rsidP="00C971DC">
            <w:pPr>
              <w:pStyle w:val="TAC"/>
              <w:rPr>
                <w:rFonts w:cs="Arial"/>
                <w:kern w:val="2"/>
                <w:szCs w:val="18"/>
              </w:rPr>
            </w:pPr>
            <w:r w:rsidRPr="0001701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51378" w14:textId="77777777" w:rsidR="00975C97" w:rsidRPr="0001701A" w:rsidRDefault="00975C97" w:rsidP="00C971DC">
            <w:pPr>
              <w:pStyle w:val="TAC"/>
              <w:rPr>
                <w:rFonts w:cs="Arial"/>
                <w:kern w:val="2"/>
                <w:szCs w:val="18"/>
              </w:rPr>
            </w:pPr>
            <w:r w:rsidRPr="0001701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8C2D4" w14:textId="77777777" w:rsidR="00975C97" w:rsidRPr="0001701A" w:rsidRDefault="00975C97" w:rsidP="00C971DC">
            <w:pPr>
              <w:pStyle w:val="TAC"/>
              <w:rPr>
                <w:rFonts w:cs="Arial"/>
                <w:kern w:val="2"/>
                <w:szCs w:val="18"/>
              </w:rPr>
            </w:pPr>
            <w:r w:rsidRPr="0001701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728F7" w14:textId="77777777" w:rsidR="00975C97" w:rsidRPr="0001701A" w:rsidRDefault="00975C97" w:rsidP="00C971DC">
            <w:pPr>
              <w:pStyle w:val="TAC"/>
              <w:rPr>
                <w:rFonts w:cs="Arial"/>
                <w:kern w:val="2"/>
                <w:szCs w:val="18"/>
              </w:rPr>
            </w:pPr>
            <w:r w:rsidRPr="0001701A">
              <w:rPr>
                <w:rFonts w:cs="Arial"/>
                <w:kern w:val="2"/>
                <w:szCs w:val="18"/>
              </w:rPr>
              <w:t>216</w:t>
            </w:r>
          </w:p>
        </w:tc>
      </w:tr>
      <w:tr w:rsidR="00975C97" w:rsidRPr="0001701A" w14:paraId="7F1186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E6E0F"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D70FF4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D373B"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B61"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74CA7"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48727"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3020991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3056B"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7D3B702"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3E0DD8F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37F6"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9D5B71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D4485"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A7C62"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27BD2"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4CDF5"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1E39FA01" w14:textId="77777777" w:rsidTr="00C971DC">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A4976"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0F10EC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CFE89D" w14:textId="77777777" w:rsidR="00975C97" w:rsidRPr="0001701A" w:rsidRDefault="00975C97" w:rsidP="00C971DC">
            <w:pPr>
              <w:pStyle w:val="TAC"/>
              <w:rPr>
                <w:rFonts w:cs="Arial"/>
                <w:kern w:val="2"/>
                <w:szCs w:val="18"/>
              </w:rPr>
            </w:pPr>
            <w:r w:rsidRPr="0001701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51BBB74" w14:textId="77777777" w:rsidR="00975C97" w:rsidRPr="0001701A" w:rsidRDefault="00975C97" w:rsidP="00C971DC">
            <w:pPr>
              <w:pStyle w:val="TAC"/>
              <w:rPr>
                <w:rFonts w:cs="Arial"/>
                <w:kern w:val="2"/>
                <w:szCs w:val="18"/>
              </w:rPr>
            </w:pPr>
            <w:r w:rsidRPr="0001701A">
              <w:rPr>
                <w:rFonts w:cs="Arial"/>
                <w:kern w:val="2"/>
                <w:szCs w:val="18"/>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43F34AF9" w14:textId="77777777" w:rsidR="00975C97" w:rsidRPr="0001701A" w:rsidRDefault="00975C97" w:rsidP="00C971DC">
            <w:pPr>
              <w:pStyle w:val="TAC"/>
              <w:rPr>
                <w:rFonts w:cs="Arial"/>
                <w:kern w:val="2"/>
                <w:szCs w:val="18"/>
              </w:rPr>
            </w:pPr>
            <w:r w:rsidRPr="0001701A">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679019C8" w14:textId="77777777" w:rsidR="00975C97" w:rsidRPr="0001701A" w:rsidRDefault="00975C97" w:rsidP="00C971DC">
            <w:pPr>
              <w:pStyle w:val="TAC"/>
              <w:rPr>
                <w:rFonts w:cs="Arial"/>
                <w:kern w:val="2"/>
                <w:szCs w:val="18"/>
              </w:rPr>
            </w:pPr>
            <w:r w:rsidRPr="0001701A">
              <w:rPr>
                <w:rFonts w:cs="Arial"/>
                <w:kern w:val="2"/>
                <w:szCs w:val="18"/>
              </w:rPr>
              <w:t>127080</w:t>
            </w:r>
          </w:p>
        </w:tc>
      </w:tr>
      <w:tr w:rsidR="00975C97" w:rsidRPr="0001701A" w14:paraId="35C033D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38C4DE"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53D95"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85B2B"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E3287"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51778"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239CC"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54CC16F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913B5C"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39F0F1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3AB7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4FB1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0C665"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D6E6"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441CD4E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9BA4D"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88CFB2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8B150E"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29B37B6D" w14:textId="77777777" w:rsidR="00975C97" w:rsidRPr="0001701A" w:rsidRDefault="00975C97" w:rsidP="00C971DC">
            <w:pPr>
              <w:pStyle w:val="TAC"/>
              <w:rPr>
                <w:rFonts w:cs="Arial"/>
                <w:kern w:val="2"/>
                <w:szCs w:val="18"/>
              </w:rPr>
            </w:pPr>
            <w:r w:rsidRPr="0001701A">
              <w:rPr>
                <w:rFonts w:cs="Arial"/>
                <w:kern w:val="2"/>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6592C70F" w14:textId="77777777" w:rsidR="00975C97" w:rsidRPr="0001701A" w:rsidRDefault="00975C97" w:rsidP="00C971DC">
            <w:pPr>
              <w:pStyle w:val="TAC"/>
              <w:rPr>
                <w:rFonts w:cs="Arial"/>
                <w:kern w:val="2"/>
                <w:szCs w:val="18"/>
              </w:rPr>
            </w:pPr>
            <w:r w:rsidRPr="0001701A">
              <w:rPr>
                <w:rFonts w:cs="Arial"/>
                <w:kern w:val="2"/>
                <w:szCs w:val="18"/>
              </w:rPr>
              <w:t>11</w:t>
            </w:r>
          </w:p>
        </w:tc>
        <w:tc>
          <w:tcPr>
            <w:tcW w:w="0" w:type="auto"/>
            <w:tcBorders>
              <w:top w:val="single" w:sz="4" w:space="0" w:color="auto"/>
              <w:left w:val="single" w:sz="4" w:space="0" w:color="auto"/>
              <w:bottom w:val="single" w:sz="4" w:space="0" w:color="auto"/>
              <w:right w:val="single" w:sz="4" w:space="0" w:color="auto"/>
            </w:tcBorders>
            <w:vAlign w:val="center"/>
          </w:tcPr>
          <w:p w14:paraId="4AEB68B5" w14:textId="77777777" w:rsidR="00975C97" w:rsidRPr="0001701A" w:rsidRDefault="00975C97" w:rsidP="00C971DC">
            <w:pPr>
              <w:pStyle w:val="TAC"/>
              <w:rPr>
                <w:rFonts w:cs="Arial"/>
                <w:kern w:val="2"/>
                <w:szCs w:val="18"/>
              </w:rPr>
            </w:pPr>
            <w:r w:rsidRPr="0001701A">
              <w:rPr>
                <w:rFonts w:cs="Arial"/>
                <w:kern w:val="2"/>
                <w:szCs w:val="18"/>
              </w:rPr>
              <w:t>16</w:t>
            </w:r>
          </w:p>
        </w:tc>
      </w:tr>
      <w:tr w:rsidR="00975C97" w:rsidRPr="0001701A" w14:paraId="19D63D0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215487"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B47D0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C97E2"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ACB90FE"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E863C9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ECF17F0"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761E850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F05D02" w14:textId="131C2815"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22CEE4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BE818D"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77CAA94"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4A8F4FE"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0CB6640"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065532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17CD0"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47DFE5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44EF0" w14:textId="77777777" w:rsidR="00975C97" w:rsidRPr="0001701A" w:rsidRDefault="00975C97" w:rsidP="00C971DC">
            <w:pPr>
              <w:pStyle w:val="TAC"/>
              <w:rPr>
                <w:rFonts w:cs="Arial"/>
                <w:kern w:val="2"/>
                <w:szCs w:val="18"/>
              </w:rPr>
            </w:pPr>
            <w:r w:rsidRPr="0001701A">
              <w:rPr>
                <w:rFonts w:cs="Arial"/>
                <w:kern w:val="2"/>
                <w:szCs w:val="18"/>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4A53184" w14:textId="77777777" w:rsidR="00975C97" w:rsidRPr="0001701A" w:rsidRDefault="00975C97" w:rsidP="00C971DC">
            <w:pPr>
              <w:pStyle w:val="TAC"/>
              <w:rPr>
                <w:rFonts w:cs="Arial"/>
                <w:kern w:val="2"/>
                <w:szCs w:val="18"/>
              </w:rPr>
            </w:pPr>
            <w:r w:rsidRPr="0001701A">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3069771C" w14:textId="77777777" w:rsidR="00975C97" w:rsidRPr="0001701A" w:rsidRDefault="00975C97" w:rsidP="00C971DC">
            <w:pPr>
              <w:pStyle w:val="TAC"/>
              <w:rPr>
                <w:rFonts w:cs="Arial"/>
                <w:kern w:val="2"/>
                <w:szCs w:val="18"/>
              </w:rPr>
            </w:pPr>
            <w:r w:rsidRPr="0001701A">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590B4510" w14:textId="77777777" w:rsidR="00975C97" w:rsidRPr="0001701A" w:rsidRDefault="00975C97" w:rsidP="00C971DC">
            <w:pPr>
              <w:pStyle w:val="TAC"/>
              <w:rPr>
                <w:rFonts w:cs="Arial"/>
                <w:kern w:val="2"/>
                <w:szCs w:val="18"/>
              </w:rPr>
            </w:pPr>
            <w:r w:rsidRPr="0001701A">
              <w:rPr>
                <w:rFonts w:cs="Arial"/>
                <w:kern w:val="2"/>
                <w:szCs w:val="18"/>
              </w:rPr>
              <w:t>167436</w:t>
            </w:r>
          </w:p>
        </w:tc>
      </w:tr>
      <w:tr w:rsidR="00975C97" w:rsidRPr="0001701A" w14:paraId="05A89E92"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2C412"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8D163"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59D8D" w14:textId="77777777" w:rsidR="00975C97" w:rsidRPr="0001701A" w:rsidRDefault="00975C97" w:rsidP="00C971DC">
            <w:pPr>
              <w:pStyle w:val="TAC"/>
              <w:rPr>
                <w:rFonts w:cs="Arial"/>
                <w:kern w:val="2"/>
                <w:szCs w:val="18"/>
              </w:rPr>
            </w:pPr>
            <w:r w:rsidRPr="0001701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1B37" w14:textId="77777777" w:rsidR="00975C97" w:rsidRPr="0001701A" w:rsidRDefault="00975C97" w:rsidP="00C971DC">
            <w:pPr>
              <w:pStyle w:val="TAC"/>
              <w:rPr>
                <w:rFonts w:cs="Arial"/>
                <w:kern w:val="2"/>
                <w:szCs w:val="18"/>
              </w:rPr>
            </w:pPr>
            <w:r w:rsidRPr="0001701A">
              <w:rPr>
                <w:rFonts w:cs="Arial"/>
                <w:kern w:val="2"/>
                <w:szCs w:val="18"/>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E386" w14:textId="77777777" w:rsidR="00975C97" w:rsidRPr="0001701A" w:rsidRDefault="00975C97" w:rsidP="00C971DC">
            <w:pPr>
              <w:pStyle w:val="TAC"/>
              <w:rPr>
                <w:rFonts w:cs="Arial"/>
                <w:kern w:val="2"/>
                <w:szCs w:val="18"/>
              </w:rPr>
            </w:pPr>
            <w:r w:rsidRPr="0001701A">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F5DA6" w14:textId="77777777" w:rsidR="00975C97" w:rsidRPr="0001701A" w:rsidRDefault="00975C97" w:rsidP="00C971DC">
            <w:pPr>
              <w:pStyle w:val="TAC"/>
              <w:rPr>
                <w:rFonts w:cs="Arial"/>
                <w:kern w:val="2"/>
                <w:szCs w:val="18"/>
              </w:rPr>
            </w:pPr>
            <w:r w:rsidRPr="0001701A">
              <w:rPr>
                <w:rFonts w:cs="Arial"/>
                <w:kern w:val="2"/>
                <w:szCs w:val="18"/>
              </w:rPr>
              <w:t>12.708</w:t>
            </w:r>
          </w:p>
        </w:tc>
      </w:tr>
      <w:tr w:rsidR="00975C97" w:rsidRPr="0001701A" w14:paraId="11CCC76E"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0D804DB"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6A3F19C7" w14:textId="7A6B409A"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780B7C28" w14:textId="77777777" w:rsidR="00975C97" w:rsidRPr="0001701A" w:rsidRDefault="00975C97" w:rsidP="00975C97"/>
    <w:p w14:paraId="6BA70962" w14:textId="77777777" w:rsidR="00975C97" w:rsidRPr="0001701A" w:rsidRDefault="00975C97" w:rsidP="00975C97">
      <w:pPr>
        <w:pStyle w:val="TH"/>
      </w:pPr>
      <w:r w:rsidRPr="0001701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922"/>
        <w:gridCol w:w="1161"/>
        <w:gridCol w:w="1161"/>
        <w:gridCol w:w="1161"/>
        <w:gridCol w:w="1161"/>
      </w:tblGrid>
      <w:tr w:rsidR="00975C97" w:rsidRPr="0001701A" w14:paraId="08C962A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FE260"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C3466"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CB2F763"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29BEE1B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9E09B"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A6889"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1B86"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1AFA9"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CA0E9"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60586"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233934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4E818"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89B50"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B278E"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91DBE"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6F3D8"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555A6" w14:textId="77777777" w:rsidR="00975C97" w:rsidRPr="0001701A" w:rsidRDefault="00975C97" w:rsidP="00C971DC">
            <w:pPr>
              <w:pStyle w:val="TAC"/>
              <w:rPr>
                <w:rFonts w:cs="Arial"/>
                <w:kern w:val="2"/>
                <w:szCs w:val="18"/>
              </w:rPr>
            </w:pPr>
            <w:r w:rsidRPr="0001701A">
              <w:rPr>
                <w:rFonts w:cs="Arial"/>
                <w:kern w:val="2"/>
                <w:szCs w:val="18"/>
              </w:rPr>
              <w:t>30</w:t>
            </w:r>
          </w:p>
        </w:tc>
      </w:tr>
      <w:tr w:rsidR="00975C97" w:rsidRPr="0001701A" w14:paraId="0B1E658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A5D9B1"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89D3F6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964608" w14:textId="77777777" w:rsidR="00975C97" w:rsidRPr="0001701A" w:rsidRDefault="00975C97" w:rsidP="00C971DC">
            <w:pPr>
              <w:pStyle w:val="TAC"/>
              <w:rPr>
                <w:rFonts w:cs="Arial"/>
                <w:kern w:val="2"/>
                <w:szCs w:val="18"/>
              </w:rPr>
            </w:pPr>
            <w:r w:rsidRPr="0001701A">
              <w:rPr>
                <w:rFonts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7098529" w14:textId="77777777" w:rsidR="00975C97" w:rsidRPr="0001701A" w:rsidRDefault="00975C97" w:rsidP="00C971DC">
            <w:pPr>
              <w:pStyle w:val="TAC"/>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3465115"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BA16EA4"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3253440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94DEC"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39F2FD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CFA8A5F"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529B1462" w14:textId="77777777" w:rsidR="00975C97" w:rsidRPr="0001701A" w:rsidRDefault="00975C97" w:rsidP="00C971DC">
            <w:pPr>
              <w:pStyle w:val="TAC"/>
              <w:rPr>
                <w:rFonts w:cs="Arial"/>
                <w:kern w:val="2"/>
                <w:szCs w:val="18"/>
              </w:rPr>
            </w:pPr>
            <w:r w:rsidRPr="0001701A">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2269E472" w14:textId="77777777" w:rsidR="00975C97" w:rsidRPr="0001701A" w:rsidRDefault="00975C97" w:rsidP="00C971DC">
            <w:pPr>
              <w:pStyle w:val="TAC"/>
              <w:rPr>
                <w:rFonts w:cs="Arial"/>
                <w:kern w:val="2"/>
                <w:szCs w:val="18"/>
              </w:rPr>
            </w:pPr>
            <w:r w:rsidRPr="0001701A">
              <w:rPr>
                <w:rFonts w:cs="Arial"/>
                <w:szCs w:val="18"/>
              </w:rPr>
              <w:t>75</w:t>
            </w:r>
          </w:p>
        </w:tc>
        <w:tc>
          <w:tcPr>
            <w:tcW w:w="0" w:type="auto"/>
            <w:tcBorders>
              <w:top w:val="single" w:sz="4" w:space="0" w:color="auto"/>
              <w:left w:val="single" w:sz="4" w:space="0" w:color="auto"/>
              <w:bottom w:val="single" w:sz="4" w:space="0" w:color="auto"/>
              <w:right w:val="single" w:sz="4" w:space="0" w:color="auto"/>
            </w:tcBorders>
            <w:hideMark/>
          </w:tcPr>
          <w:p w14:paraId="536DB205" w14:textId="77777777" w:rsidR="00975C97" w:rsidRPr="0001701A" w:rsidRDefault="00975C97" w:rsidP="00C971DC">
            <w:pPr>
              <w:pStyle w:val="TAC"/>
              <w:rPr>
                <w:rFonts w:cs="Arial"/>
                <w:kern w:val="2"/>
                <w:szCs w:val="18"/>
              </w:rPr>
            </w:pPr>
            <w:r w:rsidRPr="0001701A">
              <w:rPr>
                <w:rFonts w:cs="Arial"/>
                <w:szCs w:val="18"/>
              </w:rPr>
              <w:t>105</w:t>
            </w:r>
          </w:p>
        </w:tc>
      </w:tr>
      <w:tr w:rsidR="00975C97" w:rsidRPr="0001701A" w14:paraId="5FF3F2C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5B50F"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DFC53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E5EE6"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B57B3"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04612"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CE46D"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11C33FC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68E12"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2751C15"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691E54B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2695F"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2411E3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08FAC"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4B113"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9D57B"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FB6A3"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344493D2"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A4F7F3"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2C90EB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45D8AC" w14:textId="77777777" w:rsidR="00975C97" w:rsidRPr="0001701A" w:rsidRDefault="00975C97" w:rsidP="00C971DC">
            <w:pPr>
              <w:pStyle w:val="TAC"/>
              <w:rPr>
                <w:rFonts w:cs="Arial"/>
                <w:kern w:val="2"/>
                <w:szCs w:val="18"/>
              </w:rPr>
            </w:pPr>
            <w:r w:rsidRPr="0001701A">
              <w:rPr>
                <w:rFonts w:cs="Arial"/>
                <w:kern w:val="2"/>
                <w:szCs w:val="18"/>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00960AB1" w14:textId="77777777" w:rsidR="00975C97" w:rsidRPr="0001701A" w:rsidRDefault="00975C97" w:rsidP="00C971DC">
            <w:pPr>
              <w:pStyle w:val="TAC"/>
              <w:rPr>
                <w:rFonts w:cs="Arial"/>
                <w:kern w:val="2"/>
                <w:szCs w:val="18"/>
              </w:rPr>
            </w:pPr>
            <w:r w:rsidRPr="0001701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1724D15D" w14:textId="77777777" w:rsidR="00975C97" w:rsidRPr="0001701A" w:rsidRDefault="00975C97" w:rsidP="00C971DC">
            <w:pPr>
              <w:pStyle w:val="TAC"/>
              <w:rPr>
                <w:rFonts w:cs="Arial"/>
                <w:kern w:val="2"/>
                <w:szCs w:val="18"/>
              </w:rPr>
            </w:pPr>
            <w:r w:rsidRPr="0001701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7A80A4F0" w14:textId="77777777" w:rsidR="00975C97" w:rsidRPr="0001701A" w:rsidRDefault="00975C97" w:rsidP="00C971DC">
            <w:pPr>
              <w:pStyle w:val="TAC"/>
              <w:rPr>
                <w:rFonts w:cs="Arial"/>
                <w:kern w:val="2"/>
                <w:szCs w:val="18"/>
              </w:rPr>
            </w:pPr>
            <w:r w:rsidRPr="0001701A">
              <w:rPr>
                <w:rFonts w:cs="Arial"/>
                <w:kern w:val="2"/>
                <w:szCs w:val="18"/>
              </w:rPr>
              <w:t>60456</w:t>
            </w:r>
          </w:p>
        </w:tc>
      </w:tr>
      <w:tr w:rsidR="00975C97" w:rsidRPr="0001701A" w14:paraId="7A8156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7AE7D"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DCB06"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2884F"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2475"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7433F"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77D7"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0ED273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1A108"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0EB9309"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A606"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0149"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FD7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EE64"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338AED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6BF0D"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EDC2D8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CBDC7A"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D609E3"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604633F0" w14:textId="77777777" w:rsidR="00975C97" w:rsidRPr="0001701A" w:rsidRDefault="00975C97" w:rsidP="00C971DC">
            <w:pPr>
              <w:pStyle w:val="TAC"/>
              <w:rPr>
                <w:rFonts w:cs="Arial"/>
                <w:kern w:val="2"/>
                <w:szCs w:val="18"/>
              </w:rPr>
            </w:pPr>
            <w:r w:rsidRPr="0001701A">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435C4D" w14:textId="77777777" w:rsidR="00975C97" w:rsidRPr="0001701A" w:rsidRDefault="00975C97" w:rsidP="00C971DC">
            <w:pPr>
              <w:pStyle w:val="TAC"/>
              <w:rPr>
                <w:rFonts w:cs="Arial"/>
                <w:kern w:val="2"/>
                <w:szCs w:val="18"/>
              </w:rPr>
            </w:pPr>
            <w:r w:rsidRPr="0001701A">
              <w:rPr>
                <w:rFonts w:cs="Arial"/>
                <w:kern w:val="2"/>
                <w:szCs w:val="18"/>
              </w:rPr>
              <w:t>8</w:t>
            </w:r>
          </w:p>
        </w:tc>
      </w:tr>
      <w:tr w:rsidR="00975C97" w:rsidRPr="0001701A" w14:paraId="1781211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986924"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20655A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11D89E"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AFE828"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A6A40AB"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93F9697"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6F6E17D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DEF0C7" w14:textId="1FCF4DE3"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6C7ED7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CD827"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F2D0A50"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DF1771B"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3730AB3"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5502316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68B3E"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368C36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1E412F" w14:textId="77777777" w:rsidR="00975C97" w:rsidRPr="0001701A" w:rsidRDefault="00975C97" w:rsidP="00C971DC">
            <w:pPr>
              <w:pStyle w:val="TAC"/>
              <w:rPr>
                <w:rFonts w:cs="Arial"/>
                <w:kern w:val="2"/>
                <w:szCs w:val="18"/>
              </w:rPr>
            </w:pPr>
            <w:r w:rsidRPr="0001701A">
              <w:rPr>
                <w:rFonts w:cs="Arial"/>
                <w:kern w:val="2"/>
                <w:szCs w:val="18"/>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14B762F9" w14:textId="77777777" w:rsidR="00975C97" w:rsidRPr="0001701A" w:rsidRDefault="00975C97" w:rsidP="00C971DC">
            <w:pPr>
              <w:pStyle w:val="TAC"/>
              <w:rPr>
                <w:rFonts w:cs="Arial"/>
                <w:kern w:val="2"/>
                <w:szCs w:val="18"/>
              </w:rPr>
            </w:pPr>
            <w:r w:rsidRPr="0001701A">
              <w:rPr>
                <w:rFonts w:cs="Arial"/>
                <w:kern w:val="2"/>
                <w:szCs w:val="18"/>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A5C9517" w14:textId="77777777" w:rsidR="00975C97" w:rsidRPr="0001701A" w:rsidRDefault="00975C97" w:rsidP="00C971DC">
            <w:pPr>
              <w:pStyle w:val="TAC"/>
              <w:rPr>
                <w:rFonts w:cs="Arial"/>
                <w:kern w:val="2"/>
                <w:szCs w:val="18"/>
              </w:rPr>
            </w:pPr>
            <w:r w:rsidRPr="0001701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2CD07AC2" w14:textId="77777777" w:rsidR="00975C97" w:rsidRPr="0001701A" w:rsidRDefault="00975C97" w:rsidP="00C971DC">
            <w:pPr>
              <w:pStyle w:val="TAC"/>
              <w:rPr>
                <w:rFonts w:cs="Arial"/>
                <w:kern w:val="2"/>
                <w:szCs w:val="18"/>
              </w:rPr>
            </w:pPr>
            <w:r w:rsidRPr="0001701A">
              <w:rPr>
                <w:rFonts w:cs="Arial"/>
                <w:kern w:val="2"/>
                <w:szCs w:val="18"/>
              </w:rPr>
              <w:t>79524</w:t>
            </w:r>
          </w:p>
        </w:tc>
      </w:tr>
      <w:tr w:rsidR="00975C97" w:rsidRPr="0001701A" w14:paraId="37521A5A"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F1157"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92247"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4D84F" w14:textId="77777777" w:rsidR="00975C97" w:rsidRPr="0001701A" w:rsidRDefault="00975C97" w:rsidP="00C971DC">
            <w:pPr>
              <w:pStyle w:val="TAC"/>
              <w:rPr>
                <w:rFonts w:cs="Arial"/>
                <w:kern w:val="2"/>
                <w:szCs w:val="18"/>
              </w:rPr>
            </w:pPr>
            <w:r w:rsidRPr="0001701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B125D" w14:textId="77777777" w:rsidR="00975C97" w:rsidRPr="0001701A" w:rsidRDefault="00975C97" w:rsidP="00C971DC">
            <w:pPr>
              <w:pStyle w:val="TAC"/>
              <w:rPr>
                <w:rFonts w:cs="Arial"/>
                <w:kern w:val="2"/>
                <w:szCs w:val="18"/>
              </w:rPr>
            </w:pPr>
            <w:r w:rsidRPr="0001701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2E15" w14:textId="77777777" w:rsidR="00975C97" w:rsidRPr="0001701A" w:rsidRDefault="00975C97" w:rsidP="00C971DC">
            <w:pPr>
              <w:pStyle w:val="TAC"/>
              <w:rPr>
                <w:rFonts w:cs="Arial"/>
                <w:kern w:val="2"/>
                <w:szCs w:val="18"/>
              </w:rPr>
            </w:pPr>
            <w:r w:rsidRPr="0001701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0D398" w14:textId="77777777" w:rsidR="00975C97" w:rsidRPr="0001701A" w:rsidRDefault="00975C97" w:rsidP="00C971DC">
            <w:pPr>
              <w:pStyle w:val="TAC"/>
              <w:rPr>
                <w:rFonts w:cs="Arial"/>
                <w:kern w:val="2"/>
                <w:szCs w:val="18"/>
              </w:rPr>
            </w:pPr>
            <w:r w:rsidRPr="0001701A">
              <w:rPr>
                <w:rFonts w:cs="Arial"/>
                <w:kern w:val="2"/>
                <w:szCs w:val="18"/>
              </w:rPr>
              <w:t>12.091</w:t>
            </w:r>
          </w:p>
        </w:tc>
      </w:tr>
      <w:tr w:rsidR="00975C97" w:rsidRPr="0001701A" w14:paraId="6F9A4034"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C9C802"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4F0AE259" w14:textId="540516C5" w:rsidR="00975C97" w:rsidRPr="0001701A" w:rsidRDefault="00975C97" w:rsidP="00C971DC">
            <w:pPr>
              <w:pStyle w:val="TAN"/>
              <w:rPr>
                <w:rFonts w:cs="Arial"/>
                <w:kern w:val="2"/>
                <w:szCs w:val="18"/>
              </w:rPr>
            </w:pPr>
            <w:r w:rsidRPr="0001701A">
              <w:rPr>
                <w:rFonts w:cs="Arial"/>
                <w:kern w:val="2"/>
                <w:szCs w:val="18"/>
              </w:rPr>
              <w:t>NOTE 2:</w:t>
            </w:r>
            <m:oMath>
              <m:r>
                <m:rPr>
                  <m:sty m:val="p"/>
                </m:rPr>
                <w:rPr>
                  <w:rFonts w:ascii="Cambria Math" w:hAnsi="Cambria Math" w:cs="Arial"/>
                  <w:szCs w:val="18"/>
                  <w:lang w:eastAsia="ko-KR"/>
                </w:rPr>
                <m:t xml:space="preserve">    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0B9DFCDC" w14:textId="77777777" w:rsidR="00975C97" w:rsidRPr="0001701A" w:rsidRDefault="00975C97" w:rsidP="00975C97"/>
    <w:p w14:paraId="46FA420A" w14:textId="77777777" w:rsidR="00975C97" w:rsidRPr="0001701A" w:rsidRDefault="00975C97" w:rsidP="00975C97">
      <w:pPr>
        <w:pStyle w:val="TH"/>
      </w:pPr>
      <w:r w:rsidRPr="0001701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922"/>
        <w:gridCol w:w="1161"/>
        <w:gridCol w:w="1161"/>
        <w:gridCol w:w="1161"/>
        <w:gridCol w:w="1161"/>
      </w:tblGrid>
      <w:tr w:rsidR="00975C97" w:rsidRPr="0001701A" w14:paraId="1BDD095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C4435E"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9166F"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BE7D62"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33BF363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D433A"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8C703"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787BE"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F7311"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E3481"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13731"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353BE90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050B2"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49FA5"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551D54C2"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1496BD1"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58BA2CDB"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7957B807" w14:textId="77777777" w:rsidR="00975C97" w:rsidRPr="0001701A" w:rsidRDefault="00975C97" w:rsidP="00C971DC">
            <w:pPr>
              <w:pStyle w:val="TAC"/>
              <w:rPr>
                <w:rFonts w:cs="Arial"/>
                <w:kern w:val="2"/>
                <w:szCs w:val="18"/>
              </w:rPr>
            </w:pPr>
            <w:r w:rsidRPr="0001701A">
              <w:rPr>
                <w:rFonts w:cs="Arial"/>
                <w:szCs w:val="18"/>
              </w:rPr>
              <w:t>60</w:t>
            </w:r>
          </w:p>
        </w:tc>
      </w:tr>
      <w:tr w:rsidR="00975C97" w:rsidRPr="0001701A" w14:paraId="606E62B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671DB0" w14:textId="77777777" w:rsidR="00975C97" w:rsidRPr="0001701A" w:rsidRDefault="00975C97" w:rsidP="00C971DC">
            <w:pPr>
              <w:pStyle w:val="TAL"/>
              <w:rPr>
                <w:rFonts w:cs="Arial"/>
                <w:kern w:val="2"/>
                <w:szCs w:val="18"/>
              </w:rPr>
            </w:pPr>
            <w:r w:rsidRPr="0001701A">
              <w:rPr>
                <w:rFonts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CEABD9B"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tcPr>
          <w:p w14:paraId="6478C6E3" w14:textId="77777777" w:rsidR="00975C97" w:rsidRPr="0001701A" w:rsidRDefault="00975C97" w:rsidP="00C971DC">
            <w:pPr>
              <w:pStyle w:val="TAC"/>
              <w:rPr>
                <w:rFonts w:cs="Arial"/>
                <w:szCs w:val="18"/>
              </w:rPr>
            </w:pPr>
            <w:r w:rsidRPr="0001701A">
              <w:rPr>
                <w:rFonts w:cs="Arial"/>
                <w:szCs w:val="18"/>
              </w:rPr>
              <w:t>10</w:t>
            </w:r>
          </w:p>
        </w:tc>
        <w:tc>
          <w:tcPr>
            <w:tcW w:w="0" w:type="auto"/>
            <w:tcBorders>
              <w:top w:val="single" w:sz="4" w:space="0" w:color="auto"/>
              <w:left w:val="single" w:sz="4" w:space="0" w:color="auto"/>
              <w:bottom w:val="single" w:sz="4" w:space="0" w:color="auto"/>
              <w:right w:val="single" w:sz="4" w:space="0" w:color="auto"/>
            </w:tcBorders>
          </w:tcPr>
          <w:p w14:paraId="0872DBAB" w14:textId="77777777" w:rsidR="00975C97" w:rsidRPr="0001701A" w:rsidRDefault="00975C97" w:rsidP="00C971DC">
            <w:pPr>
              <w:pStyle w:val="TAC"/>
              <w:rPr>
                <w:rFonts w:cs="Arial"/>
                <w:szCs w:val="18"/>
              </w:rPr>
            </w:pPr>
            <w:r w:rsidRPr="0001701A">
              <w:rPr>
                <w:rFonts w:eastAsia="MS Mincho" w:cs="Arial"/>
                <w:szCs w:val="18"/>
              </w:rPr>
              <w:t>12</w:t>
            </w:r>
          </w:p>
        </w:tc>
        <w:tc>
          <w:tcPr>
            <w:tcW w:w="0" w:type="auto"/>
            <w:tcBorders>
              <w:top w:val="single" w:sz="4" w:space="0" w:color="auto"/>
              <w:left w:val="single" w:sz="4" w:space="0" w:color="auto"/>
              <w:bottom w:val="single" w:sz="4" w:space="0" w:color="auto"/>
              <w:right w:val="single" w:sz="4" w:space="0" w:color="auto"/>
            </w:tcBorders>
          </w:tcPr>
          <w:p w14:paraId="3961E37F" w14:textId="77777777" w:rsidR="00975C97" w:rsidRPr="0001701A" w:rsidRDefault="00975C97" w:rsidP="00C971DC">
            <w:pPr>
              <w:pStyle w:val="TAC"/>
              <w:rPr>
                <w:rFonts w:cs="Arial"/>
                <w:szCs w:val="18"/>
              </w:rPr>
            </w:pPr>
            <w:r w:rsidRPr="0001701A">
              <w:rPr>
                <w:rFonts w:eastAsia="MS Mincho" w:cs="Arial"/>
                <w:szCs w:val="18"/>
              </w:rPr>
              <w:t>12</w:t>
            </w:r>
          </w:p>
        </w:tc>
        <w:tc>
          <w:tcPr>
            <w:tcW w:w="0" w:type="auto"/>
            <w:tcBorders>
              <w:top w:val="single" w:sz="4" w:space="0" w:color="auto"/>
              <w:left w:val="single" w:sz="4" w:space="0" w:color="auto"/>
              <w:bottom w:val="single" w:sz="4" w:space="0" w:color="auto"/>
              <w:right w:val="single" w:sz="4" w:space="0" w:color="auto"/>
            </w:tcBorders>
          </w:tcPr>
          <w:p w14:paraId="7B6157B3" w14:textId="77777777" w:rsidR="00975C97" w:rsidRPr="0001701A" w:rsidRDefault="00975C97" w:rsidP="00C971DC">
            <w:pPr>
              <w:pStyle w:val="TAC"/>
              <w:rPr>
                <w:rFonts w:cs="Arial"/>
                <w:szCs w:val="18"/>
              </w:rPr>
            </w:pPr>
            <w:r w:rsidRPr="0001701A">
              <w:rPr>
                <w:rFonts w:cs="Arial"/>
                <w:szCs w:val="18"/>
              </w:rPr>
              <w:t>10</w:t>
            </w:r>
          </w:p>
        </w:tc>
      </w:tr>
      <w:tr w:rsidR="00975C97" w:rsidRPr="0001701A" w14:paraId="3B2A273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CF31A"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296D4E9"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F72A56C" w14:textId="77777777" w:rsidR="00975C97" w:rsidRPr="0001701A" w:rsidRDefault="00975C97" w:rsidP="00C971DC">
            <w:pPr>
              <w:pStyle w:val="TAC"/>
              <w:rPr>
                <w:rFonts w:cs="Arial"/>
                <w:kern w:val="2"/>
                <w:szCs w:val="18"/>
              </w:rPr>
            </w:pPr>
            <w:r w:rsidRPr="0001701A">
              <w:rPr>
                <w:rFonts w:cs="Arial"/>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3C40CB3E"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CC1ED68" w14:textId="77777777" w:rsidR="00975C97" w:rsidRPr="0001701A" w:rsidRDefault="00975C97" w:rsidP="00C971DC">
            <w:pPr>
              <w:pStyle w:val="TAC"/>
              <w:rPr>
                <w:rFonts w:cs="Arial"/>
                <w:kern w:val="2"/>
                <w:szCs w:val="18"/>
              </w:rPr>
            </w:pPr>
            <w:r w:rsidRPr="0001701A">
              <w:rPr>
                <w:rFonts w:cs="Arial"/>
                <w:szCs w:val="18"/>
              </w:rPr>
              <w:t>36</w:t>
            </w:r>
          </w:p>
        </w:tc>
        <w:tc>
          <w:tcPr>
            <w:tcW w:w="0" w:type="auto"/>
            <w:tcBorders>
              <w:top w:val="single" w:sz="4" w:space="0" w:color="auto"/>
              <w:left w:val="single" w:sz="4" w:space="0" w:color="auto"/>
              <w:bottom w:val="single" w:sz="4" w:space="0" w:color="auto"/>
              <w:right w:val="single" w:sz="4" w:space="0" w:color="auto"/>
            </w:tcBorders>
            <w:hideMark/>
          </w:tcPr>
          <w:p w14:paraId="56BD6720" w14:textId="77777777" w:rsidR="00975C97" w:rsidRPr="0001701A" w:rsidRDefault="00975C97" w:rsidP="00C971DC">
            <w:pPr>
              <w:pStyle w:val="TAC"/>
              <w:rPr>
                <w:rFonts w:cs="Arial"/>
                <w:kern w:val="2"/>
                <w:szCs w:val="18"/>
              </w:rPr>
            </w:pPr>
            <w:r w:rsidRPr="0001701A">
              <w:rPr>
                <w:rFonts w:cs="Arial"/>
                <w:szCs w:val="18"/>
              </w:rPr>
              <w:t>50</w:t>
            </w:r>
          </w:p>
        </w:tc>
      </w:tr>
      <w:tr w:rsidR="00975C97" w:rsidRPr="0001701A" w14:paraId="0ADC02A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304F96"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76A141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0C390"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B6107"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60ACE"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962B2"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3B8CF56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FBA02"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46FAEAD"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558AB24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FEA28"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B6C3A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D475E"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7CF97"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CA05"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E673"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3A2ED0A7" w14:textId="77777777" w:rsidTr="00C971DC">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71CCC"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1489C5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A3AF53" w14:textId="77777777" w:rsidR="00975C97" w:rsidRPr="0001701A" w:rsidRDefault="00975C97" w:rsidP="00C971DC">
            <w:pPr>
              <w:pStyle w:val="TAC"/>
              <w:rPr>
                <w:rFonts w:cs="Arial"/>
                <w:kern w:val="2"/>
                <w:szCs w:val="18"/>
              </w:rPr>
            </w:pPr>
            <w:r w:rsidRPr="0001701A">
              <w:rPr>
                <w:rFonts w:cs="Arial"/>
                <w:kern w:val="2"/>
                <w:szCs w:val="18"/>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789A94A" w14:textId="77777777" w:rsidR="00975C97" w:rsidRPr="0001701A" w:rsidRDefault="00975C97" w:rsidP="00C971DC">
            <w:pPr>
              <w:pStyle w:val="TAC"/>
              <w:rPr>
                <w:rFonts w:cs="Arial"/>
                <w:kern w:val="2"/>
                <w:szCs w:val="18"/>
              </w:rPr>
            </w:pPr>
            <w:r w:rsidRPr="0001701A">
              <w:rPr>
                <w:rFonts w:cs="Arial"/>
                <w:kern w:val="2"/>
                <w:szCs w:val="18"/>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2730672F" w14:textId="77777777" w:rsidR="00975C97" w:rsidRPr="0001701A" w:rsidRDefault="00975C97" w:rsidP="00C971DC">
            <w:pPr>
              <w:pStyle w:val="TAC"/>
              <w:rPr>
                <w:rFonts w:cs="Arial"/>
                <w:kern w:val="2"/>
                <w:szCs w:val="18"/>
              </w:rPr>
            </w:pPr>
            <w:r w:rsidRPr="0001701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06F32DC0" w14:textId="77777777" w:rsidR="00975C97" w:rsidRPr="0001701A" w:rsidRDefault="00975C97" w:rsidP="00C971DC">
            <w:pPr>
              <w:pStyle w:val="TAC"/>
              <w:rPr>
                <w:rFonts w:cs="Arial"/>
                <w:kern w:val="2"/>
                <w:szCs w:val="18"/>
              </w:rPr>
            </w:pPr>
            <w:r w:rsidRPr="0001701A">
              <w:rPr>
                <w:rFonts w:cs="Arial"/>
                <w:kern w:val="2"/>
                <w:szCs w:val="18"/>
              </w:rPr>
              <w:t>27144</w:t>
            </w:r>
          </w:p>
        </w:tc>
      </w:tr>
      <w:tr w:rsidR="00975C97" w:rsidRPr="0001701A" w14:paraId="515E22C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76F76"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BEB6"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127A"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19B4D"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FAFAA"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2ECAB"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6AA4984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91126"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C3A50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E457F"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CF81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5A9B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C05BB"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3F9E5F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277E4"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D6E441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36ED29"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83530B0"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B998DE6"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CE5B913"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2F7B9BD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F738CD"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B4AD9A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8DAD71"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343C1F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974C22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90617"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1B44EBF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1647C5" w14:textId="24243654"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5CC210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C599F"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1A6EC33"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BC02649"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55899C7B"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A12952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DD918"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A1E508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04FB1B" w14:textId="77777777" w:rsidR="00975C97" w:rsidRPr="0001701A" w:rsidRDefault="00975C97" w:rsidP="00C971DC">
            <w:pPr>
              <w:pStyle w:val="TAC"/>
              <w:rPr>
                <w:rFonts w:cs="Arial"/>
                <w:kern w:val="2"/>
                <w:szCs w:val="18"/>
              </w:rPr>
            </w:pPr>
            <w:r w:rsidRPr="0001701A">
              <w:rPr>
                <w:rFonts w:cs="Arial"/>
                <w:kern w:val="2"/>
                <w:szCs w:val="18"/>
              </w:rPr>
              <w:t>4248</w:t>
            </w:r>
          </w:p>
        </w:tc>
        <w:tc>
          <w:tcPr>
            <w:tcW w:w="0" w:type="auto"/>
            <w:tcBorders>
              <w:top w:val="single" w:sz="4" w:space="0" w:color="auto"/>
              <w:left w:val="single" w:sz="4" w:space="0" w:color="auto"/>
              <w:bottom w:val="single" w:sz="4" w:space="0" w:color="auto"/>
              <w:right w:val="single" w:sz="4" w:space="0" w:color="auto"/>
            </w:tcBorders>
            <w:vAlign w:val="center"/>
          </w:tcPr>
          <w:p w14:paraId="1221F209" w14:textId="77777777" w:rsidR="00975C97" w:rsidRPr="0001701A" w:rsidRDefault="00975C97" w:rsidP="00C971DC">
            <w:pPr>
              <w:pStyle w:val="TAC"/>
              <w:rPr>
                <w:rFonts w:cs="Arial"/>
                <w:kern w:val="2"/>
                <w:szCs w:val="18"/>
              </w:rPr>
            </w:pPr>
            <w:r w:rsidRPr="0001701A">
              <w:rPr>
                <w:rFonts w:cs="Arial"/>
                <w:kern w:val="2"/>
                <w:szCs w:val="18"/>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B4EF1BA" w14:textId="77777777" w:rsidR="00975C97" w:rsidRPr="0001701A" w:rsidRDefault="00975C97" w:rsidP="00C971DC">
            <w:pPr>
              <w:pStyle w:val="TAC"/>
              <w:rPr>
                <w:rFonts w:cs="Arial"/>
                <w:kern w:val="2"/>
                <w:szCs w:val="18"/>
              </w:rPr>
            </w:pPr>
            <w:r w:rsidRPr="0001701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E9C37B9" w14:textId="77777777" w:rsidR="00975C97" w:rsidRPr="0001701A" w:rsidRDefault="00975C97" w:rsidP="00C971DC">
            <w:pPr>
              <w:pStyle w:val="TAC"/>
              <w:rPr>
                <w:rFonts w:cs="Arial"/>
                <w:kern w:val="2"/>
                <w:szCs w:val="18"/>
              </w:rPr>
            </w:pPr>
            <w:r w:rsidRPr="0001701A">
              <w:rPr>
                <w:rFonts w:cs="Arial"/>
                <w:kern w:val="2"/>
                <w:szCs w:val="18"/>
              </w:rPr>
              <w:t>35964</w:t>
            </w:r>
          </w:p>
        </w:tc>
      </w:tr>
      <w:tr w:rsidR="00975C97" w:rsidRPr="0001701A" w14:paraId="541CB416"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147BF"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A3BE9"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9251A" w14:textId="77777777" w:rsidR="00975C97" w:rsidRPr="0001701A" w:rsidRDefault="00975C97" w:rsidP="00C971DC">
            <w:pPr>
              <w:pStyle w:val="TAC"/>
              <w:rPr>
                <w:rFonts w:cs="Arial"/>
                <w:kern w:val="2"/>
                <w:szCs w:val="18"/>
              </w:rPr>
            </w:pPr>
            <w:r w:rsidRPr="0001701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068C" w14:textId="77777777" w:rsidR="00975C97" w:rsidRPr="0001701A" w:rsidRDefault="00975C97" w:rsidP="00C971DC">
            <w:pPr>
              <w:pStyle w:val="TAC"/>
              <w:rPr>
                <w:rFonts w:cs="Arial"/>
                <w:kern w:val="2"/>
                <w:szCs w:val="18"/>
              </w:rPr>
            </w:pPr>
            <w:r w:rsidRPr="0001701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1A39" w14:textId="77777777" w:rsidR="00975C97" w:rsidRPr="0001701A" w:rsidRDefault="00975C97" w:rsidP="00C971DC">
            <w:pPr>
              <w:pStyle w:val="TAC"/>
              <w:rPr>
                <w:rFonts w:cs="Arial"/>
                <w:kern w:val="2"/>
                <w:szCs w:val="18"/>
              </w:rPr>
            </w:pPr>
            <w:r w:rsidRPr="0001701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BF617" w14:textId="77777777" w:rsidR="00975C97" w:rsidRPr="0001701A" w:rsidRDefault="00975C97" w:rsidP="00C971DC">
            <w:pPr>
              <w:pStyle w:val="TAC"/>
              <w:rPr>
                <w:rFonts w:cs="Arial"/>
                <w:kern w:val="2"/>
                <w:szCs w:val="18"/>
              </w:rPr>
            </w:pPr>
            <w:r w:rsidRPr="0001701A">
              <w:rPr>
                <w:rFonts w:cs="Arial"/>
                <w:kern w:val="2"/>
                <w:szCs w:val="18"/>
              </w:rPr>
              <w:t>10.858</w:t>
            </w:r>
          </w:p>
        </w:tc>
      </w:tr>
      <w:tr w:rsidR="00975C97" w:rsidRPr="0001701A" w14:paraId="3242F96B"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C3580C3"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5B99B1B3" w14:textId="675DDD93"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4E674C18" w14:textId="77777777" w:rsidR="00975C97" w:rsidRPr="0001701A" w:rsidRDefault="00975C97" w:rsidP="00975C97"/>
    <w:p w14:paraId="6BDF26D5" w14:textId="77777777" w:rsidR="00975C97" w:rsidRPr="0001701A" w:rsidRDefault="00975C97" w:rsidP="00975C97">
      <w:pPr>
        <w:pStyle w:val="Heading2"/>
      </w:pPr>
      <w:r w:rsidRPr="0001701A">
        <w:t>A.7.4</w:t>
      </w:r>
      <w:r w:rsidRPr="0001701A">
        <w:tab/>
        <w:t>FRC for maximum input level for 256QAM</w:t>
      </w:r>
    </w:p>
    <w:p w14:paraId="6AE1ABB8" w14:textId="77777777" w:rsidR="00975C97" w:rsidRPr="0001701A" w:rsidRDefault="00975C97" w:rsidP="00975C97">
      <w:r w:rsidRPr="0001701A">
        <w:t>For V2X transmission over PC5, Table A.7.4-1, Table A.7.4-2 and Table A.7.4-3 are applicable for Maximum input level when the 256QAM is supported.</w:t>
      </w:r>
    </w:p>
    <w:p w14:paraId="6E8592E0" w14:textId="77777777" w:rsidR="00975C97" w:rsidRPr="0001701A" w:rsidRDefault="00975C97" w:rsidP="00975C97">
      <w:pPr>
        <w:pStyle w:val="TH"/>
      </w:pPr>
      <w:r w:rsidRPr="0001701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878"/>
        <w:gridCol w:w="1240"/>
        <w:gridCol w:w="1240"/>
        <w:gridCol w:w="1240"/>
        <w:gridCol w:w="1240"/>
      </w:tblGrid>
      <w:tr w:rsidR="00975C97" w:rsidRPr="0001701A" w14:paraId="39D23F1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07DE9"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01BA"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40E0B3E"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07D754F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B089B"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60570"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B7F70"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DF4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713B"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F9942"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976BD5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4554F"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AB03"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280EA"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36EC"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FD221"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D0006"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673B279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49D626"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AA91DB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69C66"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E0ACC80"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53FD00"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41DD32C" w14:textId="77777777" w:rsidR="00975C97" w:rsidRPr="0001701A" w:rsidRDefault="00975C97" w:rsidP="00C971DC">
            <w:pPr>
              <w:pStyle w:val="TAC"/>
              <w:rPr>
                <w:rFonts w:cs="Arial"/>
                <w:kern w:val="2"/>
                <w:szCs w:val="18"/>
              </w:rPr>
            </w:pPr>
            <w:r w:rsidRPr="0001701A">
              <w:rPr>
                <w:rFonts w:eastAsia="PMingLiU" w:cs="Arial"/>
                <w:kern w:val="2"/>
                <w:szCs w:val="18"/>
              </w:rPr>
              <w:t>12</w:t>
            </w:r>
          </w:p>
        </w:tc>
      </w:tr>
      <w:tr w:rsidR="00975C97" w:rsidRPr="0001701A" w14:paraId="060265B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A6ED8"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52B4E0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C47AA" w14:textId="77777777" w:rsidR="00975C97" w:rsidRPr="0001701A" w:rsidRDefault="00975C97" w:rsidP="00C971DC">
            <w:pPr>
              <w:pStyle w:val="TAC"/>
              <w:rPr>
                <w:rFonts w:cs="Arial"/>
                <w:kern w:val="2"/>
                <w:szCs w:val="18"/>
              </w:rPr>
            </w:pPr>
            <w:r w:rsidRPr="0001701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633A8" w14:textId="77777777" w:rsidR="00975C97" w:rsidRPr="0001701A" w:rsidRDefault="00975C97" w:rsidP="00C971DC">
            <w:pPr>
              <w:pStyle w:val="TAC"/>
              <w:rPr>
                <w:rFonts w:cs="Arial"/>
                <w:kern w:val="2"/>
                <w:szCs w:val="18"/>
              </w:rPr>
            </w:pPr>
            <w:r w:rsidRPr="0001701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60E9" w14:textId="77777777" w:rsidR="00975C97" w:rsidRPr="0001701A" w:rsidRDefault="00975C97" w:rsidP="00C971DC">
            <w:pPr>
              <w:pStyle w:val="TAC"/>
              <w:rPr>
                <w:rFonts w:cs="Arial"/>
                <w:kern w:val="2"/>
                <w:szCs w:val="18"/>
              </w:rPr>
            </w:pPr>
            <w:r w:rsidRPr="0001701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AC348" w14:textId="77777777" w:rsidR="00975C97" w:rsidRPr="0001701A" w:rsidRDefault="00975C97" w:rsidP="00C971DC">
            <w:pPr>
              <w:pStyle w:val="TAC"/>
              <w:rPr>
                <w:rFonts w:cs="Arial"/>
                <w:kern w:val="2"/>
                <w:szCs w:val="18"/>
              </w:rPr>
            </w:pPr>
            <w:r w:rsidRPr="0001701A">
              <w:rPr>
                <w:rFonts w:cs="Arial"/>
                <w:kern w:val="2"/>
                <w:szCs w:val="18"/>
              </w:rPr>
              <w:t>216</w:t>
            </w:r>
          </w:p>
        </w:tc>
      </w:tr>
      <w:tr w:rsidR="00975C97" w:rsidRPr="0001701A" w14:paraId="2D3ADEE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4FF0A"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BB8E92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FD4E100"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74C86515"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46DADDA6"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55760F6E" w14:textId="77777777" w:rsidR="00975C97" w:rsidRPr="0001701A" w:rsidRDefault="00975C97" w:rsidP="00C971DC">
            <w:pPr>
              <w:pStyle w:val="TAC"/>
              <w:rPr>
                <w:rFonts w:cs="Arial"/>
                <w:kern w:val="2"/>
                <w:szCs w:val="18"/>
              </w:rPr>
            </w:pPr>
            <w:r w:rsidRPr="0001701A">
              <w:rPr>
                <w:rFonts w:cs="Arial"/>
                <w:szCs w:val="18"/>
              </w:rPr>
              <w:t>23</w:t>
            </w:r>
          </w:p>
        </w:tc>
      </w:tr>
      <w:tr w:rsidR="00975C97" w:rsidRPr="0001701A" w14:paraId="0F1ABB6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62BFE"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4529494"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27438E7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94E6EB"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E6B8030"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1A1D4"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A2D89"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1D3B6"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B92B"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5C9171B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BD885A"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324E11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DB83D3" w14:textId="77777777" w:rsidR="00975C97" w:rsidRPr="0001701A" w:rsidRDefault="00975C97" w:rsidP="00C971DC">
            <w:pPr>
              <w:pStyle w:val="TAC"/>
              <w:rPr>
                <w:rFonts w:cs="Arial"/>
                <w:kern w:val="2"/>
                <w:szCs w:val="18"/>
              </w:rPr>
            </w:pPr>
            <w:r w:rsidRPr="0001701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085CFB0A" w14:textId="77777777" w:rsidR="00975C97" w:rsidRPr="0001701A" w:rsidRDefault="00975C97" w:rsidP="00C971DC">
            <w:pPr>
              <w:pStyle w:val="TAC"/>
              <w:rPr>
                <w:rFonts w:cs="Arial"/>
                <w:kern w:val="2"/>
                <w:szCs w:val="18"/>
              </w:rPr>
            </w:pPr>
            <w:r w:rsidRPr="0001701A">
              <w:rPr>
                <w:rFonts w:cs="Arial"/>
                <w:kern w:val="2"/>
                <w:szCs w:val="18"/>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21769C0" w14:textId="77777777" w:rsidR="00975C97" w:rsidRPr="0001701A" w:rsidRDefault="00975C97" w:rsidP="00C971DC">
            <w:pPr>
              <w:pStyle w:val="TAC"/>
              <w:rPr>
                <w:rFonts w:cs="Arial"/>
                <w:kern w:val="2"/>
                <w:szCs w:val="18"/>
              </w:rPr>
            </w:pPr>
            <w:r w:rsidRPr="0001701A">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0740D0A8" w14:textId="77777777" w:rsidR="00975C97" w:rsidRPr="0001701A" w:rsidRDefault="00975C97" w:rsidP="00C971DC">
            <w:pPr>
              <w:pStyle w:val="TAC"/>
              <w:rPr>
                <w:rFonts w:cs="Arial"/>
                <w:kern w:val="2"/>
                <w:szCs w:val="18"/>
              </w:rPr>
            </w:pPr>
            <w:r w:rsidRPr="0001701A">
              <w:rPr>
                <w:rFonts w:cs="Arial"/>
                <w:kern w:val="2"/>
                <w:szCs w:val="18"/>
              </w:rPr>
              <w:t>172176</w:t>
            </w:r>
          </w:p>
        </w:tc>
      </w:tr>
      <w:tr w:rsidR="00975C97" w:rsidRPr="0001701A" w14:paraId="179154D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C3FAD4"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7B32"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50162"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ECBD"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0C3DC"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A76A"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92246D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092F3"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2C23BC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7B6642"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EB137"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1708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09C8"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1F43F3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04E327"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D8B0D5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8C531F" w14:textId="77777777" w:rsidR="00975C97" w:rsidRPr="0001701A" w:rsidRDefault="00975C97" w:rsidP="00C971DC">
            <w:pPr>
              <w:pStyle w:val="TAC"/>
              <w:rPr>
                <w:rFonts w:cs="Arial"/>
                <w:kern w:val="2"/>
                <w:szCs w:val="18"/>
              </w:rPr>
            </w:pPr>
            <w:r w:rsidRPr="0001701A">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45D97CA" w14:textId="77777777" w:rsidR="00975C97" w:rsidRPr="0001701A" w:rsidRDefault="00975C97" w:rsidP="00C971DC">
            <w:pPr>
              <w:pStyle w:val="TAC"/>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594FDD1"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FDA282B" w14:textId="77777777" w:rsidR="00975C97" w:rsidRPr="0001701A" w:rsidRDefault="00975C97" w:rsidP="00C971DC">
            <w:pPr>
              <w:pStyle w:val="TAC"/>
              <w:rPr>
                <w:rFonts w:cs="Arial"/>
                <w:kern w:val="2"/>
                <w:szCs w:val="18"/>
              </w:rPr>
            </w:pPr>
            <w:r w:rsidRPr="0001701A">
              <w:rPr>
                <w:rFonts w:cs="Arial"/>
                <w:kern w:val="2"/>
                <w:szCs w:val="18"/>
              </w:rPr>
              <w:t>21</w:t>
            </w:r>
          </w:p>
        </w:tc>
      </w:tr>
      <w:tr w:rsidR="00975C97" w:rsidRPr="0001701A" w14:paraId="730BCB5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E27044"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5F99B9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30D95"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BCCE2B"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03E1492"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A813C8"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4737598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843008" w14:textId="22A55775"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833669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F2A357"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5711234"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DD42750"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EF4FA68"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03EA9B3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723954"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0E289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37802B" w14:textId="77777777" w:rsidR="00975C97" w:rsidRPr="0001701A" w:rsidRDefault="00975C97" w:rsidP="00C971DC">
            <w:pPr>
              <w:pStyle w:val="TAC"/>
              <w:rPr>
                <w:rFonts w:cs="Arial"/>
                <w:kern w:val="2"/>
                <w:szCs w:val="18"/>
              </w:rPr>
            </w:pPr>
            <w:r w:rsidRPr="0001701A">
              <w:rPr>
                <w:rFonts w:cs="Arial"/>
                <w:kern w:val="2"/>
                <w:szCs w:val="18"/>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43CD99F" w14:textId="77777777" w:rsidR="00975C97" w:rsidRPr="0001701A" w:rsidRDefault="00975C97" w:rsidP="00C971DC">
            <w:pPr>
              <w:pStyle w:val="TAC"/>
              <w:rPr>
                <w:rFonts w:cs="Arial"/>
                <w:kern w:val="2"/>
                <w:szCs w:val="18"/>
              </w:rPr>
            </w:pPr>
            <w:r w:rsidRPr="0001701A">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1D758719" w14:textId="77777777" w:rsidR="00975C97" w:rsidRPr="0001701A" w:rsidRDefault="00975C97" w:rsidP="00C971DC">
            <w:pPr>
              <w:pStyle w:val="TAC"/>
              <w:rPr>
                <w:rFonts w:cs="Arial"/>
                <w:kern w:val="2"/>
                <w:szCs w:val="18"/>
              </w:rPr>
            </w:pPr>
            <w:r w:rsidRPr="0001701A">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0CC97DC" w14:textId="77777777" w:rsidR="00975C97" w:rsidRPr="0001701A" w:rsidRDefault="00975C97" w:rsidP="00C971DC">
            <w:pPr>
              <w:pStyle w:val="TAC"/>
              <w:rPr>
                <w:rFonts w:cs="Arial"/>
                <w:kern w:val="2"/>
                <w:szCs w:val="18"/>
              </w:rPr>
            </w:pPr>
            <w:r w:rsidRPr="0001701A">
              <w:rPr>
                <w:rFonts w:cs="Arial"/>
                <w:kern w:val="2"/>
                <w:szCs w:val="18"/>
              </w:rPr>
              <w:t>223296</w:t>
            </w:r>
          </w:p>
        </w:tc>
      </w:tr>
      <w:tr w:rsidR="00975C97" w:rsidRPr="0001701A" w14:paraId="17AC7666"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1E4C6"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5E91"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2A3F6" w14:textId="77777777" w:rsidR="00975C97" w:rsidRPr="0001701A" w:rsidRDefault="00975C97" w:rsidP="00C971DC">
            <w:pPr>
              <w:pStyle w:val="TAC"/>
              <w:rPr>
                <w:rFonts w:cs="Arial"/>
                <w:kern w:val="2"/>
                <w:szCs w:val="18"/>
              </w:rPr>
            </w:pPr>
            <w:r w:rsidRPr="0001701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8F28D" w14:textId="77777777" w:rsidR="00975C97" w:rsidRPr="0001701A" w:rsidRDefault="00975C97" w:rsidP="00C971DC">
            <w:pPr>
              <w:pStyle w:val="TAC"/>
              <w:rPr>
                <w:rFonts w:cs="Arial"/>
                <w:kern w:val="2"/>
                <w:szCs w:val="18"/>
              </w:rPr>
            </w:pPr>
            <w:r w:rsidRPr="0001701A">
              <w:rPr>
                <w:rFonts w:cs="Arial"/>
                <w:kern w:val="2"/>
                <w:szCs w:val="18"/>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F16D" w14:textId="77777777" w:rsidR="00975C97" w:rsidRPr="0001701A" w:rsidRDefault="00975C97" w:rsidP="00C971DC">
            <w:pPr>
              <w:pStyle w:val="TAC"/>
              <w:rPr>
                <w:rFonts w:cs="Arial"/>
                <w:kern w:val="2"/>
                <w:szCs w:val="18"/>
              </w:rPr>
            </w:pPr>
            <w:r w:rsidRPr="0001701A">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3B325" w14:textId="77777777" w:rsidR="00975C97" w:rsidRPr="0001701A" w:rsidRDefault="00975C97" w:rsidP="00C971DC">
            <w:pPr>
              <w:pStyle w:val="TAC"/>
              <w:rPr>
                <w:rFonts w:cs="Arial"/>
                <w:kern w:val="2"/>
                <w:szCs w:val="18"/>
              </w:rPr>
            </w:pPr>
            <w:r w:rsidRPr="0001701A">
              <w:rPr>
                <w:rFonts w:cs="Arial"/>
                <w:kern w:val="2"/>
                <w:szCs w:val="18"/>
              </w:rPr>
              <w:t>17.218</w:t>
            </w:r>
          </w:p>
        </w:tc>
      </w:tr>
      <w:tr w:rsidR="00975C97" w:rsidRPr="0001701A" w14:paraId="5DB9E461"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46E65E"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110090A6" w14:textId="315EDF65"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3F7B404B" w14:textId="77777777" w:rsidR="00975C97" w:rsidRPr="0001701A" w:rsidRDefault="00975C97" w:rsidP="00975C97"/>
    <w:p w14:paraId="765E5C07" w14:textId="77777777" w:rsidR="00975C97" w:rsidRPr="0001701A" w:rsidRDefault="00975C97" w:rsidP="00975C97">
      <w:pPr>
        <w:pStyle w:val="TH"/>
      </w:pPr>
      <w:r w:rsidRPr="0001701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878"/>
        <w:gridCol w:w="1240"/>
        <w:gridCol w:w="1240"/>
        <w:gridCol w:w="1240"/>
        <w:gridCol w:w="1240"/>
      </w:tblGrid>
      <w:tr w:rsidR="00975C97" w:rsidRPr="0001701A" w14:paraId="6B9AC80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D7022"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77EE"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2DCCC6B"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1396A1A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7FC33"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30AAA"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094E"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BE3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12040"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EF4E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2766E83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C46C32"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77C8D"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58F20483" w14:textId="77777777" w:rsidR="00975C97" w:rsidRPr="0001701A" w:rsidRDefault="00975C97" w:rsidP="00C971DC">
            <w:pPr>
              <w:pStyle w:val="TAC"/>
              <w:rPr>
                <w:rFonts w:cs="Arial"/>
                <w:kern w:val="2"/>
                <w:szCs w:val="18"/>
              </w:rPr>
            </w:pPr>
            <w:r w:rsidRPr="0001701A">
              <w:rPr>
                <w:rFonts w:cs="Arial"/>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57A406E1" w14:textId="77777777" w:rsidR="00975C97" w:rsidRPr="0001701A" w:rsidRDefault="00975C97" w:rsidP="00C971DC">
            <w:pPr>
              <w:pStyle w:val="TAC"/>
              <w:rPr>
                <w:rFonts w:cs="Arial"/>
                <w:kern w:val="2"/>
                <w:szCs w:val="18"/>
              </w:rPr>
            </w:pPr>
            <w:r w:rsidRPr="0001701A">
              <w:rPr>
                <w:rFonts w:cs="Arial"/>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4AA8D827" w14:textId="77777777" w:rsidR="00975C97" w:rsidRPr="0001701A" w:rsidRDefault="00975C97" w:rsidP="00C971DC">
            <w:pPr>
              <w:pStyle w:val="TAC"/>
              <w:rPr>
                <w:rFonts w:cs="Arial"/>
                <w:kern w:val="2"/>
                <w:szCs w:val="18"/>
              </w:rPr>
            </w:pPr>
            <w:r w:rsidRPr="0001701A">
              <w:rPr>
                <w:rFonts w:cs="Arial"/>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4A793805" w14:textId="77777777" w:rsidR="00975C97" w:rsidRPr="0001701A" w:rsidRDefault="00975C97" w:rsidP="00C971DC">
            <w:pPr>
              <w:pStyle w:val="TAC"/>
              <w:rPr>
                <w:rFonts w:cs="Arial"/>
                <w:kern w:val="2"/>
                <w:szCs w:val="18"/>
              </w:rPr>
            </w:pPr>
            <w:r w:rsidRPr="0001701A">
              <w:rPr>
                <w:rFonts w:cs="Arial"/>
                <w:szCs w:val="18"/>
              </w:rPr>
              <w:t>30</w:t>
            </w:r>
          </w:p>
        </w:tc>
      </w:tr>
      <w:tr w:rsidR="00975C97" w:rsidRPr="0001701A" w14:paraId="128425C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E75C00"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3C1338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tcPr>
          <w:p w14:paraId="75E3BA54" w14:textId="77777777" w:rsidR="00975C97" w:rsidRPr="0001701A" w:rsidRDefault="00975C97" w:rsidP="00C971DC">
            <w:pPr>
              <w:pStyle w:val="TAC"/>
              <w:rPr>
                <w:rFonts w:cs="Arial"/>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tcPr>
          <w:p w14:paraId="3C70305C" w14:textId="77777777" w:rsidR="00975C97" w:rsidRPr="0001701A" w:rsidRDefault="00975C97" w:rsidP="00C971DC">
            <w:pPr>
              <w:pStyle w:val="TAC"/>
              <w:rPr>
                <w:rFonts w:cs="Arial"/>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tcPr>
          <w:p w14:paraId="36FC1F66" w14:textId="77777777" w:rsidR="00975C97" w:rsidRPr="0001701A" w:rsidRDefault="00975C97" w:rsidP="00C971DC">
            <w:pPr>
              <w:pStyle w:val="TAC"/>
              <w:rPr>
                <w:rFonts w:cs="Arial"/>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tcPr>
          <w:p w14:paraId="014D6E11" w14:textId="77777777" w:rsidR="00975C97" w:rsidRPr="0001701A" w:rsidRDefault="00975C97" w:rsidP="00C971DC">
            <w:pPr>
              <w:pStyle w:val="TAC"/>
              <w:rPr>
                <w:rFonts w:cs="Arial"/>
                <w:szCs w:val="18"/>
              </w:rPr>
            </w:pPr>
            <w:r w:rsidRPr="0001701A">
              <w:rPr>
                <w:rFonts w:eastAsia="PMingLiU" w:cs="Arial"/>
                <w:kern w:val="2"/>
                <w:szCs w:val="18"/>
              </w:rPr>
              <w:t>15</w:t>
            </w:r>
          </w:p>
        </w:tc>
      </w:tr>
      <w:tr w:rsidR="00975C97" w:rsidRPr="0001701A" w14:paraId="0B6A9AC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9B4C1"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38852A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FD89123"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244C0E9" w14:textId="77777777" w:rsidR="00975C97" w:rsidRPr="0001701A" w:rsidRDefault="00975C97" w:rsidP="00C971DC">
            <w:pPr>
              <w:pStyle w:val="TAC"/>
              <w:rPr>
                <w:rFonts w:cs="Arial"/>
                <w:kern w:val="2"/>
                <w:szCs w:val="18"/>
              </w:rPr>
            </w:pPr>
            <w:r w:rsidRPr="0001701A">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62A97246" w14:textId="77777777" w:rsidR="00975C97" w:rsidRPr="0001701A" w:rsidRDefault="00975C97" w:rsidP="00C971DC">
            <w:pPr>
              <w:pStyle w:val="TAC"/>
              <w:rPr>
                <w:rFonts w:cs="Arial"/>
                <w:kern w:val="2"/>
                <w:szCs w:val="18"/>
              </w:rPr>
            </w:pPr>
            <w:r w:rsidRPr="0001701A">
              <w:rPr>
                <w:rFonts w:cs="Arial"/>
                <w:szCs w:val="18"/>
              </w:rPr>
              <w:t>75</w:t>
            </w:r>
          </w:p>
        </w:tc>
        <w:tc>
          <w:tcPr>
            <w:tcW w:w="0" w:type="auto"/>
            <w:tcBorders>
              <w:top w:val="single" w:sz="4" w:space="0" w:color="auto"/>
              <w:left w:val="single" w:sz="4" w:space="0" w:color="auto"/>
              <w:bottom w:val="single" w:sz="4" w:space="0" w:color="auto"/>
              <w:right w:val="single" w:sz="4" w:space="0" w:color="auto"/>
            </w:tcBorders>
            <w:hideMark/>
          </w:tcPr>
          <w:p w14:paraId="1991DA26" w14:textId="77777777" w:rsidR="00975C97" w:rsidRPr="0001701A" w:rsidRDefault="00975C97" w:rsidP="00C971DC">
            <w:pPr>
              <w:pStyle w:val="TAC"/>
              <w:rPr>
                <w:rFonts w:cs="Arial"/>
                <w:kern w:val="2"/>
                <w:szCs w:val="18"/>
              </w:rPr>
            </w:pPr>
            <w:r w:rsidRPr="0001701A">
              <w:rPr>
                <w:rFonts w:cs="Arial"/>
                <w:szCs w:val="18"/>
              </w:rPr>
              <w:t>105</w:t>
            </w:r>
          </w:p>
        </w:tc>
      </w:tr>
      <w:tr w:rsidR="00975C97" w:rsidRPr="0001701A" w14:paraId="23F659E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C190C1"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3DAED4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0CD298A"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59BF52D2"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1BD92B44"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755DA0FF" w14:textId="77777777" w:rsidR="00975C97" w:rsidRPr="0001701A" w:rsidRDefault="00975C97" w:rsidP="00C971DC">
            <w:pPr>
              <w:pStyle w:val="TAC"/>
              <w:rPr>
                <w:rFonts w:cs="Arial"/>
                <w:kern w:val="2"/>
                <w:szCs w:val="18"/>
              </w:rPr>
            </w:pPr>
            <w:r w:rsidRPr="0001701A">
              <w:rPr>
                <w:rFonts w:cs="Arial"/>
                <w:szCs w:val="18"/>
              </w:rPr>
              <w:t>23</w:t>
            </w:r>
          </w:p>
        </w:tc>
      </w:tr>
      <w:tr w:rsidR="00975C97" w:rsidRPr="0001701A" w14:paraId="2C42BE1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4227A"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70B6C34"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6742A92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4335B"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5B2F536"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75F992"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457E4"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C976E"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A0304"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4BE1B708" w14:textId="77777777" w:rsidTr="00C971DC">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607BB7"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776CB96"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6D0480" w14:textId="77777777" w:rsidR="00975C97" w:rsidRPr="0001701A" w:rsidRDefault="00975C97" w:rsidP="00C971DC">
            <w:pPr>
              <w:pStyle w:val="TAC"/>
              <w:rPr>
                <w:rFonts w:cs="Arial"/>
                <w:kern w:val="2"/>
                <w:szCs w:val="18"/>
              </w:rPr>
            </w:pPr>
            <w:r w:rsidRPr="0001701A">
              <w:rPr>
                <w:rFonts w:cs="Arial"/>
                <w:kern w:val="2"/>
                <w:szCs w:val="18"/>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8524F28" w14:textId="77777777" w:rsidR="00975C97" w:rsidRPr="0001701A" w:rsidRDefault="00975C97" w:rsidP="00C971DC">
            <w:pPr>
              <w:pStyle w:val="TAC"/>
              <w:rPr>
                <w:rFonts w:cs="Arial"/>
                <w:kern w:val="2"/>
                <w:szCs w:val="18"/>
              </w:rPr>
            </w:pPr>
            <w:r w:rsidRPr="0001701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8B39542" w14:textId="77777777" w:rsidR="00975C97" w:rsidRPr="0001701A" w:rsidRDefault="00975C97" w:rsidP="00C971DC">
            <w:pPr>
              <w:pStyle w:val="TAC"/>
              <w:rPr>
                <w:rFonts w:cs="Arial"/>
                <w:kern w:val="2"/>
                <w:szCs w:val="18"/>
              </w:rPr>
            </w:pPr>
            <w:r w:rsidRPr="0001701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4C71FC1D" w14:textId="77777777" w:rsidR="00975C97" w:rsidRPr="0001701A" w:rsidRDefault="00975C97" w:rsidP="00C971DC">
            <w:pPr>
              <w:pStyle w:val="TAC"/>
              <w:rPr>
                <w:rFonts w:cs="Arial"/>
                <w:kern w:val="2"/>
                <w:szCs w:val="18"/>
              </w:rPr>
            </w:pPr>
            <w:r w:rsidRPr="0001701A">
              <w:rPr>
                <w:rFonts w:cs="Arial"/>
                <w:kern w:val="2"/>
                <w:szCs w:val="18"/>
              </w:rPr>
              <w:t>81976</w:t>
            </w:r>
          </w:p>
        </w:tc>
      </w:tr>
      <w:tr w:rsidR="00975C97" w:rsidRPr="0001701A" w14:paraId="113438E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378739"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B5CF7"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A3F9A"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6E8E9"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2170C"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B107C"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881C31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7667C"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EA36CD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3BDCF"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AD8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DF8B7"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B6FED"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0EFF387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55991"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4E9C2D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E5015C"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A71E9EF" w14:textId="77777777" w:rsidR="00975C97" w:rsidRPr="0001701A" w:rsidRDefault="00975C97" w:rsidP="00C971DC">
            <w:pPr>
              <w:pStyle w:val="TAC"/>
              <w:rPr>
                <w:rFonts w:cs="Arial"/>
                <w:kern w:val="2"/>
                <w:szCs w:val="18"/>
              </w:rPr>
            </w:pPr>
            <w:r w:rsidRPr="0001701A">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F28428D"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68DF511" w14:textId="77777777" w:rsidR="00975C97" w:rsidRPr="0001701A" w:rsidRDefault="00975C97" w:rsidP="00C971DC">
            <w:pPr>
              <w:pStyle w:val="TAC"/>
              <w:rPr>
                <w:rFonts w:cs="Arial"/>
                <w:kern w:val="2"/>
                <w:szCs w:val="18"/>
              </w:rPr>
            </w:pPr>
            <w:r w:rsidRPr="0001701A">
              <w:rPr>
                <w:rFonts w:cs="Arial"/>
                <w:kern w:val="2"/>
                <w:szCs w:val="18"/>
              </w:rPr>
              <w:t>10</w:t>
            </w:r>
          </w:p>
        </w:tc>
      </w:tr>
      <w:tr w:rsidR="00975C97" w:rsidRPr="0001701A" w14:paraId="76A7637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26C66F"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A9784E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D2D0C3"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F9F94D1"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81CF6CF"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A3537B8"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428961E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A07D7E" w14:textId="76216EDB"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DFAFE8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042E67"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87514AF"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EA773A9"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90CFE6D"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5EC562D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DD1D"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03B7C5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1E41DE" w14:textId="77777777" w:rsidR="00975C97" w:rsidRPr="0001701A" w:rsidRDefault="00975C97" w:rsidP="00C971DC">
            <w:pPr>
              <w:pStyle w:val="TAC"/>
              <w:rPr>
                <w:rFonts w:cs="Arial"/>
                <w:kern w:val="2"/>
                <w:szCs w:val="18"/>
              </w:rPr>
            </w:pPr>
            <w:r w:rsidRPr="0001701A">
              <w:rPr>
                <w:rFonts w:cs="Arial"/>
                <w:kern w:val="2"/>
                <w:szCs w:val="18"/>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64D1ABE7" w14:textId="77777777" w:rsidR="00975C97" w:rsidRPr="0001701A" w:rsidRDefault="00975C97" w:rsidP="00C971DC">
            <w:pPr>
              <w:pStyle w:val="TAC"/>
              <w:rPr>
                <w:rFonts w:cs="Arial"/>
                <w:kern w:val="2"/>
                <w:szCs w:val="18"/>
              </w:rPr>
            </w:pPr>
            <w:r w:rsidRPr="0001701A">
              <w:rPr>
                <w:rFonts w:cs="Arial"/>
                <w:kern w:val="2"/>
                <w:szCs w:val="18"/>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5ABC96FB" w14:textId="77777777" w:rsidR="00975C97" w:rsidRPr="0001701A" w:rsidRDefault="00975C97" w:rsidP="00C971DC">
            <w:pPr>
              <w:pStyle w:val="TAC"/>
              <w:rPr>
                <w:rFonts w:cs="Arial"/>
                <w:kern w:val="2"/>
                <w:szCs w:val="18"/>
              </w:rPr>
            </w:pPr>
            <w:r w:rsidRPr="0001701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0FF901C4" w14:textId="77777777" w:rsidR="00975C97" w:rsidRPr="0001701A" w:rsidRDefault="00975C97" w:rsidP="00C971DC">
            <w:pPr>
              <w:pStyle w:val="TAC"/>
              <w:rPr>
                <w:rFonts w:cs="Arial"/>
                <w:kern w:val="2"/>
                <w:szCs w:val="18"/>
              </w:rPr>
            </w:pPr>
            <w:r w:rsidRPr="0001701A">
              <w:rPr>
                <w:rFonts w:cs="Arial"/>
                <w:kern w:val="2"/>
                <w:szCs w:val="18"/>
              </w:rPr>
              <w:t>106080</w:t>
            </w:r>
          </w:p>
        </w:tc>
      </w:tr>
      <w:tr w:rsidR="00975C97" w:rsidRPr="0001701A" w14:paraId="1F2086D5"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EADFF"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F731"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8C753" w14:textId="77777777" w:rsidR="00975C97" w:rsidRPr="0001701A" w:rsidRDefault="00975C97" w:rsidP="00C971DC">
            <w:pPr>
              <w:pStyle w:val="TAC"/>
              <w:rPr>
                <w:rFonts w:cs="Arial"/>
                <w:kern w:val="2"/>
                <w:szCs w:val="18"/>
              </w:rPr>
            </w:pPr>
            <w:r w:rsidRPr="0001701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A1A8" w14:textId="77777777" w:rsidR="00975C97" w:rsidRPr="0001701A" w:rsidRDefault="00975C97" w:rsidP="00C971DC">
            <w:pPr>
              <w:pStyle w:val="TAC"/>
              <w:rPr>
                <w:rFonts w:cs="Arial"/>
                <w:kern w:val="2"/>
                <w:szCs w:val="18"/>
              </w:rPr>
            </w:pPr>
            <w:r w:rsidRPr="0001701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D7017" w14:textId="77777777" w:rsidR="00975C97" w:rsidRPr="0001701A" w:rsidRDefault="00975C97" w:rsidP="00C971DC">
            <w:pPr>
              <w:pStyle w:val="TAC"/>
              <w:rPr>
                <w:rFonts w:cs="Arial"/>
                <w:kern w:val="2"/>
                <w:szCs w:val="18"/>
              </w:rPr>
            </w:pPr>
            <w:r w:rsidRPr="0001701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1F5D3" w14:textId="77777777" w:rsidR="00975C97" w:rsidRPr="0001701A" w:rsidRDefault="00975C97" w:rsidP="00C971DC">
            <w:pPr>
              <w:pStyle w:val="TAC"/>
              <w:rPr>
                <w:rFonts w:cs="Arial"/>
                <w:kern w:val="2"/>
                <w:szCs w:val="18"/>
              </w:rPr>
            </w:pPr>
            <w:r w:rsidRPr="0001701A">
              <w:rPr>
                <w:rFonts w:cs="Arial"/>
                <w:kern w:val="2"/>
                <w:szCs w:val="18"/>
              </w:rPr>
              <w:t>16.395</w:t>
            </w:r>
          </w:p>
        </w:tc>
      </w:tr>
      <w:tr w:rsidR="00975C97" w:rsidRPr="0001701A" w14:paraId="26A3CF28"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DE1516D"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07FD9758" w14:textId="45CDD536"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754EF03E" w14:textId="77777777" w:rsidR="00975C97" w:rsidRPr="0001701A" w:rsidRDefault="00975C97" w:rsidP="00975C97"/>
    <w:p w14:paraId="70637BFF" w14:textId="77777777" w:rsidR="00975C97" w:rsidRPr="0001701A" w:rsidRDefault="00975C97" w:rsidP="00975C97">
      <w:pPr>
        <w:pStyle w:val="TH"/>
      </w:pPr>
      <w:r w:rsidRPr="0001701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878"/>
        <w:gridCol w:w="1240"/>
        <w:gridCol w:w="1240"/>
        <w:gridCol w:w="1240"/>
        <w:gridCol w:w="1240"/>
      </w:tblGrid>
      <w:tr w:rsidR="00975C97" w:rsidRPr="0001701A" w14:paraId="6B210DB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8E10B"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E4322"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762248D"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2ED3087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17ECCF"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4BE68"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96357"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4C5F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C5C64"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4E3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2CF9DC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D81B"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6EF5"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7D42"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9EEB2"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F276"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083DD" w14:textId="77777777" w:rsidR="00975C97" w:rsidRPr="0001701A" w:rsidRDefault="00975C97" w:rsidP="00C971DC">
            <w:pPr>
              <w:pStyle w:val="TAC"/>
              <w:rPr>
                <w:rFonts w:cs="Arial"/>
                <w:kern w:val="2"/>
                <w:szCs w:val="18"/>
              </w:rPr>
            </w:pPr>
            <w:r w:rsidRPr="0001701A">
              <w:rPr>
                <w:rFonts w:cs="Arial"/>
                <w:szCs w:val="18"/>
              </w:rPr>
              <w:t>60</w:t>
            </w:r>
          </w:p>
        </w:tc>
      </w:tr>
      <w:tr w:rsidR="00975C97" w:rsidRPr="0001701A" w14:paraId="2A222FF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E5F6F3"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E3F9F9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D96EF7" w14:textId="77777777" w:rsidR="00975C97" w:rsidRPr="0001701A" w:rsidRDefault="00975C97" w:rsidP="00C971DC">
            <w:pPr>
              <w:pStyle w:val="TAC"/>
              <w:rPr>
                <w:rFonts w:cs="Arial"/>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582EC25" w14:textId="77777777" w:rsidR="00975C97" w:rsidRPr="0001701A" w:rsidRDefault="00975C97" w:rsidP="00C971DC">
            <w:pPr>
              <w:pStyle w:val="TAC"/>
              <w:rPr>
                <w:rFonts w:cs="Arial"/>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AAA2F4B" w14:textId="77777777" w:rsidR="00975C97" w:rsidRPr="0001701A" w:rsidRDefault="00975C97" w:rsidP="00C971DC">
            <w:pPr>
              <w:pStyle w:val="TAC"/>
              <w:rPr>
                <w:rFonts w:cs="Arial"/>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0DE520A6" w14:textId="77777777" w:rsidR="00975C97" w:rsidRPr="0001701A" w:rsidRDefault="00975C97" w:rsidP="00C971DC">
            <w:pPr>
              <w:pStyle w:val="TAC"/>
              <w:rPr>
                <w:rFonts w:cs="Arial"/>
                <w:szCs w:val="18"/>
              </w:rPr>
            </w:pPr>
            <w:r w:rsidRPr="0001701A">
              <w:rPr>
                <w:rFonts w:eastAsia="PMingLiU" w:cs="Arial"/>
                <w:kern w:val="2"/>
                <w:szCs w:val="18"/>
              </w:rPr>
              <w:t>10</w:t>
            </w:r>
          </w:p>
        </w:tc>
      </w:tr>
      <w:tr w:rsidR="00975C97" w:rsidRPr="0001701A" w14:paraId="61DB607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6B7EC"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D1AC47B"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08451" w14:textId="77777777" w:rsidR="00975C97" w:rsidRPr="0001701A" w:rsidRDefault="00975C97" w:rsidP="00C971DC">
            <w:pPr>
              <w:pStyle w:val="TAC"/>
              <w:rPr>
                <w:rFonts w:cs="Arial"/>
                <w:kern w:val="2"/>
                <w:szCs w:val="18"/>
              </w:rPr>
            </w:pPr>
            <w:r w:rsidRPr="0001701A">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0E4E8"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A44B6" w14:textId="77777777" w:rsidR="00975C97" w:rsidRPr="0001701A" w:rsidRDefault="00975C97" w:rsidP="00C971DC">
            <w:pPr>
              <w:pStyle w:val="TAC"/>
              <w:rPr>
                <w:rFonts w:cs="Arial"/>
                <w:kern w:val="2"/>
                <w:szCs w:val="18"/>
              </w:rPr>
            </w:pPr>
            <w:r w:rsidRPr="0001701A">
              <w:rPr>
                <w:rFonts w:cs="Arial"/>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AEF4E" w14:textId="77777777" w:rsidR="00975C97" w:rsidRPr="0001701A" w:rsidRDefault="00975C97" w:rsidP="00C971DC">
            <w:pPr>
              <w:pStyle w:val="TAC"/>
              <w:rPr>
                <w:rFonts w:cs="Arial"/>
                <w:kern w:val="2"/>
                <w:szCs w:val="18"/>
              </w:rPr>
            </w:pPr>
            <w:r w:rsidRPr="0001701A">
              <w:rPr>
                <w:rFonts w:cs="Arial"/>
                <w:szCs w:val="18"/>
              </w:rPr>
              <w:t>50</w:t>
            </w:r>
          </w:p>
        </w:tc>
      </w:tr>
      <w:tr w:rsidR="00975C97" w:rsidRPr="0001701A" w14:paraId="44E16DB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10D354"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888216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975FE67"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5EAD7FAC"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4107C38C"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61E5B86F" w14:textId="77777777" w:rsidR="00975C97" w:rsidRPr="0001701A" w:rsidRDefault="00975C97" w:rsidP="00C971DC">
            <w:pPr>
              <w:pStyle w:val="TAC"/>
              <w:rPr>
                <w:rFonts w:cs="Arial"/>
                <w:kern w:val="2"/>
                <w:szCs w:val="18"/>
              </w:rPr>
            </w:pPr>
            <w:r w:rsidRPr="0001701A">
              <w:rPr>
                <w:rFonts w:cs="Arial"/>
                <w:szCs w:val="18"/>
              </w:rPr>
              <w:t>23</w:t>
            </w:r>
          </w:p>
        </w:tc>
      </w:tr>
      <w:tr w:rsidR="00975C97" w:rsidRPr="0001701A" w14:paraId="7399859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AD4D5"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703B091"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36483D2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5CBD0"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A88D6FB"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C5505"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661A1"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C3BE6"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2BB4C"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10E47201" w14:textId="77777777" w:rsidTr="00C971DC">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F0CC3"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579578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FA2D9" w14:textId="77777777" w:rsidR="00975C97" w:rsidRPr="0001701A" w:rsidRDefault="00975C97" w:rsidP="00C971DC">
            <w:pPr>
              <w:pStyle w:val="TAC"/>
              <w:rPr>
                <w:rFonts w:cs="Arial"/>
                <w:kern w:val="2"/>
                <w:szCs w:val="18"/>
              </w:rPr>
            </w:pPr>
            <w:r w:rsidRPr="0001701A">
              <w:rPr>
                <w:rFonts w:cs="Arial"/>
                <w:kern w:val="2"/>
                <w:szCs w:val="18"/>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7B71946" w14:textId="77777777" w:rsidR="00975C97" w:rsidRPr="0001701A" w:rsidRDefault="00975C97" w:rsidP="00C971DC">
            <w:pPr>
              <w:pStyle w:val="TAC"/>
              <w:rPr>
                <w:rFonts w:cs="Arial"/>
                <w:kern w:val="2"/>
                <w:szCs w:val="18"/>
              </w:rPr>
            </w:pPr>
            <w:r w:rsidRPr="0001701A">
              <w:rPr>
                <w:rFonts w:cs="Arial"/>
                <w:kern w:val="2"/>
                <w:szCs w:val="18"/>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26518658" w14:textId="77777777" w:rsidR="00975C97" w:rsidRPr="0001701A" w:rsidRDefault="00975C97" w:rsidP="00C971DC">
            <w:pPr>
              <w:pStyle w:val="TAC"/>
              <w:rPr>
                <w:rFonts w:cs="Arial"/>
                <w:kern w:val="2"/>
                <w:szCs w:val="18"/>
              </w:rPr>
            </w:pPr>
            <w:r w:rsidRPr="0001701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209BB7BC" w14:textId="77777777" w:rsidR="00975C97" w:rsidRPr="0001701A" w:rsidRDefault="00975C97" w:rsidP="00C971DC">
            <w:pPr>
              <w:pStyle w:val="TAC"/>
              <w:rPr>
                <w:rFonts w:cs="Arial"/>
                <w:kern w:val="2"/>
                <w:szCs w:val="18"/>
              </w:rPr>
            </w:pPr>
            <w:r w:rsidRPr="0001701A">
              <w:rPr>
                <w:rFonts w:cs="Arial"/>
                <w:kern w:val="2"/>
                <w:szCs w:val="18"/>
              </w:rPr>
              <w:t>36896</w:t>
            </w:r>
          </w:p>
        </w:tc>
      </w:tr>
      <w:tr w:rsidR="00975C97" w:rsidRPr="0001701A" w14:paraId="32AA1FD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F64783"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23A71"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D054"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CE0BD"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66B4E"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7576"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7CDCBB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933046"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0AFD2B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43FF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63C5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5028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E2491"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7DD9FF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DA4D8"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F79B92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BFE57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D365E4"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7F8BD50"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5C83659A" w14:textId="77777777" w:rsidR="00975C97" w:rsidRPr="0001701A" w:rsidRDefault="00975C97" w:rsidP="00C971DC">
            <w:pPr>
              <w:pStyle w:val="TAC"/>
              <w:rPr>
                <w:rFonts w:cs="Arial"/>
                <w:kern w:val="2"/>
                <w:szCs w:val="18"/>
              </w:rPr>
            </w:pPr>
            <w:r w:rsidRPr="0001701A">
              <w:rPr>
                <w:rFonts w:cs="Arial"/>
                <w:kern w:val="2"/>
                <w:szCs w:val="18"/>
              </w:rPr>
              <w:t>5</w:t>
            </w:r>
          </w:p>
        </w:tc>
      </w:tr>
      <w:tr w:rsidR="00975C97" w:rsidRPr="0001701A" w14:paraId="199909A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4F549F"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A6E3BF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FE60C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6D345B3"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5225BF97"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0D33DC59"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6C5D894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14959A" w14:textId="40BF0459"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3BBFC6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CFC661"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6FA368D"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80BABB7"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2C78C48"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7BF48DB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89B59"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71C797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6D167B" w14:textId="77777777" w:rsidR="00975C97" w:rsidRPr="0001701A" w:rsidRDefault="00975C97" w:rsidP="00C971DC">
            <w:pPr>
              <w:pStyle w:val="TAC"/>
              <w:rPr>
                <w:rFonts w:cs="Arial"/>
                <w:kern w:val="2"/>
                <w:szCs w:val="18"/>
              </w:rPr>
            </w:pPr>
            <w:r w:rsidRPr="0001701A">
              <w:rPr>
                <w:rFonts w:cs="Arial"/>
                <w:kern w:val="2"/>
                <w:szCs w:val="18"/>
              </w:rPr>
              <w:t>5760</w:t>
            </w:r>
          </w:p>
        </w:tc>
        <w:tc>
          <w:tcPr>
            <w:tcW w:w="0" w:type="auto"/>
            <w:tcBorders>
              <w:top w:val="single" w:sz="4" w:space="0" w:color="auto"/>
              <w:left w:val="single" w:sz="4" w:space="0" w:color="auto"/>
              <w:bottom w:val="single" w:sz="4" w:space="0" w:color="auto"/>
              <w:right w:val="single" w:sz="4" w:space="0" w:color="auto"/>
            </w:tcBorders>
            <w:vAlign w:val="center"/>
          </w:tcPr>
          <w:p w14:paraId="460472BB" w14:textId="77777777" w:rsidR="00975C97" w:rsidRPr="0001701A" w:rsidRDefault="00975C97" w:rsidP="00C971DC">
            <w:pPr>
              <w:pStyle w:val="TAC"/>
              <w:rPr>
                <w:rFonts w:cs="Arial"/>
                <w:kern w:val="2"/>
                <w:szCs w:val="18"/>
              </w:rPr>
            </w:pPr>
            <w:r w:rsidRPr="0001701A">
              <w:rPr>
                <w:rFonts w:cs="Arial"/>
                <w:kern w:val="2"/>
                <w:szCs w:val="18"/>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3B24820" w14:textId="77777777" w:rsidR="00975C97" w:rsidRPr="0001701A" w:rsidRDefault="00975C97" w:rsidP="00C971DC">
            <w:pPr>
              <w:pStyle w:val="TAC"/>
              <w:rPr>
                <w:rFonts w:cs="Arial"/>
                <w:kern w:val="2"/>
                <w:szCs w:val="18"/>
              </w:rPr>
            </w:pPr>
            <w:r w:rsidRPr="0001701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985C572" w14:textId="77777777" w:rsidR="00975C97" w:rsidRPr="0001701A" w:rsidRDefault="00975C97" w:rsidP="00C971DC">
            <w:pPr>
              <w:pStyle w:val="TAC"/>
              <w:rPr>
                <w:rFonts w:cs="Arial"/>
                <w:kern w:val="2"/>
                <w:szCs w:val="18"/>
              </w:rPr>
            </w:pPr>
            <w:r w:rsidRPr="0001701A">
              <w:rPr>
                <w:rFonts w:cs="Arial"/>
                <w:kern w:val="2"/>
                <w:szCs w:val="18"/>
              </w:rPr>
              <w:t>48000</w:t>
            </w:r>
          </w:p>
        </w:tc>
      </w:tr>
      <w:tr w:rsidR="00975C97" w:rsidRPr="0001701A" w14:paraId="608894F3"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E7801"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EB161"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7A92F" w14:textId="77777777" w:rsidR="00975C97" w:rsidRPr="0001701A" w:rsidRDefault="00975C97" w:rsidP="00C971DC">
            <w:pPr>
              <w:pStyle w:val="TAC"/>
              <w:rPr>
                <w:rFonts w:cs="Arial"/>
                <w:kern w:val="2"/>
                <w:szCs w:val="18"/>
              </w:rPr>
            </w:pPr>
            <w:r w:rsidRPr="0001701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24CD5" w14:textId="77777777" w:rsidR="00975C97" w:rsidRPr="0001701A" w:rsidRDefault="00975C97" w:rsidP="00C971DC">
            <w:pPr>
              <w:pStyle w:val="TAC"/>
              <w:rPr>
                <w:rFonts w:cs="Arial"/>
                <w:kern w:val="2"/>
                <w:szCs w:val="18"/>
              </w:rPr>
            </w:pPr>
            <w:r w:rsidRPr="0001701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A82A3" w14:textId="77777777" w:rsidR="00975C97" w:rsidRPr="0001701A" w:rsidRDefault="00975C97" w:rsidP="00C971DC">
            <w:pPr>
              <w:pStyle w:val="TAC"/>
              <w:rPr>
                <w:rFonts w:cs="Arial"/>
                <w:kern w:val="2"/>
                <w:szCs w:val="18"/>
              </w:rPr>
            </w:pPr>
            <w:r w:rsidRPr="0001701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27968" w14:textId="77777777" w:rsidR="00975C97" w:rsidRPr="0001701A" w:rsidRDefault="00975C97" w:rsidP="00C971DC">
            <w:pPr>
              <w:pStyle w:val="TAC"/>
              <w:rPr>
                <w:rFonts w:cs="Arial"/>
                <w:kern w:val="2"/>
                <w:szCs w:val="18"/>
              </w:rPr>
            </w:pPr>
            <w:r w:rsidRPr="0001701A">
              <w:rPr>
                <w:rFonts w:cs="Arial"/>
                <w:kern w:val="2"/>
                <w:szCs w:val="18"/>
              </w:rPr>
              <w:t>14.758</w:t>
            </w:r>
          </w:p>
        </w:tc>
      </w:tr>
      <w:tr w:rsidR="00975C97" w:rsidRPr="0001701A" w14:paraId="79C67DA3"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2C70604"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583EBC31" w14:textId="40AF06C0"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4ECECE40" w14:textId="77777777" w:rsidR="00975C97" w:rsidRPr="0001701A" w:rsidRDefault="00975C97" w:rsidP="00975C97"/>
    <w:p w14:paraId="6ECB46C9" w14:textId="77777777" w:rsidR="00975C97" w:rsidRPr="0001701A" w:rsidRDefault="00975C97" w:rsidP="00975C97">
      <w:pPr>
        <w:pStyle w:val="Heading2"/>
        <w:rPr>
          <w:rFonts w:eastAsia="Malgun Gothic"/>
        </w:rPr>
      </w:pPr>
      <w:r w:rsidRPr="0001701A">
        <w:rPr>
          <w:rFonts w:eastAsia="Malgun Gothic"/>
        </w:rPr>
        <w:t>A.7.5</w:t>
      </w:r>
      <w:r w:rsidRPr="0001701A">
        <w:rPr>
          <w:rFonts w:eastAsia="Malgun Gothic"/>
        </w:rPr>
        <w:tab/>
        <w:t>FRC for transmitter requirements</w:t>
      </w:r>
    </w:p>
    <w:p w14:paraId="07678F8C" w14:textId="77777777" w:rsidR="00975C97" w:rsidRPr="0001701A" w:rsidRDefault="00975C97" w:rsidP="00975C97">
      <w:pPr>
        <w:rPr>
          <w:rFonts w:eastAsia="Malgun Gothic" w:cs="v5.0.0"/>
        </w:rPr>
      </w:pPr>
      <w:r w:rsidRPr="0001701A">
        <w:t>For V2X transmission over PC5, FRC specified in clause A.7.5-1, A.7.5-2, A.7.5-3 and A.7.5-4 are applicable for measurements on the Transmitter Characteristics.</w:t>
      </w:r>
    </w:p>
    <w:p w14:paraId="2AFAB185" w14:textId="77777777" w:rsidR="00975C97" w:rsidRPr="0001701A" w:rsidRDefault="00975C97" w:rsidP="00975C97">
      <w:pPr>
        <w:pStyle w:val="TH"/>
      </w:pPr>
      <w:r w:rsidRPr="0001701A">
        <w:t>Table A.7.5-1: Fixed reference channel for V2X transmitter requirements (QPSK)</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617"/>
        <w:gridCol w:w="617"/>
        <w:gridCol w:w="617"/>
        <w:gridCol w:w="617"/>
        <w:gridCol w:w="617"/>
        <w:gridCol w:w="617"/>
        <w:gridCol w:w="617"/>
        <w:gridCol w:w="717"/>
        <w:gridCol w:w="717"/>
        <w:gridCol w:w="717"/>
        <w:gridCol w:w="717"/>
        <w:gridCol w:w="717"/>
        <w:gridCol w:w="717"/>
      </w:tblGrid>
      <w:tr w:rsidR="00975C97" w:rsidRPr="0001701A" w14:paraId="0B54377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915FA" w14:textId="77777777" w:rsidR="00975C97" w:rsidRPr="0001701A" w:rsidRDefault="00975C97" w:rsidP="00C971DC">
            <w:pPr>
              <w:pStyle w:val="TAH"/>
            </w:pPr>
            <w:r w:rsidRPr="0001701A">
              <w:t>Parameter</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4D0FC8" w14:textId="77777777" w:rsidR="00975C97" w:rsidRPr="0001701A" w:rsidRDefault="00975C97" w:rsidP="00C971DC">
            <w:pPr>
              <w:pStyle w:val="TAH"/>
            </w:pPr>
            <w:r w:rsidRPr="0001701A">
              <w:t>Unit</w:t>
            </w: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45633E27" w14:textId="77777777" w:rsidR="00975C97" w:rsidRPr="0001701A" w:rsidRDefault="00975C97" w:rsidP="00C971DC">
            <w:pPr>
              <w:pStyle w:val="TAH"/>
              <w:rPr>
                <w:rFonts w:eastAsia="SimSun"/>
                <w:lang w:eastAsia="zh-CN"/>
              </w:rPr>
            </w:pPr>
            <w:r w:rsidRPr="0001701A">
              <w:t>Value</w:t>
            </w:r>
          </w:p>
        </w:tc>
      </w:tr>
      <w:tr w:rsidR="00975C97" w:rsidRPr="0001701A" w14:paraId="4566D8C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1574E"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853" w:type="dxa"/>
            <w:tcBorders>
              <w:top w:val="single" w:sz="4" w:space="0" w:color="auto"/>
              <w:left w:val="single" w:sz="4" w:space="0" w:color="auto"/>
              <w:bottom w:val="single" w:sz="4" w:space="0" w:color="auto"/>
              <w:right w:val="single" w:sz="4" w:space="0" w:color="auto"/>
            </w:tcBorders>
            <w:vAlign w:val="center"/>
          </w:tcPr>
          <w:p w14:paraId="37DF1B36"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523B239"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8F2BF"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57283"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6DF5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3A91D"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B6519"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24654"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0BA9E"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3F86B"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E0379"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3AA9"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290E"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1F34333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60F5A"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853" w:type="dxa"/>
            <w:tcBorders>
              <w:top w:val="single" w:sz="4" w:space="0" w:color="auto"/>
              <w:left w:val="single" w:sz="4" w:space="0" w:color="auto"/>
              <w:bottom w:val="single" w:sz="4" w:space="0" w:color="auto"/>
              <w:right w:val="single" w:sz="4" w:space="0" w:color="auto"/>
            </w:tcBorders>
            <w:vAlign w:val="center"/>
          </w:tcPr>
          <w:p w14:paraId="38D79BC1"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427F0D76" w14:textId="77777777" w:rsidR="00975C97" w:rsidRPr="0001701A" w:rsidRDefault="00975C97" w:rsidP="00C971DC">
            <w:pPr>
              <w:pStyle w:val="TAC"/>
            </w:pPr>
            <w:r w:rsidRPr="0001701A">
              <w:t>4</w:t>
            </w:r>
          </w:p>
        </w:tc>
      </w:tr>
      <w:tr w:rsidR="00975C97" w:rsidRPr="0001701A" w14:paraId="2A4B684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EC763"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853" w:type="dxa"/>
            <w:tcBorders>
              <w:top w:val="single" w:sz="4" w:space="0" w:color="auto"/>
              <w:left w:val="single" w:sz="4" w:space="0" w:color="auto"/>
              <w:bottom w:val="single" w:sz="4" w:space="0" w:color="auto"/>
              <w:right w:val="single" w:sz="4" w:space="0" w:color="auto"/>
            </w:tcBorders>
            <w:vAlign w:val="center"/>
          </w:tcPr>
          <w:p w14:paraId="5653F017"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6D2E7500" w14:textId="77777777" w:rsidR="00975C97" w:rsidRPr="0001701A" w:rsidRDefault="00975C97" w:rsidP="00C971DC">
            <w:pPr>
              <w:pStyle w:val="TAC"/>
            </w:pPr>
            <w:r w:rsidRPr="0001701A">
              <w:rPr>
                <w:rFonts w:cs="Arial"/>
                <w:kern w:val="2"/>
                <w:szCs w:val="18"/>
              </w:rPr>
              <w:t>64QAM</w:t>
            </w:r>
          </w:p>
        </w:tc>
      </w:tr>
      <w:tr w:rsidR="00975C97" w:rsidRPr="0001701A" w14:paraId="10D530A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B44C8"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853" w:type="dxa"/>
            <w:tcBorders>
              <w:top w:val="single" w:sz="4" w:space="0" w:color="auto"/>
              <w:left w:val="single" w:sz="4" w:space="0" w:color="auto"/>
              <w:bottom w:val="single" w:sz="4" w:space="0" w:color="auto"/>
              <w:right w:val="single" w:sz="4" w:space="0" w:color="auto"/>
            </w:tcBorders>
            <w:vAlign w:val="center"/>
          </w:tcPr>
          <w:p w14:paraId="41BA64DA"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26BBE1E1" w14:textId="77777777" w:rsidR="00975C97" w:rsidRPr="0001701A" w:rsidRDefault="00975C97" w:rsidP="00C971DC">
            <w:pPr>
              <w:pStyle w:val="TAC"/>
            </w:pPr>
            <w:r w:rsidRPr="0001701A">
              <w:t>QPSK</w:t>
            </w:r>
          </w:p>
        </w:tc>
      </w:tr>
      <w:tr w:rsidR="00975C97" w:rsidRPr="0001701A" w14:paraId="1A42E393"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96909"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853" w:type="dxa"/>
            <w:tcBorders>
              <w:top w:val="single" w:sz="4" w:space="0" w:color="auto"/>
              <w:left w:val="single" w:sz="4" w:space="0" w:color="auto"/>
              <w:bottom w:val="single" w:sz="4" w:space="0" w:color="auto"/>
              <w:right w:val="single" w:sz="4" w:space="0" w:color="auto"/>
            </w:tcBorders>
            <w:vAlign w:val="center"/>
          </w:tcPr>
          <w:p w14:paraId="2CFF78B4"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FC66396" w14:textId="77777777" w:rsidR="00975C97" w:rsidRPr="0001701A" w:rsidRDefault="00975C97" w:rsidP="00C971DC">
            <w:pPr>
              <w:pStyle w:val="TAC"/>
            </w:pPr>
            <w:r w:rsidRPr="0001701A">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554C" w14:textId="77777777" w:rsidR="00975C97" w:rsidRPr="0001701A" w:rsidRDefault="00975C97" w:rsidP="00C971DC">
            <w:pPr>
              <w:pStyle w:val="TAC"/>
              <w:rPr>
                <w:rFonts w:eastAsia="SimSun"/>
                <w:lang w:eastAsia="zh-CN"/>
              </w:rPr>
            </w:pPr>
            <w:r w:rsidRPr="0001701A">
              <w:rPr>
                <w:rFonts w:eastAsia="SimSun"/>
                <w:lang w:eastAsia="zh-CN"/>
              </w:rPr>
              <w:t>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01C5A" w14:textId="77777777" w:rsidR="00975C97" w:rsidRPr="0001701A" w:rsidRDefault="00975C97" w:rsidP="00C971DC">
            <w:pPr>
              <w:pStyle w:val="TAC"/>
              <w:rPr>
                <w:rFonts w:eastAsia="SimSun"/>
                <w:lang w:eastAsia="zh-CN"/>
              </w:rPr>
            </w:pPr>
            <w:r w:rsidRPr="0001701A">
              <w:rPr>
                <w:rFonts w:eastAsia="SimSun"/>
                <w:lang w:eastAsia="zh-CN"/>
              </w:rPr>
              <w:t>848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7713" w14:textId="77777777" w:rsidR="00975C97" w:rsidRPr="0001701A" w:rsidRDefault="00975C97" w:rsidP="00C971DC">
            <w:pPr>
              <w:pStyle w:val="TAC"/>
              <w:rPr>
                <w:rFonts w:eastAsia="SimSun"/>
                <w:lang w:eastAsia="zh-CN"/>
              </w:rPr>
            </w:pPr>
            <w:r w:rsidRPr="0001701A">
              <w:rPr>
                <w:rFonts w:eastAsia="SimSun"/>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0C73B" w14:textId="77777777" w:rsidR="00975C97" w:rsidRPr="0001701A" w:rsidRDefault="00975C97" w:rsidP="00C971DC">
            <w:pPr>
              <w:pStyle w:val="TAC"/>
              <w:rPr>
                <w:rFonts w:eastAsia="SimSun"/>
                <w:lang w:eastAsia="zh-CN"/>
              </w:rPr>
            </w:pPr>
            <w:r w:rsidRPr="0001701A">
              <w:rPr>
                <w:rFonts w:eastAsia="SimSun"/>
                <w:lang w:eastAsia="zh-CN"/>
              </w:rPr>
              <w:t>1672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E62B" w14:textId="77777777" w:rsidR="00975C97" w:rsidRPr="0001701A" w:rsidRDefault="00975C97" w:rsidP="00C971DC">
            <w:pPr>
              <w:pStyle w:val="TAC"/>
              <w:rPr>
                <w:rFonts w:eastAsia="SimSun"/>
                <w:lang w:eastAsia="zh-CN"/>
              </w:rPr>
            </w:pPr>
            <w:r w:rsidRPr="0001701A">
              <w:rPr>
                <w:rFonts w:eastAsia="SimSun"/>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E140" w14:textId="77777777" w:rsidR="00975C97" w:rsidRPr="0001701A" w:rsidRDefault="00975C97" w:rsidP="00C971DC">
            <w:pPr>
              <w:pStyle w:val="TAC"/>
              <w:rPr>
                <w:rFonts w:eastAsia="SimSun"/>
                <w:lang w:eastAsia="zh-CN"/>
              </w:rPr>
            </w:pPr>
            <w:r w:rsidRPr="0001701A">
              <w:rPr>
                <w:rFonts w:eastAsia="SimSun"/>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4818" w14:textId="77777777" w:rsidR="00975C97" w:rsidRPr="0001701A" w:rsidRDefault="00975C97" w:rsidP="00C971DC">
            <w:pPr>
              <w:pStyle w:val="TAC"/>
              <w:rPr>
                <w:rFonts w:eastAsia="SimSun"/>
                <w:lang w:eastAsia="zh-CN"/>
              </w:rPr>
            </w:pPr>
            <w:r w:rsidRPr="0001701A">
              <w:rPr>
                <w:rFonts w:eastAsia="SimSun"/>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6D4D" w14:textId="77777777" w:rsidR="00975C97" w:rsidRPr="0001701A" w:rsidRDefault="00975C97" w:rsidP="00C971DC">
            <w:pPr>
              <w:pStyle w:val="TAC"/>
              <w:rPr>
                <w:rFonts w:eastAsia="SimSun"/>
                <w:lang w:eastAsia="zh-CN"/>
              </w:rPr>
            </w:pPr>
            <w:r w:rsidRPr="0001701A">
              <w:rPr>
                <w:rFonts w:eastAsia="SimSun"/>
                <w:lang w:eastAsia="zh-CN"/>
              </w:rPr>
              <w:t>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FFBC" w14:textId="77777777" w:rsidR="00975C97" w:rsidRPr="0001701A" w:rsidRDefault="00975C97" w:rsidP="00C971DC">
            <w:pPr>
              <w:pStyle w:val="TAC"/>
              <w:rPr>
                <w:rFonts w:eastAsia="Malgun Gothic"/>
                <w:lang w:eastAsia="en-US"/>
              </w:rPr>
            </w:pPr>
            <w:r w:rsidRPr="0001701A">
              <w:t>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A432" w14:textId="77777777" w:rsidR="00975C97" w:rsidRPr="0001701A" w:rsidRDefault="00975C97" w:rsidP="00C971DC">
            <w:pPr>
              <w:pStyle w:val="TAC"/>
              <w:rPr>
                <w:rFonts w:eastAsia="SimSun"/>
                <w:lang w:eastAsia="zh-CN"/>
              </w:rPr>
            </w:pPr>
            <w:r w:rsidRPr="0001701A">
              <w:rPr>
                <w:rFonts w:eastAsia="SimSun"/>
                <w:lang w:eastAsia="zh-CN"/>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BDEC" w14:textId="77777777" w:rsidR="00975C97" w:rsidRPr="0001701A" w:rsidRDefault="00975C97" w:rsidP="00C971DC">
            <w:pPr>
              <w:pStyle w:val="TAC"/>
              <w:rPr>
                <w:rFonts w:eastAsia="SimSun"/>
                <w:lang w:eastAsia="zh-CN"/>
              </w:rPr>
            </w:pPr>
            <w:r w:rsidRPr="0001701A">
              <w:rPr>
                <w:rFonts w:eastAsia="SimSun"/>
                <w:lang w:eastAsia="zh-CN"/>
              </w:rPr>
              <w:t>16896</w:t>
            </w:r>
          </w:p>
        </w:tc>
      </w:tr>
      <w:tr w:rsidR="00975C97" w:rsidRPr="0001701A" w14:paraId="18BA23E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133E7"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853" w:type="dxa"/>
            <w:tcBorders>
              <w:top w:val="single" w:sz="4" w:space="0" w:color="auto"/>
              <w:left w:val="single" w:sz="4" w:space="0" w:color="auto"/>
              <w:bottom w:val="single" w:sz="4" w:space="0" w:color="auto"/>
              <w:right w:val="single" w:sz="4" w:space="0" w:color="auto"/>
            </w:tcBorders>
            <w:vAlign w:val="center"/>
            <w:hideMark/>
          </w:tcPr>
          <w:p w14:paraId="7BD0F2EA" w14:textId="77777777" w:rsidR="00975C97" w:rsidRPr="0001701A" w:rsidRDefault="00975C97" w:rsidP="00C971DC">
            <w:pPr>
              <w:pStyle w:val="TAC"/>
            </w:pPr>
            <w:r w:rsidRPr="0001701A">
              <w:t>Bits</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03FE96"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A727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6455B"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6CC8"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CFB64"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4F0CA"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6377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AD86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BB649"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CFF7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03B42"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4F6F"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1EE4F3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1035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853" w:type="dxa"/>
            <w:tcBorders>
              <w:top w:val="single" w:sz="4" w:space="0" w:color="auto"/>
              <w:left w:val="single" w:sz="4" w:space="0" w:color="auto"/>
              <w:bottom w:val="single" w:sz="4" w:space="0" w:color="auto"/>
              <w:right w:val="single" w:sz="4" w:space="0" w:color="auto"/>
            </w:tcBorders>
            <w:vAlign w:val="center"/>
          </w:tcPr>
          <w:p w14:paraId="19E98B41" w14:textId="77777777" w:rsidR="00975C97" w:rsidRPr="0001701A" w:rsidRDefault="00975C97" w:rsidP="00C971DC">
            <w:pPr>
              <w:pStyle w:val="TAC"/>
              <w:rPr>
                <w:rFonts w:eastAsia="SimSun"/>
                <w:lang w:eastAsia="zh-CN"/>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2F8FF902"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084A3"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D42EC"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D2C2E"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4AF63"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9382A"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C7CE0"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F5A2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1FCD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D447C"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8F90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586E"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2966D2F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6220B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853" w:type="dxa"/>
            <w:tcBorders>
              <w:top w:val="single" w:sz="4" w:space="0" w:color="auto"/>
              <w:left w:val="single" w:sz="4" w:space="0" w:color="auto"/>
              <w:bottom w:val="single" w:sz="4" w:space="0" w:color="auto"/>
              <w:right w:val="single" w:sz="4" w:space="0" w:color="auto"/>
            </w:tcBorders>
            <w:vAlign w:val="center"/>
          </w:tcPr>
          <w:p w14:paraId="558CD7C1"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73DDC7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F4A1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97F0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A743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8A7C2"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B88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B36CF"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2660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14202"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F4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4E8B"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2394" w14:textId="77777777" w:rsidR="00975C97" w:rsidRPr="0001701A" w:rsidRDefault="00975C97" w:rsidP="00C971DC">
            <w:pPr>
              <w:pStyle w:val="TAC"/>
              <w:rPr>
                <w:rFonts w:eastAsia="SimSun"/>
                <w:lang w:eastAsia="zh-CN"/>
              </w:rPr>
            </w:pPr>
            <w:r w:rsidRPr="0001701A">
              <w:rPr>
                <w:rFonts w:eastAsia="SimSun"/>
                <w:lang w:eastAsia="zh-CN"/>
              </w:rPr>
              <w:t>3</w:t>
            </w:r>
          </w:p>
        </w:tc>
      </w:tr>
      <w:tr w:rsidR="00975C97" w:rsidRPr="0001701A" w14:paraId="7AF76CC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8EEE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853" w:type="dxa"/>
            <w:tcBorders>
              <w:top w:val="single" w:sz="4" w:space="0" w:color="auto"/>
              <w:left w:val="single" w:sz="4" w:space="0" w:color="auto"/>
              <w:bottom w:val="single" w:sz="4" w:space="0" w:color="auto"/>
              <w:right w:val="single" w:sz="4" w:space="0" w:color="auto"/>
            </w:tcBorders>
            <w:vAlign w:val="center"/>
          </w:tcPr>
          <w:p w14:paraId="19B105B5"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3734ADAC" w14:textId="77777777" w:rsidR="00975C97" w:rsidRPr="0001701A" w:rsidRDefault="00975C97" w:rsidP="00C971DC">
            <w:pPr>
              <w:pStyle w:val="TAC"/>
              <w:rPr>
                <w:rFonts w:eastAsia="SimSun"/>
                <w:lang w:eastAsia="zh-CN"/>
              </w:rPr>
            </w:pPr>
            <w:r w:rsidRPr="0001701A">
              <w:t>2.25</w:t>
            </w:r>
          </w:p>
        </w:tc>
      </w:tr>
      <w:tr w:rsidR="00975C97" w:rsidRPr="0001701A" w14:paraId="38BC1C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62C6D" w14:textId="0CE12E23"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853" w:type="dxa"/>
            <w:tcBorders>
              <w:top w:val="single" w:sz="4" w:space="0" w:color="auto"/>
              <w:left w:val="single" w:sz="4" w:space="0" w:color="auto"/>
              <w:bottom w:val="single" w:sz="4" w:space="0" w:color="auto"/>
              <w:right w:val="single" w:sz="4" w:space="0" w:color="auto"/>
            </w:tcBorders>
            <w:vAlign w:val="center"/>
          </w:tcPr>
          <w:p w14:paraId="4AB30260"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06F003B" w14:textId="77777777" w:rsidR="00975C97" w:rsidRPr="0001701A" w:rsidRDefault="00975C97" w:rsidP="00C971DC">
            <w:pPr>
              <w:pStyle w:val="TAC"/>
            </w:pPr>
            <w:r w:rsidRPr="0001701A">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8B731"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8B1E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1833"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21F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2A8F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A206C" w14:textId="77777777" w:rsidR="00975C97" w:rsidRPr="0001701A" w:rsidRDefault="00975C97" w:rsidP="00C971DC">
            <w:pPr>
              <w:pStyle w:val="TAC"/>
              <w:rPr>
                <w:rFonts w:eastAsia="Malgun Gothic"/>
                <w:lang w:eastAsia="en-US"/>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A8449" w14:textId="77777777" w:rsidR="00975C97" w:rsidRPr="0001701A" w:rsidRDefault="00975C97" w:rsidP="00C971DC">
            <w:pPr>
              <w:pStyle w:val="TAC"/>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1AF14" w14:textId="77777777" w:rsidR="00975C97" w:rsidRPr="0001701A" w:rsidRDefault="00975C97" w:rsidP="00C971DC">
            <w:pPr>
              <w:pStyle w:val="TAC"/>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3B7B" w14:textId="77777777" w:rsidR="00975C97" w:rsidRPr="0001701A" w:rsidRDefault="00975C97" w:rsidP="00C971DC">
            <w:pPr>
              <w:pStyle w:val="TAC"/>
            </w:pPr>
            <w:r w:rsidRPr="0001701A">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D6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1EA08"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2BB065F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F6F4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853" w:type="dxa"/>
            <w:tcBorders>
              <w:top w:val="single" w:sz="4" w:space="0" w:color="auto"/>
              <w:left w:val="single" w:sz="4" w:space="0" w:color="auto"/>
              <w:bottom w:val="single" w:sz="4" w:space="0" w:color="auto"/>
              <w:right w:val="single" w:sz="4" w:space="0" w:color="auto"/>
            </w:tcBorders>
            <w:vAlign w:val="center"/>
          </w:tcPr>
          <w:p w14:paraId="367C3FB9"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7A562A3" w14:textId="77777777" w:rsidR="00975C97" w:rsidRPr="0001701A" w:rsidRDefault="00975C97" w:rsidP="00C971DC">
            <w:pPr>
              <w:pStyle w:val="TAC"/>
            </w:pPr>
            <w:r w:rsidRPr="0001701A">
              <w:t>1464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5FD86" w14:textId="77777777" w:rsidR="00975C97" w:rsidRPr="0001701A" w:rsidRDefault="00975C97" w:rsidP="00C971DC">
            <w:pPr>
              <w:pStyle w:val="TAC"/>
              <w:rPr>
                <w:rFonts w:eastAsia="SimSun"/>
                <w:lang w:eastAsia="zh-CN"/>
              </w:rPr>
            </w:pPr>
            <w:r w:rsidRPr="0001701A">
              <w:rPr>
                <w:rFonts w:eastAsia="SimSun"/>
                <w:lang w:eastAsia="zh-CN"/>
              </w:rPr>
              <w:t>1992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BF69E" w14:textId="77777777" w:rsidR="00975C97" w:rsidRPr="0001701A" w:rsidRDefault="00975C97" w:rsidP="00C971DC">
            <w:pPr>
              <w:pStyle w:val="TAC"/>
              <w:rPr>
                <w:rFonts w:eastAsia="SimSun"/>
                <w:lang w:eastAsia="zh-CN"/>
              </w:rPr>
            </w:pPr>
            <w:r w:rsidRPr="0001701A">
              <w:rPr>
                <w:rFonts w:eastAsia="SimSun"/>
                <w:lang w:eastAsia="zh-CN"/>
              </w:rPr>
              <w:t>2796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0C578" w14:textId="77777777" w:rsidR="00975C97" w:rsidRPr="0001701A" w:rsidRDefault="00975C97" w:rsidP="00C971DC">
            <w:pPr>
              <w:pStyle w:val="TAC"/>
              <w:rPr>
                <w:rFonts w:eastAsia="SimSun"/>
                <w:lang w:eastAsia="zh-CN"/>
              </w:rPr>
            </w:pPr>
            <w:r w:rsidRPr="0001701A">
              <w:rPr>
                <w:rFonts w:eastAsia="SimSun"/>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5DAA" w14:textId="77777777" w:rsidR="00975C97" w:rsidRPr="0001701A" w:rsidRDefault="00975C97" w:rsidP="00C971DC">
            <w:pPr>
              <w:pStyle w:val="TAC"/>
              <w:rPr>
                <w:rFonts w:eastAsia="SimSun"/>
                <w:lang w:eastAsia="zh-CN"/>
              </w:rPr>
            </w:pPr>
            <w:r w:rsidRPr="0001701A">
              <w:rPr>
                <w:rFonts w:eastAsia="SimSun"/>
                <w:lang w:eastAsia="zh-CN"/>
              </w:rPr>
              <w:t>5436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A3120" w14:textId="77777777" w:rsidR="00975C97" w:rsidRPr="0001701A" w:rsidRDefault="00975C97" w:rsidP="00C971DC">
            <w:pPr>
              <w:pStyle w:val="TAC"/>
              <w:rPr>
                <w:rFonts w:eastAsia="SimSun"/>
                <w:lang w:eastAsia="zh-CN"/>
              </w:rPr>
            </w:pPr>
            <w:r w:rsidRPr="0001701A">
              <w:rPr>
                <w:rFonts w:eastAsia="SimSun"/>
                <w:lang w:eastAsia="zh-CN"/>
              </w:rPr>
              <w:t>8328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B87E6" w14:textId="77777777" w:rsidR="00975C97" w:rsidRPr="0001701A" w:rsidRDefault="00975C97" w:rsidP="00C971DC">
            <w:pPr>
              <w:pStyle w:val="TAC"/>
              <w:rPr>
                <w:rFonts w:eastAsia="SimSun"/>
                <w:lang w:eastAsia="zh-CN"/>
              </w:rPr>
            </w:pPr>
            <w:r w:rsidRPr="0001701A">
              <w:rPr>
                <w:rFonts w:eastAsia="SimSun"/>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2BEB" w14:textId="77777777" w:rsidR="00975C97" w:rsidRPr="0001701A" w:rsidRDefault="00975C97" w:rsidP="00C971DC">
            <w:pPr>
              <w:pStyle w:val="TAC"/>
              <w:rPr>
                <w:rFonts w:eastAsia="SimSun"/>
                <w:lang w:eastAsia="zh-CN"/>
              </w:rPr>
            </w:pPr>
            <w:r w:rsidRPr="0001701A">
              <w:rPr>
                <w:rFonts w:eastAsia="SimSun"/>
                <w:lang w:eastAsia="zh-CN"/>
              </w:rPr>
              <w:t>18636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69409" w14:textId="77777777" w:rsidR="00975C97" w:rsidRPr="0001701A" w:rsidRDefault="00975C97" w:rsidP="00C971DC">
            <w:pPr>
              <w:pStyle w:val="TAC"/>
              <w:rPr>
                <w:rFonts w:eastAsia="SimSun"/>
                <w:lang w:eastAsia="zh-CN"/>
              </w:rPr>
            </w:pPr>
            <w:r w:rsidRPr="0001701A">
              <w:rPr>
                <w:rFonts w:eastAsia="SimSun"/>
                <w:lang w:eastAsia="zh-CN"/>
              </w:rPr>
              <w:t>19956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A09EB" w14:textId="77777777" w:rsidR="00975C97" w:rsidRPr="0001701A" w:rsidRDefault="00975C97" w:rsidP="00C971DC">
            <w:pPr>
              <w:pStyle w:val="TAC"/>
              <w:rPr>
                <w:rFonts w:eastAsia="Malgun Gothic"/>
                <w:lang w:eastAsia="en-US"/>
              </w:rPr>
            </w:pPr>
            <w:r w:rsidRPr="0001701A">
              <w:t>26556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B3E88" w14:textId="77777777" w:rsidR="00975C97" w:rsidRPr="0001701A" w:rsidRDefault="00975C97" w:rsidP="00C971DC">
            <w:pPr>
              <w:pStyle w:val="TAC"/>
              <w:rPr>
                <w:rFonts w:eastAsia="SimSun"/>
                <w:lang w:eastAsia="zh-CN"/>
              </w:rPr>
            </w:pPr>
            <w:r w:rsidRPr="0001701A">
              <w:rPr>
                <w:rFonts w:eastAsia="SimSun"/>
                <w:lang w:eastAsia="zh-CN"/>
              </w:rPr>
              <w:t>41076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AD027" w14:textId="77777777" w:rsidR="00975C97" w:rsidRPr="0001701A" w:rsidRDefault="00975C97" w:rsidP="00C971DC">
            <w:pPr>
              <w:pStyle w:val="TAC"/>
              <w:rPr>
                <w:rFonts w:eastAsia="SimSun"/>
                <w:lang w:eastAsia="zh-CN"/>
              </w:rPr>
            </w:pPr>
            <w:r w:rsidRPr="0001701A">
              <w:rPr>
                <w:rFonts w:eastAsia="SimSun"/>
                <w:lang w:eastAsia="zh-CN"/>
              </w:rPr>
              <w:t>55860</w:t>
            </w:r>
          </w:p>
        </w:tc>
      </w:tr>
      <w:tr w:rsidR="00975C97" w:rsidRPr="0001701A" w14:paraId="0132E0DD" w14:textId="77777777" w:rsidTr="00C971DC">
        <w:trPr>
          <w:jc w:val="center"/>
        </w:trPr>
        <w:tc>
          <w:tcPr>
            <w:tcW w:w="9928" w:type="dxa"/>
            <w:gridSpan w:val="14"/>
            <w:tcBorders>
              <w:top w:val="single" w:sz="4" w:space="0" w:color="auto"/>
              <w:left w:val="single" w:sz="4" w:space="0" w:color="auto"/>
              <w:bottom w:val="single" w:sz="4" w:space="0" w:color="auto"/>
              <w:right w:val="single" w:sz="4" w:space="0" w:color="auto"/>
            </w:tcBorders>
            <w:vAlign w:val="center"/>
            <w:hideMark/>
          </w:tcPr>
          <w:p w14:paraId="2944DA66"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517B45D5"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17E921A7" w14:textId="77777777" w:rsidR="00975C97" w:rsidRPr="0001701A" w:rsidRDefault="00975C97" w:rsidP="00975C97">
      <w:pPr>
        <w:rPr>
          <w:lang w:eastAsia="en-US"/>
        </w:rPr>
      </w:pPr>
    </w:p>
    <w:p w14:paraId="65BCD351" w14:textId="77777777" w:rsidR="00975C97" w:rsidRPr="0001701A" w:rsidRDefault="00975C97" w:rsidP="00975C97">
      <w:pPr>
        <w:pStyle w:val="TH"/>
      </w:pPr>
      <w:r w:rsidRPr="0001701A">
        <w:lastRenderedPageBreak/>
        <w:t>Table A.7.5-2: Fixed reference channel for V2X transmitter requirements (16QAM)</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566"/>
        <w:gridCol w:w="617"/>
        <w:gridCol w:w="617"/>
        <w:gridCol w:w="617"/>
        <w:gridCol w:w="717"/>
        <w:gridCol w:w="717"/>
        <w:gridCol w:w="717"/>
        <w:gridCol w:w="717"/>
        <w:gridCol w:w="717"/>
        <w:gridCol w:w="717"/>
        <w:gridCol w:w="717"/>
        <w:gridCol w:w="717"/>
        <w:gridCol w:w="817"/>
      </w:tblGrid>
      <w:tr w:rsidR="00975C97" w:rsidRPr="0001701A" w14:paraId="4B90EBD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3B2FE" w14:textId="77777777" w:rsidR="00975C97" w:rsidRPr="0001701A" w:rsidRDefault="00975C97" w:rsidP="00C971DC">
            <w:pPr>
              <w:pStyle w:val="TAH"/>
            </w:pPr>
            <w:r w:rsidRPr="0001701A">
              <w:t>Parameter</w:t>
            </w:r>
          </w:p>
        </w:tc>
        <w:tc>
          <w:tcPr>
            <w:tcW w:w="627" w:type="dxa"/>
            <w:tcBorders>
              <w:top w:val="single" w:sz="4" w:space="0" w:color="auto"/>
              <w:left w:val="single" w:sz="4" w:space="0" w:color="auto"/>
              <w:bottom w:val="single" w:sz="4" w:space="0" w:color="auto"/>
              <w:right w:val="single" w:sz="4" w:space="0" w:color="auto"/>
            </w:tcBorders>
            <w:vAlign w:val="center"/>
            <w:hideMark/>
          </w:tcPr>
          <w:p w14:paraId="60F66CEC" w14:textId="77777777" w:rsidR="00975C97" w:rsidRPr="0001701A" w:rsidRDefault="00975C97" w:rsidP="00C971DC">
            <w:pPr>
              <w:pStyle w:val="TAH"/>
            </w:pPr>
            <w:r w:rsidRPr="0001701A">
              <w:t>Unit</w:t>
            </w: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68BD91D8" w14:textId="77777777" w:rsidR="00975C97" w:rsidRPr="0001701A" w:rsidRDefault="00975C97" w:rsidP="00C971DC">
            <w:pPr>
              <w:pStyle w:val="TAH"/>
              <w:rPr>
                <w:rFonts w:eastAsia="SimSun"/>
                <w:lang w:eastAsia="zh-CN"/>
              </w:rPr>
            </w:pPr>
            <w:r w:rsidRPr="0001701A">
              <w:t>Value</w:t>
            </w:r>
          </w:p>
        </w:tc>
      </w:tr>
      <w:tr w:rsidR="00975C97" w:rsidRPr="0001701A" w14:paraId="7579DFB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3EE1F"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627" w:type="dxa"/>
            <w:tcBorders>
              <w:top w:val="single" w:sz="4" w:space="0" w:color="auto"/>
              <w:left w:val="single" w:sz="4" w:space="0" w:color="auto"/>
              <w:bottom w:val="single" w:sz="4" w:space="0" w:color="auto"/>
              <w:right w:val="single" w:sz="4" w:space="0" w:color="auto"/>
            </w:tcBorders>
            <w:vAlign w:val="center"/>
          </w:tcPr>
          <w:p w14:paraId="3EC2E764"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3AFC8"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7E4D"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90001"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EA66"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A2233"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BB85"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B19D"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694C6"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64760"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CE060"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AD0C"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38DF5"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5BFA7B9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888F6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627" w:type="dxa"/>
            <w:tcBorders>
              <w:top w:val="single" w:sz="4" w:space="0" w:color="auto"/>
              <w:left w:val="single" w:sz="4" w:space="0" w:color="auto"/>
              <w:bottom w:val="single" w:sz="4" w:space="0" w:color="auto"/>
              <w:right w:val="single" w:sz="4" w:space="0" w:color="auto"/>
            </w:tcBorders>
            <w:vAlign w:val="center"/>
          </w:tcPr>
          <w:p w14:paraId="14F147B2"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75827C6" w14:textId="77777777" w:rsidR="00975C97" w:rsidRPr="0001701A" w:rsidRDefault="00975C97" w:rsidP="00C971DC">
            <w:pPr>
              <w:pStyle w:val="TAC"/>
            </w:pPr>
            <w:r w:rsidRPr="0001701A">
              <w:t>13</w:t>
            </w:r>
          </w:p>
        </w:tc>
      </w:tr>
      <w:tr w:rsidR="00975C97" w:rsidRPr="0001701A" w14:paraId="2628928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636310"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627" w:type="dxa"/>
            <w:tcBorders>
              <w:top w:val="single" w:sz="4" w:space="0" w:color="auto"/>
              <w:left w:val="single" w:sz="4" w:space="0" w:color="auto"/>
              <w:bottom w:val="single" w:sz="4" w:space="0" w:color="auto"/>
              <w:right w:val="single" w:sz="4" w:space="0" w:color="auto"/>
            </w:tcBorders>
            <w:vAlign w:val="center"/>
          </w:tcPr>
          <w:p w14:paraId="06DC1A2F"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44E5277C" w14:textId="77777777" w:rsidR="00975C97" w:rsidRPr="0001701A" w:rsidRDefault="00975C97" w:rsidP="00C971DC">
            <w:pPr>
              <w:pStyle w:val="TAC"/>
            </w:pPr>
            <w:r w:rsidRPr="0001701A">
              <w:rPr>
                <w:rFonts w:cs="Arial"/>
                <w:kern w:val="2"/>
                <w:szCs w:val="18"/>
              </w:rPr>
              <w:t>64QAM</w:t>
            </w:r>
          </w:p>
        </w:tc>
      </w:tr>
      <w:tr w:rsidR="00975C97" w:rsidRPr="0001701A" w14:paraId="09B4B3B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AB7CF"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627" w:type="dxa"/>
            <w:tcBorders>
              <w:top w:val="single" w:sz="4" w:space="0" w:color="auto"/>
              <w:left w:val="single" w:sz="4" w:space="0" w:color="auto"/>
              <w:bottom w:val="single" w:sz="4" w:space="0" w:color="auto"/>
              <w:right w:val="single" w:sz="4" w:space="0" w:color="auto"/>
            </w:tcBorders>
            <w:vAlign w:val="center"/>
          </w:tcPr>
          <w:p w14:paraId="4DBA6DD2"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413E13E" w14:textId="77777777" w:rsidR="00975C97" w:rsidRPr="0001701A" w:rsidRDefault="00975C97" w:rsidP="00C971DC">
            <w:pPr>
              <w:pStyle w:val="TAC"/>
            </w:pPr>
            <w:r w:rsidRPr="0001701A">
              <w:t>16QAM</w:t>
            </w:r>
          </w:p>
        </w:tc>
      </w:tr>
      <w:tr w:rsidR="00975C97" w:rsidRPr="0001701A" w14:paraId="24C8F6E4"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FED37"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627" w:type="dxa"/>
            <w:tcBorders>
              <w:top w:val="single" w:sz="4" w:space="0" w:color="auto"/>
              <w:left w:val="single" w:sz="4" w:space="0" w:color="auto"/>
              <w:bottom w:val="single" w:sz="4" w:space="0" w:color="auto"/>
              <w:right w:val="single" w:sz="4" w:space="0" w:color="auto"/>
            </w:tcBorders>
            <w:vAlign w:val="center"/>
          </w:tcPr>
          <w:p w14:paraId="1F1C407B"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27EEF" w14:textId="77777777" w:rsidR="00975C97" w:rsidRPr="0001701A" w:rsidRDefault="00975C97" w:rsidP="00C971DC">
            <w:pPr>
              <w:pStyle w:val="TAC"/>
              <w:rPr>
                <w:rFonts w:eastAsia="SimSun"/>
                <w:lang w:eastAsia="zh-CN"/>
              </w:rPr>
            </w:pPr>
            <w:r w:rsidRPr="0001701A">
              <w:rPr>
                <w:rFonts w:eastAsia="SimSun"/>
                <w:lang w:eastAsia="zh-CN"/>
              </w:rP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C5EE8" w14:textId="77777777" w:rsidR="00975C97" w:rsidRPr="0001701A" w:rsidRDefault="00975C97" w:rsidP="00C971DC">
            <w:pPr>
              <w:pStyle w:val="TAC"/>
              <w:rPr>
                <w:rFonts w:eastAsia="SimSun"/>
                <w:lang w:eastAsia="zh-CN"/>
              </w:rPr>
            </w:pPr>
            <w:r w:rsidRPr="0001701A">
              <w:rPr>
                <w:rFonts w:eastAsia="SimSun"/>
                <w:lang w:eastAsia="zh-CN"/>
              </w:rPr>
              <w:t>1928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BA15" w14:textId="77777777" w:rsidR="00975C97" w:rsidRPr="0001701A" w:rsidRDefault="00975C97" w:rsidP="00C971DC">
            <w:pPr>
              <w:pStyle w:val="TAC"/>
              <w:rPr>
                <w:rFonts w:eastAsia="SimSun"/>
                <w:lang w:eastAsia="zh-CN"/>
              </w:rPr>
            </w:pPr>
            <w:r w:rsidRPr="0001701A">
              <w:rPr>
                <w:rFonts w:eastAsia="SimSun"/>
                <w:lang w:eastAsia="zh-CN"/>
              </w:rPr>
              <w:t>2664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C7C43" w14:textId="77777777" w:rsidR="00975C97" w:rsidRPr="0001701A" w:rsidRDefault="00975C97" w:rsidP="00C971DC">
            <w:pPr>
              <w:pStyle w:val="TAC"/>
              <w:rPr>
                <w:rFonts w:eastAsia="SimSun"/>
                <w:lang w:eastAsia="zh-CN"/>
              </w:rPr>
            </w:pPr>
            <w:r w:rsidRPr="0001701A">
              <w:rPr>
                <w:rFonts w:eastAsia="SimSun"/>
                <w:lang w:eastAsia="zh-CN"/>
              </w:rPr>
              <w:t>4992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FEDD" w14:textId="77777777" w:rsidR="00975C97" w:rsidRPr="0001701A" w:rsidRDefault="00975C97" w:rsidP="00C971DC">
            <w:pPr>
              <w:pStyle w:val="TAC"/>
              <w:rPr>
                <w:rFonts w:eastAsia="SimSun"/>
                <w:lang w:eastAsia="zh-CN"/>
              </w:rPr>
            </w:pPr>
            <w:r w:rsidRPr="0001701A">
              <w:rPr>
                <w:rFonts w:eastAsia="SimSun"/>
                <w:lang w:eastAsia="zh-CN"/>
              </w:rPr>
              <w:t>5248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94D1C" w14:textId="77777777" w:rsidR="00975C97" w:rsidRPr="0001701A" w:rsidRDefault="00975C97" w:rsidP="00C971DC">
            <w:pPr>
              <w:pStyle w:val="TAC"/>
              <w:rPr>
                <w:rFonts w:eastAsia="SimSun"/>
                <w:lang w:eastAsia="zh-CN"/>
              </w:rPr>
            </w:pPr>
            <w:r w:rsidRPr="0001701A">
              <w:rPr>
                <w:rFonts w:eastAsia="SimSun"/>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0981" w14:textId="77777777" w:rsidR="00975C97" w:rsidRPr="0001701A" w:rsidRDefault="00975C97" w:rsidP="00C971DC">
            <w:pPr>
              <w:pStyle w:val="TAC"/>
              <w:rPr>
                <w:rFonts w:eastAsia="SimSun"/>
                <w:lang w:eastAsia="zh-CN"/>
              </w:rPr>
            </w:pPr>
            <w:r w:rsidRPr="0001701A">
              <w:rPr>
                <w:rFonts w:eastAsia="SimSun"/>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8E02" w14:textId="77777777" w:rsidR="00975C97" w:rsidRPr="0001701A" w:rsidRDefault="00975C97" w:rsidP="00C971DC">
            <w:pPr>
              <w:pStyle w:val="TAC"/>
              <w:rPr>
                <w:rFonts w:eastAsia="SimSun"/>
                <w:lang w:eastAsia="zh-CN"/>
              </w:rPr>
            </w:pPr>
            <w:r w:rsidRPr="0001701A">
              <w:rPr>
                <w:rFonts w:eastAsia="SimSun"/>
                <w:lang w:eastAsia="zh-CN"/>
              </w:rPr>
              <w:t>17928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984D2" w14:textId="77777777" w:rsidR="00975C97" w:rsidRPr="0001701A" w:rsidRDefault="00975C97" w:rsidP="00C971DC">
            <w:pPr>
              <w:pStyle w:val="TAC"/>
              <w:rPr>
                <w:rFonts w:eastAsia="SimSun"/>
                <w:lang w:eastAsia="zh-CN"/>
              </w:rPr>
            </w:pPr>
            <w:r w:rsidRPr="0001701A">
              <w:rPr>
                <w:rFonts w:eastAsia="SimSun"/>
                <w:lang w:eastAsia="zh-CN"/>
              </w:rPr>
              <w:t>18960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93892" w14:textId="77777777" w:rsidR="00975C97" w:rsidRPr="0001701A" w:rsidRDefault="00975C97" w:rsidP="00C971DC">
            <w:pPr>
              <w:pStyle w:val="TAC"/>
              <w:rPr>
                <w:rFonts w:eastAsia="SimSun"/>
                <w:lang w:eastAsia="zh-CN"/>
              </w:rPr>
            </w:pPr>
            <w:r w:rsidRPr="0001701A">
              <w:rPr>
                <w:rFonts w:eastAsia="SimSun"/>
                <w:lang w:eastAsia="zh-CN"/>
              </w:rPr>
              <w:t>25608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F488" w14:textId="77777777" w:rsidR="00975C97" w:rsidRPr="0001701A" w:rsidRDefault="00975C97" w:rsidP="00C971DC">
            <w:pPr>
              <w:pStyle w:val="TAC"/>
              <w:rPr>
                <w:rFonts w:eastAsia="SimSun"/>
                <w:lang w:eastAsia="zh-CN"/>
              </w:rPr>
            </w:pPr>
            <w:r w:rsidRPr="0001701A">
              <w:rPr>
                <w:rFonts w:eastAsia="SimSun"/>
                <w:lang w:eastAsia="zh-CN"/>
              </w:rPr>
              <w:t>38936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E7CA" w14:textId="77777777" w:rsidR="00975C97" w:rsidRPr="0001701A" w:rsidRDefault="00975C97" w:rsidP="00C971DC">
            <w:pPr>
              <w:pStyle w:val="TAC"/>
              <w:rPr>
                <w:rFonts w:eastAsia="SimSun"/>
                <w:lang w:eastAsia="zh-CN"/>
              </w:rPr>
            </w:pPr>
            <w:r w:rsidRPr="0001701A">
              <w:rPr>
                <w:rFonts w:eastAsia="SimSun"/>
                <w:lang w:eastAsia="zh-CN"/>
              </w:rPr>
              <w:t>53288</w:t>
            </w:r>
          </w:p>
        </w:tc>
      </w:tr>
      <w:tr w:rsidR="00975C97" w:rsidRPr="0001701A" w14:paraId="0251580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B45FBF"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627" w:type="dxa"/>
            <w:tcBorders>
              <w:top w:val="single" w:sz="4" w:space="0" w:color="auto"/>
              <w:left w:val="single" w:sz="4" w:space="0" w:color="auto"/>
              <w:bottom w:val="single" w:sz="4" w:space="0" w:color="auto"/>
              <w:right w:val="single" w:sz="4" w:space="0" w:color="auto"/>
            </w:tcBorders>
            <w:vAlign w:val="center"/>
            <w:hideMark/>
          </w:tcPr>
          <w:p w14:paraId="3EC9F0D6" w14:textId="77777777" w:rsidR="00975C97" w:rsidRPr="0001701A" w:rsidRDefault="00975C97" w:rsidP="00C971DC">
            <w:pPr>
              <w:pStyle w:val="TAC"/>
            </w:pPr>
            <w:r w:rsidRPr="0001701A">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2266"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9890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AD9EB"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6AFF6"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954E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BB26F"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917DB"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4F20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4B3F4"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87C31"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5AD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79BD0"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78B9E7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9BEE3"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627" w:type="dxa"/>
            <w:tcBorders>
              <w:top w:val="single" w:sz="4" w:space="0" w:color="auto"/>
              <w:left w:val="single" w:sz="4" w:space="0" w:color="auto"/>
              <w:bottom w:val="single" w:sz="4" w:space="0" w:color="auto"/>
              <w:right w:val="single" w:sz="4" w:space="0" w:color="auto"/>
            </w:tcBorders>
            <w:vAlign w:val="center"/>
          </w:tcPr>
          <w:p w14:paraId="5C0CB77F" w14:textId="77777777" w:rsidR="00975C97" w:rsidRPr="0001701A" w:rsidRDefault="00975C97" w:rsidP="00C971D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87A56"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A25C8"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6345"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4F9F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B03A"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39B2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316B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AEFC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E615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269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3C7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1B6A"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3D0C882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AA62E"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627" w:type="dxa"/>
            <w:tcBorders>
              <w:top w:val="single" w:sz="4" w:space="0" w:color="auto"/>
              <w:left w:val="single" w:sz="4" w:space="0" w:color="auto"/>
              <w:bottom w:val="single" w:sz="4" w:space="0" w:color="auto"/>
              <w:right w:val="single" w:sz="4" w:space="0" w:color="auto"/>
            </w:tcBorders>
            <w:vAlign w:val="center"/>
          </w:tcPr>
          <w:p w14:paraId="24D5E49D"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033D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08D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DA647"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0E12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9D26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9BFB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BAFF6"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2EDB"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47421"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02DC" w14:textId="77777777" w:rsidR="00975C97" w:rsidRPr="0001701A" w:rsidRDefault="00975C97" w:rsidP="00C971DC">
            <w:pPr>
              <w:pStyle w:val="TAC"/>
              <w:rPr>
                <w:rFonts w:eastAsia="SimSun"/>
                <w:lang w:eastAsia="zh-CN"/>
              </w:rPr>
            </w:pPr>
            <w:r w:rsidRPr="0001701A">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288E9" w14:textId="77777777" w:rsidR="00975C97" w:rsidRPr="0001701A" w:rsidRDefault="00975C97" w:rsidP="00C971DC">
            <w:pPr>
              <w:pStyle w:val="TAC"/>
              <w:rPr>
                <w:rFonts w:eastAsia="SimSun"/>
                <w:lang w:eastAsia="zh-CN"/>
              </w:rPr>
            </w:pPr>
            <w:r w:rsidRPr="0001701A">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B4E6D" w14:textId="77777777" w:rsidR="00975C97" w:rsidRPr="0001701A" w:rsidRDefault="00975C97" w:rsidP="00C971DC">
            <w:pPr>
              <w:pStyle w:val="TAC"/>
              <w:rPr>
                <w:rFonts w:eastAsia="SimSun"/>
                <w:lang w:eastAsia="zh-CN"/>
              </w:rPr>
            </w:pPr>
            <w:r w:rsidRPr="0001701A">
              <w:rPr>
                <w:rFonts w:eastAsia="SimSun"/>
                <w:lang w:eastAsia="zh-CN"/>
              </w:rPr>
              <w:t>7</w:t>
            </w:r>
          </w:p>
        </w:tc>
      </w:tr>
      <w:tr w:rsidR="00975C97" w:rsidRPr="0001701A" w14:paraId="55DB986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F66B5"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627" w:type="dxa"/>
            <w:tcBorders>
              <w:top w:val="single" w:sz="4" w:space="0" w:color="auto"/>
              <w:left w:val="single" w:sz="4" w:space="0" w:color="auto"/>
              <w:bottom w:val="single" w:sz="4" w:space="0" w:color="auto"/>
              <w:right w:val="single" w:sz="4" w:space="0" w:color="auto"/>
            </w:tcBorders>
            <w:vAlign w:val="center"/>
          </w:tcPr>
          <w:p w14:paraId="43A3E5E0"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1B69E17" w14:textId="77777777" w:rsidR="00975C97" w:rsidRPr="0001701A" w:rsidRDefault="00975C97" w:rsidP="00C971DC">
            <w:pPr>
              <w:pStyle w:val="TAC"/>
              <w:rPr>
                <w:rFonts w:eastAsia="SimSun"/>
                <w:lang w:eastAsia="zh-CN"/>
              </w:rPr>
            </w:pPr>
            <w:r w:rsidRPr="0001701A">
              <w:t>3.5</w:t>
            </w:r>
          </w:p>
        </w:tc>
      </w:tr>
      <w:tr w:rsidR="00975C97" w:rsidRPr="0001701A" w14:paraId="790925B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32653" w14:textId="4C3D7DC2"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627" w:type="dxa"/>
            <w:tcBorders>
              <w:top w:val="single" w:sz="4" w:space="0" w:color="auto"/>
              <w:left w:val="single" w:sz="4" w:space="0" w:color="auto"/>
              <w:bottom w:val="single" w:sz="4" w:space="0" w:color="auto"/>
              <w:right w:val="single" w:sz="4" w:space="0" w:color="auto"/>
            </w:tcBorders>
            <w:vAlign w:val="center"/>
          </w:tcPr>
          <w:p w14:paraId="30922CBF"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B791F"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27D05"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EBE1" w14:textId="77777777" w:rsidR="00975C97" w:rsidRPr="0001701A" w:rsidRDefault="00975C97" w:rsidP="00C971DC">
            <w:pPr>
              <w:pStyle w:val="TAC"/>
              <w:rPr>
                <w:rFonts w:eastAsia="SimSun"/>
                <w:lang w:eastAsia="zh-CN"/>
              </w:rPr>
            </w:pPr>
            <w:r w:rsidRPr="0001701A">
              <w:rPr>
                <w:rFonts w:eastAsia="SimSu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FE006"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0306" w14:textId="77777777" w:rsidR="00975C97" w:rsidRPr="0001701A" w:rsidRDefault="00975C97" w:rsidP="00C971DC">
            <w:pPr>
              <w:pStyle w:val="TAC"/>
              <w:rPr>
                <w:rFonts w:eastAsia="SimSun"/>
                <w:lang w:eastAsia="zh-CN"/>
              </w:rPr>
            </w:pPr>
            <w:r w:rsidRPr="0001701A">
              <w:rPr>
                <w:rFonts w:eastAsia="SimSu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AC38A"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C4E1E"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853A"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CE1FA"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620D8"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6BD08"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CF72" w14:textId="77777777" w:rsidR="00975C97" w:rsidRPr="0001701A" w:rsidRDefault="00975C97" w:rsidP="00C971DC">
            <w:pPr>
              <w:pStyle w:val="TAC"/>
              <w:rPr>
                <w:rFonts w:eastAsia="SimSun"/>
                <w:lang w:eastAsia="zh-CN"/>
              </w:rPr>
            </w:pPr>
            <w:r w:rsidRPr="0001701A">
              <w:rPr>
                <w:rFonts w:eastAsia="SimSun"/>
                <w:lang w:eastAsia="zh-CN"/>
              </w:rPr>
              <w:t>0</w:t>
            </w:r>
          </w:p>
        </w:tc>
      </w:tr>
      <w:tr w:rsidR="00975C97" w:rsidRPr="0001701A" w14:paraId="0AA8340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82355"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627" w:type="dxa"/>
            <w:tcBorders>
              <w:top w:val="single" w:sz="4" w:space="0" w:color="auto"/>
              <w:left w:val="single" w:sz="4" w:space="0" w:color="auto"/>
              <w:bottom w:val="single" w:sz="4" w:space="0" w:color="auto"/>
              <w:right w:val="single" w:sz="4" w:space="0" w:color="auto"/>
            </w:tcBorders>
            <w:vAlign w:val="center"/>
          </w:tcPr>
          <w:p w14:paraId="407075E1"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71846" w14:textId="77777777" w:rsidR="00975C97" w:rsidRPr="0001701A" w:rsidRDefault="00975C97" w:rsidP="00C971DC">
            <w:pPr>
              <w:pStyle w:val="TAC"/>
              <w:rPr>
                <w:rFonts w:eastAsia="SimSun"/>
                <w:lang w:eastAsia="zh-CN"/>
              </w:rPr>
            </w:pPr>
            <w:r w:rsidRPr="0001701A">
              <w:rPr>
                <w:rFonts w:eastAsia="SimSun"/>
                <w:lang w:eastAsia="zh-CN"/>
              </w:rPr>
              <w:t>2976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AFF9C" w14:textId="77777777" w:rsidR="00975C97" w:rsidRPr="0001701A" w:rsidRDefault="00975C97" w:rsidP="00C971DC">
            <w:pPr>
              <w:pStyle w:val="TAC"/>
              <w:rPr>
                <w:rFonts w:eastAsia="SimSun"/>
                <w:lang w:eastAsia="zh-CN"/>
              </w:rPr>
            </w:pPr>
            <w:r w:rsidRPr="0001701A">
              <w:rPr>
                <w:rFonts w:eastAsia="SimSun"/>
                <w:lang w:eastAsia="zh-CN"/>
              </w:rPr>
              <w:t>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CD6C4" w14:textId="77777777" w:rsidR="00975C97" w:rsidRPr="0001701A" w:rsidRDefault="00975C97" w:rsidP="00C971DC">
            <w:pPr>
              <w:pStyle w:val="TAC"/>
              <w:rPr>
                <w:rFonts w:eastAsia="SimSun"/>
                <w:lang w:eastAsia="zh-CN"/>
              </w:rPr>
            </w:pPr>
            <w:r w:rsidRPr="0001701A">
              <w:rPr>
                <w:rFonts w:eastAsia="SimSun"/>
                <w:lang w:eastAsia="zh-CN"/>
              </w:rPr>
              <w:t>5592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07E7" w14:textId="77777777" w:rsidR="00975C97" w:rsidRPr="0001701A" w:rsidRDefault="00975C97" w:rsidP="00C971DC">
            <w:pPr>
              <w:pStyle w:val="TAC"/>
              <w:rPr>
                <w:rFonts w:eastAsia="SimSun"/>
                <w:lang w:eastAsia="zh-CN"/>
              </w:rPr>
            </w:pPr>
            <w:r w:rsidRPr="0001701A">
              <w:rPr>
                <w:rFonts w:eastAsia="SimSun"/>
                <w:lang w:eastAsia="zh-CN"/>
              </w:rPr>
              <w:t>10368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3F592" w14:textId="77777777" w:rsidR="00975C97" w:rsidRPr="0001701A" w:rsidRDefault="00975C97" w:rsidP="00C971DC">
            <w:pPr>
              <w:pStyle w:val="TAC"/>
              <w:rPr>
                <w:rFonts w:eastAsia="SimSun"/>
                <w:lang w:eastAsia="zh-CN"/>
              </w:rPr>
            </w:pPr>
            <w:r w:rsidRPr="0001701A">
              <w:rPr>
                <w:rFonts w:eastAsia="SimSun"/>
                <w:lang w:eastAsia="zh-CN"/>
              </w:rPr>
              <w:t>10872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B4E9" w14:textId="77777777" w:rsidR="00975C97" w:rsidRPr="0001701A" w:rsidRDefault="00975C97" w:rsidP="00C971DC">
            <w:pPr>
              <w:pStyle w:val="TAC"/>
              <w:rPr>
                <w:rFonts w:eastAsia="SimSun"/>
                <w:lang w:eastAsia="zh-CN"/>
              </w:rPr>
            </w:pPr>
            <w:r w:rsidRPr="0001701A">
              <w:rPr>
                <w:rFonts w:eastAsia="SimSun"/>
                <w:lang w:eastAsia="zh-CN"/>
              </w:rPr>
              <w:t>16704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92470" w14:textId="77777777" w:rsidR="00975C97" w:rsidRPr="0001701A" w:rsidRDefault="00975C97" w:rsidP="00C971DC">
            <w:pPr>
              <w:pStyle w:val="TAC"/>
              <w:rPr>
                <w:rFonts w:eastAsia="SimSun"/>
                <w:lang w:eastAsia="zh-CN"/>
              </w:rPr>
            </w:pPr>
            <w:r w:rsidRPr="0001701A">
              <w:rPr>
                <w:rFonts w:eastAsia="SimSun"/>
                <w:lang w:eastAsia="zh-CN"/>
              </w:rPr>
              <w:t>24096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7B5B4" w14:textId="77777777" w:rsidR="00975C97" w:rsidRPr="0001701A" w:rsidRDefault="00975C97" w:rsidP="00C971DC">
            <w:pPr>
              <w:pStyle w:val="TAC"/>
              <w:rPr>
                <w:rFonts w:eastAsia="SimSun"/>
                <w:lang w:eastAsia="zh-CN"/>
              </w:rPr>
            </w:pPr>
            <w:r w:rsidRPr="0001701A">
              <w:rPr>
                <w:rFonts w:eastAsia="SimSun"/>
                <w:lang w:eastAsia="zh-CN"/>
              </w:rPr>
              <w:t>37296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8C24" w14:textId="77777777" w:rsidR="00975C97" w:rsidRPr="0001701A" w:rsidRDefault="00975C97" w:rsidP="00C971DC">
            <w:pPr>
              <w:pStyle w:val="TAC"/>
              <w:rPr>
                <w:rFonts w:eastAsia="SimSun"/>
                <w:lang w:eastAsia="zh-CN"/>
              </w:rPr>
            </w:pPr>
            <w:r w:rsidRPr="0001701A">
              <w:rPr>
                <w:rFonts w:eastAsia="SimSun"/>
                <w:lang w:eastAsia="zh-CN"/>
              </w:rPr>
              <w:t>39936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6FB13" w14:textId="77777777" w:rsidR="00975C97" w:rsidRPr="0001701A" w:rsidRDefault="00975C97" w:rsidP="00C971DC">
            <w:pPr>
              <w:pStyle w:val="TAC"/>
              <w:rPr>
                <w:rFonts w:eastAsia="SimSun"/>
                <w:lang w:eastAsia="zh-CN"/>
              </w:rPr>
            </w:pPr>
            <w:r w:rsidRPr="0001701A">
              <w:rPr>
                <w:rFonts w:eastAsia="SimSun"/>
                <w:lang w:eastAsia="zh-CN"/>
              </w:rPr>
              <w:t>53136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AD202" w14:textId="77777777" w:rsidR="00975C97" w:rsidRPr="0001701A" w:rsidRDefault="00975C97" w:rsidP="00C971DC">
            <w:pPr>
              <w:pStyle w:val="TAC"/>
              <w:rPr>
                <w:rFonts w:eastAsia="SimSun"/>
                <w:lang w:eastAsia="zh-CN"/>
              </w:rPr>
            </w:pPr>
            <w:r w:rsidRPr="0001701A">
              <w:rPr>
                <w:rFonts w:eastAsia="SimSun"/>
                <w:lang w:eastAsia="zh-CN"/>
              </w:rPr>
              <w:t>82176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762DA" w14:textId="77777777" w:rsidR="00975C97" w:rsidRPr="0001701A" w:rsidRDefault="00975C97" w:rsidP="00C971DC">
            <w:pPr>
              <w:pStyle w:val="TAC"/>
              <w:rPr>
                <w:rFonts w:eastAsia="SimSun"/>
                <w:lang w:eastAsia="zh-CN"/>
              </w:rPr>
            </w:pPr>
            <w:r w:rsidRPr="0001701A">
              <w:rPr>
                <w:rFonts w:eastAsia="SimSun"/>
                <w:lang w:eastAsia="zh-CN"/>
              </w:rPr>
              <w:t>111744</w:t>
            </w:r>
          </w:p>
        </w:tc>
      </w:tr>
      <w:tr w:rsidR="00975C97" w:rsidRPr="0001701A" w14:paraId="7F97979F" w14:textId="77777777" w:rsidTr="00C971DC">
        <w:trPr>
          <w:jc w:val="center"/>
        </w:trPr>
        <w:tc>
          <w:tcPr>
            <w:tcW w:w="9720" w:type="dxa"/>
            <w:gridSpan w:val="14"/>
            <w:tcBorders>
              <w:top w:val="single" w:sz="4" w:space="0" w:color="auto"/>
              <w:left w:val="single" w:sz="4" w:space="0" w:color="auto"/>
              <w:bottom w:val="single" w:sz="4" w:space="0" w:color="auto"/>
              <w:right w:val="single" w:sz="4" w:space="0" w:color="auto"/>
            </w:tcBorders>
            <w:vAlign w:val="center"/>
            <w:hideMark/>
          </w:tcPr>
          <w:p w14:paraId="71E049BA"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44796153"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75A0B33B" w14:textId="77777777" w:rsidR="00975C97" w:rsidRPr="0001701A" w:rsidRDefault="00975C97" w:rsidP="00975C97">
      <w:pPr>
        <w:rPr>
          <w:lang w:eastAsia="en-US"/>
        </w:rPr>
      </w:pPr>
    </w:p>
    <w:p w14:paraId="3108E408" w14:textId="77777777" w:rsidR="00975C97" w:rsidRPr="0001701A" w:rsidRDefault="00975C97" w:rsidP="00975C97">
      <w:pPr>
        <w:pStyle w:val="TH"/>
      </w:pPr>
      <w:r w:rsidRPr="0001701A">
        <w:lastRenderedPageBreak/>
        <w:t>Table A.7.5-3: Fixed reference channel for V2X transmitter requirements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530"/>
        <w:gridCol w:w="576"/>
        <w:gridCol w:w="576"/>
        <w:gridCol w:w="576"/>
        <w:gridCol w:w="666"/>
        <w:gridCol w:w="666"/>
        <w:gridCol w:w="666"/>
        <w:gridCol w:w="666"/>
        <w:gridCol w:w="666"/>
        <w:gridCol w:w="666"/>
        <w:gridCol w:w="666"/>
        <w:gridCol w:w="756"/>
        <w:gridCol w:w="756"/>
      </w:tblGrid>
      <w:tr w:rsidR="00975C97" w:rsidRPr="0001701A" w14:paraId="088E898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0DBA7"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59DB" w14:textId="77777777" w:rsidR="00975C97" w:rsidRPr="0001701A" w:rsidRDefault="00975C97" w:rsidP="00C971DC">
            <w:pPr>
              <w:pStyle w:val="TAH"/>
            </w:pPr>
            <w:r w:rsidRPr="0001701A">
              <w:t>Unit</w:t>
            </w: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95EE546" w14:textId="77777777" w:rsidR="00975C97" w:rsidRPr="0001701A" w:rsidRDefault="00975C97" w:rsidP="00C971DC">
            <w:pPr>
              <w:pStyle w:val="TAH"/>
              <w:rPr>
                <w:rFonts w:eastAsia="SimSun"/>
                <w:lang w:eastAsia="zh-CN"/>
              </w:rPr>
            </w:pPr>
            <w:r w:rsidRPr="0001701A">
              <w:t>Value</w:t>
            </w:r>
          </w:p>
        </w:tc>
      </w:tr>
      <w:tr w:rsidR="00975C97" w:rsidRPr="0001701A" w14:paraId="767797E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F6E8A"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F808431"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C2066"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9F4E"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33A4A"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299C"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21C2"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0F261"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F6A73"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9752"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0DA96"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E965E"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B6C56"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8176D"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7C43A65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C251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DF76348"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6A89407" w14:textId="77777777" w:rsidR="00975C97" w:rsidRPr="0001701A" w:rsidRDefault="00975C97" w:rsidP="00C971DC">
            <w:pPr>
              <w:pStyle w:val="TAC"/>
            </w:pPr>
            <w:r w:rsidRPr="0001701A">
              <w:t>24</w:t>
            </w:r>
          </w:p>
        </w:tc>
      </w:tr>
      <w:tr w:rsidR="00975C97" w:rsidRPr="0001701A" w14:paraId="147268C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10A42"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220357BA"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75493490" w14:textId="77777777" w:rsidR="00975C97" w:rsidRPr="0001701A" w:rsidRDefault="00975C97" w:rsidP="00C971DC">
            <w:pPr>
              <w:pStyle w:val="TAC"/>
            </w:pPr>
            <w:r w:rsidRPr="0001701A">
              <w:rPr>
                <w:rFonts w:cs="Arial"/>
                <w:kern w:val="2"/>
                <w:szCs w:val="18"/>
              </w:rPr>
              <w:t>64QAM</w:t>
            </w:r>
          </w:p>
        </w:tc>
      </w:tr>
      <w:tr w:rsidR="00975C97" w:rsidRPr="0001701A" w14:paraId="2621734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A8CDD"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6AA358"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6909557C" w14:textId="77777777" w:rsidR="00975C97" w:rsidRPr="0001701A" w:rsidRDefault="00975C97" w:rsidP="00C971DC">
            <w:pPr>
              <w:pStyle w:val="TAC"/>
            </w:pPr>
            <w:r w:rsidRPr="0001701A">
              <w:t>64QAM</w:t>
            </w:r>
          </w:p>
        </w:tc>
      </w:tr>
      <w:tr w:rsidR="00975C97" w:rsidRPr="0001701A" w14:paraId="12EDC0A0"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F4C18"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9271980"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A02D1" w14:textId="77777777" w:rsidR="00975C97" w:rsidRPr="0001701A" w:rsidRDefault="00975C97" w:rsidP="00C971DC">
            <w:pPr>
              <w:pStyle w:val="TAC"/>
              <w:rPr>
                <w:rFonts w:eastAsia="SimSun"/>
                <w:lang w:eastAsia="zh-CN"/>
              </w:rPr>
            </w:pPr>
            <w:r w:rsidRPr="0001701A">
              <w:rPr>
                <w:rFonts w:eastAsia="SimSun"/>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D210" w14:textId="77777777" w:rsidR="00975C97" w:rsidRPr="0001701A" w:rsidRDefault="00975C97" w:rsidP="00C971DC">
            <w:pPr>
              <w:pStyle w:val="TAC"/>
              <w:rPr>
                <w:rFonts w:eastAsia="SimSun"/>
                <w:lang w:eastAsia="zh-CN"/>
              </w:rPr>
            </w:pPr>
            <w:r w:rsidRPr="0001701A">
              <w:rPr>
                <w:rFonts w:eastAsia="SimSun"/>
                <w:lang w:eastAsia="zh-CN"/>
              </w:rPr>
              <w:t>4352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963E2" w14:textId="77777777" w:rsidR="00975C97" w:rsidRPr="0001701A" w:rsidRDefault="00975C97" w:rsidP="00C971DC">
            <w:pPr>
              <w:pStyle w:val="TAC"/>
              <w:rPr>
                <w:rFonts w:eastAsia="SimSun"/>
                <w:lang w:eastAsia="zh-CN"/>
              </w:rPr>
            </w:pPr>
            <w:r w:rsidRPr="0001701A">
              <w:rPr>
                <w:rFonts w:eastAsia="SimSun"/>
                <w:lang w:eastAsia="zh-CN"/>
              </w:rP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DE85" w14:textId="77777777" w:rsidR="00975C97" w:rsidRPr="0001701A" w:rsidRDefault="00975C97" w:rsidP="00C971DC">
            <w:pPr>
              <w:pStyle w:val="TAC"/>
              <w:rPr>
                <w:rFonts w:eastAsia="SimSun"/>
                <w:lang w:eastAsia="zh-CN"/>
              </w:rPr>
            </w:pPr>
            <w:r w:rsidRPr="0001701A">
              <w:rPr>
                <w:rFonts w:eastAsia="SimSun"/>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733F" w14:textId="77777777" w:rsidR="00975C97" w:rsidRPr="0001701A" w:rsidRDefault="00975C97" w:rsidP="00C971DC">
            <w:pPr>
              <w:pStyle w:val="TAC"/>
              <w:rPr>
                <w:rFonts w:eastAsia="SimSun"/>
                <w:lang w:eastAsia="zh-CN"/>
              </w:rPr>
            </w:pPr>
            <w:r w:rsidRPr="0001701A">
              <w:rPr>
                <w:rFonts w:eastAsia="SimSun"/>
                <w:lang w:eastAsia="zh-CN"/>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3D68" w14:textId="77777777" w:rsidR="00975C97" w:rsidRPr="0001701A" w:rsidRDefault="00975C97" w:rsidP="00C971DC">
            <w:pPr>
              <w:pStyle w:val="TAC"/>
              <w:rPr>
                <w:rFonts w:eastAsia="SimSun"/>
                <w:lang w:eastAsia="zh-CN"/>
              </w:rPr>
            </w:pPr>
            <w:r w:rsidRPr="0001701A">
              <w:rPr>
                <w:rFonts w:eastAsia="SimSun"/>
                <w:lang w:eastAsia="zh-CN"/>
              </w:rPr>
              <w:t>18960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4B2FE" w14:textId="77777777" w:rsidR="00975C97" w:rsidRPr="0001701A" w:rsidRDefault="00975C97" w:rsidP="00C971DC">
            <w:pPr>
              <w:pStyle w:val="TAC"/>
              <w:rPr>
                <w:rFonts w:eastAsia="SimSun"/>
                <w:lang w:eastAsia="zh-CN"/>
              </w:rPr>
            </w:pPr>
            <w:r w:rsidRPr="0001701A">
              <w:rPr>
                <w:rFonts w:eastAsia="SimSun"/>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3AFFC" w14:textId="77777777" w:rsidR="00975C97" w:rsidRPr="0001701A" w:rsidRDefault="00975C97" w:rsidP="00C971DC">
            <w:pPr>
              <w:pStyle w:val="TAC"/>
              <w:rPr>
                <w:rFonts w:eastAsia="SimSun"/>
                <w:lang w:eastAsia="zh-CN"/>
              </w:rPr>
            </w:pPr>
            <w:r w:rsidRPr="0001701A">
              <w:rPr>
                <w:rFonts w:eastAsia="SimSun"/>
                <w:lang w:eastAsia="zh-CN"/>
              </w:rPr>
              <w:t>42016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3E2D" w14:textId="77777777" w:rsidR="00975C97" w:rsidRPr="0001701A" w:rsidRDefault="00975C97" w:rsidP="00C971DC">
            <w:pPr>
              <w:pStyle w:val="TAC"/>
              <w:rPr>
                <w:rFonts w:eastAsia="SimSun"/>
                <w:lang w:eastAsia="zh-CN"/>
              </w:rPr>
            </w:pPr>
            <w:r w:rsidRPr="0001701A">
              <w:rPr>
                <w:rFonts w:eastAsia="SimSun"/>
                <w:lang w:eastAsia="zh-CN"/>
              </w:rPr>
              <w:t>45096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FFEA" w14:textId="77777777" w:rsidR="00975C97" w:rsidRPr="0001701A" w:rsidRDefault="00975C97" w:rsidP="00C971DC">
            <w:pPr>
              <w:pStyle w:val="TAC"/>
              <w:rPr>
                <w:rFonts w:eastAsia="SimSun"/>
                <w:lang w:eastAsia="zh-CN"/>
              </w:rPr>
            </w:pPr>
            <w:r w:rsidRPr="0001701A">
              <w:rPr>
                <w:rFonts w:eastAsia="SimSun"/>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A9D5B" w14:textId="77777777" w:rsidR="00975C97" w:rsidRPr="0001701A" w:rsidRDefault="00975C97" w:rsidP="00C971DC">
            <w:pPr>
              <w:pStyle w:val="TAC"/>
              <w:rPr>
                <w:rFonts w:eastAsia="SimSun"/>
                <w:lang w:eastAsia="zh-CN"/>
              </w:rPr>
            </w:pPr>
            <w:r w:rsidRPr="0001701A">
              <w:rPr>
                <w:rFonts w:eastAsia="SimSun"/>
                <w:lang w:eastAsia="zh-CN"/>
              </w:rPr>
              <w:t>92200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394BC" w14:textId="77777777" w:rsidR="00975C97" w:rsidRPr="0001701A" w:rsidRDefault="00975C97" w:rsidP="00C971DC">
            <w:pPr>
              <w:pStyle w:val="TAC"/>
              <w:rPr>
                <w:rFonts w:eastAsia="SimSun"/>
                <w:lang w:eastAsia="zh-CN"/>
              </w:rPr>
            </w:pPr>
            <w:r w:rsidRPr="0001701A">
              <w:rPr>
                <w:rFonts w:eastAsia="SimSun"/>
                <w:lang w:eastAsia="zh-CN"/>
              </w:rPr>
              <w:t>127080</w:t>
            </w:r>
          </w:p>
        </w:tc>
      </w:tr>
      <w:tr w:rsidR="00975C97" w:rsidRPr="0001701A" w14:paraId="44B84AB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362D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913E" w14:textId="77777777" w:rsidR="00975C97" w:rsidRPr="0001701A" w:rsidRDefault="00975C97" w:rsidP="00C971DC">
            <w:pPr>
              <w:pStyle w:val="TAC"/>
            </w:pPr>
            <w:r w:rsidRPr="0001701A">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ABC8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F926A"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9A4A"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BE20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C60B"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96C1C"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5F63"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94469"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25C1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BAFE"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6A938"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6A86E"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B0291A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6541F"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CA611B7" w14:textId="77777777" w:rsidR="00975C97" w:rsidRPr="0001701A" w:rsidRDefault="00975C97" w:rsidP="00C971D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2550C"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96B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3866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8FA4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69191"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B59B7"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ACD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0C4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CB49E"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9ED6A"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5B115"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4799"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170A997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B4C3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CC71CC4"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755AF"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E32E"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E35E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933F"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8C309"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F0084"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3B665" w14:textId="77777777" w:rsidR="00975C97" w:rsidRPr="0001701A" w:rsidRDefault="00975C97" w:rsidP="00C971DC">
            <w:pPr>
              <w:pStyle w:val="TAC"/>
              <w:rPr>
                <w:rFonts w:eastAsia="SimSun"/>
                <w:lang w:eastAsia="zh-CN"/>
              </w:rPr>
            </w:pPr>
            <w:r w:rsidRPr="0001701A">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936DB" w14:textId="77777777" w:rsidR="00975C97" w:rsidRPr="0001701A" w:rsidRDefault="00975C97" w:rsidP="00C971DC">
            <w:pPr>
              <w:pStyle w:val="TAC"/>
              <w:rPr>
                <w:rFonts w:eastAsia="SimSun"/>
                <w:lang w:eastAsia="zh-CN"/>
              </w:rPr>
            </w:pPr>
            <w:r w:rsidRPr="0001701A">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A3431" w14:textId="77777777" w:rsidR="00975C97" w:rsidRPr="0001701A" w:rsidRDefault="00975C97" w:rsidP="00C971DC">
            <w:pPr>
              <w:pStyle w:val="TAC"/>
              <w:rPr>
                <w:rFonts w:eastAsia="SimSun"/>
                <w:lang w:eastAsia="zh-CN"/>
              </w:rPr>
            </w:pPr>
            <w:r w:rsidRPr="0001701A">
              <w:rPr>
                <w:rFonts w:eastAsia="SimSu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12454" w14:textId="77777777" w:rsidR="00975C97" w:rsidRPr="0001701A" w:rsidRDefault="00975C97" w:rsidP="00C971DC">
            <w:pPr>
              <w:pStyle w:val="TAC"/>
              <w:rPr>
                <w:rFonts w:eastAsia="SimSun"/>
                <w:lang w:eastAsia="zh-CN"/>
              </w:rPr>
            </w:pPr>
            <w:r w:rsidRPr="0001701A">
              <w:rPr>
                <w:rFonts w:eastAsia="SimSu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B6CFB" w14:textId="77777777" w:rsidR="00975C97" w:rsidRPr="0001701A" w:rsidRDefault="00975C97" w:rsidP="00C971DC">
            <w:pPr>
              <w:pStyle w:val="TAC"/>
              <w:rPr>
                <w:rFonts w:eastAsia="SimSun"/>
                <w:lang w:eastAsia="zh-CN"/>
              </w:rPr>
            </w:pPr>
            <w:r w:rsidRPr="0001701A">
              <w:rPr>
                <w:rFonts w:eastAsia="SimSun"/>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09115" w14:textId="77777777" w:rsidR="00975C97" w:rsidRPr="0001701A" w:rsidRDefault="00975C97" w:rsidP="00C971DC">
            <w:pPr>
              <w:pStyle w:val="TAC"/>
              <w:rPr>
                <w:rFonts w:eastAsia="SimSun"/>
                <w:lang w:eastAsia="zh-CN"/>
              </w:rPr>
            </w:pPr>
            <w:r w:rsidRPr="0001701A">
              <w:rPr>
                <w:rFonts w:eastAsia="SimSun"/>
                <w:lang w:eastAsia="zh-CN"/>
              </w:rPr>
              <w:t>16</w:t>
            </w:r>
          </w:p>
        </w:tc>
      </w:tr>
      <w:tr w:rsidR="00975C97" w:rsidRPr="0001701A" w14:paraId="32D9B4F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D2A1E"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357EDD"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2150C672" w14:textId="77777777" w:rsidR="00975C97" w:rsidRPr="0001701A" w:rsidRDefault="00975C97" w:rsidP="00C971DC">
            <w:pPr>
              <w:pStyle w:val="TAC"/>
              <w:rPr>
                <w:rFonts w:eastAsia="SimSun"/>
                <w:lang w:eastAsia="zh-CN"/>
              </w:rPr>
            </w:pPr>
            <w:r w:rsidRPr="0001701A">
              <w:t>6.25</w:t>
            </w:r>
          </w:p>
        </w:tc>
      </w:tr>
      <w:tr w:rsidR="00975C97" w:rsidRPr="0001701A" w14:paraId="6A82233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FF5DDC" w14:textId="597D7041"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3C0B8BC"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BC8C9"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27B3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EEA8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7A07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4FA1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BD312"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D3DA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2B03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E2C2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FD037"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3D34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D2A06"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33F1B48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DB233"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FFA115D"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8F787" w14:textId="77777777" w:rsidR="00975C97" w:rsidRPr="0001701A" w:rsidRDefault="00975C97" w:rsidP="00C971DC">
            <w:pPr>
              <w:pStyle w:val="TAC"/>
              <w:rPr>
                <w:rFonts w:eastAsia="SimSun"/>
                <w:lang w:eastAsia="zh-CN"/>
              </w:rPr>
            </w:pPr>
            <w:r w:rsidRPr="0001701A">
              <w:rPr>
                <w:rFonts w:eastAsia="SimSun"/>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CA83F" w14:textId="77777777" w:rsidR="00975C97" w:rsidRPr="0001701A" w:rsidRDefault="00975C97" w:rsidP="00C971DC">
            <w:pPr>
              <w:pStyle w:val="TAC"/>
              <w:rPr>
                <w:rFonts w:eastAsia="SimSun"/>
                <w:lang w:eastAsia="zh-CN"/>
              </w:rPr>
            </w:pPr>
            <w:r w:rsidRPr="0001701A">
              <w:rPr>
                <w:rFonts w:eastAsia="SimSun"/>
                <w:lang w:eastAsia="zh-CN"/>
              </w:rPr>
              <w:t>5832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472F" w14:textId="77777777" w:rsidR="00975C97" w:rsidRPr="0001701A" w:rsidRDefault="00975C97" w:rsidP="00C971DC">
            <w:pPr>
              <w:pStyle w:val="TAC"/>
              <w:rPr>
                <w:rFonts w:eastAsia="SimSun"/>
                <w:lang w:eastAsia="zh-CN"/>
              </w:rPr>
            </w:pPr>
            <w:r w:rsidRPr="0001701A">
              <w:rPr>
                <w:rFonts w:eastAsia="SimSun"/>
                <w:lang w:eastAsia="zh-CN"/>
              </w:rPr>
              <w:t>8244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ACF29" w14:textId="77777777" w:rsidR="00975C97" w:rsidRPr="0001701A" w:rsidRDefault="00975C97" w:rsidP="00C971DC">
            <w:pPr>
              <w:pStyle w:val="TAC"/>
              <w:rPr>
                <w:rFonts w:eastAsia="SimSun"/>
                <w:lang w:eastAsia="zh-CN"/>
              </w:rPr>
            </w:pPr>
            <w:r w:rsidRPr="0001701A">
              <w:rPr>
                <w:rFonts w:eastAsia="SimSun"/>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1FC0" w14:textId="77777777" w:rsidR="00975C97" w:rsidRPr="0001701A" w:rsidRDefault="00975C97" w:rsidP="00C971DC">
            <w:pPr>
              <w:pStyle w:val="TAC"/>
              <w:rPr>
                <w:rFonts w:eastAsia="SimSun"/>
                <w:lang w:eastAsia="zh-CN"/>
              </w:rPr>
            </w:pPr>
            <w:r w:rsidRPr="0001701A">
              <w:rPr>
                <w:rFonts w:eastAsia="SimSun"/>
                <w:lang w:eastAsia="zh-CN"/>
              </w:rPr>
              <w:t>16164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EA03" w14:textId="77777777" w:rsidR="00975C97" w:rsidRPr="0001701A" w:rsidRDefault="00975C97" w:rsidP="00C971DC">
            <w:pPr>
              <w:pStyle w:val="TAC"/>
              <w:rPr>
                <w:rFonts w:eastAsia="SimSun"/>
                <w:lang w:eastAsia="zh-CN"/>
              </w:rPr>
            </w:pPr>
            <w:r w:rsidRPr="0001701A">
              <w:rPr>
                <w:rFonts w:eastAsia="SimSun"/>
                <w:lang w:eastAsia="zh-CN"/>
              </w:rPr>
              <w:t>24840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E1FBA" w14:textId="77777777" w:rsidR="00975C97" w:rsidRPr="0001701A" w:rsidRDefault="00975C97" w:rsidP="00C971DC">
            <w:pPr>
              <w:pStyle w:val="TAC"/>
              <w:rPr>
                <w:rFonts w:eastAsia="SimSun"/>
                <w:lang w:eastAsia="zh-CN"/>
              </w:rPr>
            </w:pPr>
            <w:r w:rsidRPr="0001701A">
              <w:rPr>
                <w:rFonts w:eastAsia="SimSun"/>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3E39D" w14:textId="77777777" w:rsidR="00975C97" w:rsidRPr="0001701A" w:rsidRDefault="00975C97" w:rsidP="00C971DC">
            <w:pPr>
              <w:pStyle w:val="TAC"/>
              <w:rPr>
                <w:rFonts w:eastAsia="SimSun"/>
                <w:lang w:eastAsia="zh-CN"/>
              </w:rPr>
            </w:pPr>
            <w:r w:rsidRPr="0001701A">
              <w:rPr>
                <w:rFonts w:eastAsia="SimSun"/>
                <w:lang w:eastAsia="zh-CN"/>
              </w:rPr>
              <w:t>55764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A4A1" w14:textId="77777777" w:rsidR="00975C97" w:rsidRPr="0001701A" w:rsidRDefault="00975C97" w:rsidP="00C971DC">
            <w:pPr>
              <w:pStyle w:val="TAC"/>
              <w:rPr>
                <w:rFonts w:eastAsia="SimSun"/>
                <w:lang w:eastAsia="zh-CN"/>
              </w:rPr>
            </w:pPr>
            <w:r w:rsidRPr="0001701A">
              <w:rPr>
                <w:rFonts w:eastAsia="SimSun"/>
                <w:lang w:eastAsia="zh-CN"/>
              </w:rPr>
              <w:t>59724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B5681" w14:textId="77777777" w:rsidR="00975C97" w:rsidRPr="0001701A" w:rsidRDefault="00975C97" w:rsidP="00C971DC">
            <w:pPr>
              <w:pStyle w:val="TAC"/>
              <w:rPr>
                <w:rFonts w:eastAsia="SimSun"/>
                <w:lang w:eastAsia="zh-CN"/>
              </w:rPr>
            </w:pPr>
            <w:r w:rsidRPr="0001701A">
              <w:rPr>
                <w:rFonts w:eastAsia="SimSun"/>
                <w:lang w:eastAsia="zh-CN"/>
              </w:rPr>
              <w:t>79524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7E89" w14:textId="77777777" w:rsidR="00975C97" w:rsidRPr="0001701A" w:rsidRDefault="00975C97" w:rsidP="00C971DC">
            <w:pPr>
              <w:pStyle w:val="TAC"/>
              <w:rPr>
                <w:rFonts w:eastAsia="SimSun"/>
                <w:lang w:eastAsia="zh-CN"/>
              </w:rPr>
            </w:pPr>
            <w:r w:rsidRPr="0001701A">
              <w:rPr>
                <w:rFonts w:eastAsia="SimSun"/>
                <w:lang w:eastAsia="zh-CN"/>
              </w:rPr>
              <w:t>123084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D3F49" w14:textId="77777777" w:rsidR="00975C97" w:rsidRPr="0001701A" w:rsidRDefault="00975C97" w:rsidP="00C971DC">
            <w:pPr>
              <w:pStyle w:val="TAC"/>
              <w:rPr>
                <w:rFonts w:eastAsia="SimSun"/>
                <w:lang w:eastAsia="zh-CN"/>
              </w:rPr>
            </w:pPr>
            <w:r w:rsidRPr="0001701A">
              <w:rPr>
                <w:rFonts w:eastAsia="SimSun"/>
                <w:lang w:eastAsia="zh-CN"/>
              </w:rPr>
              <w:t>167436</w:t>
            </w:r>
          </w:p>
        </w:tc>
      </w:tr>
      <w:tr w:rsidR="00975C97" w:rsidRPr="0001701A" w14:paraId="18C791DE" w14:textId="77777777" w:rsidTr="00C971DC">
        <w:trPr>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AA867AD"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099E4B9E"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3B339E3B" w14:textId="77777777" w:rsidR="00975C97" w:rsidRPr="0001701A" w:rsidRDefault="00975C97" w:rsidP="00975C97">
      <w:pPr>
        <w:rPr>
          <w:lang w:eastAsia="en-US"/>
        </w:rPr>
      </w:pPr>
    </w:p>
    <w:p w14:paraId="464A1A32" w14:textId="77777777" w:rsidR="00975C97" w:rsidRPr="0001701A" w:rsidRDefault="00975C97" w:rsidP="00975C97">
      <w:pPr>
        <w:pStyle w:val="TH"/>
      </w:pPr>
      <w:r w:rsidRPr="0001701A">
        <w:lastRenderedPageBreak/>
        <w:t>Table A.7.5-4: Fixed reference channel for V2X transmitter requirements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522"/>
        <w:gridCol w:w="567"/>
        <w:gridCol w:w="567"/>
        <w:gridCol w:w="654"/>
        <w:gridCol w:w="654"/>
        <w:gridCol w:w="654"/>
        <w:gridCol w:w="654"/>
        <w:gridCol w:w="654"/>
        <w:gridCol w:w="654"/>
        <w:gridCol w:w="654"/>
        <w:gridCol w:w="741"/>
        <w:gridCol w:w="741"/>
        <w:gridCol w:w="741"/>
      </w:tblGrid>
      <w:tr w:rsidR="00975C97" w:rsidRPr="0001701A" w14:paraId="706F483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BC50F"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3A292" w14:textId="77777777" w:rsidR="00975C97" w:rsidRPr="0001701A" w:rsidRDefault="00975C97" w:rsidP="00C971DC">
            <w:pPr>
              <w:pStyle w:val="TAH"/>
            </w:pPr>
            <w:r w:rsidRPr="0001701A">
              <w:t>Unit</w:t>
            </w: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F2097E1" w14:textId="77777777" w:rsidR="00975C97" w:rsidRPr="0001701A" w:rsidRDefault="00975C97" w:rsidP="00C971DC">
            <w:pPr>
              <w:pStyle w:val="TAH"/>
              <w:rPr>
                <w:rFonts w:eastAsia="SimSun"/>
                <w:lang w:eastAsia="zh-CN"/>
              </w:rPr>
            </w:pPr>
            <w:r w:rsidRPr="0001701A">
              <w:t>Value</w:t>
            </w:r>
          </w:p>
        </w:tc>
      </w:tr>
      <w:tr w:rsidR="00975C97" w:rsidRPr="0001701A" w14:paraId="15F3C70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31A28"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B7F742E"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8E818"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CC353"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E227D"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FF5B"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A4045"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0545B"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739"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4E2C4"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C32D2"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69647"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0287"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DBBA0"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0815494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6886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54C51E8"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2BEEED60" w14:textId="77777777" w:rsidR="00975C97" w:rsidRPr="0001701A" w:rsidRDefault="00975C97" w:rsidP="00C971DC">
            <w:pPr>
              <w:pStyle w:val="TAC"/>
            </w:pPr>
            <w:r w:rsidRPr="0001701A">
              <w:t>23</w:t>
            </w:r>
          </w:p>
        </w:tc>
      </w:tr>
      <w:tr w:rsidR="00975C97" w:rsidRPr="0001701A" w14:paraId="3D5042F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A8F49F"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3BD4AB4"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FE7DE84" w14:textId="77777777" w:rsidR="00975C97" w:rsidRPr="0001701A" w:rsidRDefault="00975C97" w:rsidP="00C971DC">
            <w:pPr>
              <w:pStyle w:val="TAC"/>
            </w:pPr>
            <w:r w:rsidRPr="0001701A">
              <w:rPr>
                <w:rFonts w:cs="Arial"/>
                <w:kern w:val="2"/>
                <w:szCs w:val="18"/>
              </w:rPr>
              <w:t>256QAM</w:t>
            </w:r>
          </w:p>
        </w:tc>
      </w:tr>
      <w:tr w:rsidR="00975C97" w:rsidRPr="0001701A" w14:paraId="3A6BC0D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710B2"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4B85142"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1E122D97" w14:textId="77777777" w:rsidR="00975C97" w:rsidRPr="0001701A" w:rsidRDefault="00975C97" w:rsidP="00C971DC">
            <w:pPr>
              <w:pStyle w:val="TAC"/>
            </w:pPr>
            <w:r w:rsidRPr="0001701A">
              <w:t>256QAM</w:t>
            </w:r>
          </w:p>
        </w:tc>
      </w:tr>
      <w:tr w:rsidR="00975C97" w:rsidRPr="0001701A" w14:paraId="2A63BAF2"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D0C5ED"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E45F130"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27AFB" w14:textId="77777777" w:rsidR="00975C97" w:rsidRPr="0001701A" w:rsidRDefault="00975C97" w:rsidP="00C971DC">
            <w:pPr>
              <w:pStyle w:val="TAC"/>
              <w:rPr>
                <w:rFonts w:eastAsia="SimSun"/>
                <w:lang w:eastAsia="zh-CN"/>
              </w:rPr>
            </w:pPr>
            <w:r w:rsidRPr="0001701A">
              <w:rPr>
                <w:rFonts w:eastAsia="SimSun"/>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4C008" w14:textId="77777777" w:rsidR="00975C97" w:rsidRPr="0001701A" w:rsidRDefault="00975C97" w:rsidP="00C971DC">
            <w:pPr>
              <w:pStyle w:val="TAC"/>
              <w:rPr>
                <w:rFonts w:eastAsia="SimSun"/>
                <w:lang w:eastAsia="zh-CN"/>
              </w:rPr>
            </w:pPr>
            <w:r w:rsidRPr="0001701A">
              <w:rPr>
                <w:rFonts w:eastAsia="SimSun"/>
                <w:lang w:eastAsia="zh-CN"/>
              </w:rP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7CC5E" w14:textId="77777777" w:rsidR="00975C97" w:rsidRPr="0001701A" w:rsidRDefault="00975C97" w:rsidP="00C971DC">
            <w:pPr>
              <w:pStyle w:val="TAC"/>
              <w:rPr>
                <w:rFonts w:eastAsia="SimSun"/>
                <w:lang w:eastAsia="zh-CN"/>
              </w:rPr>
            </w:pPr>
            <w:r w:rsidRPr="0001701A">
              <w:rPr>
                <w:rFonts w:eastAsia="SimSun"/>
                <w:lang w:eastAsia="zh-CN"/>
              </w:rPr>
              <w:t>8712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82DB5" w14:textId="77777777" w:rsidR="00975C97" w:rsidRPr="0001701A" w:rsidRDefault="00975C97" w:rsidP="00C971DC">
            <w:pPr>
              <w:pStyle w:val="TAC"/>
              <w:rPr>
                <w:rFonts w:eastAsia="SimSun"/>
                <w:lang w:eastAsia="zh-CN"/>
              </w:rPr>
            </w:pPr>
            <w:r w:rsidRPr="0001701A">
              <w:rPr>
                <w:rFonts w:eastAsia="SimSun"/>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E4075" w14:textId="77777777" w:rsidR="00975C97" w:rsidRPr="0001701A" w:rsidRDefault="00975C97" w:rsidP="00C971DC">
            <w:pPr>
              <w:pStyle w:val="TAC"/>
              <w:rPr>
                <w:rFonts w:eastAsia="SimSun"/>
                <w:lang w:eastAsia="zh-CN"/>
              </w:rPr>
            </w:pPr>
            <w:r w:rsidRPr="0001701A">
              <w:rPr>
                <w:rFonts w:eastAsia="SimSun"/>
                <w:lang w:eastAsia="zh-CN"/>
              </w:rPr>
              <w:t>16896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BC230" w14:textId="77777777" w:rsidR="00975C97" w:rsidRPr="0001701A" w:rsidRDefault="00975C97" w:rsidP="00C971DC">
            <w:pPr>
              <w:pStyle w:val="TAC"/>
              <w:rPr>
                <w:rFonts w:eastAsia="SimSun"/>
                <w:lang w:eastAsia="zh-CN"/>
              </w:rPr>
            </w:pPr>
            <w:r w:rsidRPr="0001701A">
              <w:rPr>
                <w:rFonts w:eastAsia="SimSun"/>
                <w:lang w:eastAsia="zh-CN"/>
              </w:rPr>
              <w:t>25608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84AD" w14:textId="77777777" w:rsidR="00975C97" w:rsidRPr="0001701A" w:rsidRDefault="00975C97" w:rsidP="00C971DC">
            <w:pPr>
              <w:pStyle w:val="TAC"/>
              <w:rPr>
                <w:rFonts w:eastAsia="SimSun"/>
                <w:lang w:eastAsia="zh-CN"/>
              </w:rPr>
            </w:pPr>
            <w:r w:rsidRPr="0001701A">
              <w:rPr>
                <w:rFonts w:eastAsia="SimSun"/>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FC781" w14:textId="77777777" w:rsidR="00975C97" w:rsidRPr="0001701A" w:rsidRDefault="00975C97" w:rsidP="00C971DC">
            <w:pPr>
              <w:pStyle w:val="TAC"/>
              <w:rPr>
                <w:rFonts w:eastAsia="SimSun"/>
                <w:lang w:eastAsia="zh-CN"/>
              </w:rPr>
            </w:pPr>
            <w:r w:rsidRPr="0001701A">
              <w:rPr>
                <w:rFonts w:eastAsia="SimSun"/>
                <w:lang w:eastAsia="zh-CN"/>
              </w:rPr>
              <w:t>58384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54D7E" w14:textId="77777777" w:rsidR="00975C97" w:rsidRPr="0001701A" w:rsidRDefault="00975C97" w:rsidP="00C971DC">
            <w:pPr>
              <w:pStyle w:val="TAC"/>
              <w:rPr>
                <w:rFonts w:eastAsia="SimSun"/>
                <w:lang w:eastAsia="zh-CN"/>
              </w:rPr>
            </w:pPr>
            <w:r w:rsidRPr="0001701A">
              <w:rPr>
                <w:rFonts w:eastAsia="SimSun"/>
                <w:lang w:eastAsia="zh-CN"/>
              </w:rPr>
              <w:t>62504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ACC5E" w14:textId="77777777" w:rsidR="00975C97" w:rsidRPr="0001701A" w:rsidRDefault="00975C97" w:rsidP="00C971DC">
            <w:pPr>
              <w:pStyle w:val="TAC"/>
              <w:rPr>
                <w:rFonts w:eastAsia="SimSun"/>
                <w:lang w:eastAsia="zh-CN"/>
              </w:rPr>
            </w:pPr>
            <w:r w:rsidRPr="0001701A">
              <w:rPr>
                <w:rFonts w:eastAsia="SimSun"/>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EF3B7" w14:textId="77777777" w:rsidR="00975C97" w:rsidRPr="0001701A" w:rsidRDefault="00975C97" w:rsidP="00C971DC">
            <w:pPr>
              <w:pStyle w:val="TAC"/>
              <w:rPr>
                <w:rFonts w:eastAsia="SimSun"/>
                <w:lang w:eastAsia="zh-CN"/>
              </w:rPr>
            </w:pPr>
            <w:r w:rsidRPr="0001701A">
              <w:rPr>
                <w:rFonts w:eastAsia="SimSun"/>
                <w:lang w:eastAsia="zh-CN"/>
              </w:rPr>
              <w:t>127080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8647B" w14:textId="77777777" w:rsidR="00975C97" w:rsidRPr="0001701A" w:rsidRDefault="00975C97" w:rsidP="00C971DC">
            <w:pPr>
              <w:pStyle w:val="TAC"/>
              <w:rPr>
                <w:rFonts w:eastAsia="SimSun"/>
                <w:lang w:eastAsia="zh-CN"/>
              </w:rPr>
            </w:pPr>
            <w:r w:rsidRPr="0001701A">
              <w:rPr>
                <w:rFonts w:eastAsia="SimSun"/>
                <w:lang w:eastAsia="zh-CN"/>
              </w:rPr>
              <w:t>172176</w:t>
            </w:r>
          </w:p>
        </w:tc>
      </w:tr>
      <w:tr w:rsidR="00975C97" w:rsidRPr="0001701A" w14:paraId="61092CE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79DE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22F90" w14:textId="77777777" w:rsidR="00975C97" w:rsidRPr="0001701A" w:rsidRDefault="00975C97" w:rsidP="00C971DC">
            <w:pPr>
              <w:pStyle w:val="TAC"/>
            </w:pPr>
            <w:r w:rsidRPr="0001701A">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7966E"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2E23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C1865"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07CB6"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D176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8B1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9B32"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7A7D4"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E419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F675"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6B8DA"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E4E93"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05397F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C690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269DA4" w14:textId="77777777" w:rsidR="00975C97" w:rsidRPr="0001701A" w:rsidRDefault="00975C97" w:rsidP="00C971D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A83D5"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04165"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9051"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37FC"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AA01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F251"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8E45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CD26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338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2A80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4A9D2"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3CD9B"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2E59E69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8A9D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B98FDF8"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3CA8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F9D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72BB6"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4C733"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C074"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5DC36" w14:textId="77777777" w:rsidR="00975C97" w:rsidRPr="0001701A" w:rsidRDefault="00975C97" w:rsidP="00C971DC">
            <w:pPr>
              <w:pStyle w:val="TAC"/>
              <w:rPr>
                <w:rFonts w:eastAsia="SimSun"/>
                <w:lang w:eastAsia="zh-CN"/>
              </w:rPr>
            </w:pPr>
            <w:r w:rsidRPr="0001701A">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D4B1" w14:textId="77777777" w:rsidR="00975C97" w:rsidRPr="0001701A" w:rsidRDefault="00975C97" w:rsidP="00C971DC">
            <w:pPr>
              <w:pStyle w:val="TAC"/>
              <w:rPr>
                <w:rFonts w:eastAsia="SimSun"/>
                <w:lang w:eastAsia="zh-CN"/>
              </w:rPr>
            </w:pPr>
            <w:r w:rsidRPr="0001701A">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5524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6988" w14:textId="77777777" w:rsidR="00975C97" w:rsidRPr="0001701A" w:rsidRDefault="00975C97" w:rsidP="00C971DC">
            <w:pPr>
              <w:pStyle w:val="TAC"/>
              <w:rPr>
                <w:rFonts w:eastAsia="SimSun"/>
                <w:lang w:eastAsia="zh-CN"/>
              </w:rPr>
            </w:pPr>
            <w:r w:rsidRPr="0001701A">
              <w:rPr>
                <w:rFonts w:eastAsia="SimSu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4F2A" w14:textId="77777777" w:rsidR="00975C97" w:rsidRPr="0001701A" w:rsidRDefault="00975C97" w:rsidP="00C971DC">
            <w:pPr>
              <w:pStyle w:val="TAC"/>
              <w:rPr>
                <w:rFonts w:eastAsia="SimSun"/>
                <w:lang w:eastAsia="zh-CN"/>
              </w:rPr>
            </w:pPr>
            <w:r w:rsidRPr="0001701A">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DC00B"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D5245" w14:textId="77777777" w:rsidR="00975C97" w:rsidRPr="0001701A" w:rsidRDefault="00975C97" w:rsidP="00C971DC">
            <w:pPr>
              <w:pStyle w:val="TAC"/>
              <w:rPr>
                <w:rFonts w:eastAsia="SimSun"/>
                <w:lang w:eastAsia="zh-CN"/>
              </w:rPr>
            </w:pPr>
            <w:r w:rsidRPr="0001701A">
              <w:rPr>
                <w:rFonts w:eastAsia="SimSun"/>
                <w:lang w:eastAsia="zh-CN"/>
              </w:rPr>
              <w:t>21</w:t>
            </w:r>
          </w:p>
        </w:tc>
      </w:tr>
      <w:tr w:rsidR="00975C97" w:rsidRPr="0001701A" w14:paraId="3879811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06B0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745BCAA"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9637B2F" w14:textId="77777777" w:rsidR="00975C97" w:rsidRPr="0001701A" w:rsidRDefault="00975C97" w:rsidP="00C971DC">
            <w:pPr>
              <w:pStyle w:val="TAC"/>
              <w:rPr>
                <w:rFonts w:eastAsia="SimSun"/>
                <w:lang w:eastAsia="zh-CN"/>
              </w:rPr>
            </w:pPr>
            <w:r w:rsidRPr="0001701A">
              <w:t>6.25</w:t>
            </w:r>
          </w:p>
        </w:tc>
      </w:tr>
      <w:tr w:rsidR="00975C97" w:rsidRPr="0001701A" w14:paraId="7BE3A1C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ACA24" w14:textId="498002AF"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099F0B"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74C47"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60D1F"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2231E" w14:textId="77777777" w:rsidR="00975C97" w:rsidRPr="0001701A" w:rsidRDefault="00975C97" w:rsidP="00C971DC">
            <w:pPr>
              <w:pStyle w:val="TAC"/>
              <w:rPr>
                <w:rFonts w:eastAsia="SimSun"/>
                <w:lang w:eastAsia="zh-CN"/>
              </w:rPr>
            </w:pPr>
            <w:r w:rsidRPr="0001701A">
              <w:rPr>
                <w:rFonts w:eastAsia="SimSun"/>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3355"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FF9E7" w14:textId="77777777" w:rsidR="00975C97" w:rsidRPr="0001701A" w:rsidRDefault="00975C97" w:rsidP="00C971DC">
            <w:pPr>
              <w:pStyle w:val="TAC"/>
              <w:rPr>
                <w:rFonts w:eastAsia="SimSun"/>
                <w:lang w:eastAsia="zh-CN"/>
              </w:rPr>
            </w:pPr>
            <w:r w:rsidRPr="0001701A">
              <w:rPr>
                <w:rFonts w:eastAsia="SimSun"/>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2EB55"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B029B"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FCF46"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F778A"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AB12"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4A563"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8443" w14:textId="77777777" w:rsidR="00975C97" w:rsidRPr="0001701A" w:rsidRDefault="00975C97" w:rsidP="00C971DC">
            <w:pPr>
              <w:pStyle w:val="TAC"/>
              <w:rPr>
                <w:rFonts w:eastAsia="SimSun"/>
                <w:lang w:eastAsia="zh-CN"/>
              </w:rPr>
            </w:pPr>
            <w:r w:rsidRPr="0001701A">
              <w:rPr>
                <w:rFonts w:eastAsia="SimSun"/>
                <w:lang w:eastAsia="zh-CN"/>
              </w:rPr>
              <w:t>3</w:t>
            </w:r>
          </w:p>
        </w:tc>
      </w:tr>
      <w:tr w:rsidR="00975C97" w:rsidRPr="0001701A" w14:paraId="0FBA9C8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C24C45"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6F4F25F"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2F14A" w14:textId="77777777" w:rsidR="00975C97" w:rsidRPr="0001701A" w:rsidRDefault="00975C97" w:rsidP="00C971DC">
            <w:pPr>
              <w:pStyle w:val="TAC"/>
              <w:rPr>
                <w:rFonts w:eastAsia="SimSun"/>
                <w:lang w:eastAsia="zh-CN"/>
              </w:rPr>
            </w:pPr>
            <w:r w:rsidRPr="0001701A">
              <w:rPr>
                <w:rFonts w:eastAsia="SimSun"/>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885D" w14:textId="77777777" w:rsidR="00975C97" w:rsidRPr="0001701A" w:rsidRDefault="00975C97" w:rsidP="00C971DC">
            <w:pPr>
              <w:pStyle w:val="TAC"/>
              <w:rPr>
                <w:rFonts w:eastAsia="SimSun"/>
                <w:lang w:eastAsia="zh-CN"/>
              </w:rPr>
            </w:pPr>
            <w:r w:rsidRPr="0001701A">
              <w:rPr>
                <w:rFonts w:eastAsia="SimSun"/>
                <w:lang w:eastAsia="zh-CN"/>
              </w:rPr>
              <w:t>7872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F2184" w14:textId="77777777" w:rsidR="00975C97" w:rsidRPr="0001701A" w:rsidRDefault="00975C97" w:rsidP="00C971DC">
            <w:pPr>
              <w:pStyle w:val="TAC"/>
              <w:rPr>
                <w:rFonts w:eastAsia="SimSun"/>
                <w:lang w:eastAsia="zh-CN"/>
              </w:rPr>
            </w:pPr>
            <w:r w:rsidRPr="0001701A">
              <w:rPr>
                <w:rFonts w:eastAsia="SimSun"/>
                <w:lang w:eastAsia="zh-CN"/>
              </w:rPr>
              <w:t>10992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5949A" w14:textId="77777777" w:rsidR="00975C97" w:rsidRPr="0001701A" w:rsidRDefault="00975C97" w:rsidP="00C971DC">
            <w:pPr>
              <w:pStyle w:val="TAC"/>
              <w:rPr>
                <w:rFonts w:eastAsia="SimSun"/>
                <w:lang w:eastAsia="zh-CN"/>
              </w:rPr>
            </w:pPr>
            <w:r w:rsidRPr="0001701A">
              <w:rPr>
                <w:rFonts w:eastAsia="SimSun"/>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2B501" w14:textId="77777777" w:rsidR="00975C97" w:rsidRPr="0001701A" w:rsidRDefault="00975C97" w:rsidP="00C971DC">
            <w:pPr>
              <w:pStyle w:val="TAC"/>
              <w:rPr>
                <w:rFonts w:eastAsia="SimSun"/>
                <w:lang w:eastAsia="zh-CN"/>
              </w:rPr>
            </w:pPr>
            <w:r w:rsidRPr="0001701A">
              <w:rPr>
                <w:rFonts w:eastAsia="SimSun"/>
                <w:lang w:eastAsia="zh-CN"/>
              </w:rPr>
              <w:t>21552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6D822" w14:textId="77777777" w:rsidR="00975C97" w:rsidRPr="0001701A" w:rsidRDefault="00975C97" w:rsidP="00C971DC">
            <w:pPr>
              <w:pStyle w:val="TAC"/>
              <w:rPr>
                <w:rFonts w:eastAsia="SimSun"/>
                <w:lang w:eastAsia="zh-CN"/>
              </w:rPr>
            </w:pPr>
            <w:r w:rsidRPr="0001701A">
              <w:rPr>
                <w:rFonts w:eastAsia="SimSun"/>
                <w:lang w:eastAsia="zh-CN"/>
              </w:rPr>
              <w:t>33216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E51FC" w14:textId="77777777" w:rsidR="00975C97" w:rsidRPr="0001701A" w:rsidRDefault="00975C97" w:rsidP="00C971DC">
            <w:pPr>
              <w:pStyle w:val="TAC"/>
              <w:rPr>
                <w:rFonts w:eastAsia="SimSun"/>
                <w:lang w:eastAsia="zh-CN"/>
              </w:rPr>
            </w:pPr>
            <w:r w:rsidRPr="0001701A">
              <w:rPr>
                <w:rFonts w:eastAsia="SimSun"/>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C3540" w14:textId="77777777" w:rsidR="00975C97" w:rsidRPr="0001701A" w:rsidRDefault="00975C97" w:rsidP="00C971DC">
            <w:pPr>
              <w:pStyle w:val="TAC"/>
              <w:rPr>
                <w:rFonts w:eastAsia="SimSun"/>
                <w:lang w:eastAsia="zh-CN"/>
              </w:rPr>
            </w:pPr>
            <w:r w:rsidRPr="0001701A">
              <w:rPr>
                <w:rFonts w:eastAsia="SimSun"/>
                <w:lang w:eastAsia="zh-CN"/>
              </w:rPr>
              <w:t>74400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37FBC" w14:textId="77777777" w:rsidR="00975C97" w:rsidRPr="0001701A" w:rsidRDefault="00975C97" w:rsidP="00C971DC">
            <w:pPr>
              <w:pStyle w:val="TAC"/>
              <w:rPr>
                <w:rFonts w:eastAsia="SimSun"/>
                <w:lang w:eastAsia="zh-CN"/>
              </w:rPr>
            </w:pPr>
            <w:r w:rsidRPr="0001701A">
              <w:rPr>
                <w:rFonts w:eastAsia="SimSun"/>
                <w:lang w:eastAsia="zh-CN"/>
              </w:rPr>
              <w:t>79680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844EF" w14:textId="77777777" w:rsidR="00975C97" w:rsidRPr="0001701A" w:rsidRDefault="00975C97" w:rsidP="00C971DC">
            <w:pPr>
              <w:pStyle w:val="TAC"/>
              <w:rPr>
                <w:rFonts w:eastAsia="SimSun"/>
                <w:lang w:eastAsia="zh-CN"/>
              </w:rPr>
            </w:pPr>
            <w:r w:rsidRPr="0001701A">
              <w:rPr>
                <w:rFonts w:eastAsia="SimSun"/>
                <w:lang w:eastAsia="zh-CN"/>
              </w:rPr>
              <w:t>106080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6568" w14:textId="77777777" w:rsidR="00975C97" w:rsidRPr="0001701A" w:rsidRDefault="00975C97" w:rsidP="00C971DC">
            <w:pPr>
              <w:pStyle w:val="TAC"/>
              <w:rPr>
                <w:rFonts w:eastAsia="SimSun"/>
                <w:lang w:eastAsia="zh-CN"/>
              </w:rPr>
            </w:pPr>
            <w:r w:rsidRPr="0001701A">
              <w:rPr>
                <w:rFonts w:eastAsia="SimSun"/>
                <w:lang w:eastAsia="zh-CN"/>
              </w:rPr>
              <w:t>164160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425CB" w14:textId="77777777" w:rsidR="00975C97" w:rsidRPr="0001701A" w:rsidRDefault="00975C97" w:rsidP="00C971DC">
            <w:pPr>
              <w:pStyle w:val="TAC"/>
              <w:rPr>
                <w:rFonts w:eastAsia="SimSun"/>
                <w:lang w:eastAsia="zh-CN"/>
              </w:rPr>
            </w:pPr>
            <w:r w:rsidRPr="0001701A">
              <w:rPr>
                <w:rFonts w:eastAsia="SimSun"/>
                <w:lang w:eastAsia="zh-CN"/>
              </w:rPr>
              <w:t>223296</w:t>
            </w:r>
          </w:p>
        </w:tc>
      </w:tr>
      <w:tr w:rsidR="00975C97" w:rsidRPr="0001701A" w14:paraId="0D5CF5F8" w14:textId="77777777" w:rsidTr="00C971DC">
        <w:trPr>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513172C"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486CB4B2"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4254F4C0" w14:textId="77777777" w:rsidR="00975C97" w:rsidRPr="0001701A" w:rsidRDefault="00975C97" w:rsidP="00975C97"/>
    <w:p w14:paraId="503E326E" w14:textId="77777777" w:rsidR="00975C97" w:rsidRPr="0001701A" w:rsidRDefault="00975C97" w:rsidP="00975C97">
      <w:pPr>
        <w:pStyle w:val="Heading8"/>
      </w:pPr>
      <w:r w:rsidRPr="0001701A">
        <w:br w:type="page"/>
      </w:r>
      <w:bookmarkStart w:id="92" w:name="_Toc27478712"/>
      <w:bookmarkStart w:id="93" w:name="_Toc36227426"/>
      <w:r w:rsidRPr="0001701A">
        <w:lastRenderedPageBreak/>
        <w:t>Annex B (normative):</w:t>
      </w:r>
      <w:r w:rsidRPr="0001701A">
        <w:br/>
        <w:t>Propagation Conditions</w:t>
      </w:r>
      <w:bookmarkEnd w:id="92"/>
      <w:bookmarkEnd w:id="93"/>
    </w:p>
    <w:p w14:paraId="7D218724" w14:textId="77777777" w:rsidR="00975C97" w:rsidRPr="0001701A" w:rsidRDefault="00975C97" w:rsidP="00975C97">
      <w:r w:rsidRPr="0001701A">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p>
    <w:p w14:paraId="0A4A6079" w14:textId="77777777" w:rsidR="00975C97" w:rsidRPr="0001701A" w:rsidRDefault="00975C97" w:rsidP="00975C97">
      <w:pPr>
        <w:pStyle w:val="Heading1"/>
      </w:pPr>
      <w:bookmarkStart w:id="94" w:name="_Toc27478713"/>
      <w:bookmarkStart w:id="95" w:name="_Toc36227427"/>
      <w:r w:rsidRPr="0001701A">
        <w:t>B.0</w:t>
      </w:r>
      <w:r w:rsidRPr="0001701A">
        <w:tab/>
        <w:t>No interference</w:t>
      </w:r>
      <w:bookmarkEnd w:id="94"/>
      <w:bookmarkEnd w:id="95"/>
    </w:p>
    <w:p w14:paraId="6263C71D" w14:textId="77777777" w:rsidR="00975C97" w:rsidRPr="0001701A" w:rsidRDefault="00975C97" w:rsidP="00975C97">
      <w:r w:rsidRPr="0001701A">
        <w:t xml:space="preserve">The downlink connection between the System Simulator and the UE is without Additive White Gaussian Noise, and has no fading or multipath effects. </w:t>
      </w:r>
    </w:p>
    <w:p w14:paraId="28DA967A" w14:textId="77777777" w:rsidR="00975C97" w:rsidRPr="0001701A" w:rsidRDefault="00975C97" w:rsidP="00975C97">
      <w:pPr>
        <w:pStyle w:val="Heading8"/>
      </w:pPr>
      <w:bookmarkStart w:id="96" w:name="_Toc27478714"/>
      <w:bookmarkStart w:id="97" w:name="_Toc36227428"/>
      <w:r w:rsidRPr="0001701A">
        <w:t xml:space="preserve">Annex </w:t>
      </w:r>
      <w:r w:rsidRPr="0001701A">
        <w:rPr>
          <w:lang w:eastAsia="zh-TW"/>
        </w:rPr>
        <w:t>C</w:t>
      </w:r>
      <w:r w:rsidRPr="0001701A">
        <w:t xml:space="preserve"> (normative):</w:t>
      </w:r>
      <w:r w:rsidRPr="0001701A">
        <w:br/>
        <w:t>Downlink physical channels</w:t>
      </w:r>
      <w:bookmarkEnd w:id="96"/>
      <w:bookmarkEnd w:id="97"/>
    </w:p>
    <w:p w14:paraId="64CB9239" w14:textId="77777777" w:rsidR="00975C97" w:rsidRPr="0001701A" w:rsidRDefault="00975C97" w:rsidP="00975C97">
      <w:pPr>
        <w:overflowPunct/>
        <w:spacing w:after="0"/>
        <w:textAlignment w:val="auto"/>
      </w:pPr>
      <w:r w:rsidRPr="0001701A">
        <w:rPr>
          <w:rFonts w:eastAsia="SimSun"/>
          <w:lang w:eastAsia="en-US"/>
        </w:rPr>
        <w:t>This annex specifies the downlink physical channels that are needed for setting a connection and channels that are needed during a connection.</w:t>
      </w:r>
    </w:p>
    <w:p w14:paraId="70B56E9E" w14:textId="77777777" w:rsidR="00975C97" w:rsidRPr="0001701A" w:rsidRDefault="00975C97" w:rsidP="00975C97">
      <w:pPr>
        <w:pStyle w:val="Heading1"/>
        <w:rPr>
          <w:lang w:eastAsia="zh-TW"/>
        </w:rPr>
      </w:pPr>
      <w:bookmarkStart w:id="98" w:name="_Toc27478715"/>
      <w:bookmarkStart w:id="99" w:name="_Toc36227429"/>
      <w:r w:rsidRPr="0001701A">
        <w:rPr>
          <w:lang w:eastAsia="zh-TW"/>
        </w:rPr>
        <w:t>C.0</w:t>
      </w:r>
      <w:r w:rsidRPr="0001701A">
        <w:rPr>
          <w:lang w:eastAsia="zh-TW"/>
        </w:rPr>
        <w:tab/>
        <w:t>Downlink signal levels</w:t>
      </w:r>
      <w:bookmarkEnd w:id="98"/>
      <w:bookmarkEnd w:id="99"/>
    </w:p>
    <w:p w14:paraId="7B61A266" w14:textId="77777777" w:rsidR="00975C97" w:rsidRPr="0001701A" w:rsidRDefault="00975C97" w:rsidP="00975C97">
      <w:pPr>
        <w:rPr>
          <w:rFonts w:eastAsia="Batang"/>
        </w:rPr>
      </w:pPr>
      <w:r w:rsidRPr="0001701A">
        <w:rPr>
          <w:rFonts w:eastAsia="Batang"/>
        </w:rPr>
        <w:t>The downlink power settings in Table C.0-1 is used unless otherwise specified in a test case.</w:t>
      </w:r>
    </w:p>
    <w:p w14:paraId="6BA01EC2" w14:textId="77777777" w:rsidR="00975C97" w:rsidRPr="0001701A" w:rsidRDefault="00975C97" w:rsidP="00975C97">
      <w:pPr>
        <w:rPr>
          <w:rFonts w:eastAsia="Batang"/>
        </w:rPr>
      </w:pPr>
      <w:r w:rsidRPr="0001701A">
        <w:rPr>
          <w:rFonts w:eastAsia="Batang"/>
        </w:rPr>
        <w:t>If the UE has more than one Rx antenna, the downlink signal is applied to each one. All UE Rx antennas shall be connected.</w:t>
      </w:r>
    </w:p>
    <w:p w14:paraId="78C8F47B" w14:textId="77777777" w:rsidR="00975C97" w:rsidRPr="0001701A" w:rsidRDefault="00975C97" w:rsidP="00975C97">
      <w:pPr>
        <w:rPr>
          <w:rFonts w:eastAsia="Batang"/>
        </w:rPr>
      </w:pPr>
      <w:r w:rsidRPr="0001701A">
        <w:rPr>
          <w:rFonts w:eastAsia="Batang"/>
        </w:rPr>
        <w:t>If the UE has one Rx antenna, the downlink signal is applied to it.</w:t>
      </w:r>
    </w:p>
    <w:p w14:paraId="50580433" w14:textId="77777777" w:rsidR="00975C97" w:rsidRPr="0001701A" w:rsidRDefault="00975C97" w:rsidP="00975C97">
      <w:pPr>
        <w:pStyle w:val="TH"/>
      </w:pPr>
      <w:r w:rsidRPr="0001701A">
        <w:t>Table C.0-1: Default Downlink power levels for NR</w:t>
      </w:r>
    </w:p>
    <w:tbl>
      <w:tblPr>
        <w:tblW w:w="10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1134"/>
        <w:gridCol w:w="709"/>
        <w:gridCol w:w="709"/>
        <w:gridCol w:w="708"/>
        <w:gridCol w:w="709"/>
        <w:gridCol w:w="709"/>
        <w:gridCol w:w="709"/>
        <w:gridCol w:w="708"/>
        <w:gridCol w:w="709"/>
        <w:gridCol w:w="709"/>
        <w:gridCol w:w="652"/>
        <w:gridCol w:w="709"/>
        <w:gridCol w:w="708"/>
        <w:gridCol w:w="624"/>
      </w:tblGrid>
      <w:tr w:rsidR="00975C97" w:rsidRPr="0001701A" w14:paraId="7E63C2DC" w14:textId="77777777" w:rsidTr="00C971DC">
        <w:trPr>
          <w:trHeight w:val="221"/>
          <w:jc w:val="center"/>
        </w:trPr>
        <w:tc>
          <w:tcPr>
            <w:tcW w:w="682" w:type="dxa"/>
            <w:vMerge w:val="restart"/>
            <w:vAlign w:val="center"/>
          </w:tcPr>
          <w:p w14:paraId="5BA5F98F" w14:textId="77777777" w:rsidR="00975C97" w:rsidRPr="0001701A" w:rsidRDefault="00975C97" w:rsidP="00C971DC">
            <w:pPr>
              <w:pStyle w:val="TAH"/>
              <w:rPr>
                <w:lang w:eastAsia="zh-CN"/>
              </w:rPr>
            </w:pPr>
            <w:r w:rsidRPr="0001701A">
              <w:rPr>
                <w:lang w:eastAsia="zh-CN"/>
              </w:rPr>
              <w:t>SCS (kHz)</w:t>
            </w:r>
          </w:p>
        </w:tc>
        <w:tc>
          <w:tcPr>
            <w:tcW w:w="1134" w:type="dxa"/>
          </w:tcPr>
          <w:p w14:paraId="0963C569" w14:textId="77777777" w:rsidR="00975C97" w:rsidRPr="0001701A" w:rsidRDefault="00975C97" w:rsidP="00C971DC">
            <w:pPr>
              <w:pStyle w:val="TAH"/>
              <w:rPr>
                <w:lang w:eastAsia="zh-CN"/>
              </w:rPr>
            </w:pPr>
          </w:p>
        </w:tc>
        <w:tc>
          <w:tcPr>
            <w:tcW w:w="709" w:type="dxa"/>
          </w:tcPr>
          <w:p w14:paraId="5398F42E" w14:textId="77777777" w:rsidR="00975C97" w:rsidRPr="0001701A" w:rsidRDefault="00975C97" w:rsidP="00C971DC">
            <w:pPr>
              <w:pStyle w:val="TAH"/>
              <w:rPr>
                <w:lang w:eastAsia="zh-CN"/>
              </w:rPr>
            </w:pPr>
            <w:r w:rsidRPr="0001701A">
              <w:rPr>
                <w:lang w:eastAsia="zh-CN"/>
              </w:rPr>
              <w:t>Unit</w:t>
            </w:r>
          </w:p>
        </w:tc>
        <w:tc>
          <w:tcPr>
            <w:tcW w:w="8363" w:type="dxa"/>
            <w:gridSpan w:val="12"/>
          </w:tcPr>
          <w:p w14:paraId="2DDC7AE7" w14:textId="77777777" w:rsidR="00975C97" w:rsidRPr="0001701A" w:rsidRDefault="00975C97" w:rsidP="00C971DC">
            <w:pPr>
              <w:pStyle w:val="TAH"/>
              <w:rPr>
                <w:lang w:eastAsia="zh-CN"/>
              </w:rPr>
            </w:pPr>
            <w:r w:rsidRPr="0001701A">
              <w:rPr>
                <w:lang w:eastAsia="zh-CN"/>
              </w:rPr>
              <w:t>Channel bandwidth</w:t>
            </w:r>
          </w:p>
        </w:tc>
      </w:tr>
      <w:tr w:rsidR="00975C97" w:rsidRPr="0001701A" w14:paraId="57760E55" w14:textId="77777777" w:rsidTr="00C971DC">
        <w:trPr>
          <w:trHeight w:val="221"/>
          <w:jc w:val="center"/>
        </w:trPr>
        <w:tc>
          <w:tcPr>
            <w:tcW w:w="682" w:type="dxa"/>
            <w:vMerge/>
            <w:vAlign w:val="center"/>
          </w:tcPr>
          <w:p w14:paraId="5437750C" w14:textId="77777777" w:rsidR="00975C97" w:rsidRPr="0001701A" w:rsidRDefault="00975C97" w:rsidP="00C971DC">
            <w:pPr>
              <w:pStyle w:val="TAH"/>
              <w:rPr>
                <w:lang w:eastAsia="zh-CN"/>
              </w:rPr>
            </w:pPr>
          </w:p>
        </w:tc>
        <w:tc>
          <w:tcPr>
            <w:tcW w:w="1134" w:type="dxa"/>
          </w:tcPr>
          <w:p w14:paraId="6E922267" w14:textId="77777777" w:rsidR="00975C97" w:rsidRPr="0001701A" w:rsidRDefault="00975C97" w:rsidP="00C971DC">
            <w:pPr>
              <w:pStyle w:val="TAH"/>
              <w:rPr>
                <w:lang w:eastAsia="zh-CN"/>
              </w:rPr>
            </w:pPr>
          </w:p>
        </w:tc>
        <w:tc>
          <w:tcPr>
            <w:tcW w:w="709" w:type="dxa"/>
          </w:tcPr>
          <w:p w14:paraId="773EA979" w14:textId="77777777" w:rsidR="00975C97" w:rsidRPr="0001701A" w:rsidRDefault="00975C97" w:rsidP="00C971DC">
            <w:pPr>
              <w:pStyle w:val="TAH"/>
              <w:rPr>
                <w:lang w:eastAsia="zh-CN"/>
              </w:rPr>
            </w:pPr>
          </w:p>
        </w:tc>
        <w:tc>
          <w:tcPr>
            <w:tcW w:w="709" w:type="dxa"/>
          </w:tcPr>
          <w:p w14:paraId="39F88211" w14:textId="77777777" w:rsidR="00975C97" w:rsidRPr="0001701A" w:rsidRDefault="00975C97" w:rsidP="00C971DC">
            <w:pPr>
              <w:pStyle w:val="TAH"/>
              <w:rPr>
                <w:lang w:eastAsia="zh-CN"/>
              </w:rPr>
            </w:pPr>
            <w:r w:rsidRPr="0001701A">
              <w:rPr>
                <w:lang w:eastAsia="zh-CN"/>
              </w:rPr>
              <w:t>5 MHz</w:t>
            </w:r>
          </w:p>
        </w:tc>
        <w:tc>
          <w:tcPr>
            <w:tcW w:w="708" w:type="dxa"/>
          </w:tcPr>
          <w:p w14:paraId="0DA28A70" w14:textId="77777777" w:rsidR="00975C97" w:rsidRPr="0001701A" w:rsidRDefault="00975C97" w:rsidP="00C971DC">
            <w:pPr>
              <w:pStyle w:val="TAH"/>
              <w:rPr>
                <w:lang w:eastAsia="zh-CN"/>
              </w:rPr>
            </w:pPr>
            <w:r w:rsidRPr="0001701A">
              <w:rPr>
                <w:lang w:eastAsia="zh-CN"/>
              </w:rPr>
              <w:t>10 MHz</w:t>
            </w:r>
          </w:p>
        </w:tc>
        <w:tc>
          <w:tcPr>
            <w:tcW w:w="709" w:type="dxa"/>
          </w:tcPr>
          <w:p w14:paraId="2FA5B05F" w14:textId="77777777" w:rsidR="00975C97" w:rsidRPr="0001701A" w:rsidRDefault="00975C97" w:rsidP="00C971DC">
            <w:pPr>
              <w:pStyle w:val="TAH"/>
              <w:rPr>
                <w:lang w:eastAsia="zh-CN"/>
              </w:rPr>
            </w:pPr>
            <w:r w:rsidRPr="0001701A">
              <w:rPr>
                <w:lang w:eastAsia="zh-CN"/>
              </w:rPr>
              <w:t>15 MHz</w:t>
            </w:r>
          </w:p>
        </w:tc>
        <w:tc>
          <w:tcPr>
            <w:tcW w:w="709" w:type="dxa"/>
          </w:tcPr>
          <w:p w14:paraId="026C0382" w14:textId="77777777" w:rsidR="00975C97" w:rsidRPr="0001701A" w:rsidRDefault="00975C97" w:rsidP="00C971DC">
            <w:pPr>
              <w:pStyle w:val="TAH"/>
              <w:rPr>
                <w:lang w:eastAsia="zh-CN"/>
              </w:rPr>
            </w:pPr>
            <w:r w:rsidRPr="0001701A">
              <w:rPr>
                <w:lang w:eastAsia="zh-CN"/>
              </w:rPr>
              <w:t>20 MHz</w:t>
            </w:r>
          </w:p>
        </w:tc>
        <w:tc>
          <w:tcPr>
            <w:tcW w:w="709" w:type="dxa"/>
          </w:tcPr>
          <w:p w14:paraId="04CF4149" w14:textId="77777777" w:rsidR="00975C97" w:rsidRPr="0001701A" w:rsidRDefault="00975C97" w:rsidP="00C971DC">
            <w:pPr>
              <w:pStyle w:val="TAH"/>
              <w:rPr>
                <w:lang w:eastAsia="zh-CN"/>
              </w:rPr>
            </w:pPr>
            <w:r w:rsidRPr="0001701A">
              <w:rPr>
                <w:lang w:eastAsia="zh-CN"/>
              </w:rPr>
              <w:t>25 MHz</w:t>
            </w:r>
          </w:p>
        </w:tc>
        <w:tc>
          <w:tcPr>
            <w:tcW w:w="708" w:type="dxa"/>
          </w:tcPr>
          <w:p w14:paraId="1E0843B3" w14:textId="77777777" w:rsidR="00975C97" w:rsidRPr="0001701A" w:rsidRDefault="00975C97" w:rsidP="00C971DC">
            <w:pPr>
              <w:pStyle w:val="TAH"/>
              <w:rPr>
                <w:lang w:eastAsia="zh-CN"/>
              </w:rPr>
            </w:pPr>
            <w:r w:rsidRPr="0001701A">
              <w:rPr>
                <w:lang w:eastAsia="zh-CN"/>
              </w:rPr>
              <w:t>30 MHz</w:t>
            </w:r>
          </w:p>
        </w:tc>
        <w:tc>
          <w:tcPr>
            <w:tcW w:w="709" w:type="dxa"/>
          </w:tcPr>
          <w:p w14:paraId="3E19DAA6" w14:textId="77777777" w:rsidR="00975C97" w:rsidRPr="0001701A" w:rsidRDefault="00975C97" w:rsidP="00C971DC">
            <w:pPr>
              <w:pStyle w:val="TAH"/>
              <w:rPr>
                <w:lang w:eastAsia="zh-CN"/>
              </w:rPr>
            </w:pPr>
            <w:r w:rsidRPr="0001701A">
              <w:rPr>
                <w:lang w:eastAsia="zh-CN"/>
              </w:rPr>
              <w:t>40 MHz</w:t>
            </w:r>
          </w:p>
        </w:tc>
        <w:tc>
          <w:tcPr>
            <w:tcW w:w="709" w:type="dxa"/>
          </w:tcPr>
          <w:p w14:paraId="00E5D87B" w14:textId="77777777" w:rsidR="00975C97" w:rsidRPr="0001701A" w:rsidRDefault="00975C97" w:rsidP="00C971DC">
            <w:pPr>
              <w:pStyle w:val="TAH"/>
              <w:rPr>
                <w:lang w:eastAsia="zh-CN"/>
              </w:rPr>
            </w:pPr>
            <w:r w:rsidRPr="0001701A">
              <w:rPr>
                <w:lang w:eastAsia="zh-CN"/>
              </w:rPr>
              <w:t>50 MHz</w:t>
            </w:r>
          </w:p>
        </w:tc>
        <w:tc>
          <w:tcPr>
            <w:tcW w:w="652" w:type="dxa"/>
          </w:tcPr>
          <w:p w14:paraId="0CAE8B1A" w14:textId="77777777" w:rsidR="00975C97" w:rsidRPr="0001701A" w:rsidRDefault="00975C97" w:rsidP="00C971DC">
            <w:pPr>
              <w:pStyle w:val="TAH"/>
              <w:rPr>
                <w:lang w:eastAsia="zh-CN"/>
              </w:rPr>
            </w:pPr>
            <w:r w:rsidRPr="0001701A">
              <w:rPr>
                <w:lang w:eastAsia="zh-CN"/>
              </w:rPr>
              <w:t>60 MHz</w:t>
            </w:r>
          </w:p>
        </w:tc>
        <w:tc>
          <w:tcPr>
            <w:tcW w:w="709" w:type="dxa"/>
          </w:tcPr>
          <w:p w14:paraId="1F1B2290" w14:textId="77777777" w:rsidR="00975C97" w:rsidRPr="0001701A" w:rsidRDefault="00975C97" w:rsidP="00C971DC">
            <w:pPr>
              <w:pStyle w:val="TAH"/>
              <w:rPr>
                <w:lang w:eastAsia="zh-CN"/>
              </w:rPr>
            </w:pPr>
            <w:r w:rsidRPr="0001701A">
              <w:rPr>
                <w:lang w:eastAsia="zh-CN"/>
              </w:rPr>
              <w:t>80 MHz</w:t>
            </w:r>
          </w:p>
        </w:tc>
        <w:tc>
          <w:tcPr>
            <w:tcW w:w="708" w:type="dxa"/>
          </w:tcPr>
          <w:p w14:paraId="6F09C38A" w14:textId="77777777" w:rsidR="00975C97" w:rsidRPr="0001701A" w:rsidRDefault="00975C97" w:rsidP="00C971DC">
            <w:pPr>
              <w:pStyle w:val="TAH"/>
              <w:rPr>
                <w:lang w:eastAsia="zh-CN"/>
              </w:rPr>
            </w:pPr>
            <w:r w:rsidRPr="0001701A">
              <w:rPr>
                <w:lang w:eastAsia="zh-CN"/>
              </w:rPr>
              <w:t>90 MHz</w:t>
            </w:r>
          </w:p>
        </w:tc>
        <w:tc>
          <w:tcPr>
            <w:tcW w:w="624" w:type="dxa"/>
          </w:tcPr>
          <w:p w14:paraId="649F89CB" w14:textId="77777777" w:rsidR="00975C97" w:rsidRPr="0001701A" w:rsidRDefault="00975C97" w:rsidP="00C971DC">
            <w:pPr>
              <w:pStyle w:val="TAH"/>
              <w:rPr>
                <w:lang w:eastAsia="zh-CN"/>
              </w:rPr>
            </w:pPr>
            <w:r w:rsidRPr="0001701A">
              <w:rPr>
                <w:lang w:eastAsia="zh-CN"/>
              </w:rPr>
              <w:t>100 MHz</w:t>
            </w:r>
          </w:p>
        </w:tc>
      </w:tr>
      <w:tr w:rsidR="00975C97" w:rsidRPr="0001701A" w14:paraId="05B8D9C3" w14:textId="77777777" w:rsidTr="00C971DC">
        <w:trPr>
          <w:trHeight w:val="255"/>
          <w:jc w:val="center"/>
        </w:trPr>
        <w:tc>
          <w:tcPr>
            <w:tcW w:w="682" w:type="dxa"/>
            <w:vMerge w:val="restart"/>
            <w:vAlign w:val="center"/>
          </w:tcPr>
          <w:p w14:paraId="6710A7B2" w14:textId="77777777" w:rsidR="00975C97" w:rsidRPr="0001701A" w:rsidRDefault="00975C97" w:rsidP="00C971DC">
            <w:pPr>
              <w:pStyle w:val="TAC"/>
            </w:pPr>
            <w:r w:rsidRPr="0001701A">
              <w:t>15</w:t>
            </w:r>
          </w:p>
        </w:tc>
        <w:tc>
          <w:tcPr>
            <w:tcW w:w="1134" w:type="dxa"/>
          </w:tcPr>
          <w:p w14:paraId="04FE492F" w14:textId="77777777" w:rsidR="00975C97" w:rsidRPr="0001701A" w:rsidRDefault="00975C97" w:rsidP="00C971DC">
            <w:pPr>
              <w:pStyle w:val="TAC"/>
            </w:pPr>
            <w:r w:rsidRPr="0001701A">
              <w:t>Number of RBs</w:t>
            </w:r>
          </w:p>
        </w:tc>
        <w:tc>
          <w:tcPr>
            <w:tcW w:w="709" w:type="dxa"/>
            <w:vAlign w:val="center"/>
          </w:tcPr>
          <w:p w14:paraId="2A4A4AAB" w14:textId="77777777" w:rsidR="00975C97" w:rsidRPr="0001701A" w:rsidRDefault="00975C97" w:rsidP="00C971DC">
            <w:pPr>
              <w:pStyle w:val="TAC"/>
              <w:rPr>
                <w:rFonts w:eastAsia="Osaka" w:cs="Arial"/>
                <w:szCs w:val="18"/>
                <w:lang w:eastAsia="zh-CN"/>
              </w:rPr>
            </w:pPr>
          </w:p>
        </w:tc>
        <w:tc>
          <w:tcPr>
            <w:tcW w:w="709" w:type="dxa"/>
            <w:vAlign w:val="center"/>
          </w:tcPr>
          <w:p w14:paraId="7F1F5D9B"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25</w:t>
            </w:r>
          </w:p>
        </w:tc>
        <w:tc>
          <w:tcPr>
            <w:tcW w:w="708" w:type="dxa"/>
            <w:vAlign w:val="center"/>
          </w:tcPr>
          <w:p w14:paraId="7156FB31"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52</w:t>
            </w:r>
          </w:p>
        </w:tc>
        <w:tc>
          <w:tcPr>
            <w:tcW w:w="709" w:type="dxa"/>
            <w:vAlign w:val="center"/>
          </w:tcPr>
          <w:p w14:paraId="30EF789E"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79</w:t>
            </w:r>
          </w:p>
        </w:tc>
        <w:tc>
          <w:tcPr>
            <w:tcW w:w="709" w:type="dxa"/>
            <w:vAlign w:val="center"/>
          </w:tcPr>
          <w:p w14:paraId="6DF31BF0"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106</w:t>
            </w:r>
          </w:p>
        </w:tc>
        <w:tc>
          <w:tcPr>
            <w:tcW w:w="709" w:type="dxa"/>
            <w:vAlign w:val="center"/>
          </w:tcPr>
          <w:p w14:paraId="2283BE86"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133</w:t>
            </w:r>
          </w:p>
        </w:tc>
        <w:tc>
          <w:tcPr>
            <w:tcW w:w="708" w:type="dxa"/>
            <w:vAlign w:val="center"/>
          </w:tcPr>
          <w:p w14:paraId="3330E9BB"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160</w:t>
            </w:r>
          </w:p>
        </w:tc>
        <w:tc>
          <w:tcPr>
            <w:tcW w:w="709" w:type="dxa"/>
            <w:vAlign w:val="center"/>
          </w:tcPr>
          <w:p w14:paraId="7683769C"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216</w:t>
            </w:r>
          </w:p>
        </w:tc>
        <w:tc>
          <w:tcPr>
            <w:tcW w:w="709" w:type="dxa"/>
            <w:vAlign w:val="center"/>
          </w:tcPr>
          <w:p w14:paraId="2C6A2A0C"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270</w:t>
            </w:r>
          </w:p>
        </w:tc>
        <w:tc>
          <w:tcPr>
            <w:tcW w:w="652" w:type="dxa"/>
            <w:vAlign w:val="center"/>
          </w:tcPr>
          <w:p w14:paraId="7FDBCD12"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9" w:type="dxa"/>
            <w:vAlign w:val="center"/>
          </w:tcPr>
          <w:p w14:paraId="2E572D04"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8" w:type="dxa"/>
            <w:vAlign w:val="center"/>
          </w:tcPr>
          <w:p w14:paraId="6166C77F"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624" w:type="dxa"/>
            <w:vAlign w:val="center"/>
          </w:tcPr>
          <w:p w14:paraId="3F003332" w14:textId="77777777" w:rsidR="00975C97" w:rsidRPr="0001701A" w:rsidRDefault="00975C97" w:rsidP="00C971DC">
            <w:pPr>
              <w:pStyle w:val="TAC"/>
              <w:rPr>
                <w:rFonts w:eastAsia="Osaka" w:cs="Arial"/>
                <w:szCs w:val="18"/>
                <w:lang w:eastAsia="zh-CN"/>
              </w:rPr>
            </w:pPr>
            <w:r w:rsidRPr="0001701A">
              <w:rPr>
                <w:rFonts w:cs="Arial"/>
                <w:szCs w:val="18"/>
              </w:rPr>
              <w:t>N/A</w:t>
            </w:r>
          </w:p>
        </w:tc>
      </w:tr>
      <w:tr w:rsidR="00975C97" w:rsidRPr="0001701A" w14:paraId="234CCF6C" w14:textId="77777777" w:rsidTr="00C971DC">
        <w:trPr>
          <w:trHeight w:val="255"/>
          <w:jc w:val="center"/>
        </w:trPr>
        <w:tc>
          <w:tcPr>
            <w:tcW w:w="682" w:type="dxa"/>
            <w:vMerge/>
            <w:vAlign w:val="center"/>
          </w:tcPr>
          <w:p w14:paraId="1F86C417" w14:textId="77777777" w:rsidR="00975C97" w:rsidRPr="0001701A" w:rsidRDefault="00975C97" w:rsidP="00C971DC">
            <w:pPr>
              <w:pStyle w:val="TAC"/>
            </w:pPr>
          </w:p>
        </w:tc>
        <w:tc>
          <w:tcPr>
            <w:tcW w:w="1134" w:type="dxa"/>
          </w:tcPr>
          <w:p w14:paraId="101D6D51" w14:textId="77777777" w:rsidR="00975C97" w:rsidRPr="0001701A" w:rsidRDefault="00975C97" w:rsidP="00C971DC">
            <w:pPr>
              <w:pStyle w:val="TAC"/>
            </w:pPr>
            <w:r w:rsidRPr="0001701A">
              <w:t>Channel BW  power</w:t>
            </w:r>
          </w:p>
        </w:tc>
        <w:tc>
          <w:tcPr>
            <w:tcW w:w="709" w:type="dxa"/>
            <w:vAlign w:val="center"/>
          </w:tcPr>
          <w:p w14:paraId="53F7706D" w14:textId="77777777" w:rsidR="00975C97" w:rsidRPr="0001701A" w:rsidRDefault="00975C97" w:rsidP="00C971DC">
            <w:pPr>
              <w:pStyle w:val="TAC"/>
              <w:rPr>
                <w:rFonts w:eastAsia="Osaka" w:cs="Arial"/>
                <w:szCs w:val="18"/>
                <w:lang w:eastAsia="zh-CN"/>
              </w:rPr>
            </w:pPr>
            <w:r w:rsidRPr="0001701A">
              <w:rPr>
                <w:rFonts w:cs="Arial"/>
                <w:szCs w:val="18"/>
              </w:rPr>
              <w:t>dBm</w:t>
            </w:r>
          </w:p>
        </w:tc>
        <w:tc>
          <w:tcPr>
            <w:tcW w:w="709" w:type="dxa"/>
            <w:vAlign w:val="center"/>
          </w:tcPr>
          <w:p w14:paraId="56A0E1AF" w14:textId="77777777" w:rsidR="00975C97" w:rsidRPr="0001701A" w:rsidRDefault="00975C97" w:rsidP="00C971DC">
            <w:pPr>
              <w:pStyle w:val="TAC"/>
              <w:rPr>
                <w:rFonts w:eastAsia="Osaka" w:cs="Arial"/>
                <w:szCs w:val="18"/>
                <w:lang w:eastAsia="zh-CN"/>
              </w:rPr>
            </w:pPr>
            <w:r w:rsidRPr="0001701A">
              <w:rPr>
                <w:rFonts w:cs="Arial"/>
                <w:szCs w:val="18"/>
              </w:rPr>
              <w:t>-60</w:t>
            </w:r>
          </w:p>
        </w:tc>
        <w:tc>
          <w:tcPr>
            <w:tcW w:w="708" w:type="dxa"/>
            <w:vAlign w:val="center"/>
          </w:tcPr>
          <w:p w14:paraId="74FED97A" w14:textId="77777777" w:rsidR="00975C97" w:rsidRPr="0001701A" w:rsidRDefault="00975C97" w:rsidP="00C971DC">
            <w:pPr>
              <w:pStyle w:val="TAC"/>
              <w:rPr>
                <w:rFonts w:eastAsia="Osaka" w:cs="Arial"/>
                <w:szCs w:val="18"/>
                <w:lang w:eastAsia="zh-CN"/>
              </w:rPr>
            </w:pPr>
            <w:r w:rsidRPr="0001701A">
              <w:rPr>
                <w:rFonts w:cs="Arial"/>
                <w:szCs w:val="18"/>
              </w:rPr>
              <w:t>-57</w:t>
            </w:r>
          </w:p>
        </w:tc>
        <w:tc>
          <w:tcPr>
            <w:tcW w:w="709" w:type="dxa"/>
            <w:vAlign w:val="center"/>
          </w:tcPr>
          <w:p w14:paraId="6FEA1487" w14:textId="77777777" w:rsidR="00975C97" w:rsidRPr="0001701A" w:rsidRDefault="00975C97" w:rsidP="00C971DC">
            <w:pPr>
              <w:pStyle w:val="TAC"/>
              <w:rPr>
                <w:rFonts w:eastAsia="Osaka" w:cs="Arial"/>
                <w:szCs w:val="18"/>
                <w:lang w:eastAsia="zh-CN"/>
              </w:rPr>
            </w:pPr>
            <w:r w:rsidRPr="0001701A">
              <w:rPr>
                <w:rFonts w:cs="Arial"/>
                <w:szCs w:val="18"/>
              </w:rPr>
              <w:t>-55</w:t>
            </w:r>
          </w:p>
        </w:tc>
        <w:tc>
          <w:tcPr>
            <w:tcW w:w="709" w:type="dxa"/>
            <w:vAlign w:val="center"/>
          </w:tcPr>
          <w:p w14:paraId="02227EF3" w14:textId="77777777" w:rsidR="00975C97" w:rsidRPr="0001701A" w:rsidRDefault="00975C97" w:rsidP="00C971DC">
            <w:pPr>
              <w:pStyle w:val="TAC"/>
              <w:rPr>
                <w:rFonts w:eastAsia="Osaka" w:cs="Arial"/>
                <w:szCs w:val="18"/>
                <w:lang w:eastAsia="zh-CN"/>
              </w:rPr>
            </w:pPr>
            <w:r w:rsidRPr="0001701A">
              <w:rPr>
                <w:rFonts w:cs="Arial"/>
                <w:szCs w:val="18"/>
              </w:rPr>
              <w:t>-54</w:t>
            </w:r>
          </w:p>
        </w:tc>
        <w:tc>
          <w:tcPr>
            <w:tcW w:w="709" w:type="dxa"/>
            <w:vAlign w:val="center"/>
          </w:tcPr>
          <w:p w14:paraId="006CE628" w14:textId="77777777" w:rsidR="00975C97" w:rsidRPr="0001701A" w:rsidRDefault="00975C97" w:rsidP="00C971DC">
            <w:pPr>
              <w:pStyle w:val="TAC"/>
              <w:rPr>
                <w:rFonts w:eastAsia="Osaka" w:cs="Arial"/>
                <w:szCs w:val="18"/>
                <w:lang w:eastAsia="zh-CN"/>
              </w:rPr>
            </w:pPr>
            <w:r w:rsidRPr="0001701A">
              <w:rPr>
                <w:rFonts w:cs="Arial"/>
                <w:szCs w:val="18"/>
              </w:rPr>
              <w:t>-53</w:t>
            </w:r>
          </w:p>
        </w:tc>
        <w:tc>
          <w:tcPr>
            <w:tcW w:w="708" w:type="dxa"/>
            <w:vAlign w:val="center"/>
          </w:tcPr>
          <w:p w14:paraId="6CC630A6" w14:textId="77777777" w:rsidR="00975C97" w:rsidRPr="0001701A" w:rsidRDefault="00975C97" w:rsidP="00C971DC">
            <w:pPr>
              <w:pStyle w:val="TAC"/>
              <w:rPr>
                <w:rFonts w:eastAsia="Osaka" w:cs="Arial"/>
                <w:szCs w:val="18"/>
                <w:lang w:eastAsia="zh-CN"/>
              </w:rPr>
            </w:pPr>
            <w:r w:rsidRPr="0001701A">
              <w:rPr>
                <w:rFonts w:cs="Arial"/>
                <w:szCs w:val="18"/>
              </w:rPr>
              <w:t>-52</w:t>
            </w:r>
          </w:p>
        </w:tc>
        <w:tc>
          <w:tcPr>
            <w:tcW w:w="709" w:type="dxa"/>
            <w:vAlign w:val="center"/>
          </w:tcPr>
          <w:p w14:paraId="0A452FE9" w14:textId="77777777" w:rsidR="00975C97" w:rsidRPr="0001701A" w:rsidRDefault="00975C97" w:rsidP="00C971DC">
            <w:pPr>
              <w:pStyle w:val="TAC"/>
              <w:rPr>
                <w:rFonts w:eastAsia="Osaka" w:cs="Arial"/>
                <w:szCs w:val="18"/>
                <w:lang w:eastAsia="zh-CN"/>
              </w:rPr>
            </w:pPr>
            <w:r w:rsidRPr="0001701A">
              <w:rPr>
                <w:rFonts w:cs="Arial"/>
                <w:szCs w:val="18"/>
              </w:rPr>
              <w:t>-51</w:t>
            </w:r>
          </w:p>
        </w:tc>
        <w:tc>
          <w:tcPr>
            <w:tcW w:w="709" w:type="dxa"/>
            <w:vAlign w:val="center"/>
          </w:tcPr>
          <w:p w14:paraId="1B4BBBC3" w14:textId="77777777" w:rsidR="00975C97" w:rsidRPr="0001701A" w:rsidRDefault="00975C97" w:rsidP="00C971DC">
            <w:pPr>
              <w:pStyle w:val="TAC"/>
              <w:rPr>
                <w:rFonts w:eastAsia="Osaka" w:cs="Arial"/>
                <w:szCs w:val="18"/>
                <w:lang w:eastAsia="zh-CN"/>
              </w:rPr>
            </w:pPr>
            <w:r w:rsidRPr="0001701A">
              <w:rPr>
                <w:rFonts w:cs="Arial"/>
                <w:szCs w:val="18"/>
              </w:rPr>
              <w:t>-50</w:t>
            </w:r>
          </w:p>
        </w:tc>
        <w:tc>
          <w:tcPr>
            <w:tcW w:w="652" w:type="dxa"/>
            <w:vAlign w:val="center"/>
          </w:tcPr>
          <w:p w14:paraId="436EF192"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9" w:type="dxa"/>
            <w:vAlign w:val="center"/>
          </w:tcPr>
          <w:p w14:paraId="12363DB1"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8" w:type="dxa"/>
            <w:vAlign w:val="center"/>
          </w:tcPr>
          <w:p w14:paraId="45E96600"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624" w:type="dxa"/>
            <w:vAlign w:val="center"/>
          </w:tcPr>
          <w:p w14:paraId="25FAD868" w14:textId="77777777" w:rsidR="00975C97" w:rsidRPr="0001701A" w:rsidRDefault="00975C97" w:rsidP="00C971DC">
            <w:pPr>
              <w:pStyle w:val="TAC"/>
              <w:rPr>
                <w:rFonts w:eastAsia="Osaka" w:cs="Arial"/>
                <w:szCs w:val="18"/>
                <w:lang w:eastAsia="zh-CN"/>
              </w:rPr>
            </w:pPr>
            <w:r w:rsidRPr="0001701A">
              <w:rPr>
                <w:rFonts w:cs="Arial"/>
                <w:szCs w:val="18"/>
              </w:rPr>
              <w:t>N/A</w:t>
            </w:r>
          </w:p>
        </w:tc>
      </w:tr>
      <w:tr w:rsidR="00975C97" w:rsidRPr="0001701A" w14:paraId="01842DE1" w14:textId="77777777" w:rsidTr="00C971DC">
        <w:trPr>
          <w:trHeight w:val="221"/>
          <w:jc w:val="center"/>
        </w:trPr>
        <w:tc>
          <w:tcPr>
            <w:tcW w:w="682" w:type="dxa"/>
            <w:vMerge w:val="restart"/>
            <w:vAlign w:val="center"/>
          </w:tcPr>
          <w:p w14:paraId="54BE1A34" w14:textId="77777777" w:rsidR="00975C97" w:rsidRPr="0001701A" w:rsidRDefault="00975C97" w:rsidP="00C971DC">
            <w:pPr>
              <w:pStyle w:val="TAC"/>
            </w:pPr>
            <w:r w:rsidRPr="0001701A">
              <w:t>30</w:t>
            </w:r>
          </w:p>
        </w:tc>
        <w:tc>
          <w:tcPr>
            <w:tcW w:w="1134" w:type="dxa"/>
          </w:tcPr>
          <w:p w14:paraId="1C003108" w14:textId="77777777" w:rsidR="00975C97" w:rsidRPr="0001701A" w:rsidRDefault="00975C97" w:rsidP="00C971DC">
            <w:pPr>
              <w:pStyle w:val="TAC"/>
            </w:pPr>
            <w:r w:rsidRPr="0001701A">
              <w:t>Number of RBs</w:t>
            </w:r>
          </w:p>
        </w:tc>
        <w:tc>
          <w:tcPr>
            <w:tcW w:w="709" w:type="dxa"/>
            <w:vAlign w:val="center"/>
          </w:tcPr>
          <w:p w14:paraId="4E65C836" w14:textId="77777777" w:rsidR="00975C97" w:rsidRPr="0001701A" w:rsidRDefault="00975C97" w:rsidP="00C971DC">
            <w:pPr>
              <w:pStyle w:val="TAC"/>
              <w:rPr>
                <w:rFonts w:cs="Arial"/>
                <w:szCs w:val="18"/>
              </w:rPr>
            </w:pPr>
          </w:p>
        </w:tc>
        <w:tc>
          <w:tcPr>
            <w:tcW w:w="709" w:type="dxa"/>
            <w:vAlign w:val="center"/>
          </w:tcPr>
          <w:p w14:paraId="31BEA452" w14:textId="77777777" w:rsidR="00975C97" w:rsidRPr="0001701A" w:rsidRDefault="00975C97" w:rsidP="00C971DC">
            <w:pPr>
              <w:pStyle w:val="TAC"/>
              <w:rPr>
                <w:rFonts w:cs="Arial"/>
                <w:szCs w:val="18"/>
              </w:rPr>
            </w:pPr>
            <w:r w:rsidRPr="0001701A">
              <w:rPr>
                <w:rFonts w:cs="Arial"/>
                <w:szCs w:val="18"/>
              </w:rPr>
              <w:t>11</w:t>
            </w:r>
          </w:p>
        </w:tc>
        <w:tc>
          <w:tcPr>
            <w:tcW w:w="708" w:type="dxa"/>
            <w:vAlign w:val="center"/>
          </w:tcPr>
          <w:p w14:paraId="79B2BC6C" w14:textId="77777777" w:rsidR="00975C97" w:rsidRPr="0001701A" w:rsidRDefault="00975C97" w:rsidP="00C971DC">
            <w:pPr>
              <w:pStyle w:val="TAC"/>
              <w:rPr>
                <w:rFonts w:cs="Arial"/>
                <w:szCs w:val="18"/>
              </w:rPr>
            </w:pPr>
            <w:r w:rsidRPr="0001701A">
              <w:rPr>
                <w:rFonts w:cs="Arial"/>
                <w:szCs w:val="18"/>
              </w:rPr>
              <w:t>24</w:t>
            </w:r>
          </w:p>
        </w:tc>
        <w:tc>
          <w:tcPr>
            <w:tcW w:w="709" w:type="dxa"/>
            <w:vAlign w:val="center"/>
          </w:tcPr>
          <w:p w14:paraId="58F364E2" w14:textId="77777777" w:rsidR="00975C97" w:rsidRPr="0001701A" w:rsidRDefault="00975C97" w:rsidP="00C971DC">
            <w:pPr>
              <w:pStyle w:val="TAC"/>
              <w:rPr>
                <w:rFonts w:cs="Arial"/>
                <w:szCs w:val="18"/>
              </w:rPr>
            </w:pPr>
            <w:r w:rsidRPr="0001701A">
              <w:rPr>
                <w:rFonts w:cs="Arial"/>
                <w:szCs w:val="18"/>
              </w:rPr>
              <w:t>38</w:t>
            </w:r>
          </w:p>
        </w:tc>
        <w:tc>
          <w:tcPr>
            <w:tcW w:w="709" w:type="dxa"/>
            <w:vAlign w:val="center"/>
          </w:tcPr>
          <w:p w14:paraId="0C721071"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0EED6677" w14:textId="77777777" w:rsidR="00975C97" w:rsidRPr="0001701A" w:rsidRDefault="00975C97" w:rsidP="00C971DC">
            <w:pPr>
              <w:pStyle w:val="TAC"/>
              <w:rPr>
                <w:rFonts w:cs="Arial"/>
                <w:szCs w:val="18"/>
              </w:rPr>
            </w:pPr>
            <w:r w:rsidRPr="0001701A">
              <w:rPr>
                <w:rFonts w:cs="Arial"/>
                <w:szCs w:val="18"/>
              </w:rPr>
              <w:t>65</w:t>
            </w:r>
          </w:p>
        </w:tc>
        <w:tc>
          <w:tcPr>
            <w:tcW w:w="708" w:type="dxa"/>
            <w:vAlign w:val="center"/>
          </w:tcPr>
          <w:p w14:paraId="4480AB89" w14:textId="77777777" w:rsidR="00975C97" w:rsidRPr="0001701A" w:rsidRDefault="00975C97" w:rsidP="00C971DC">
            <w:pPr>
              <w:pStyle w:val="TAC"/>
              <w:rPr>
                <w:rFonts w:cs="Arial"/>
                <w:szCs w:val="18"/>
              </w:rPr>
            </w:pPr>
            <w:r w:rsidRPr="0001701A">
              <w:rPr>
                <w:rFonts w:cs="Arial"/>
                <w:szCs w:val="18"/>
              </w:rPr>
              <w:t>78</w:t>
            </w:r>
          </w:p>
        </w:tc>
        <w:tc>
          <w:tcPr>
            <w:tcW w:w="709" w:type="dxa"/>
            <w:vAlign w:val="center"/>
          </w:tcPr>
          <w:p w14:paraId="17418B7A" w14:textId="77777777" w:rsidR="00975C97" w:rsidRPr="0001701A" w:rsidRDefault="00975C97" w:rsidP="00C971DC">
            <w:pPr>
              <w:pStyle w:val="TAC"/>
              <w:rPr>
                <w:rFonts w:cs="Arial"/>
                <w:szCs w:val="18"/>
              </w:rPr>
            </w:pPr>
            <w:r w:rsidRPr="0001701A">
              <w:rPr>
                <w:rFonts w:cs="Arial"/>
                <w:szCs w:val="18"/>
              </w:rPr>
              <w:t>106</w:t>
            </w:r>
          </w:p>
        </w:tc>
        <w:tc>
          <w:tcPr>
            <w:tcW w:w="709" w:type="dxa"/>
            <w:vAlign w:val="center"/>
          </w:tcPr>
          <w:p w14:paraId="48907F97" w14:textId="77777777" w:rsidR="00975C97" w:rsidRPr="0001701A" w:rsidRDefault="00975C97" w:rsidP="00C971DC">
            <w:pPr>
              <w:pStyle w:val="TAC"/>
              <w:rPr>
                <w:rFonts w:cs="Arial"/>
                <w:szCs w:val="18"/>
              </w:rPr>
            </w:pPr>
            <w:r w:rsidRPr="0001701A">
              <w:rPr>
                <w:rFonts w:cs="Arial"/>
                <w:szCs w:val="18"/>
              </w:rPr>
              <w:t>133</w:t>
            </w:r>
          </w:p>
        </w:tc>
        <w:tc>
          <w:tcPr>
            <w:tcW w:w="652" w:type="dxa"/>
            <w:vAlign w:val="center"/>
          </w:tcPr>
          <w:p w14:paraId="6A7BAD81" w14:textId="77777777" w:rsidR="00975C97" w:rsidRPr="0001701A" w:rsidRDefault="00975C97" w:rsidP="00C971DC">
            <w:pPr>
              <w:pStyle w:val="TAC"/>
              <w:rPr>
                <w:rFonts w:cs="Arial"/>
                <w:szCs w:val="18"/>
              </w:rPr>
            </w:pPr>
            <w:r w:rsidRPr="0001701A">
              <w:rPr>
                <w:rFonts w:eastAsia="Osaka" w:cs="Arial"/>
                <w:szCs w:val="18"/>
                <w:lang w:eastAsia="zh-CN"/>
              </w:rPr>
              <w:t>162</w:t>
            </w:r>
          </w:p>
        </w:tc>
        <w:tc>
          <w:tcPr>
            <w:tcW w:w="709" w:type="dxa"/>
            <w:vAlign w:val="center"/>
          </w:tcPr>
          <w:p w14:paraId="25BC0C0D" w14:textId="77777777" w:rsidR="00975C97" w:rsidRPr="0001701A" w:rsidRDefault="00975C97" w:rsidP="00C971DC">
            <w:pPr>
              <w:pStyle w:val="TAC"/>
              <w:rPr>
                <w:rFonts w:cs="Arial"/>
                <w:szCs w:val="18"/>
              </w:rPr>
            </w:pPr>
            <w:r w:rsidRPr="0001701A">
              <w:rPr>
                <w:rFonts w:eastAsia="Osaka" w:cs="Arial"/>
                <w:szCs w:val="18"/>
                <w:lang w:eastAsia="zh-CN"/>
              </w:rPr>
              <w:t>217</w:t>
            </w:r>
          </w:p>
        </w:tc>
        <w:tc>
          <w:tcPr>
            <w:tcW w:w="708" w:type="dxa"/>
            <w:vAlign w:val="center"/>
          </w:tcPr>
          <w:p w14:paraId="3A270E90" w14:textId="77777777" w:rsidR="00975C97" w:rsidRPr="0001701A" w:rsidRDefault="00975C97" w:rsidP="00C971DC">
            <w:pPr>
              <w:pStyle w:val="TAC"/>
              <w:rPr>
                <w:rFonts w:cs="Arial"/>
                <w:szCs w:val="18"/>
              </w:rPr>
            </w:pPr>
            <w:r w:rsidRPr="0001701A">
              <w:rPr>
                <w:rFonts w:eastAsia="Osaka" w:cs="Arial"/>
                <w:szCs w:val="18"/>
                <w:lang w:eastAsia="zh-CN"/>
              </w:rPr>
              <w:t>245</w:t>
            </w:r>
          </w:p>
        </w:tc>
        <w:tc>
          <w:tcPr>
            <w:tcW w:w="624" w:type="dxa"/>
            <w:vAlign w:val="center"/>
          </w:tcPr>
          <w:p w14:paraId="07667ADD" w14:textId="77777777" w:rsidR="00975C97" w:rsidRPr="0001701A" w:rsidRDefault="00975C97" w:rsidP="00C971DC">
            <w:pPr>
              <w:pStyle w:val="TAC"/>
              <w:rPr>
                <w:rFonts w:cs="Arial"/>
                <w:szCs w:val="18"/>
              </w:rPr>
            </w:pPr>
            <w:r w:rsidRPr="0001701A">
              <w:rPr>
                <w:rFonts w:eastAsia="Osaka" w:cs="Arial"/>
                <w:szCs w:val="18"/>
                <w:lang w:eastAsia="zh-CN"/>
              </w:rPr>
              <w:t>273</w:t>
            </w:r>
          </w:p>
        </w:tc>
      </w:tr>
      <w:tr w:rsidR="00975C97" w:rsidRPr="0001701A" w14:paraId="049CBD8C" w14:textId="77777777" w:rsidTr="00C971DC">
        <w:trPr>
          <w:trHeight w:val="221"/>
          <w:jc w:val="center"/>
        </w:trPr>
        <w:tc>
          <w:tcPr>
            <w:tcW w:w="682" w:type="dxa"/>
            <w:vMerge/>
            <w:vAlign w:val="center"/>
          </w:tcPr>
          <w:p w14:paraId="46E0D00D" w14:textId="77777777" w:rsidR="00975C97" w:rsidRPr="0001701A" w:rsidRDefault="00975C97" w:rsidP="00C971DC">
            <w:pPr>
              <w:pStyle w:val="TAC"/>
            </w:pPr>
          </w:p>
        </w:tc>
        <w:tc>
          <w:tcPr>
            <w:tcW w:w="1134" w:type="dxa"/>
          </w:tcPr>
          <w:p w14:paraId="399A6F39" w14:textId="77777777" w:rsidR="00975C97" w:rsidRPr="0001701A" w:rsidRDefault="00975C97" w:rsidP="00C971DC">
            <w:pPr>
              <w:pStyle w:val="TAC"/>
            </w:pPr>
            <w:r w:rsidRPr="0001701A">
              <w:t>Channel BW  power</w:t>
            </w:r>
          </w:p>
        </w:tc>
        <w:tc>
          <w:tcPr>
            <w:tcW w:w="709" w:type="dxa"/>
            <w:vAlign w:val="center"/>
          </w:tcPr>
          <w:p w14:paraId="74A99D3E" w14:textId="77777777" w:rsidR="00975C97" w:rsidRPr="0001701A" w:rsidRDefault="00975C97" w:rsidP="00C971DC">
            <w:pPr>
              <w:pStyle w:val="TAC"/>
              <w:rPr>
                <w:rFonts w:cs="Arial"/>
                <w:szCs w:val="18"/>
              </w:rPr>
            </w:pPr>
            <w:r w:rsidRPr="0001701A">
              <w:rPr>
                <w:rFonts w:cs="Arial"/>
                <w:szCs w:val="18"/>
              </w:rPr>
              <w:t>dBm</w:t>
            </w:r>
          </w:p>
        </w:tc>
        <w:tc>
          <w:tcPr>
            <w:tcW w:w="709" w:type="dxa"/>
            <w:vAlign w:val="center"/>
          </w:tcPr>
          <w:p w14:paraId="2A0254ED" w14:textId="77777777" w:rsidR="00975C97" w:rsidRPr="0001701A" w:rsidRDefault="00975C97" w:rsidP="00C971DC">
            <w:pPr>
              <w:pStyle w:val="TAC"/>
              <w:rPr>
                <w:rFonts w:cs="Arial"/>
                <w:szCs w:val="18"/>
              </w:rPr>
            </w:pPr>
            <w:r w:rsidRPr="0001701A">
              <w:rPr>
                <w:rFonts w:cs="Arial"/>
                <w:szCs w:val="18"/>
              </w:rPr>
              <w:t>-61</w:t>
            </w:r>
          </w:p>
        </w:tc>
        <w:tc>
          <w:tcPr>
            <w:tcW w:w="708" w:type="dxa"/>
            <w:vAlign w:val="center"/>
          </w:tcPr>
          <w:p w14:paraId="3680D640" w14:textId="77777777" w:rsidR="00975C97" w:rsidRPr="0001701A" w:rsidRDefault="00975C97" w:rsidP="00C971DC">
            <w:pPr>
              <w:pStyle w:val="TAC"/>
              <w:rPr>
                <w:rFonts w:cs="Arial"/>
                <w:szCs w:val="18"/>
              </w:rPr>
            </w:pPr>
            <w:r w:rsidRPr="0001701A">
              <w:rPr>
                <w:rFonts w:cs="Arial"/>
                <w:szCs w:val="18"/>
              </w:rPr>
              <w:t>-57</w:t>
            </w:r>
          </w:p>
        </w:tc>
        <w:tc>
          <w:tcPr>
            <w:tcW w:w="709" w:type="dxa"/>
            <w:vAlign w:val="center"/>
          </w:tcPr>
          <w:p w14:paraId="07A81A0A" w14:textId="77777777" w:rsidR="00975C97" w:rsidRPr="0001701A" w:rsidRDefault="00975C97" w:rsidP="00C971DC">
            <w:pPr>
              <w:pStyle w:val="TAC"/>
              <w:rPr>
                <w:rFonts w:cs="Arial"/>
                <w:szCs w:val="18"/>
              </w:rPr>
            </w:pPr>
            <w:r w:rsidRPr="0001701A">
              <w:rPr>
                <w:rFonts w:cs="Arial"/>
                <w:szCs w:val="18"/>
              </w:rPr>
              <w:t>-55</w:t>
            </w:r>
          </w:p>
        </w:tc>
        <w:tc>
          <w:tcPr>
            <w:tcW w:w="709" w:type="dxa"/>
            <w:vAlign w:val="center"/>
          </w:tcPr>
          <w:p w14:paraId="56FB9B5E" w14:textId="77777777" w:rsidR="00975C97" w:rsidRPr="0001701A" w:rsidRDefault="00975C97" w:rsidP="00C971DC">
            <w:pPr>
              <w:pStyle w:val="TAC"/>
              <w:rPr>
                <w:rFonts w:cs="Arial"/>
                <w:szCs w:val="18"/>
              </w:rPr>
            </w:pPr>
            <w:r w:rsidRPr="0001701A">
              <w:rPr>
                <w:rFonts w:cs="Arial"/>
                <w:szCs w:val="18"/>
              </w:rPr>
              <w:t>-54</w:t>
            </w:r>
          </w:p>
        </w:tc>
        <w:tc>
          <w:tcPr>
            <w:tcW w:w="709" w:type="dxa"/>
            <w:vAlign w:val="center"/>
          </w:tcPr>
          <w:p w14:paraId="0D8445A9" w14:textId="77777777" w:rsidR="00975C97" w:rsidRPr="0001701A" w:rsidRDefault="00975C97" w:rsidP="00C971DC">
            <w:pPr>
              <w:pStyle w:val="TAC"/>
              <w:rPr>
                <w:rFonts w:cs="Arial"/>
                <w:szCs w:val="18"/>
              </w:rPr>
            </w:pPr>
            <w:r w:rsidRPr="0001701A">
              <w:rPr>
                <w:rFonts w:cs="Arial"/>
                <w:szCs w:val="18"/>
              </w:rPr>
              <w:t>-53</w:t>
            </w:r>
          </w:p>
        </w:tc>
        <w:tc>
          <w:tcPr>
            <w:tcW w:w="708" w:type="dxa"/>
            <w:vAlign w:val="center"/>
          </w:tcPr>
          <w:p w14:paraId="26711613" w14:textId="77777777" w:rsidR="00975C97" w:rsidRPr="0001701A" w:rsidRDefault="00975C97" w:rsidP="00C971DC">
            <w:pPr>
              <w:pStyle w:val="TAC"/>
              <w:rPr>
                <w:rFonts w:cs="Arial"/>
                <w:szCs w:val="18"/>
              </w:rPr>
            </w:pPr>
            <w:r w:rsidRPr="0001701A">
              <w:rPr>
                <w:rFonts w:cs="Arial"/>
                <w:szCs w:val="18"/>
              </w:rPr>
              <w:t>-52</w:t>
            </w:r>
          </w:p>
        </w:tc>
        <w:tc>
          <w:tcPr>
            <w:tcW w:w="709" w:type="dxa"/>
            <w:vAlign w:val="center"/>
          </w:tcPr>
          <w:p w14:paraId="5B689AC9"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57070096" w14:textId="77777777" w:rsidR="00975C97" w:rsidRPr="0001701A" w:rsidRDefault="00975C97" w:rsidP="00C971DC">
            <w:pPr>
              <w:pStyle w:val="TAC"/>
              <w:rPr>
                <w:rFonts w:cs="Arial"/>
                <w:szCs w:val="18"/>
              </w:rPr>
            </w:pPr>
            <w:r w:rsidRPr="0001701A">
              <w:rPr>
                <w:rFonts w:cs="Arial"/>
                <w:szCs w:val="18"/>
              </w:rPr>
              <w:t>-50</w:t>
            </w:r>
          </w:p>
        </w:tc>
        <w:tc>
          <w:tcPr>
            <w:tcW w:w="652" w:type="dxa"/>
            <w:vAlign w:val="center"/>
          </w:tcPr>
          <w:p w14:paraId="42AE6617" w14:textId="77777777" w:rsidR="00975C97" w:rsidRPr="0001701A" w:rsidRDefault="00975C97" w:rsidP="00C971DC">
            <w:pPr>
              <w:pStyle w:val="TAC"/>
              <w:rPr>
                <w:rFonts w:cs="Arial"/>
                <w:szCs w:val="18"/>
              </w:rPr>
            </w:pPr>
            <w:r w:rsidRPr="0001701A">
              <w:rPr>
                <w:rFonts w:cs="Arial"/>
                <w:szCs w:val="18"/>
              </w:rPr>
              <w:t>-49</w:t>
            </w:r>
          </w:p>
        </w:tc>
        <w:tc>
          <w:tcPr>
            <w:tcW w:w="709" w:type="dxa"/>
            <w:vAlign w:val="center"/>
          </w:tcPr>
          <w:p w14:paraId="378F53E7" w14:textId="77777777" w:rsidR="00975C97" w:rsidRPr="0001701A" w:rsidRDefault="00975C97" w:rsidP="00C971DC">
            <w:pPr>
              <w:pStyle w:val="TAC"/>
              <w:rPr>
                <w:rFonts w:cs="Arial"/>
                <w:szCs w:val="18"/>
              </w:rPr>
            </w:pPr>
            <w:r w:rsidRPr="0001701A">
              <w:rPr>
                <w:rFonts w:cs="Arial"/>
                <w:szCs w:val="18"/>
              </w:rPr>
              <w:t>-48</w:t>
            </w:r>
          </w:p>
        </w:tc>
        <w:tc>
          <w:tcPr>
            <w:tcW w:w="708" w:type="dxa"/>
            <w:vAlign w:val="center"/>
          </w:tcPr>
          <w:p w14:paraId="10928CB4" w14:textId="77777777" w:rsidR="00975C97" w:rsidRPr="0001701A" w:rsidRDefault="00975C97" w:rsidP="00C971DC">
            <w:pPr>
              <w:pStyle w:val="TAC"/>
              <w:rPr>
                <w:rFonts w:cs="Arial"/>
                <w:szCs w:val="18"/>
              </w:rPr>
            </w:pPr>
            <w:r w:rsidRPr="0001701A">
              <w:rPr>
                <w:rFonts w:cs="Arial"/>
                <w:szCs w:val="18"/>
              </w:rPr>
              <w:t>-47</w:t>
            </w:r>
          </w:p>
        </w:tc>
        <w:tc>
          <w:tcPr>
            <w:tcW w:w="624" w:type="dxa"/>
            <w:vAlign w:val="center"/>
          </w:tcPr>
          <w:p w14:paraId="612C8950" w14:textId="77777777" w:rsidR="00975C97" w:rsidRPr="0001701A" w:rsidRDefault="00975C97" w:rsidP="00C971DC">
            <w:pPr>
              <w:pStyle w:val="TAC"/>
              <w:rPr>
                <w:rFonts w:cs="Arial"/>
                <w:szCs w:val="18"/>
              </w:rPr>
            </w:pPr>
            <w:r w:rsidRPr="0001701A">
              <w:rPr>
                <w:rFonts w:cs="Arial"/>
                <w:szCs w:val="18"/>
              </w:rPr>
              <w:t>-47</w:t>
            </w:r>
          </w:p>
        </w:tc>
      </w:tr>
      <w:tr w:rsidR="00975C97" w:rsidRPr="0001701A" w14:paraId="417AEDA1" w14:textId="77777777" w:rsidTr="00C971DC">
        <w:trPr>
          <w:trHeight w:val="221"/>
          <w:jc w:val="center"/>
        </w:trPr>
        <w:tc>
          <w:tcPr>
            <w:tcW w:w="682" w:type="dxa"/>
            <w:vMerge w:val="restart"/>
            <w:vAlign w:val="center"/>
          </w:tcPr>
          <w:p w14:paraId="0C206487" w14:textId="77777777" w:rsidR="00975C97" w:rsidRPr="0001701A" w:rsidRDefault="00975C97" w:rsidP="00C971DC">
            <w:pPr>
              <w:pStyle w:val="TAC"/>
            </w:pPr>
            <w:r w:rsidRPr="0001701A">
              <w:t>60</w:t>
            </w:r>
          </w:p>
        </w:tc>
        <w:tc>
          <w:tcPr>
            <w:tcW w:w="1134" w:type="dxa"/>
          </w:tcPr>
          <w:p w14:paraId="51BD3927" w14:textId="77777777" w:rsidR="00975C97" w:rsidRPr="0001701A" w:rsidRDefault="00975C97" w:rsidP="00C971DC">
            <w:pPr>
              <w:pStyle w:val="TAC"/>
            </w:pPr>
            <w:r w:rsidRPr="0001701A">
              <w:t>Number of RBs</w:t>
            </w:r>
          </w:p>
        </w:tc>
        <w:tc>
          <w:tcPr>
            <w:tcW w:w="709" w:type="dxa"/>
            <w:vAlign w:val="center"/>
          </w:tcPr>
          <w:p w14:paraId="63466A27" w14:textId="77777777" w:rsidR="00975C97" w:rsidRPr="0001701A" w:rsidRDefault="00975C97" w:rsidP="00C971DC">
            <w:pPr>
              <w:pStyle w:val="TAC"/>
              <w:rPr>
                <w:rFonts w:cs="Arial"/>
                <w:szCs w:val="18"/>
              </w:rPr>
            </w:pPr>
          </w:p>
        </w:tc>
        <w:tc>
          <w:tcPr>
            <w:tcW w:w="709" w:type="dxa"/>
            <w:vAlign w:val="center"/>
          </w:tcPr>
          <w:p w14:paraId="1F6343F8" w14:textId="77777777" w:rsidR="00975C97" w:rsidRPr="0001701A" w:rsidRDefault="00975C97" w:rsidP="00C971DC">
            <w:pPr>
              <w:pStyle w:val="TAC"/>
              <w:rPr>
                <w:rFonts w:cs="Arial"/>
                <w:szCs w:val="18"/>
              </w:rPr>
            </w:pPr>
            <w:r w:rsidRPr="0001701A">
              <w:rPr>
                <w:rFonts w:cs="Arial"/>
                <w:szCs w:val="18"/>
              </w:rPr>
              <w:t>N/A</w:t>
            </w:r>
          </w:p>
        </w:tc>
        <w:tc>
          <w:tcPr>
            <w:tcW w:w="708" w:type="dxa"/>
            <w:vAlign w:val="center"/>
          </w:tcPr>
          <w:p w14:paraId="3E3346DA" w14:textId="77777777" w:rsidR="00975C97" w:rsidRPr="0001701A" w:rsidRDefault="00975C97" w:rsidP="00C971DC">
            <w:pPr>
              <w:pStyle w:val="TAC"/>
              <w:rPr>
                <w:rFonts w:cs="Arial"/>
                <w:szCs w:val="18"/>
              </w:rPr>
            </w:pPr>
            <w:r w:rsidRPr="0001701A">
              <w:rPr>
                <w:rFonts w:cs="Arial"/>
                <w:szCs w:val="18"/>
              </w:rPr>
              <w:t>11</w:t>
            </w:r>
          </w:p>
        </w:tc>
        <w:tc>
          <w:tcPr>
            <w:tcW w:w="709" w:type="dxa"/>
            <w:vAlign w:val="center"/>
          </w:tcPr>
          <w:p w14:paraId="5031F728" w14:textId="77777777" w:rsidR="00975C97" w:rsidRPr="0001701A" w:rsidRDefault="00975C97" w:rsidP="00C971DC">
            <w:pPr>
              <w:pStyle w:val="TAC"/>
              <w:rPr>
                <w:rFonts w:cs="Arial"/>
                <w:szCs w:val="18"/>
              </w:rPr>
            </w:pPr>
            <w:r w:rsidRPr="0001701A">
              <w:rPr>
                <w:rFonts w:cs="Arial"/>
                <w:szCs w:val="18"/>
              </w:rPr>
              <w:t>18</w:t>
            </w:r>
          </w:p>
        </w:tc>
        <w:tc>
          <w:tcPr>
            <w:tcW w:w="709" w:type="dxa"/>
            <w:vAlign w:val="center"/>
          </w:tcPr>
          <w:p w14:paraId="27E38AD5" w14:textId="77777777" w:rsidR="00975C97" w:rsidRPr="0001701A" w:rsidRDefault="00975C97" w:rsidP="00C971DC">
            <w:pPr>
              <w:pStyle w:val="TAC"/>
              <w:rPr>
                <w:rFonts w:cs="Arial"/>
                <w:szCs w:val="18"/>
              </w:rPr>
            </w:pPr>
            <w:r w:rsidRPr="0001701A">
              <w:rPr>
                <w:rFonts w:cs="Arial"/>
                <w:szCs w:val="18"/>
              </w:rPr>
              <w:t>24</w:t>
            </w:r>
          </w:p>
        </w:tc>
        <w:tc>
          <w:tcPr>
            <w:tcW w:w="709" w:type="dxa"/>
            <w:vAlign w:val="center"/>
          </w:tcPr>
          <w:p w14:paraId="5F51C3ED" w14:textId="77777777" w:rsidR="00975C97" w:rsidRPr="0001701A" w:rsidRDefault="00975C97" w:rsidP="00C971DC">
            <w:pPr>
              <w:pStyle w:val="TAC"/>
              <w:rPr>
                <w:rFonts w:cs="Arial"/>
                <w:szCs w:val="18"/>
              </w:rPr>
            </w:pPr>
            <w:r w:rsidRPr="0001701A">
              <w:rPr>
                <w:rFonts w:cs="Arial"/>
                <w:szCs w:val="18"/>
              </w:rPr>
              <w:t>31</w:t>
            </w:r>
          </w:p>
        </w:tc>
        <w:tc>
          <w:tcPr>
            <w:tcW w:w="708" w:type="dxa"/>
            <w:vAlign w:val="center"/>
          </w:tcPr>
          <w:p w14:paraId="5ED63DED" w14:textId="77777777" w:rsidR="00975C97" w:rsidRPr="0001701A" w:rsidRDefault="00975C97" w:rsidP="00C971DC">
            <w:pPr>
              <w:pStyle w:val="TAC"/>
              <w:rPr>
                <w:rFonts w:cs="Arial"/>
                <w:szCs w:val="18"/>
              </w:rPr>
            </w:pPr>
            <w:r w:rsidRPr="0001701A">
              <w:rPr>
                <w:rFonts w:cs="Arial"/>
                <w:szCs w:val="18"/>
              </w:rPr>
              <w:t>38</w:t>
            </w:r>
          </w:p>
        </w:tc>
        <w:tc>
          <w:tcPr>
            <w:tcW w:w="709" w:type="dxa"/>
            <w:vAlign w:val="center"/>
          </w:tcPr>
          <w:p w14:paraId="5C129D57"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512AF031" w14:textId="77777777" w:rsidR="00975C97" w:rsidRPr="0001701A" w:rsidRDefault="00975C97" w:rsidP="00C971DC">
            <w:pPr>
              <w:pStyle w:val="TAC"/>
              <w:rPr>
                <w:rFonts w:cs="Arial"/>
                <w:szCs w:val="18"/>
              </w:rPr>
            </w:pPr>
            <w:r w:rsidRPr="0001701A">
              <w:rPr>
                <w:rFonts w:cs="Arial"/>
                <w:szCs w:val="18"/>
              </w:rPr>
              <w:t>65</w:t>
            </w:r>
          </w:p>
        </w:tc>
        <w:tc>
          <w:tcPr>
            <w:tcW w:w="652" w:type="dxa"/>
            <w:vAlign w:val="center"/>
          </w:tcPr>
          <w:p w14:paraId="774D5C9E" w14:textId="77777777" w:rsidR="00975C97" w:rsidRPr="0001701A" w:rsidRDefault="00975C97" w:rsidP="00C971DC">
            <w:pPr>
              <w:pStyle w:val="TAC"/>
              <w:rPr>
                <w:rFonts w:cs="Arial"/>
                <w:szCs w:val="18"/>
              </w:rPr>
            </w:pPr>
            <w:r w:rsidRPr="0001701A">
              <w:rPr>
                <w:rFonts w:cs="Arial"/>
                <w:szCs w:val="18"/>
              </w:rPr>
              <w:t>79</w:t>
            </w:r>
          </w:p>
        </w:tc>
        <w:tc>
          <w:tcPr>
            <w:tcW w:w="709" w:type="dxa"/>
            <w:vAlign w:val="center"/>
          </w:tcPr>
          <w:p w14:paraId="6DE70AEA" w14:textId="77777777" w:rsidR="00975C97" w:rsidRPr="0001701A" w:rsidRDefault="00975C97" w:rsidP="00C971DC">
            <w:pPr>
              <w:pStyle w:val="TAC"/>
              <w:rPr>
                <w:rFonts w:cs="Arial"/>
                <w:szCs w:val="18"/>
              </w:rPr>
            </w:pPr>
            <w:r w:rsidRPr="0001701A">
              <w:rPr>
                <w:rFonts w:cs="Arial"/>
                <w:szCs w:val="18"/>
              </w:rPr>
              <w:t>107</w:t>
            </w:r>
          </w:p>
        </w:tc>
        <w:tc>
          <w:tcPr>
            <w:tcW w:w="708" w:type="dxa"/>
            <w:vAlign w:val="center"/>
          </w:tcPr>
          <w:p w14:paraId="539A940A" w14:textId="77777777" w:rsidR="00975C97" w:rsidRPr="0001701A" w:rsidRDefault="00975C97" w:rsidP="00C971DC">
            <w:pPr>
              <w:pStyle w:val="TAC"/>
              <w:rPr>
                <w:rFonts w:cs="Arial"/>
                <w:szCs w:val="18"/>
              </w:rPr>
            </w:pPr>
            <w:r w:rsidRPr="0001701A">
              <w:rPr>
                <w:rFonts w:cs="Arial"/>
                <w:szCs w:val="18"/>
              </w:rPr>
              <w:t>121</w:t>
            </w:r>
          </w:p>
        </w:tc>
        <w:tc>
          <w:tcPr>
            <w:tcW w:w="624" w:type="dxa"/>
            <w:vAlign w:val="center"/>
          </w:tcPr>
          <w:p w14:paraId="6C2E2629" w14:textId="77777777" w:rsidR="00975C97" w:rsidRPr="0001701A" w:rsidRDefault="00975C97" w:rsidP="00C971DC">
            <w:pPr>
              <w:pStyle w:val="TAC"/>
              <w:rPr>
                <w:rFonts w:cs="Arial"/>
                <w:szCs w:val="18"/>
              </w:rPr>
            </w:pPr>
            <w:r w:rsidRPr="0001701A">
              <w:rPr>
                <w:rFonts w:cs="Arial"/>
                <w:szCs w:val="18"/>
              </w:rPr>
              <w:t>135</w:t>
            </w:r>
          </w:p>
        </w:tc>
      </w:tr>
      <w:tr w:rsidR="00975C97" w:rsidRPr="0001701A" w14:paraId="5E7A8B40" w14:textId="77777777" w:rsidTr="00C971DC">
        <w:trPr>
          <w:trHeight w:val="221"/>
          <w:jc w:val="center"/>
        </w:trPr>
        <w:tc>
          <w:tcPr>
            <w:tcW w:w="682" w:type="dxa"/>
            <w:vMerge/>
            <w:vAlign w:val="center"/>
          </w:tcPr>
          <w:p w14:paraId="23FB0159" w14:textId="77777777" w:rsidR="00975C97" w:rsidRPr="0001701A" w:rsidRDefault="00975C97" w:rsidP="00C971DC">
            <w:pPr>
              <w:pStyle w:val="TAC"/>
            </w:pPr>
          </w:p>
        </w:tc>
        <w:tc>
          <w:tcPr>
            <w:tcW w:w="1134" w:type="dxa"/>
          </w:tcPr>
          <w:p w14:paraId="6F6F6E39" w14:textId="77777777" w:rsidR="00975C97" w:rsidRPr="0001701A" w:rsidRDefault="00975C97" w:rsidP="00C971DC">
            <w:pPr>
              <w:pStyle w:val="TAC"/>
            </w:pPr>
            <w:r w:rsidRPr="0001701A">
              <w:t>Channel BW  power</w:t>
            </w:r>
          </w:p>
        </w:tc>
        <w:tc>
          <w:tcPr>
            <w:tcW w:w="709" w:type="dxa"/>
            <w:vAlign w:val="center"/>
          </w:tcPr>
          <w:p w14:paraId="20E47812" w14:textId="77777777" w:rsidR="00975C97" w:rsidRPr="0001701A" w:rsidRDefault="00975C97" w:rsidP="00C971DC">
            <w:pPr>
              <w:pStyle w:val="TAC"/>
              <w:rPr>
                <w:rFonts w:cs="Arial"/>
                <w:szCs w:val="18"/>
              </w:rPr>
            </w:pPr>
            <w:r w:rsidRPr="0001701A">
              <w:rPr>
                <w:rFonts w:cs="Arial"/>
                <w:szCs w:val="18"/>
              </w:rPr>
              <w:t>dBm</w:t>
            </w:r>
          </w:p>
        </w:tc>
        <w:tc>
          <w:tcPr>
            <w:tcW w:w="709" w:type="dxa"/>
            <w:vAlign w:val="center"/>
          </w:tcPr>
          <w:p w14:paraId="77DF0BA6" w14:textId="77777777" w:rsidR="00975C97" w:rsidRPr="0001701A" w:rsidRDefault="00975C97" w:rsidP="00C971DC">
            <w:pPr>
              <w:pStyle w:val="TAC"/>
              <w:rPr>
                <w:rFonts w:cs="Arial"/>
                <w:szCs w:val="18"/>
              </w:rPr>
            </w:pPr>
            <w:r w:rsidRPr="0001701A">
              <w:rPr>
                <w:rFonts w:cs="Arial"/>
                <w:szCs w:val="18"/>
              </w:rPr>
              <w:t>N/A</w:t>
            </w:r>
          </w:p>
        </w:tc>
        <w:tc>
          <w:tcPr>
            <w:tcW w:w="708" w:type="dxa"/>
            <w:vAlign w:val="center"/>
          </w:tcPr>
          <w:p w14:paraId="42CED996" w14:textId="77777777" w:rsidR="00975C97" w:rsidRPr="0001701A" w:rsidRDefault="00975C97" w:rsidP="00C971DC">
            <w:pPr>
              <w:pStyle w:val="TAC"/>
              <w:rPr>
                <w:rFonts w:cs="Arial"/>
                <w:szCs w:val="18"/>
              </w:rPr>
            </w:pPr>
            <w:r w:rsidRPr="0001701A">
              <w:rPr>
                <w:rFonts w:cs="Arial"/>
                <w:szCs w:val="18"/>
              </w:rPr>
              <w:t>-58</w:t>
            </w:r>
          </w:p>
        </w:tc>
        <w:tc>
          <w:tcPr>
            <w:tcW w:w="709" w:type="dxa"/>
            <w:vAlign w:val="center"/>
          </w:tcPr>
          <w:p w14:paraId="147E3A1E" w14:textId="77777777" w:rsidR="00975C97" w:rsidRPr="0001701A" w:rsidRDefault="00975C97" w:rsidP="00C971DC">
            <w:pPr>
              <w:pStyle w:val="TAC"/>
              <w:rPr>
                <w:rFonts w:cs="Arial"/>
                <w:szCs w:val="18"/>
              </w:rPr>
            </w:pPr>
            <w:r w:rsidRPr="0001701A">
              <w:rPr>
                <w:rFonts w:cs="Arial"/>
                <w:szCs w:val="18"/>
              </w:rPr>
              <w:t>-56</w:t>
            </w:r>
          </w:p>
        </w:tc>
        <w:tc>
          <w:tcPr>
            <w:tcW w:w="709" w:type="dxa"/>
            <w:vAlign w:val="center"/>
          </w:tcPr>
          <w:p w14:paraId="49885695" w14:textId="77777777" w:rsidR="00975C97" w:rsidRPr="0001701A" w:rsidRDefault="00975C97" w:rsidP="00C971DC">
            <w:pPr>
              <w:pStyle w:val="TAC"/>
              <w:rPr>
                <w:rFonts w:cs="Arial"/>
                <w:szCs w:val="18"/>
              </w:rPr>
            </w:pPr>
            <w:r w:rsidRPr="0001701A">
              <w:rPr>
                <w:rFonts w:cs="Arial"/>
                <w:szCs w:val="18"/>
              </w:rPr>
              <w:t>-54</w:t>
            </w:r>
          </w:p>
        </w:tc>
        <w:tc>
          <w:tcPr>
            <w:tcW w:w="709" w:type="dxa"/>
            <w:vAlign w:val="center"/>
          </w:tcPr>
          <w:p w14:paraId="0E6E6920" w14:textId="77777777" w:rsidR="00975C97" w:rsidRPr="0001701A" w:rsidRDefault="00975C97" w:rsidP="00C971DC">
            <w:pPr>
              <w:pStyle w:val="TAC"/>
              <w:rPr>
                <w:rFonts w:cs="Arial"/>
                <w:szCs w:val="18"/>
              </w:rPr>
            </w:pPr>
            <w:r w:rsidRPr="0001701A">
              <w:rPr>
                <w:rFonts w:cs="Arial"/>
                <w:szCs w:val="18"/>
              </w:rPr>
              <w:t>-53</w:t>
            </w:r>
          </w:p>
        </w:tc>
        <w:tc>
          <w:tcPr>
            <w:tcW w:w="708" w:type="dxa"/>
            <w:vAlign w:val="center"/>
          </w:tcPr>
          <w:p w14:paraId="3CC39FAE" w14:textId="77777777" w:rsidR="00975C97" w:rsidRPr="0001701A" w:rsidRDefault="00975C97" w:rsidP="00C971DC">
            <w:pPr>
              <w:pStyle w:val="TAC"/>
              <w:rPr>
                <w:rFonts w:cs="Arial"/>
                <w:szCs w:val="18"/>
              </w:rPr>
            </w:pPr>
            <w:r w:rsidRPr="0001701A">
              <w:rPr>
                <w:rFonts w:cs="Arial"/>
                <w:szCs w:val="18"/>
              </w:rPr>
              <w:t>-52</w:t>
            </w:r>
          </w:p>
        </w:tc>
        <w:tc>
          <w:tcPr>
            <w:tcW w:w="709" w:type="dxa"/>
            <w:vAlign w:val="center"/>
          </w:tcPr>
          <w:p w14:paraId="37D1B2C0"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02C32FBE" w14:textId="77777777" w:rsidR="00975C97" w:rsidRPr="0001701A" w:rsidRDefault="00975C97" w:rsidP="00C971DC">
            <w:pPr>
              <w:pStyle w:val="TAC"/>
              <w:rPr>
                <w:rFonts w:cs="Arial"/>
                <w:szCs w:val="18"/>
              </w:rPr>
            </w:pPr>
            <w:r w:rsidRPr="0001701A">
              <w:rPr>
                <w:rFonts w:cs="Arial"/>
                <w:szCs w:val="18"/>
              </w:rPr>
              <w:t>-50</w:t>
            </w:r>
          </w:p>
        </w:tc>
        <w:tc>
          <w:tcPr>
            <w:tcW w:w="652" w:type="dxa"/>
            <w:vAlign w:val="center"/>
          </w:tcPr>
          <w:p w14:paraId="150B4426" w14:textId="77777777" w:rsidR="00975C97" w:rsidRPr="0001701A" w:rsidRDefault="00975C97" w:rsidP="00C971DC">
            <w:pPr>
              <w:pStyle w:val="TAC"/>
              <w:rPr>
                <w:rFonts w:cs="Arial"/>
                <w:szCs w:val="18"/>
              </w:rPr>
            </w:pPr>
            <w:r w:rsidRPr="0001701A">
              <w:rPr>
                <w:rFonts w:cs="Arial"/>
                <w:szCs w:val="18"/>
              </w:rPr>
              <w:t>-49</w:t>
            </w:r>
          </w:p>
        </w:tc>
        <w:tc>
          <w:tcPr>
            <w:tcW w:w="709" w:type="dxa"/>
            <w:vAlign w:val="center"/>
          </w:tcPr>
          <w:p w14:paraId="6C421B27" w14:textId="77777777" w:rsidR="00975C97" w:rsidRPr="0001701A" w:rsidRDefault="00975C97" w:rsidP="00C971DC">
            <w:pPr>
              <w:pStyle w:val="TAC"/>
              <w:rPr>
                <w:rFonts w:cs="Arial"/>
                <w:szCs w:val="18"/>
              </w:rPr>
            </w:pPr>
            <w:r w:rsidRPr="0001701A">
              <w:rPr>
                <w:rFonts w:cs="Arial"/>
                <w:szCs w:val="18"/>
              </w:rPr>
              <w:t>-48</w:t>
            </w:r>
          </w:p>
        </w:tc>
        <w:tc>
          <w:tcPr>
            <w:tcW w:w="708" w:type="dxa"/>
            <w:vAlign w:val="center"/>
          </w:tcPr>
          <w:p w14:paraId="3F18A499" w14:textId="77777777" w:rsidR="00975C97" w:rsidRPr="0001701A" w:rsidRDefault="00975C97" w:rsidP="00C971DC">
            <w:pPr>
              <w:pStyle w:val="TAC"/>
              <w:rPr>
                <w:rFonts w:cs="Arial"/>
                <w:szCs w:val="18"/>
              </w:rPr>
            </w:pPr>
            <w:r w:rsidRPr="0001701A">
              <w:rPr>
                <w:rFonts w:cs="Arial"/>
                <w:szCs w:val="18"/>
              </w:rPr>
              <w:t>-47</w:t>
            </w:r>
          </w:p>
        </w:tc>
        <w:tc>
          <w:tcPr>
            <w:tcW w:w="624" w:type="dxa"/>
            <w:vAlign w:val="center"/>
          </w:tcPr>
          <w:p w14:paraId="2F6F5E1F" w14:textId="77777777" w:rsidR="00975C97" w:rsidRPr="0001701A" w:rsidRDefault="00975C97" w:rsidP="00C971DC">
            <w:pPr>
              <w:pStyle w:val="TAC"/>
              <w:rPr>
                <w:rFonts w:cs="Arial"/>
                <w:szCs w:val="18"/>
              </w:rPr>
            </w:pPr>
            <w:r w:rsidRPr="0001701A">
              <w:rPr>
                <w:rFonts w:cs="Arial"/>
                <w:szCs w:val="18"/>
              </w:rPr>
              <w:t>-47</w:t>
            </w:r>
          </w:p>
        </w:tc>
      </w:tr>
      <w:tr w:rsidR="00975C97" w:rsidRPr="0001701A" w14:paraId="7D64F368" w14:textId="77777777" w:rsidTr="00C971DC">
        <w:trPr>
          <w:trHeight w:val="221"/>
          <w:jc w:val="center"/>
        </w:trPr>
        <w:tc>
          <w:tcPr>
            <w:tcW w:w="682" w:type="dxa"/>
            <w:vAlign w:val="center"/>
          </w:tcPr>
          <w:p w14:paraId="1E3CF4BD" w14:textId="77777777" w:rsidR="00975C97" w:rsidRPr="0001701A" w:rsidRDefault="00975C97" w:rsidP="00C971DC">
            <w:pPr>
              <w:pStyle w:val="TAC"/>
            </w:pPr>
          </w:p>
        </w:tc>
        <w:tc>
          <w:tcPr>
            <w:tcW w:w="1134" w:type="dxa"/>
            <w:vAlign w:val="center"/>
          </w:tcPr>
          <w:p w14:paraId="2385AC03" w14:textId="77777777" w:rsidR="00975C97" w:rsidRPr="0001701A" w:rsidRDefault="00975C97" w:rsidP="00C971DC">
            <w:pPr>
              <w:pStyle w:val="TAC"/>
            </w:pPr>
            <w:r w:rsidRPr="0001701A">
              <w:t>RS EPRE</w:t>
            </w:r>
          </w:p>
        </w:tc>
        <w:tc>
          <w:tcPr>
            <w:tcW w:w="709" w:type="dxa"/>
            <w:vAlign w:val="center"/>
          </w:tcPr>
          <w:p w14:paraId="5A24AF27" w14:textId="77777777" w:rsidR="00975C97" w:rsidRPr="0001701A" w:rsidRDefault="00975C97" w:rsidP="00C971DC">
            <w:pPr>
              <w:pStyle w:val="TAC"/>
              <w:rPr>
                <w:rFonts w:cs="Arial"/>
                <w:szCs w:val="18"/>
              </w:rPr>
            </w:pPr>
            <w:r w:rsidRPr="0001701A">
              <w:rPr>
                <w:rFonts w:cs="Arial"/>
                <w:szCs w:val="18"/>
              </w:rPr>
              <w:t>dBm/ 15kHz</w:t>
            </w:r>
          </w:p>
        </w:tc>
        <w:tc>
          <w:tcPr>
            <w:tcW w:w="709" w:type="dxa"/>
            <w:vAlign w:val="center"/>
          </w:tcPr>
          <w:p w14:paraId="4C60509F" w14:textId="77777777" w:rsidR="00975C97" w:rsidRPr="0001701A" w:rsidRDefault="00975C97" w:rsidP="00C971DC">
            <w:pPr>
              <w:pStyle w:val="TAC"/>
              <w:rPr>
                <w:rFonts w:cs="Arial"/>
                <w:szCs w:val="18"/>
              </w:rPr>
            </w:pPr>
            <w:r w:rsidRPr="0001701A">
              <w:rPr>
                <w:rFonts w:cs="Arial"/>
                <w:szCs w:val="18"/>
              </w:rPr>
              <w:t>-85</w:t>
            </w:r>
          </w:p>
        </w:tc>
        <w:tc>
          <w:tcPr>
            <w:tcW w:w="708" w:type="dxa"/>
            <w:vAlign w:val="center"/>
          </w:tcPr>
          <w:p w14:paraId="2601BB5B"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2B7D5280"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01D2B412"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0B52D987" w14:textId="77777777" w:rsidR="00975C97" w:rsidRPr="0001701A" w:rsidRDefault="00975C97" w:rsidP="00C971DC">
            <w:pPr>
              <w:pStyle w:val="TAC"/>
              <w:rPr>
                <w:rFonts w:cs="Arial"/>
                <w:szCs w:val="18"/>
              </w:rPr>
            </w:pPr>
            <w:r w:rsidRPr="0001701A">
              <w:rPr>
                <w:rFonts w:cs="Arial"/>
                <w:szCs w:val="18"/>
              </w:rPr>
              <w:t>-85</w:t>
            </w:r>
          </w:p>
        </w:tc>
        <w:tc>
          <w:tcPr>
            <w:tcW w:w="708" w:type="dxa"/>
            <w:vAlign w:val="center"/>
          </w:tcPr>
          <w:p w14:paraId="046FD25C"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50E5D460"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1C1143F7" w14:textId="77777777" w:rsidR="00975C97" w:rsidRPr="0001701A" w:rsidRDefault="00975C97" w:rsidP="00C971DC">
            <w:pPr>
              <w:pStyle w:val="TAC"/>
              <w:rPr>
                <w:rFonts w:cs="Arial"/>
                <w:szCs w:val="18"/>
              </w:rPr>
            </w:pPr>
            <w:r w:rsidRPr="0001701A">
              <w:rPr>
                <w:rFonts w:cs="Arial"/>
                <w:szCs w:val="18"/>
              </w:rPr>
              <w:t>-85</w:t>
            </w:r>
          </w:p>
        </w:tc>
        <w:tc>
          <w:tcPr>
            <w:tcW w:w="652" w:type="dxa"/>
            <w:vAlign w:val="center"/>
          </w:tcPr>
          <w:p w14:paraId="5D692C8D"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26DF048D" w14:textId="77777777" w:rsidR="00975C97" w:rsidRPr="0001701A" w:rsidRDefault="00975C97" w:rsidP="00C971DC">
            <w:pPr>
              <w:pStyle w:val="TAC"/>
              <w:rPr>
                <w:rFonts w:cs="Arial"/>
                <w:szCs w:val="18"/>
              </w:rPr>
            </w:pPr>
            <w:r w:rsidRPr="0001701A">
              <w:rPr>
                <w:rFonts w:cs="Arial"/>
                <w:szCs w:val="18"/>
              </w:rPr>
              <w:t>-85</w:t>
            </w:r>
          </w:p>
        </w:tc>
        <w:tc>
          <w:tcPr>
            <w:tcW w:w="708" w:type="dxa"/>
            <w:vAlign w:val="center"/>
          </w:tcPr>
          <w:p w14:paraId="54BE5B34" w14:textId="77777777" w:rsidR="00975C97" w:rsidRPr="0001701A" w:rsidRDefault="00975C97" w:rsidP="00C971DC">
            <w:pPr>
              <w:pStyle w:val="TAC"/>
              <w:rPr>
                <w:rFonts w:cs="Arial"/>
                <w:szCs w:val="18"/>
              </w:rPr>
            </w:pPr>
            <w:r w:rsidRPr="0001701A">
              <w:rPr>
                <w:rFonts w:cs="Arial"/>
                <w:szCs w:val="18"/>
              </w:rPr>
              <w:t>-85</w:t>
            </w:r>
          </w:p>
        </w:tc>
        <w:tc>
          <w:tcPr>
            <w:tcW w:w="624" w:type="dxa"/>
            <w:vAlign w:val="center"/>
          </w:tcPr>
          <w:p w14:paraId="25BDCCC2" w14:textId="77777777" w:rsidR="00975C97" w:rsidRPr="0001701A" w:rsidRDefault="00975C97" w:rsidP="00C971DC">
            <w:pPr>
              <w:pStyle w:val="TAC"/>
              <w:rPr>
                <w:rFonts w:cs="Arial"/>
                <w:szCs w:val="18"/>
              </w:rPr>
            </w:pPr>
            <w:r w:rsidRPr="0001701A">
              <w:rPr>
                <w:rFonts w:cs="Arial"/>
                <w:szCs w:val="18"/>
              </w:rPr>
              <w:t>-85</w:t>
            </w:r>
          </w:p>
        </w:tc>
      </w:tr>
      <w:tr w:rsidR="00975C97" w:rsidRPr="0001701A" w14:paraId="79ED4909" w14:textId="77777777" w:rsidTr="00C971DC">
        <w:trPr>
          <w:trHeight w:val="439"/>
          <w:jc w:val="center"/>
        </w:trPr>
        <w:tc>
          <w:tcPr>
            <w:tcW w:w="682" w:type="dxa"/>
          </w:tcPr>
          <w:p w14:paraId="24DAE12E" w14:textId="77777777" w:rsidR="00975C97" w:rsidRPr="0001701A" w:rsidRDefault="00975C97" w:rsidP="00C971DC">
            <w:pPr>
              <w:pStyle w:val="TAN"/>
            </w:pPr>
          </w:p>
        </w:tc>
        <w:tc>
          <w:tcPr>
            <w:tcW w:w="10206" w:type="dxa"/>
            <w:gridSpan w:val="14"/>
            <w:vAlign w:val="center"/>
          </w:tcPr>
          <w:p w14:paraId="7BFD7A0C" w14:textId="77777777" w:rsidR="00975C97" w:rsidRPr="0001701A" w:rsidRDefault="00975C97" w:rsidP="00C971DC">
            <w:pPr>
              <w:pStyle w:val="TAN"/>
            </w:pPr>
            <w:r w:rsidRPr="0001701A">
              <w:t>Note 1:</w:t>
            </w:r>
            <w:r w:rsidRPr="0001701A">
              <w:tab/>
              <w:t xml:space="preserve">The channel bandwidth powers are informative, based on -85dBm/15kHz SS/PBCH SSS EPRE, then scaled according to the number of RBs and rounded to the nearest integer dBm value. Full RE allocation with no boost or </w:t>
            </w:r>
            <w:proofErr w:type="spellStart"/>
            <w:r w:rsidRPr="0001701A">
              <w:t>deboost</w:t>
            </w:r>
            <w:proofErr w:type="spellEnd"/>
            <w:r w:rsidRPr="0001701A">
              <w:t xml:space="preserve"> is assumed.</w:t>
            </w:r>
          </w:p>
          <w:p w14:paraId="4640247B" w14:textId="77777777" w:rsidR="00975C97" w:rsidRPr="0001701A" w:rsidRDefault="00975C97" w:rsidP="00C971DC">
            <w:pPr>
              <w:pStyle w:val="TAN"/>
            </w:pPr>
            <w:r w:rsidRPr="0001701A">
              <w:t>Note 2:</w:t>
            </w:r>
            <w:r w:rsidRPr="0001701A">
              <w:tab/>
              <w:t>The power level is specified at each UE Rx antenna.</w:t>
            </w:r>
          </w:p>
          <w:p w14:paraId="25C461EB" w14:textId="77777777" w:rsidR="00975C97" w:rsidRPr="0001701A" w:rsidRDefault="00975C97" w:rsidP="00C971DC">
            <w:pPr>
              <w:pStyle w:val="TAN"/>
              <w:rPr>
                <w:rFonts w:eastAsia="MS Mincho"/>
              </w:rPr>
            </w:pPr>
            <w:r w:rsidRPr="0001701A">
              <w:t>Note 3:</w:t>
            </w:r>
            <w:r w:rsidRPr="0001701A">
              <w:tab/>
              <w:t xml:space="preserve">DL level is applied for any of the Subcarrier Spacing configuration ( ) with the same power spectrum density of -85dBm/15kHz. </w:t>
            </w:r>
          </w:p>
        </w:tc>
      </w:tr>
    </w:tbl>
    <w:p w14:paraId="1F17E837" w14:textId="77777777" w:rsidR="00975C97" w:rsidRPr="0001701A" w:rsidRDefault="00975C97" w:rsidP="00975C97">
      <w:pPr>
        <w:rPr>
          <w:rFonts w:eastAsia="Batang"/>
        </w:rPr>
      </w:pPr>
    </w:p>
    <w:p w14:paraId="733448E3" w14:textId="77777777" w:rsidR="00975C97" w:rsidRPr="0001701A" w:rsidRDefault="00975C97" w:rsidP="00975C97">
      <w:r w:rsidRPr="0001701A">
        <w:lastRenderedPageBreak/>
        <w:t>The default signal level uncertainty is +/-3dB at each test port, for any level specified. If the uncertainty value is critical for the test purpose, a tighter uncertainty is specified for the related test case in Annex F</w:t>
      </w:r>
    </w:p>
    <w:p w14:paraId="37DD3489" w14:textId="77777777" w:rsidR="00975C97" w:rsidRPr="0001701A" w:rsidRDefault="00975C97" w:rsidP="00975C97">
      <w:pPr>
        <w:pStyle w:val="Heading1"/>
      </w:pPr>
      <w:bookmarkStart w:id="100" w:name="_Toc27478716"/>
      <w:bookmarkStart w:id="101" w:name="_Toc36227430"/>
      <w:r w:rsidRPr="0001701A">
        <w:rPr>
          <w:lang w:eastAsia="zh-TW"/>
        </w:rPr>
        <w:t>C</w:t>
      </w:r>
      <w:r w:rsidRPr="0001701A">
        <w:t>.1</w:t>
      </w:r>
      <w:r w:rsidRPr="0001701A">
        <w:rPr>
          <w:lang w:eastAsia="zh-TW"/>
        </w:rPr>
        <w:tab/>
      </w:r>
      <w:r w:rsidRPr="0001701A">
        <w:t>General</w:t>
      </w:r>
      <w:bookmarkEnd w:id="100"/>
      <w:bookmarkEnd w:id="101"/>
    </w:p>
    <w:p w14:paraId="3C354037" w14:textId="77777777" w:rsidR="00975C97" w:rsidRPr="0001701A" w:rsidRDefault="00975C97" w:rsidP="00975C97">
      <w:r w:rsidRPr="0001701A">
        <w:t>The following clauses, describes the downlink Physical Channels that are transmitted during a connection i.e., when measurements are done.</w:t>
      </w:r>
    </w:p>
    <w:p w14:paraId="61ED4CA7" w14:textId="77777777" w:rsidR="00975C97" w:rsidRPr="0001701A" w:rsidRDefault="00975C97" w:rsidP="00975C97">
      <w:pPr>
        <w:pStyle w:val="Heading1"/>
        <w:rPr>
          <w:lang w:eastAsia="zh-TW"/>
        </w:rPr>
      </w:pPr>
      <w:bookmarkStart w:id="102" w:name="_Toc27478717"/>
      <w:bookmarkStart w:id="103" w:name="_Toc36227431"/>
      <w:r w:rsidRPr="0001701A">
        <w:rPr>
          <w:lang w:eastAsia="zh-TW"/>
        </w:rPr>
        <w:t>C</w:t>
      </w:r>
      <w:r w:rsidRPr="0001701A">
        <w:t>.2</w:t>
      </w:r>
      <w:r w:rsidRPr="0001701A">
        <w:rPr>
          <w:lang w:eastAsia="zh-TW"/>
        </w:rPr>
        <w:tab/>
      </w:r>
      <w:r w:rsidRPr="0001701A">
        <w:t>Setup</w:t>
      </w:r>
      <w:bookmarkEnd w:id="102"/>
      <w:bookmarkEnd w:id="103"/>
    </w:p>
    <w:p w14:paraId="67A2983A" w14:textId="77777777" w:rsidR="00975C97" w:rsidRPr="0001701A" w:rsidRDefault="00975C97" w:rsidP="00975C97">
      <w:pPr>
        <w:rPr>
          <w:rFonts w:eastAsia="PMingLiU" w:cs="v5.0.0"/>
          <w:lang w:eastAsia="zh-TW"/>
        </w:rPr>
      </w:pPr>
      <w:r w:rsidRPr="0001701A">
        <w:rPr>
          <w:rFonts w:cs="v5.0.0"/>
        </w:rPr>
        <w:t>Table C.2-1 describes the downlink Physical Channels that are required for connection set up.</w:t>
      </w:r>
      <w:r w:rsidRPr="0001701A">
        <w:rPr>
          <w:rFonts w:eastAsia="PMingLiU" w:cs="v5.0.0"/>
          <w:lang w:eastAsia="zh-TW"/>
        </w:rPr>
        <w:t xml:space="preserve"> </w:t>
      </w:r>
    </w:p>
    <w:p w14:paraId="63B6E90C" w14:textId="77777777" w:rsidR="00975C97" w:rsidRPr="0001701A" w:rsidRDefault="00975C97" w:rsidP="00975C97">
      <w:pPr>
        <w:pStyle w:val="TH"/>
        <w:rPr>
          <w:lang w:eastAsia="zh-TW"/>
        </w:rPr>
      </w:pPr>
      <w:r w:rsidRPr="0001701A">
        <w:rPr>
          <w:lang w:eastAsia="zh-TW"/>
        </w:rPr>
        <w:t>Table C.2-1: Downlink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75C97" w:rsidRPr="0001701A" w14:paraId="4911252A"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7B17547C" w14:textId="77777777" w:rsidR="00975C97" w:rsidRPr="0001701A" w:rsidRDefault="00975C97" w:rsidP="00C971DC">
            <w:pPr>
              <w:pStyle w:val="TAH"/>
            </w:pPr>
            <w:r w:rsidRPr="0001701A">
              <w:t>Physical Channel</w:t>
            </w:r>
          </w:p>
        </w:tc>
      </w:tr>
      <w:tr w:rsidR="00975C97" w:rsidRPr="0001701A" w14:paraId="6867247A" w14:textId="77777777" w:rsidTr="00C971DC">
        <w:trPr>
          <w:jc w:val="center"/>
        </w:trPr>
        <w:tc>
          <w:tcPr>
            <w:tcW w:w="2520" w:type="dxa"/>
            <w:tcBorders>
              <w:top w:val="nil"/>
              <w:left w:val="single" w:sz="4" w:space="0" w:color="auto"/>
              <w:bottom w:val="single" w:sz="4" w:space="0" w:color="auto"/>
              <w:right w:val="single" w:sz="4" w:space="0" w:color="auto"/>
            </w:tcBorders>
            <w:hideMark/>
          </w:tcPr>
          <w:p w14:paraId="31CB8983" w14:textId="77777777" w:rsidR="00975C97" w:rsidRPr="0001701A" w:rsidRDefault="00975C97" w:rsidP="00C971DC">
            <w:pPr>
              <w:pStyle w:val="TAC"/>
              <w:rPr>
                <w:rFonts w:cs="Arial"/>
              </w:rPr>
            </w:pPr>
            <w:r w:rsidRPr="0001701A">
              <w:rPr>
                <w:rFonts w:cs="Arial"/>
              </w:rPr>
              <w:t>PBCH</w:t>
            </w:r>
          </w:p>
        </w:tc>
      </w:tr>
      <w:tr w:rsidR="00975C97" w:rsidRPr="0001701A" w14:paraId="14F11007"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57EF5DDF" w14:textId="77777777" w:rsidR="00975C97" w:rsidRPr="0001701A" w:rsidRDefault="00975C97" w:rsidP="00C971DC">
            <w:pPr>
              <w:pStyle w:val="TAC"/>
              <w:rPr>
                <w:rFonts w:cs="Arial"/>
              </w:rPr>
            </w:pPr>
            <w:r w:rsidRPr="0001701A">
              <w:rPr>
                <w:rFonts w:cs="Arial"/>
                <w:snapToGrid w:val="0"/>
              </w:rPr>
              <w:t xml:space="preserve">SSS </w:t>
            </w:r>
          </w:p>
        </w:tc>
      </w:tr>
      <w:tr w:rsidR="00975C97" w:rsidRPr="0001701A" w14:paraId="53F25DDE"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7F00921D" w14:textId="77777777" w:rsidR="00975C97" w:rsidRPr="0001701A" w:rsidRDefault="00975C97" w:rsidP="00C971DC">
            <w:pPr>
              <w:pStyle w:val="TAC"/>
              <w:rPr>
                <w:rFonts w:cs="Arial"/>
                <w:snapToGrid w:val="0"/>
              </w:rPr>
            </w:pPr>
            <w:r w:rsidRPr="0001701A">
              <w:rPr>
                <w:rFonts w:cs="Arial"/>
                <w:snapToGrid w:val="0"/>
              </w:rPr>
              <w:t>PSS</w:t>
            </w:r>
          </w:p>
        </w:tc>
      </w:tr>
      <w:tr w:rsidR="00975C97" w:rsidRPr="0001701A" w14:paraId="0E31791F"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1407E6E4" w14:textId="77777777" w:rsidR="00975C97" w:rsidRPr="0001701A" w:rsidRDefault="00975C97" w:rsidP="00C971DC">
            <w:pPr>
              <w:pStyle w:val="TAC"/>
              <w:rPr>
                <w:rFonts w:cs="Arial"/>
                <w:snapToGrid w:val="0"/>
              </w:rPr>
            </w:pPr>
            <w:r w:rsidRPr="0001701A">
              <w:rPr>
                <w:rFonts w:cs="Arial"/>
                <w:snapToGrid w:val="0"/>
              </w:rPr>
              <w:t>PDCCH</w:t>
            </w:r>
          </w:p>
        </w:tc>
      </w:tr>
      <w:tr w:rsidR="00975C97" w:rsidRPr="0001701A" w14:paraId="74D2E76B"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1B0047E5" w14:textId="77777777" w:rsidR="00975C97" w:rsidRPr="0001701A" w:rsidRDefault="00975C97" w:rsidP="00C971DC">
            <w:pPr>
              <w:pStyle w:val="TAC"/>
              <w:rPr>
                <w:rFonts w:cs="Arial"/>
                <w:snapToGrid w:val="0"/>
              </w:rPr>
            </w:pPr>
            <w:r w:rsidRPr="0001701A">
              <w:rPr>
                <w:rFonts w:cs="Arial"/>
                <w:snapToGrid w:val="0"/>
              </w:rPr>
              <w:t>PDSCH</w:t>
            </w:r>
          </w:p>
        </w:tc>
      </w:tr>
      <w:tr w:rsidR="00975C97" w:rsidRPr="0001701A" w14:paraId="0770F88E"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5A04DBCC" w14:textId="77777777" w:rsidR="00975C97" w:rsidRPr="0001701A" w:rsidRDefault="00975C97" w:rsidP="00C971DC">
            <w:pPr>
              <w:pStyle w:val="TAC"/>
              <w:rPr>
                <w:rFonts w:cs="Arial"/>
                <w:snapToGrid w:val="0"/>
              </w:rPr>
            </w:pPr>
            <w:r w:rsidRPr="0001701A">
              <w:rPr>
                <w:rFonts w:cs="Arial"/>
                <w:snapToGrid w:val="0"/>
                <w:lang w:eastAsia="zh-CN"/>
              </w:rPr>
              <w:t>PBCH DMRS</w:t>
            </w:r>
          </w:p>
        </w:tc>
      </w:tr>
      <w:tr w:rsidR="00975C97" w:rsidRPr="0001701A" w14:paraId="484EC02A"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tcPr>
          <w:p w14:paraId="13FC1217" w14:textId="77777777" w:rsidR="00975C97" w:rsidRPr="0001701A" w:rsidRDefault="00975C97" w:rsidP="00C971DC">
            <w:pPr>
              <w:pStyle w:val="TAC"/>
              <w:rPr>
                <w:rFonts w:cs="Arial"/>
                <w:snapToGrid w:val="0"/>
                <w:lang w:eastAsia="zh-CN"/>
              </w:rPr>
            </w:pPr>
            <w:r w:rsidRPr="0001701A">
              <w:rPr>
                <w:rFonts w:cs="Arial"/>
                <w:snapToGrid w:val="0"/>
                <w:lang w:eastAsia="zh-CN"/>
              </w:rPr>
              <w:t>PDCCH DMRS</w:t>
            </w:r>
          </w:p>
        </w:tc>
      </w:tr>
      <w:tr w:rsidR="00975C97" w:rsidRPr="0001701A" w14:paraId="744E0846"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tcPr>
          <w:p w14:paraId="102EF3DC" w14:textId="77777777" w:rsidR="00975C97" w:rsidRPr="0001701A" w:rsidRDefault="00975C97" w:rsidP="00C971DC">
            <w:pPr>
              <w:pStyle w:val="TAC"/>
              <w:rPr>
                <w:rFonts w:cs="Arial"/>
                <w:snapToGrid w:val="0"/>
                <w:lang w:eastAsia="zh-CN"/>
              </w:rPr>
            </w:pPr>
            <w:r w:rsidRPr="0001701A">
              <w:rPr>
                <w:rFonts w:cs="Arial"/>
                <w:snapToGrid w:val="0"/>
                <w:lang w:eastAsia="zh-CN"/>
              </w:rPr>
              <w:t>PDSCH DMRS</w:t>
            </w:r>
          </w:p>
        </w:tc>
      </w:tr>
      <w:tr w:rsidR="00975C97" w:rsidRPr="0001701A" w14:paraId="5367F52F"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70A05EF6" w14:textId="77777777" w:rsidR="00975C97" w:rsidRPr="0001701A" w:rsidRDefault="00975C97" w:rsidP="00C971DC">
            <w:pPr>
              <w:pStyle w:val="TAC"/>
              <w:rPr>
                <w:rFonts w:cs="Arial"/>
                <w:snapToGrid w:val="0"/>
              </w:rPr>
            </w:pPr>
            <w:r w:rsidRPr="0001701A">
              <w:rPr>
                <w:rFonts w:cs="Arial"/>
                <w:snapToGrid w:val="0"/>
              </w:rPr>
              <w:t xml:space="preserve">CSI-RS </w:t>
            </w:r>
          </w:p>
        </w:tc>
      </w:tr>
    </w:tbl>
    <w:p w14:paraId="5635E29E" w14:textId="77777777" w:rsidR="00975C97" w:rsidRPr="0001701A" w:rsidRDefault="00975C97" w:rsidP="00975C97">
      <w:pPr>
        <w:rPr>
          <w:rFonts w:eastAsia="Batang"/>
        </w:rPr>
      </w:pPr>
    </w:p>
    <w:p w14:paraId="6C43995E" w14:textId="77777777" w:rsidR="00975C97" w:rsidRPr="0001701A" w:rsidRDefault="00975C97" w:rsidP="00975C97">
      <w:r w:rsidRPr="0001701A">
        <w:t>As common PDSCH and PDCCH configuration parameters the parameters in Table A.3.1-1, A.3.2.1-1, C.2-2, C.2-3, and C.2-4 shall be used to bring up the connection setup for FR1 NR cell.</w:t>
      </w:r>
    </w:p>
    <w:p w14:paraId="785FA068" w14:textId="77777777" w:rsidR="00975C97" w:rsidRPr="0001701A" w:rsidRDefault="00975C97" w:rsidP="00975C97">
      <w:pPr>
        <w:pStyle w:val="TH"/>
      </w:pPr>
      <w:r w:rsidRPr="0001701A">
        <w:t>Table C.2-2: PDSCH and PDCCH configuration</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2859"/>
        <w:gridCol w:w="2860"/>
      </w:tblGrid>
      <w:tr w:rsidR="00975C97" w:rsidRPr="0001701A" w14:paraId="16784F66" w14:textId="77777777" w:rsidTr="00C971DC">
        <w:trPr>
          <w:jc w:val="center"/>
        </w:trPr>
        <w:tc>
          <w:tcPr>
            <w:tcW w:w="2835" w:type="dxa"/>
            <w:tcBorders>
              <w:top w:val="single" w:sz="4" w:space="0" w:color="auto"/>
              <w:left w:val="single" w:sz="4" w:space="0" w:color="auto"/>
              <w:bottom w:val="single" w:sz="4" w:space="0" w:color="auto"/>
              <w:right w:val="single" w:sz="4" w:space="0" w:color="auto"/>
            </w:tcBorders>
            <w:hideMark/>
          </w:tcPr>
          <w:p w14:paraId="0799C054" w14:textId="77777777" w:rsidR="00975C97" w:rsidRPr="0001701A" w:rsidRDefault="00975C97" w:rsidP="00C971DC">
            <w:pPr>
              <w:pStyle w:val="TAH"/>
            </w:pPr>
            <w:r w:rsidRPr="0001701A">
              <w:t>Parameter</w:t>
            </w:r>
          </w:p>
        </w:tc>
        <w:tc>
          <w:tcPr>
            <w:tcW w:w="2859" w:type="dxa"/>
            <w:tcBorders>
              <w:top w:val="single" w:sz="4" w:space="0" w:color="auto"/>
              <w:left w:val="single" w:sz="4" w:space="0" w:color="auto"/>
              <w:bottom w:val="single" w:sz="4" w:space="0" w:color="auto"/>
              <w:right w:val="single" w:sz="4" w:space="0" w:color="auto"/>
            </w:tcBorders>
            <w:hideMark/>
          </w:tcPr>
          <w:p w14:paraId="30740473" w14:textId="77777777" w:rsidR="00975C97" w:rsidRPr="0001701A" w:rsidRDefault="00975C97" w:rsidP="00C971DC">
            <w:pPr>
              <w:pStyle w:val="TAH"/>
            </w:pPr>
            <w:r w:rsidRPr="0001701A">
              <w:t>Unit</w:t>
            </w:r>
          </w:p>
        </w:tc>
        <w:tc>
          <w:tcPr>
            <w:tcW w:w="2860" w:type="dxa"/>
            <w:tcBorders>
              <w:top w:val="single" w:sz="4" w:space="0" w:color="auto"/>
              <w:left w:val="single" w:sz="4" w:space="0" w:color="auto"/>
              <w:bottom w:val="single" w:sz="4" w:space="0" w:color="auto"/>
              <w:right w:val="single" w:sz="4" w:space="0" w:color="auto"/>
            </w:tcBorders>
            <w:hideMark/>
          </w:tcPr>
          <w:p w14:paraId="6DDB7083" w14:textId="77777777" w:rsidR="00975C97" w:rsidRPr="0001701A" w:rsidRDefault="00975C97" w:rsidP="00C971DC">
            <w:pPr>
              <w:pStyle w:val="TAH"/>
            </w:pPr>
            <w:r w:rsidRPr="0001701A">
              <w:t>Value</w:t>
            </w:r>
          </w:p>
        </w:tc>
      </w:tr>
      <w:tr w:rsidR="00975C97" w:rsidRPr="0001701A" w14:paraId="23A33C4E" w14:textId="77777777" w:rsidTr="00C971DC">
        <w:trPr>
          <w:jc w:val="center"/>
        </w:trPr>
        <w:tc>
          <w:tcPr>
            <w:tcW w:w="2835" w:type="dxa"/>
            <w:tcBorders>
              <w:top w:val="single" w:sz="4" w:space="0" w:color="auto"/>
              <w:left w:val="single" w:sz="4" w:space="0" w:color="auto"/>
              <w:bottom w:val="single" w:sz="4" w:space="0" w:color="auto"/>
              <w:right w:val="single" w:sz="4" w:space="0" w:color="auto"/>
            </w:tcBorders>
            <w:hideMark/>
          </w:tcPr>
          <w:p w14:paraId="208AAEA2" w14:textId="77777777" w:rsidR="00975C97" w:rsidRPr="0001701A" w:rsidRDefault="00975C97" w:rsidP="00C971DC">
            <w:pPr>
              <w:pStyle w:val="TAL"/>
            </w:pPr>
            <w:r w:rsidRPr="0001701A">
              <w:t>Number of HARQ processes</w:t>
            </w:r>
          </w:p>
        </w:tc>
        <w:tc>
          <w:tcPr>
            <w:tcW w:w="2859" w:type="dxa"/>
            <w:tcBorders>
              <w:top w:val="single" w:sz="4" w:space="0" w:color="auto"/>
              <w:left w:val="single" w:sz="4" w:space="0" w:color="auto"/>
              <w:bottom w:val="single" w:sz="4" w:space="0" w:color="auto"/>
              <w:right w:val="single" w:sz="4" w:space="0" w:color="auto"/>
            </w:tcBorders>
          </w:tcPr>
          <w:p w14:paraId="035A47A2" w14:textId="77777777" w:rsidR="00975C97" w:rsidRPr="0001701A" w:rsidRDefault="00975C97" w:rsidP="00C971DC">
            <w:pPr>
              <w:pStyle w:val="TAL"/>
            </w:pPr>
          </w:p>
        </w:tc>
        <w:tc>
          <w:tcPr>
            <w:tcW w:w="2860" w:type="dxa"/>
            <w:tcBorders>
              <w:top w:val="single" w:sz="4" w:space="0" w:color="auto"/>
              <w:left w:val="single" w:sz="4" w:space="0" w:color="auto"/>
              <w:bottom w:val="single" w:sz="4" w:space="0" w:color="auto"/>
              <w:right w:val="single" w:sz="4" w:space="0" w:color="auto"/>
            </w:tcBorders>
            <w:vAlign w:val="center"/>
            <w:hideMark/>
          </w:tcPr>
          <w:p w14:paraId="397ACFF8" w14:textId="77777777" w:rsidR="00975C97" w:rsidRPr="0001701A" w:rsidRDefault="00975C97" w:rsidP="00C971DC">
            <w:pPr>
              <w:pStyle w:val="TAL"/>
            </w:pPr>
            <w:r w:rsidRPr="0001701A">
              <w:t>8 (TDD)</w:t>
            </w:r>
          </w:p>
          <w:p w14:paraId="378926D3" w14:textId="77777777" w:rsidR="00975C97" w:rsidRPr="0001701A" w:rsidRDefault="00975C97" w:rsidP="00C971DC">
            <w:pPr>
              <w:pStyle w:val="TAL"/>
            </w:pPr>
            <w:r w:rsidRPr="0001701A">
              <w:t>4 (FDD)</w:t>
            </w:r>
          </w:p>
        </w:tc>
      </w:tr>
      <w:tr w:rsidR="00975C97" w:rsidRPr="0001701A" w14:paraId="434B2362" w14:textId="77777777" w:rsidTr="00C971DC">
        <w:trPr>
          <w:jc w:val="center"/>
        </w:trPr>
        <w:tc>
          <w:tcPr>
            <w:tcW w:w="2835" w:type="dxa"/>
            <w:tcBorders>
              <w:top w:val="single" w:sz="4" w:space="0" w:color="auto"/>
              <w:left w:val="single" w:sz="4" w:space="0" w:color="auto"/>
              <w:bottom w:val="single" w:sz="4" w:space="0" w:color="auto"/>
              <w:right w:val="single" w:sz="4" w:space="0" w:color="auto"/>
            </w:tcBorders>
          </w:tcPr>
          <w:p w14:paraId="484D3309" w14:textId="77777777" w:rsidR="00975C97" w:rsidRPr="0001701A" w:rsidRDefault="00975C97" w:rsidP="00C971DC">
            <w:pPr>
              <w:pStyle w:val="TAL"/>
            </w:pPr>
            <w:r w:rsidRPr="0001701A">
              <w:t>Aggregation level</w:t>
            </w:r>
          </w:p>
        </w:tc>
        <w:tc>
          <w:tcPr>
            <w:tcW w:w="2859" w:type="dxa"/>
            <w:tcBorders>
              <w:top w:val="single" w:sz="4" w:space="0" w:color="auto"/>
              <w:left w:val="single" w:sz="4" w:space="0" w:color="auto"/>
              <w:bottom w:val="single" w:sz="4" w:space="0" w:color="auto"/>
              <w:right w:val="single" w:sz="4" w:space="0" w:color="auto"/>
            </w:tcBorders>
          </w:tcPr>
          <w:p w14:paraId="54ABAAAC" w14:textId="77777777" w:rsidR="00975C97" w:rsidRPr="0001701A" w:rsidRDefault="00975C97" w:rsidP="00C971DC">
            <w:pPr>
              <w:pStyle w:val="TAL"/>
            </w:pPr>
            <w:r w:rsidRPr="0001701A">
              <w:t>CCE</w:t>
            </w:r>
          </w:p>
        </w:tc>
        <w:tc>
          <w:tcPr>
            <w:tcW w:w="2860" w:type="dxa"/>
            <w:tcBorders>
              <w:top w:val="single" w:sz="4" w:space="0" w:color="auto"/>
              <w:left w:val="single" w:sz="4" w:space="0" w:color="auto"/>
              <w:bottom w:val="single" w:sz="4" w:space="0" w:color="auto"/>
              <w:right w:val="single" w:sz="4" w:space="0" w:color="auto"/>
            </w:tcBorders>
            <w:vAlign w:val="center"/>
          </w:tcPr>
          <w:p w14:paraId="58BF707C" w14:textId="77777777" w:rsidR="00975C97" w:rsidRPr="0001701A" w:rsidRDefault="00975C97" w:rsidP="00C971DC">
            <w:pPr>
              <w:pStyle w:val="TAL"/>
            </w:pPr>
            <w:r w:rsidRPr="0001701A">
              <w:t>4</w:t>
            </w:r>
          </w:p>
        </w:tc>
      </w:tr>
    </w:tbl>
    <w:p w14:paraId="34993461" w14:textId="77777777" w:rsidR="00975C97" w:rsidRPr="0001701A" w:rsidRDefault="00975C97" w:rsidP="00975C97"/>
    <w:p w14:paraId="747B358B" w14:textId="77777777" w:rsidR="00975C97" w:rsidRPr="0001701A" w:rsidRDefault="00975C97" w:rsidP="00975C97">
      <w:pPr>
        <w:pStyle w:val="TH"/>
      </w:pPr>
      <w:r w:rsidRPr="0001701A">
        <w:t xml:space="preserve">Table C.2-3: TDD UL-DL pattern for SCS 15 </w:t>
      </w:r>
      <w:proofErr w:type="spellStart"/>
      <w:r w:rsidRPr="0001701A">
        <w:t>KHz</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75C97" w:rsidRPr="0001701A" w14:paraId="100D85D6" w14:textId="77777777" w:rsidTr="00C971DC">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hideMark/>
          </w:tcPr>
          <w:p w14:paraId="35C1FA33" w14:textId="77777777" w:rsidR="00975C97" w:rsidRPr="0001701A" w:rsidRDefault="00975C97" w:rsidP="00C971DC">
            <w:pPr>
              <w:pStyle w:val="TAH"/>
            </w:pPr>
            <w:r w:rsidRPr="0001701A">
              <w:t>Parameter</w:t>
            </w:r>
          </w:p>
        </w:tc>
        <w:tc>
          <w:tcPr>
            <w:tcW w:w="846" w:type="dxa"/>
            <w:tcBorders>
              <w:top w:val="single" w:sz="4" w:space="0" w:color="auto"/>
              <w:left w:val="single" w:sz="4" w:space="0" w:color="auto"/>
              <w:bottom w:val="single" w:sz="4" w:space="0" w:color="auto"/>
              <w:right w:val="single" w:sz="4" w:space="0" w:color="auto"/>
            </w:tcBorders>
            <w:vAlign w:val="center"/>
            <w:hideMark/>
          </w:tcPr>
          <w:p w14:paraId="6DA85529" w14:textId="77777777" w:rsidR="00975C97" w:rsidRPr="0001701A" w:rsidRDefault="00975C97" w:rsidP="00C971DC">
            <w:pPr>
              <w:pStyle w:val="TAH"/>
            </w:pPr>
            <w:r w:rsidRPr="0001701A">
              <w:t>Unit</w:t>
            </w:r>
          </w:p>
        </w:tc>
        <w:tc>
          <w:tcPr>
            <w:tcW w:w="2039" w:type="dxa"/>
            <w:tcBorders>
              <w:top w:val="single" w:sz="4" w:space="0" w:color="auto"/>
              <w:left w:val="single" w:sz="4" w:space="0" w:color="auto"/>
              <w:right w:val="single" w:sz="4" w:space="0" w:color="auto"/>
            </w:tcBorders>
            <w:vAlign w:val="center"/>
            <w:hideMark/>
          </w:tcPr>
          <w:p w14:paraId="6DD7EF8A" w14:textId="77777777" w:rsidR="00975C97" w:rsidRPr="0001701A" w:rsidRDefault="00975C97" w:rsidP="00C971DC">
            <w:pPr>
              <w:pStyle w:val="TAH"/>
            </w:pPr>
            <w:r w:rsidRPr="0001701A">
              <w:t>UL-DL pattern</w:t>
            </w:r>
          </w:p>
        </w:tc>
      </w:tr>
      <w:tr w:rsidR="00975C97" w:rsidRPr="0001701A" w14:paraId="21290A12" w14:textId="77777777" w:rsidTr="00C971DC">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hideMark/>
          </w:tcPr>
          <w:p w14:paraId="71D40A3A" w14:textId="77777777" w:rsidR="00975C97" w:rsidRPr="0001701A" w:rsidRDefault="00975C97" w:rsidP="00C971DC">
            <w:pPr>
              <w:pStyle w:val="TAL"/>
            </w:pPr>
            <w:r w:rsidRPr="0001701A">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9948B5" w14:textId="77777777" w:rsidR="00975C97" w:rsidRPr="0001701A" w:rsidRDefault="00975C97" w:rsidP="00C971DC">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hideMark/>
          </w:tcPr>
          <w:p w14:paraId="0987287D" w14:textId="77777777" w:rsidR="00975C97" w:rsidRPr="0001701A" w:rsidRDefault="00975C97" w:rsidP="00C971DC">
            <w:pPr>
              <w:pStyle w:val="TAC"/>
            </w:pPr>
            <w:r w:rsidRPr="0001701A">
              <w:t>DDDSU</w:t>
            </w:r>
          </w:p>
        </w:tc>
      </w:tr>
      <w:tr w:rsidR="00975C97" w:rsidRPr="0001701A" w14:paraId="64D2917C" w14:textId="77777777" w:rsidTr="00C971DC">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hideMark/>
          </w:tcPr>
          <w:p w14:paraId="3E741308" w14:textId="77777777" w:rsidR="00975C97" w:rsidRPr="0001701A" w:rsidRDefault="00975C97" w:rsidP="00C971DC">
            <w:pPr>
              <w:pStyle w:val="TAL"/>
            </w:pPr>
            <w:r w:rsidRPr="0001701A">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60AE01E" w14:textId="77777777" w:rsidR="00975C97" w:rsidRPr="0001701A" w:rsidRDefault="00975C97" w:rsidP="00C971DC">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hideMark/>
          </w:tcPr>
          <w:p w14:paraId="6A4499F1" w14:textId="77777777" w:rsidR="00975C97" w:rsidRPr="0001701A" w:rsidRDefault="00975C97" w:rsidP="00C971DC">
            <w:pPr>
              <w:pStyle w:val="TAC"/>
            </w:pPr>
            <w:r w:rsidRPr="0001701A">
              <w:t>10D+2G+2U</w:t>
            </w:r>
          </w:p>
        </w:tc>
      </w:tr>
      <w:tr w:rsidR="00975C97" w:rsidRPr="0001701A" w14:paraId="4CCC6CFB" w14:textId="77777777" w:rsidTr="00C971DC">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7D242134" w14:textId="77777777" w:rsidR="00975C97" w:rsidRPr="0001701A" w:rsidRDefault="00975C97" w:rsidP="00C971DC">
            <w:pPr>
              <w:pStyle w:val="TAL"/>
            </w:pPr>
            <w:r w:rsidRPr="0001701A">
              <w:rPr>
                <w:rFonts w:eastAsia="Calibri"/>
              </w:rPr>
              <w:t>UL-DL configuration (</w:t>
            </w:r>
            <w:proofErr w:type="spellStart"/>
            <w:r w:rsidRPr="0001701A">
              <w:rPr>
                <w:rFonts w:eastAsia="Calibri"/>
                <w:i/>
              </w:rPr>
              <w:t>tdd</w:t>
            </w:r>
            <w:proofErr w:type="spellEnd"/>
            <w:r w:rsidRPr="0001701A">
              <w:rPr>
                <w:rFonts w:eastAsia="Calibri"/>
                <w:i/>
              </w:rPr>
              <w:t>-UL-DL-</w:t>
            </w:r>
            <w:proofErr w:type="spellStart"/>
            <w:r w:rsidRPr="0001701A">
              <w:rPr>
                <w:rFonts w:eastAsia="Calibri"/>
                <w:i/>
              </w:rPr>
              <w:t>ConfigurationCommon</w:t>
            </w:r>
            <w:proofErr w:type="spellEnd"/>
            <w:r w:rsidRPr="0001701A">
              <w:rPr>
                <w:rFonts w:eastAsia="Calibri"/>
              </w:rPr>
              <w:t>)</w:t>
            </w:r>
          </w:p>
        </w:tc>
        <w:tc>
          <w:tcPr>
            <w:tcW w:w="2802" w:type="dxa"/>
            <w:tcBorders>
              <w:top w:val="single" w:sz="4" w:space="0" w:color="auto"/>
              <w:left w:val="single" w:sz="4" w:space="0" w:color="auto"/>
              <w:bottom w:val="single" w:sz="4" w:space="0" w:color="auto"/>
              <w:right w:val="single" w:sz="4" w:space="0" w:color="auto"/>
            </w:tcBorders>
            <w:hideMark/>
          </w:tcPr>
          <w:p w14:paraId="6E1ABBF4" w14:textId="77777777" w:rsidR="00975C97" w:rsidRPr="0001701A" w:rsidRDefault="00975C97" w:rsidP="00C971DC">
            <w:pPr>
              <w:pStyle w:val="TAL"/>
              <w:rPr>
                <w:i/>
              </w:rPr>
            </w:pPr>
            <w:proofErr w:type="spellStart"/>
            <w:r w:rsidRPr="0001701A">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hideMark/>
          </w:tcPr>
          <w:p w14:paraId="12A9676B" w14:textId="77777777" w:rsidR="00975C97" w:rsidRPr="0001701A" w:rsidRDefault="00975C97" w:rsidP="00C971DC">
            <w:pPr>
              <w:pStyle w:val="TAL"/>
              <w:jc w:val="center"/>
              <w:rPr>
                <w:rFonts w:eastAsia="Calibri"/>
              </w:rPr>
            </w:pPr>
            <w:r w:rsidRPr="0001701A">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7F13D61" w14:textId="77777777" w:rsidR="00975C97" w:rsidRPr="0001701A" w:rsidRDefault="00975C97" w:rsidP="00C971DC">
            <w:pPr>
              <w:pStyle w:val="TAL"/>
              <w:jc w:val="center"/>
            </w:pPr>
            <w:r w:rsidRPr="0001701A">
              <w:t>15</w:t>
            </w:r>
          </w:p>
        </w:tc>
      </w:tr>
      <w:tr w:rsidR="00975C97" w:rsidRPr="0001701A" w14:paraId="1969DD5A"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29B"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489FA3F4" w14:textId="77777777" w:rsidR="00975C97" w:rsidRPr="0001701A" w:rsidRDefault="00975C97" w:rsidP="00C971DC">
            <w:pPr>
              <w:pStyle w:val="TAL"/>
              <w:rPr>
                <w:i/>
              </w:rPr>
            </w:pPr>
            <w:r w:rsidRPr="0001701A">
              <w:rPr>
                <w:i/>
              </w:rPr>
              <w:t>dl-UL-</w:t>
            </w:r>
            <w:proofErr w:type="spellStart"/>
            <w:r w:rsidRPr="0001701A">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hideMark/>
          </w:tcPr>
          <w:p w14:paraId="2F6193D8" w14:textId="77777777" w:rsidR="00975C97" w:rsidRPr="0001701A" w:rsidRDefault="00975C97" w:rsidP="00C971DC">
            <w:pPr>
              <w:pStyle w:val="TAL"/>
              <w:jc w:val="center"/>
              <w:rPr>
                <w:rFonts w:eastAsia="Calibri"/>
              </w:rPr>
            </w:pPr>
            <w:proofErr w:type="spellStart"/>
            <w:r w:rsidRPr="0001701A">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hideMark/>
          </w:tcPr>
          <w:p w14:paraId="4D7194E4" w14:textId="77777777" w:rsidR="00975C97" w:rsidRPr="0001701A" w:rsidRDefault="00975C97" w:rsidP="00C971DC">
            <w:pPr>
              <w:pStyle w:val="TAL"/>
              <w:jc w:val="center"/>
            </w:pPr>
            <w:r w:rsidRPr="0001701A">
              <w:t>5</w:t>
            </w:r>
          </w:p>
        </w:tc>
      </w:tr>
      <w:tr w:rsidR="00975C97" w:rsidRPr="0001701A" w14:paraId="71227190"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D761A"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558883F5" w14:textId="77777777" w:rsidR="00975C97" w:rsidRPr="0001701A" w:rsidRDefault="00975C97" w:rsidP="00C971DC">
            <w:pPr>
              <w:pStyle w:val="TAL"/>
              <w:rPr>
                <w:i/>
              </w:rPr>
            </w:pPr>
            <w:proofErr w:type="spellStart"/>
            <w:r w:rsidRPr="0001701A">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13B36E7" w14:textId="77777777" w:rsidR="00975C97" w:rsidRPr="0001701A" w:rsidRDefault="00975C97" w:rsidP="00C971DC">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hideMark/>
          </w:tcPr>
          <w:p w14:paraId="07B62126" w14:textId="77777777" w:rsidR="00975C97" w:rsidRPr="0001701A" w:rsidRDefault="00975C97" w:rsidP="00C971DC">
            <w:pPr>
              <w:pStyle w:val="TAL"/>
              <w:jc w:val="center"/>
            </w:pPr>
            <w:r w:rsidRPr="0001701A">
              <w:t>3</w:t>
            </w:r>
          </w:p>
        </w:tc>
      </w:tr>
      <w:tr w:rsidR="00975C97" w:rsidRPr="0001701A" w14:paraId="2763C30F"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B9B72"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28374141" w14:textId="77777777" w:rsidR="00975C97" w:rsidRPr="0001701A" w:rsidRDefault="00975C97" w:rsidP="00C971DC">
            <w:pPr>
              <w:pStyle w:val="TAL"/>
              <w:rPr>
                <w:i/>
              </w:rPr>
            </w:pPr>
            <w:proofErr w:type="spellStart"/>
            <w:r w:rsidRPr="0001701A">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CF101C" w14:textId="77777777" w:rsidR="00975C97" w:rsidRPr="0001701A" w:rsidRDefault="00975C97" w:rsidP="00C971DC">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hideMark/>
          </w:tcPr>
          <w:p w14:paraId="24A9F68A" w14:textId="77777777" w:rsidR="00975C97" w:rsidRPr="0001701A" w:rsidRDefault="00975C97" w:rsidP="00C971DC">
            <w:pPr>
              <w:pStyle w:val="TAL"/>
              <w:jc w:val="center"/>
            </w:pPr>
            <w:r w:rsidRPr="0001701A">
              <w:t>10</w:t>
            </w:r>
          </w:p>
        </w:tc>
      </w:tr>
      <w:tr w:rsidR="00975C97" w:rsidRPr="0001701A" w14:paraId="6FD2EE1F"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CF65"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39A73154" w14:textId="77777777" w:rsidR="00975C97" w:rsidRPr="0001701A" w:rsidRDefault="00975C97" w:rsidP="00C971DC">
            <w:pPr>
              <w:pStyle w:val="TAL"/>
              <w:rPr>
                <w:i/>
              </w:rPr>
            </w:pPr>
            <w:proofErr w:type="spellStart"/>
            <w:r w:rsidRPr="0001701A">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E1C42F9" w14:textId="77777777" w:rsidR="00975C97" w:rsidRPr="0001701A" w:rsidRDefault="00975C97" w:rsidP="00C971DC">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hideMark/>
          </w:tcPr>
          <w:p w14:paraId="7D423407" w14:textId="77777777" w:rsidR="00975C97" w:rsidRPr="0001701A" w:rsidRDefault="00975C97" w:rsidP="00C971DC">
            <w:pPr>
              <w:pStyle w:val="TAL"/>
              <w:jc w:val="center"/>
            </w:pPr>
            <w:r w:rsidRPr="0001701A">
              <w:t>1</w:t>
            </w:r>
          </w:p>
        </w:tc>
      </w:tr>
      <w:tr w:rsidR="00975C97" w:rsidRPr="0001701A" w14:paraId="0A94444F"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60597"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24111BBE" w14:textId="77777777" w:rsidR="00975C97" w:rsidRPr="0001701A" w:rsidRDefault="00975C97" w:rsidP="00C971DC">
            <w:pPr>
              <w:pStyle w:val="TAL"/>
              <w:rPr>
                <w:i/>
              </w:rPr>
            </w:pPr>
            <w:proofErr w:type="spellStart"/>
            <w:r w:rsidRPr="0001701A">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62101B" w14:textId="77777777" w:rsidR="00975C97" w:rsidRPr="0001701A" w:rsidRDefault="00975C97" w:rsidP="00C971DC">
            <w:pPr>
              <w:pStyle w:val="TAC"/>
            </w:pPr>
          </w:p>
        </w:tc>
        <w:tc>
          <w:tcPr>
            <w:tcW w:w="2039" w:type="dxa"/>
            <w:tcBorders>
              <w:top w:val="single" w:sz="4" w:space="0" w:color="auto"/>
              <w:left w:val="single" w:sz="4" w:space="0" w:color="auto"/>
              <w:bottom w:val="single" w:sz="4" w:space="0" w:color="auto"/>
              <w:right w:val="single" w:sz="4" w:space="0" w:color="auto"/>
            </w:tcBorders>
            <w:vAlign w:val="center"/>
            <w:hideMark/>
          </w:tcPr>
          <w:p w14:paraId="3010AB9C" w14:textId="77777777" w:rsidR="00975C97" w:rsidRPr="0001701A" w:rsidRDefault="00975C97" w:rsidP="00C971DC">
            <w:pPr>
              <w:pStyle w:val="TAL"/>
              <w:jc w:val="center"/>
            </w:pPr>
            <w:r w:rsidRPr="0001701A">
              <w:t>2</w:t>
            </w:r>
          </w:p>
        </w:tc>
      </w:tr>
      <w:tr w:rsidR="00975C97" w:rsidRPr="0001701A" w14:paraId="598CC1F6" w14:textId="77777777" w:rsidTr="00C971DC">
        <w:trPr>
          <w:jc w:val="center"/>
        </w:trPr>
        <w:tc>
          <w:tcPr>
            <w:tcW w:w="4879" w:type="dxa"/>
            <w:gridSpan w:val="2"/>
            <w:tcBorders>
              <w:top w:val="single" w:sz="4" w:space="0" w:color="auto"/>
              <w:left w:val="single" w:sz="4" w:space="0" w:color="auto"/>
              <w:bottom w:val="single" w:sz="4" w:space="0" w:color="auto"/>
              <w:right w:val="single" w:sz="4" w:space="0" w:color="auto"/>
            </w:tcBorders>
            <w:hideMark/>
          </w:tcPr>
          <w:p w14:paraId="750D4CDC" w14:textId="77777777" w:rsidR="00975C97" w:rsidRPr="0001701A" w:rsidRDefault="00975C97" w:rsidP="00C971DC">
            <w:pPr>
              <w:pStyle w:val="TAL"/>
            </w:pPr>
            <w:r w:rsidRPr="0001701A">
              <w:t xml:space="preserve">K1 value </w:t>
            </w:r>
            <w:r w:rsidRPr="0001701A">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A4A7CAD" w14:textId="77777777" w:rsidR="00975C97" w:rsidRPr="0001701A" w:rsidRDefault="00975C97" w:rsidP="00C971DC">
            <w:pPr>
              <w:pStyle w:val="TAC"/>
            </w:pPr>
          </w:p>
        </w:tc>
        <w:tc>
          <w:tcPr>
            <w:tcW w:w="2039" w:type="dxa"/>
            <w:tcBorders>
              <w:top w:val="single" w:sz="4" w:space="0" w:color="auto"/>
              <w:left w:val="single" w:sz="4" w:space="0" w:color="auto"/>
              <w:bottom w:val="single" w:sz="4" w:space="0" w:color="auto"/>
              <w:right w:val="single" w:sz="4" w:space="0" w:color="auto"/>
            </w:tcBorders>
            <w:vAlign w:val="center"/>
            <w:hideMark/>
          </w:tcPr>
          <w:p w14:paraId="369DA9ED" w14:textId="77777777" w:rsidR="00975C97" w:rsidRPr="0001701A" w:rsidRDefault="00975C97" w:rsidP="00C971DC">
            <w:pPr>
              <w:pStyle w:val="TAL"/>
              <w:jc w:val="center"/>
            </w:pPr>
            <w:r w:rsidRPr="0001701A">
              <w:t>[4] if mod(I,5) = 0</w:t>
            </w:r>
            <w:r w:rsidRPr="0001701A">
              <w:br/>
              <w:t>[3] if mod(i,5) = 1</w:t>
            </w:r>
            <w:r w:rsidRPr="0001701A">
              <w:br/>
              <w:t>[2] if mod(i,5) = 2</w:t>
            </w:r>
            <w:r w:rsidRPr="0001701A">
              <w:br/>
              <w:t>[6] if mod(i,5) = 3</w:t>
            </w:r>
          </w:p>
        </w:tc>
      </w:tr>
      <w:tr w:rsidR="00975C97" w:rsidRPr="0001701A" w14:paraId="5E8314D6" w14:textId="77777777" w:rsidTr="00C971DC">
        <w:trPr>
          <w:jc w:val="center"/>
        </w:trPr>
        <w:tc>
          <w:tcPr>
            <w:tcW w:w="7764" w:type="dxa"/>
            <w:gridSpan w:val="4"/>
            <w:tcBorders>
              <w:top w:val="single" w:sz="4" w:space="0" w:color="auto"/>
              <w:left w:val="single" w:sz="4" w:space="0" w:color="auto"/>
              <w:bottom w:val="single" w:sz="4" w:space="0" w:color="auto"/>
              <w:right w:val="single" w:sz="4" w:space="0" w:color="auto"/>
            </w:tcBorders>
            <w:hideMark/>
          </w:tcPr>
          <w:p w14:paraId="07F9E48B" w14:textId="77777777" w:rsidR="00975C97" w:rsidRPr="0001701A" w:rsidRDefault="00975C97" w:rsidP="00C971DC">
            <w:pPr>
              <w:pStyle w:val="TAN"/>
            </w:pPr>
            <w:r w:rsidRPr="0001701A">
              <w:t>Note 1: D denotes a slot with all DL symbols; S denotes a slot with a mix of DL, UL and guard symbols; U denotes a slot with all UL symbols. The field is for information.</w:t>
            </w:r>
          </w:p>
          <w:p w14:paraId="18C16ABC" w14:textId="77777777" w:rsidR="00975C97" w:rsidRPr="0001701A" w:rsidRDefault="00975C97" w:rsidP="00C971DC">
            <w:pPr>
              <w:pStyle w:val="TAN"/>
            </w:pPr>
            <w:r w:rsidRPr="0001701A">
              <w:t>Note 2: D, G, U denote DL, guard and UL symbols, respectively. The field is for information.</w:t>
            </w:r>
          </w:p>
          <w:p w14:paraId="4F2877A7" w14:textId="77777777" w:rsidR="00975C97" w:rsidRPr="0001701A" w:rsidRDefault="00975C97" w:rsidP="00C971DC">
            <w:pPr>
              <w:pStyle w:val="TAN"/>
            </w:pPr>
            <w:r w:rsidRPr="0001701A">
              <w:t xml:space="preserve">Note 3: </w:t>
            </w:r>
            <w:proofErr w:type="spellStart"/>
            <w:r w:rsidRPr="0001701A">
              <w:t>i</w:t>
            </w:r>
            <w:proofErr w:type="spellEnd"/>
            <w:r w:rsidRPr="0001701A">
              <w:t xml:space="preserve"> is the slot index per frame; </w:t>
            </w:r>
            <w:proofErr w:type="spellStart"/>
            <w:r w:rsidRPr="0001701A">
              <w:t>i</w:t>
            </w:r>
            <w:proofErr w:type="spellEnd"/>
            <w:r w:rsidRPr="0001701A">
              <w:t xml:space="preserve"> = {0,…,9}</w:t>
            </w:r>
          </w:p>
        </w:tc>
      </w:tr>
    </w:tbl>
    <w:p w14:paraId="65C34768" w14:textId="77777777" w:rsidR="00975C97" w:rsidRPr="0001701A" w:rsidRDefault="00975C97" w:rsidP="00975C97"/>
    <w:p w14:paraId="0F974FAE" w14:textId="77777777" w:rsidR="00975C97" w:rsidRPr="0001701A" w:rsidRDefault="00975C97" w:rsidP="00975C97">
      <w:pPr>
        <w:pStyle w:val="TH"/>
      </w:pPr>
      <w:r w:rsidRPr="0001701A">
        <w:lastRenderedPageBreak/>
        <w:t xml:space="preserve">Table C.2-4: TDD UL-DL pattern for SCS 30 </w:t>
      </w:r>
      <w:proofErr w:type="spellStart"/>
      <w:r w:rsidRPr="0001701A">
        <w:t>KHz</w:t>
      </w:r>
      <w:proofErr w:type="spellEnd"/>
    </w:p>
    <w:tbl>
      <w:tblPr>
        <w:tblW w:w="3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531"/>
        <w:gridCol w:w="583"/>
        <w:gridCol w:w="1682"/>
      </w:tblGrid>
      <w:tr w:rsidR="00975C97" w:rsidRPr="0001701A" w14:paraId="054D8A33" w14:textId="77777777" w:rsidTr="00C971DC">
        <w:trPr>
          <w:trHeight w:val="457"/>
          <w:jc w:val="center"/>
        </w:trPr>
        <w:tc>
          <w:tcPr>
            <w:tcW w:w="3391" w:type="pct"/>
            <w:gridSpan w:val="2"/>
            <w:tcBorders>
              <w:top w:val="single" w:sz="4" w:space="0" w:color="auto"/>
              <w:left w:val="single" w:sz="4" w:space="0" w:color="auto"/>
              <w:bottom w:val="single" w:sz="4" w:space="0" w:color="auto"/>
              <w:right w:val="single" w:sz="4" w:space="0" w:color="auto"/>
            </w:tcBorders>
            <w:vAlign w:val="center"/>
            <w:hideMark/>
          </w:tcPr>
          <w:p w14:paraId="3AD87318" w14:textId="77777777" w:rsidR="00975C97" w:rsidRPr="0001701A" w:rsidRDefault="00975C97" w:rsidP="00C971DC">
            <w:pPr>
              <w:pStyle w:val="TAH"/>
            </w:pPr>
            <w:r w:rsidRPr="0001701A">
              <w:t>Parameter</w:t>
            </w:r>
          </w:p>
        </w:tc>
        <w:tc>
          <w:tcPr>
            <w:tcW w:w="414" w:type="pct"/>
            <w:tcBorders>
              <w:top w:val="single" w:sz="4" w:space="0" w:color="auto"/>
              <w:left w:val="single" w:sz="4" w:space="0" w:color="auto"/>
              <w:bottom w:val="single" w:sz="4" w:space="0" w:color="auto"/>
              <w:right w:val="single" w:sz="4" w:space="0" w:color="auto"/>
            </w:tcBorders>
            <w:vAlign w:val="center"/>
            <w:hideMark/>
          </w:tcPr>
          <w:p w14:paraId="1CC431FE" w14:textId="77777777" w:rsidR="00975C97" w:rsidRPr="0001701A" w:rsidRDefault="00975C97" w:rsidP="00C971DC">
            <w:pPr>
              <w:pStyle w:val="TAH"/>
            </w:pPr>
            <w:r w:rsidRPr="0001701A">
              <w:t>Unit</w:t>
            </w:r>
          </w:p>
        </w:tc>
        <w:tc>
          <w:tcPr>
            <w:tcW w:w="1195" w:type="pct"/>
            <w:tcBorders>
              <w:top w:val="single" w:sz="4" w:space="0" w:color="auto"/>
              <w:left w:val="single" w:sz="4" w:space="0" w:color="auto"/>
              <w:bottom w:val="single" w:sz="4" w:space="0" w:color="auto"/>
              <w:right w:val="single" w:sz="4" w:space="0" w:color="auto"/>
            </w:tcBorders>
            <w:vAlign w:val="center"/>
            <w:hideMark/>
          </w:tcPr>
          <w:p w14:paraId="2DBEA1AF" w14:textId="77777777" w:rsidR="00975C97" w:rsidRPr="0001701A" w:rsidRDefault="00975C97" w:rsidP="00C971DC">
            <w:pPr>
              <w:pStyle w:val="TAH"/>
            </w:pPr>
            <w:r w:rsidRPr="0001701A">
              <w:t>UL-DL Pattern</w:t>
            </w:r>
          </w:p>
        </w:tc>
      </w:tr>
      <w:tr w:rsidR="00975C97" w:rsidRPr="0001701A" w14:paraId="35DC079C" w14:textId="77777777" w:rsidTr="00C971DC">
        <w:trPr>
          <w:trHeight w:val="58"/>
          <w:jc w:val="center"/>
        </w:trPr>
        <w:tc>
          <w:tcPr>
            <w:tcW w:w="3391" w:type="pct"/>
            <w:gridSpan w:val="2"/>
            <w:tcBorders>
              <w:top w:val="single" w:sz="4" w:space="0" w:color="auto"/>
              <w:left w:val="single" w:sz="4" w:space="0" w:color="auto"/>
              <w:bottom w:val="single" w:sz="4" w:space="0" w:color="auto"/>
              <w:right w:val="single" w:sz="4" w:space="0" w:color="auto"/>
            </w:tcBorders>
            <w:vAlign w:val="center"/>
            <w:hideMark/>
          </w:tcPr>
          <w:p w14:paraId="0ABB6EEB" w14:textId="77777777" w:rsidR="00975C97" w:rsidRPr="0001701A" w:rsidRDefault="00975C97" w:rsidP="00C971DC">
            <w:pPr>
              <w:pStyle w:val="TAL"/>
            </w:pPr>
            <w:r w:rsidRPr="0001701A">
              <w:t>TDD Slot Configuration pattern (Note 1)</w:t>
            </w:r>
          </w:p>
        </w:tc>
        <w:tc>
          <w:tcPr>
            <w:tcW w:w="414" w:type="pct"/>
            <w:tcBorders>
              <w:top w:val="single" w:sz="4" w:space="0" w:color="auto"/>
              <w:left w:val="single" w:sz="4" w:space="0" w:color="auto"/>
              <w:bottom w:val="single" w:sz="4" w:space="0" w:color="auto"/>
              <w:right w:val="single" w:sz="4" w:space="0" w:color="auto"/>
            </w:tcBorders>
          </w:tcPr>
          <w:p w14:paraId="539ADD2D" w14:textId="77777777" w:rsidR="00975C97" w:rsidRPr="0001701A" w:rsidRDefault="00975C97" w:rsidP="00C971DC">
            <w:pPr>
              <w:pStyle w:val="TAH"/>
            </w:pPr>
          </w:p>
        </w:tc>
        <w:tc>
          <w:tcPr>
            <w:tcW w:w="1195" w:type="pct"/>
            <w:tcBorders>
              <w:top w:val="single" w:sz="4" w:space="0" w:color="auto"/>
              <w:left w:val="single" w:sz="4" w:space="0" w:color="auto"/>
              <w:bottom w:val="single" w:sz="4" w:space="0" w:color="auto"/>
              <w:right w:val="single" w:sz="4" w:space="0" w:color="auto"/>
            </w:tcBorders>
            <w:hideMark/>
          </w:tcPr>
          <w:p w14:paraId="7723DCD6" w14:textId="77777777" w:rsidR="00975C97" w:rsidRPr="0001701A" w:rsidRDefault="00975C97" w:rsidP="00C971DC">
            <w:pPr>
              <w:pStyle w:val="TAC"/>
            </w:pPr>
            <w:r w:rsidRPr="0001701A">
              <w:t>7DS2U</w:t>
            </w:r>
          </w:p>
        </w:tc>
      </w:tr>
      <w:tr w:rsidR="00975C97" w:rsidRPr="0001701A" w14:paraId="5A6785DE" w14:textId="77777777" w:rsidTr="00C971DC">
        <w:trPr>
          <w:trHeight w:val="58"/>
          <w:jc w:val="center"/>
        </w:trPr>
        <w:tc>
          <w:tcPr>
            <w:tcW w:w="3391" w:type="pct"/>
            <w:gridSpan w:val="2"/>
            <w:tcBorders>
              <w:top w:val="single" w:sz="4" w:space="0" w:color="auto"/>
              <w:left w:val="single" w:sz="4" w:space="0" w:color="auto"/>
              <w:bottom w:val="single" w:sz="4" w:space="0" w:color="auto"/>
              <w:right w:val="single" w:sz="4" w:space="0" w:color="auto"/>
            </w:tcBorders>
            <w:vAlign w:val="center"/>
            <w:hideMark/>
          </w:tcPr>
          <w:p w14:paraId="551CCDE7" w14:textId="77777777" w:rsidR="00975C97" w:rsidRPr="0001701A" w:rsidRDefault="00975C97" w:rsidP="00C971DC">
            <w:pPr>
              <w:pStyle w:val="TAL"/>
            </w:pPr>
            <w:r w:rsidRPr="0001701A">
              <w:t>Special Slot Configuration (Note 2)</w:t>
            </w:r>
          </w:p>
        </w:tc>
        <w:tc>
          <w:tcPr>
            <w:tcW w:w="414" w:type="pct"/>
            <w:tcBorders>
              <w:top w:val="single" w:sz="4" w:space="0" w:color="auto"/>
              <w:left w:val="single" w:sz="4" w:space="0" w:color="auto"/>
              <w:bottom w:val="single" w:sz="4" w:space="0" w:color="auto"/>
              <w:right w:val="single" w:sz="4" w:space="0" w:color="auto"/>
            </w:tcBorders>
          </w:tcPr>
          <w:p w14:paraId="4D13F5C7" w14:textId="77777777" w:rsidR="00975C97" w:rsidRPr="0001701A" w:rsidRDefault="00975C97" w:rsidP="00C971DC">
            <w:pPr>
              <w:pStyle w:val="TAH"/>
            </w:pPr>
          </w:p>
        </w:tc>
        <w:tc>
          <w:tcPr>
            <w:tcW w:w="1195" w:type="pct"/>
            <w:tcBorders>
              <w:top w:val="single" w:sz="4" w:space="0" w:color="auto"/>
              <w:left w:val="single" w:sz="4" w:space="0" w:color="auto"/>
              <w:bottom w:val="single" w:sz="4" w:space="0" w:color="auto"/>
              <w:right w:val="single" w:sz="4" w:space="0" w:color="auto"/>
            </w:tcBorders>
            <w:hideMark/>
          </w:tcPr>
          <w:p w14:paraId="11C8AB7D" w14:textId="77777777" w:rsidR="00975C97" w:rsidRPr="0001701A" w:rsidRDefault="00975C97" w:rsidP="00C971DC">
            <w:pPr>
              <w:pStyle w:val="TAC"/>
            </w:pPr>
            <w:r w:rsidRPr="0001701A">
              <w:t>6D+4G+4U</w:t>
            </w:r>
          </w:p>
        </w:tc>
      </w:tr>
      <w:tr w:rsidR="00975C97" w:rsidRPr="0001701A" w14:paraId="6BFBED09" w14:textId="77777777" w:rsidTr="00C971DC">
        <w:trPr>
          <w:jc w:val="center"/>
        </w:trPr>
        <w:tc>
          <w:tcPr>
            <w:tcW w:w="1593" w:type="pct"/>
            <w:vMerge w:val="restart"/>
            <w:tcBorders>
              <w:top w:val="single" w:sz="4" w:space="0" w:color="auto"/>
              <w:left w:val="single" w:sz="4" w:space="0" w:color="auto"/>
              <w:bottom w:val="single" w:sz="4" w:space="0" w:color="auto"/>
              <w:right w:val="single" w:sz="4" w:space="0" w:color="auto"/>
            </w:tcBorders>
            <w:hideMark/>
          </w:tcPr>
          <w:p w14:paraId="50877CF9" w14:textId="77777777" w:rsidR="00975C97" w:rsidRPr="0001701A" w:rsidRDefault="00975C97" w:rsidP="00C971DC">
            <w:pPr>
              <w:pStyle w:val="TAL"/>
            </w:pPr>
            <w:r w:rsidRPr="0001701A">
              <w:t>UL-DL configuration (</w:t>
            </w:r>
            <w:proofErr w:type="spellStart"/>
            <w:r w:rsidRPr="0001701A">
              <w:rPr>
                <w:i/>
              </w:rPr>
              <w:t>tdd</w:t>
            </w:r>
            <w:proofErr w:type="spellEnd"/>
            <w:r w:rsidRPr="0001701A">
              <w:rPr>
                <w:i/>
              </w:rPr>
              <w:t>-UL-DL-</w:t>
            </w:r>
            <w:proofErr w:type="spellStart"/>
            <w:r w:rsidRPr="0001701A">
              <w:rPr>
                <w:i/>
              </w:rPr>
              <w:t>ConfigurationCommon</w:t>
            </w:r>
            <w:proofErr w:type="spellEnd"/>
            <w:r w:rsidRPr="0001701A">
              <w:t>)</w:t>
            </w:r>
          </w:p>
        </w:tc>
        <w:tc>
          <w:tcPr>
            <w:tcW w:w="1798" w:type="pct"/>
            <w:tcBorders>
              <w:top w:val="single" w:sz="4" w:space="0" w:color="auto"/>
              <w:left w:val="single" w:sz="4" w:space="0" w:color="auto"/>
              <w:bottom w:val="single" w:sz="4" w:space="0" w:color="auto"/>
              <w:right w:val="single" w:sz="4" w:space="0" w:color="auto"/>
            </w:tcBorders>
            <w:vAlign w:val="center"/>
            <w:hideMark/>
          </w:tcPr>
          <w:p w14:paraId="78D248CD" w14:textId="77777777" w:rsidR="00975C97" w:rsidRPr="0001701A" w:rsidRDefault="00975C97" w:rsidP="00C971DC">
            <w:pPr>
              <w:pStyle w:val="TAL"/>
            </w:pPr>
            <w:proofErr w:type="spellStart"/>
            <w:r w:rsidRPr="0001701A">
              <w:rPr>
                <w:i/>
              </w:rPr>
              <w:t>referenceSubcarrierSpacing</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363FD357" w14:textId="77777777" w:rsidR="00975C97" w:rsidRPr="0001701A" w:rsidRDefault="00975C97" w:rsidP="00C971DC">
            <w:pPr>
              <w:pStyle w:val="TAL"/>
              <w:jc w:val="center"/>
            </w:pPr>
            <w:r w:rsidRPr="0001701A">
              <w:t>30</w:t>
            </w:r>
          </w:p>
        </w:tc>
        <w:tc>
          <w:tcPr>
            <w:tcW w:w="1195" w:type="pct"/>
            <w:tcBorders>
              <w:top w:val="single" w:sz="4" w:space="0" w:color="auto"/>
              <w:left w:val="single" w:sz="4" w:space="0" w:color="auto"/>
              <w:bottom w:val="single" w:sz="4" w:space="0" w:color="auto"/>
              <w:right w:val="single" w:sz="4" w:space="0" w:color="auto"/>
            </w:tcBorders>
            <w:hideMark/>
          </w:tcPr>
          <w:p w14:paraId="499B759D" w14:textId="77777777" w:rsidR="00975C97" w:rsidRPr="0001701A" w:rsidRDefault="00975C97" w:rsidP="00C971DC">
            <w:pPr>
              <w:pStyle w:val="TAL"/>
              <w:jc w:val="center"/>
            </w:pPr>
            <w:r w:rsidRPr="0001701A">
              <w:rPr>
                <w:rFonts w:eastAsia="Calibri"/>
              </w:rPr>
              <w:t>kHz</w:t>
            </w:r>
          </w:p>
        </w:tc>
      </w:tr>
      <w:tr w:rsidR="00975C97" w:rsidRPr="0001701A" w14:paraId="5C7DD2A4"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16CC7"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2976E789" w14:textId="77777777" w:rsidR="00975C97" w:rsidRPr="0001701A" w:rsidRDefault="00975C97" w:rsidP="00C971DC">
            <w:pPr>
              <w:pStyle w:val="TAL"/>
            </w:pPr>
            <w:r w:rsidRPr="0001701A">
              <w:rPr>
                <w:i/>
              </w:rPr>
              <w:t>dl-UL-</w:t>
            </w:r>
            <w:proofErr w:type="spellStart"/>
            <w:r w:rsidRPr="0001701A">
              <w:rPr>
                <w:i/>
              </w:rPr>
              <w:t>TransmissionPeriodicity</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519D330F" w14:textId="77777777" w:rsidR="00975C97" w:rsidRPr="0001701A" w:rsidRDefault="00975C97" w:rsidP="00C971DC">
            <w:pPr>
              <w:pStyle w:val="TAL"/>
              <w:jc w:val="center"/>
            </w:pPr>
            <w:r w:rsidRPr="0001701A">
              <w:t>5</w:t>
            </w:r>
          </w:p>
        </w:tc>
        <w:tc>
          <w:tcPr>
            <w:tcW w:w="1195" w:type="pct"/>
            <w:tcBorders>
              <w:top w:val="single" w:sz="4" w:space="0" w:color="auto"/>
              <w:left w:val="single" w:sz="4" w:space="0" w:color="auto"/>
              <w:bottom w:val="single" w:sz="4" w:space="0" w:color="auto"/>
              <w:right w:val="single" w:sz="4" w:space="0" w:color="auto"/>
            </w:tcBorders>
          </w:tcPr>
          <w:p w14:paraId="16BC9A72" w14:textId="77777777" w:rsidR="00975C97" w:rsidRPr="0001701A" w:rsidRDefault="00975C97" w:rsidP="00C971DC">
            <w:pPr>
              <w:pStyle w:val="TAL"/>
              <w:jc w:val="center"/>
            </w:pPr>
          </w:p>
        </w:tc>
      </w:tr>
      <w:tr w:rsidR="00975C97" w:rsidRPr="0001701A" w14:paraId="649A436C"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6C580"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38D3BD3B" w14:textId="77777777" w:rsidR="00975C97" w:rsidRPr="0001701A" w:rsidRDefault="00975C97" w:rsidP="00C971DC">
            <w:pPr>
              <w:pStyle w:val="TAL"/>
            </w:pPr>
            <w:proofErr w:type="spellStart"/>
            <w:r w:rsidRPr="0001701A">
              <w:rPr>
                <w:i/>
              </w:rPr>
              <w:t>nrofDownlinkSlots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E0F5255" w14:textId="77777777" w:rsidR="00975C97" w:rsidRPr="0001701A" w:rsidRDefault="00975C97" w:rsidP="00C971DC">
            <w:pPr>
              <w:pStyle w:val="TAL"/>
              <w:jc w:val="center"/>
            </w:pPr>
            <w:r w:rsidRPr="0001701A">
              <w:t>7</w:t>
            </w:r>
          </w:p>
        </w:tc>
        <w:tc>
          <w:tcPr>
            <w:tcW w:w="1195" w:type="pct"/>
            <w:tcBorders>
              <w:top w:val="single" w:sz="4" w:space="0" w:color="auto"/>
              <w:left w:val="single" w:sz="4" w:space="0" w:color="auto"/>
              <w:bottom w:val="single" w:sz="4" w:space="0" w:color="auto"/>
              <w:right w:val="single" w:sz="4" w:space="0" w:color="auto"/>
            </w:tcBorders>
          </w:tcPr>
          <w:p w14:paraId="1CD64ED0" w14:textId="77777777" w:rsidR="00975C97" w:rsidRPr="0001701A" w:rsidRDefault="00975C97" w:rsidP="00C971DC">
            <w:pPr>
              <w:pStyle w:val="TAL"/>
              <w:jc w:val="center"/>
            </w:pPr>
          </w:p>
        </w:tc>
      </w:tr>
      <w:tr w:rsidR="00975C97" w:rsidRPr="0001701A" w14:paraId="22909560"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797A"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2555FEBC" w14:textId="77777777" w:rsidR="00975C97" w:rsidRPr="0001701A" w:rsidRDefault="00975C97" w:rsidP="00C971DC">
            <w:pPr>
              <w:pStyle w:val="TAL"/>
            </w:pPr>
            <w:proofErr w:type="spellStart"/>
            <w:r w:rsidRPr="0001701A">
              <w:rPr>
                <w:i/>
              </w:rPr>
              <w:t>nrofDownlinkSymbols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6F1A3BB9" w14:textId="77777777" w:rsidR="00975C97" w:rsidRPr="0001701A" w:rsidRDefault="00975C97" w:rsidP="00C971DC">
            <w:pPr>
              <w:pStyle w:val="TAL"/>
              <w:jc w:val="center"/>
            </w:pPr>
            <w:r w:rsidRPr="0001701A">
              <w:t>6</w:t>
            </w:r>
          </w:p>
        </w:tc>
        <w:tc>
          <w:tcPr>
            <w:tcW w:w="1195" w:type="pct"/>
            <w:tcBorders>
              <w:top w:val="single" w:sz="4" w:space="0" w:color="auto"/>
              <w:left w:val="single" w:sz="4" w:space="0" w:color="auto"/>
              <w:bottom w:val="single" w:sz="4" w:space="0" w:color="auto"/>
              <w:right w:val="single" w:sz="4" w:space="0" w:color="auto"/>
            </w:tcBorders>
          </w:tcPr>
          <w:p w14:paraId="5C7228B5" w14:textId="77777777" w:rsidR="00975C97" w:rsidRPr="0001701A" w:rsidRDefault="00975C97" w:rsidP="00C971DC">
            <w:pPr>
              <w:pStyle w:val="TAL"/>
              <w:jc w:val="center"/>
            </w:pPr>
          </w:p>
        </w:tc>
      </w:tr>
      <w:tr w:rsidR="00975C97" w:rsidRPr="0001701A" w14:paraId="53148E06"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53C0"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09FCB85B" w14:textId="77777777" w:rsidR="00975C97" w:rsidRPr="0001701A" w:rsidRDefault="00975C97" w:rsidP="00C971DC">
            <w:pPr>
              <w:pStyle w:val="TAL"/>
            </w:pPr>
            <w:proofErr w:type="spellStart"/>
            <w:r w:rsidRPr="0001701A">
              <w:rPr>
                <w:i/>
              </w:rPr>
              <w:t>nrofUplinkSlot</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3F393919" w14:textId="77777777" w:rsidR="00975C97" w:rsidRPr="0001701A" w:rsidRDefault="00975C97" w:rsidP="00C971DC">
            <w:pPr>
              <w:pStyle w:val="TAL"/>
              <w:jc w:val="center"/>
            </w:pPr>
            <w:r w:rsidRPr="0001701A">
              <w:t>2</w:t>
            </w:r>
          </w:p>
        </w:tc>
        <w:tc>
          <w:tcPr>
            <w:tcW w:w="1195" w:type="pct"/>
            <w:tcBorders>
              <w:top w:val="single" w:sz="4" w:space="0" w:color="auto"/>
              <w:left w:val="single" w:sz="4" w:space="0" w:color="auto"/>
              <w:bottom w:val="single" w:sz="4" w:space="0" w:color="auto"/>
              <w:right w:val="single" w:sz="4" w:space="0" w:color="auto"/>
            </w:tcBorders>
          </w:tcPr>
          <w:p w14:paraId="11505D36" w14:textId="77777777" w:rsidR="00975C97" w:rsidRPr="0001701A" w:rsidRDefault="00975C97" w:rsidP="00C971DC">
            <w:pPr>
              <w:pStyle w:val="TAL"/>
              <w:jc w:val="center"/>
            </w:pPr>
          </w:p>
        </w:tc>
      </w:tr>
      <w:tr w:rsidR="00975C97" w:rsidRPr="0001701A" w14:paraId="3C1F83CD"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58DD"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53F30A93" w14:textId="77777777" w:rsidR="00975C97" w:rsidRPr="0001701A" w:rsidRDefault="00975C97" w:rsidP="00C971DC">
            <w:pPr>
              <w:pStyle w:val="TAL"/>
            </w:pPr>
            <w:proofErr w:type="spellStart"/>
            <w:r w:rsidRPr="0001701A">
              <w:rPr>
                <w:i/>
              </w:rPr>
              <w:t>nrofUplinkSymbols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DE97FA5" w14:textId="77777777" w:rsidR="00975C97" w:rsidRPr="0001701A" w:rsidRDefault="00975C97" w:rsidP="00C971DC">
            <w:pPr>
              <w:pStyle w:val="TAL"/>
              <w:jc w:val="center"/>
            </w:pPr>
            <w:r w:rsidRPr="0001701A">
              <w:t>4</w:t>
            </w:r>
          </w:p>
        </w:tc>
        <w:tc>
          <w:tcPr>
            <w:tcW w:w="1195" w:type="pct"/>
            <w:tcBorders>
              <w:top w:val="single" w:sz="4" w:space="0" w:color="auto"/>
              <w:left w:val="single" w:sz="4" w:space="0" w:color="auto"/>
              <w:bottom w:val="single" w:sz="4" w:space="0" w:color="auto"/>
              <w:right w:val="single" w:sz="4" w:space="0" w:color="auto"/>
            </w:tcBorders>
          </w:tcPr>
          <w:p w14:paraId="71D2B966" w14:textId="77777777" w:rsidR="00975C97" w:rsidRPr="0001701A" w:rsidRDefault="00975C97" w:rsidP="00C971DC">
            <w:pPr>
              <w:pStyle w:val="TAL"/>
              <w:jc w:val="center"/>
            </w:pPr>
          </w:p>
        </w:tc>
      </w:tr>
      <w:tr w:rsidR="00975C97" w:rsidRPr="0001701A" w14:paraId="2E487E8E" w14:textId="77777777" w:rsidTr="00C971DC">
        <w:trPr>
          <w:jc w:val="center"/>
        </w:trPr>
        <w:tc>
          <w:tcPr>
            <w:tcW w:w="1593" w:type="pct"/>
            <w:vMerge w:val="restart"/>
            <w:tcBorders>
              <w:top w:val="single" w:sz="4" w:space="0" w:color="auto"/>
              <w:left w:val="single" w:sz="4" w:space="0" w:color="auto"/>
              <w:bottom w:val="single" w:sz="4" w:space="0" w:color="auto"/>
              <w:right w:val="single" w:sz="4" w:space="0" w:color="auto"/>
            </w:tcBorders>
            <w:hideMark/>
          </w:tcPr>
          <w:p w14:paraId="20103228" w14:textId="77777777" w:rsidR="00975C97" w:rsidRPr="0001701A" w:rsidRDefault="00975C97" w:rsidP="00C971DC">
            <w:pPr>
              <w:pStyle w:val="TAL"/>
              <w:rPr>
                <w:i/>
              </w:rPr>
            </w:pPr>
            <w:r w:rsidRPr="0001701A">
              <w:t>UL-DL configuration2 (</w:t>
            </w:r>
            <w:r w:rsidRPr="0001701A">
              <w:rPr>
                <w:i/>
              </w:rPr>
              <w:t>tdd-UL-DL-ConfigurationCommon2</w:t>
            </w:r>
            <w:r w:rsidRPr="0001701A">
              <w:t>)</w:t>
            </w:r>
          </w:p>
        </w:tc>
        <w:tc>
          <w:tcPr>
            <w:tcW w:w="1798" w:type="pct"/>
            <w:tcBorders>
              <w:top w:val="single" w:sz="4" w:space="0" w:color="auto"/>
              <w:left w:val="single" w:sz="4" w:space="0" w:color="auto"/>
              <w:bottom w:val="single" w:sz="4" w:space="0" w:color="auto"/>
              <w:right w:val="single" w:sz="4" w:space="0" w:color="auto"/>
            </w:tcBorders>
            <w:vAlign w:val="center"/>
            <w:hideMark/>
          </w:tcPr>
          <w:p w14:paraId="2860E47A" w14:textId="77777777" w:rsidR="00975C97" w:rsidRPr="0001701A" w:rsidRDefault="00975C97" w:rsidP="00C971DC">
            <w:pPr>
              <w:pStyle w:val="TAL"/>
              <w:rPr>
                <w:i/>
              </w:rPr>
            </w:pPr>
            <w:proofErr w:type="spellStart"/>
            <w:r w:rsidRPr="0001701A">
              <w:rPr>
                <w:i/>
              </w:rPr>
              <w:t>referenceSubcarrierSpacing</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829DBC9"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68E18216" w14:textId="77777777" w:rsidR="00975C97" w:rsidRPr="0001701A" w:rsidRDefault="00975C97" w:rsidP="00C971DC">
            <w:pPr>
              <w:pStyle w:val="TAL"/>
              <w:jc w:val="center"/>
            </w:pPr>
          </w:p>
        </w:tc>
      </w:tr>
      <w:tr w:rsidR="00975C97" w:rsidRPr="0001701A" w14:paraId="084A40D7"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BCB07"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6118A348" w14:textId="77777777" w:rsidR="00975C97" w:rsidRPr="0001701A" w:rsidRDefault="00975C97" w:rsidP="00C971DC">
            <w:pPr>
              <w:pStyle w:val="TAL"/>
              <w:rPr>
                <w:i/>
              </w:rPr>
            </w:pPr>
            <w:r w:rsidRPr="0001701A">
              <w:rPr>
                <w:i/>
              </w:rPr>
              <w:t>dl-UL-</w:t>
            </w:r>
            <w:proofErr w:type="spellStart"/>
            <w:r w:rsidRPr="0001701A">
              <w:rPr>
                <w:i/>
              </w:rPr>
              <w:t>TransmissionPeriodicity</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093CF5E6"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02B22BE2" w14:textId="77777777" w:rsidR="00975C97" w:rsidRPr="0001701A" w:rsidRDefault="00975C97" w:rsidP="00C971DC">
            <w:pPr>
              <w:pStyle w:val="TAL"/>
              <w:jc w:val="center"/>
            </w:pPr>
          </w:p>
        </w:tc>
      </w:tr>
      <w:tr w:rsidR="00975C97" w:rsidRPr="0001701A" w14:paraId="2EE3361D"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63361"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3A0DCE58" w14:textId="77777777" w:rsidR="00975C97" w:rsidRPr="0001701A" w:rsidRDefault="00975C97" w:rsidP="00C971DC">
            <w:pPr>
              <w:pStyle w:val="TAL"/>
              <w:rPr>
                <w:i/>
              </w:rPr>
            </w:pPr>
            <w:proofErr w:type="spellStart"/>
            <w:r w:rsidRPr="0001701A">
              <w:rPr>
                <w:i/>
              </w:rPr>
              <w:t>nrofDownlinkSlots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3EB1E6D0"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49F09DD1" w14:textId="77777777" w:rsidR="00975C97" w:rsidRPr="0001701A" w:rsidRDefault="00975C97" w:rsidP="00C971DC">
            <w:pPr>
              <w:pStyle w:val="TAL"/>
              <w:jc w:val="center"/>
            </w:pPr>
          </w:p>
        </w:tc>
      </w:tr>
      <w:tr w:rsidR="00975C97" w:rsidRPr="0001701A" w14:paraId="58DC72C6"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D28C"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575D20CC" w14:textId="77777777" w:rsidR="00975C97" w:rsidRPr="0001701A" w:rsidRDefault="00975C97" w:rsidP="00C971DC">
            <w:pPr>
              <w:pStyle w:val="TAL"/>
              <w:rPr>
                <w:i/>
              </w:rPr>
            </w:pPr>
            <w:proofErr w:type="spellStart"/>
            <w:r w:rsidRPr="0001701A">
              <w:rPr>
                <w:i/>
              </w:rPr>
              <w:t>nrofDownlinkSymbols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AC00714"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23DC635B" w14:textId="77777777" w:rsidR="00975C97" w:rsidRPr="0001701A" w:rsidRDefault="00975C97" w:rsidP="00C971DC">
            <w:pPr>
              <w:pStyle w:val="TAL"/>
              <w:jc w:val="center"/>
            </w:pPr>
          </w:p>
        </w:tc>
      </w:tr>
      <w:tr w:rsidR="00975C97" w:rsidRPr="0001701A" w14:paraId="74E63D56"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F22B"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5CF62619" w14:textId="77777777" w:rsidR="00975C97" w:rsidRPr="0001701A" w:rsidRDefault="00975C97" w:rsidP="00C971DC">
            <w:pPr>
              <w:pStyle w:val="TAL"/>
              <w:rPr>
                <w:i/>
              </w:rPr>
            </w:pPr>
            <w:proofErr w:type="spellStart"/>
            <w:r w:rsidRPr="0001701A">
              <w:rPr>
                <w:i/>
              </w:rPr>
              <w:t>nrofUplinkSlot</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6A207C0C"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7B43D8EF" w14:textId="77777777" w:rsidR="00975C97" w:rsidRPr="0001701A" w:rsidRDefault="00975C97" w:rsidP="00C971DC">
            <w:pPr>
              <w:pStyle w:val="TAL"/>
              <w:jc w:val="center"/>
            </w:pPr>
          </w:p>
        </w:tc>
      </w:tr>
      <w:tr w:rsidR="00975C97" w:rsidRPr="0001701A" w14:paraId="098D16BB"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BF777"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0EE16760" w14:textId="77777777" w:rsidR="00975C97" w:rsidRPr="0001701A" w:rsidRDefault="00975C97" w:rsidP="00C971DC">
            <w:pPr>
              <w:pStyle w:val="TAL"/>
              <w:rPr>
                <w:i/>
              </w:rPr>
            </w:pPr>
            <w:proofErr w:type="spellStart"/>
            <w:r w:rsidRPr="0001701A">
              <w:rPr>
                <w:i/>
              </w:rPr>
              <w:t>nrofUplinkSymbols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78478ADD"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6BA73AF1" w14:textId="77777777" w:rsidR="00975C97" w:rsidRPr="0001701A" w:rsidRDefault="00975C97" w:rsidP="00C971DC">
            <w:pPr>
              <w:pStyle w:val="TAL"/>
              <w:jc w:val="center"/>
            </w:pPr>
          </w:p>
        </w:tc>
      </w:tr>
      <w:tr w:rsidR="00975C97" w:rsidRPr="0001701A" w14:paraId="08E2453A" w14:textId="77777777" w:rsidTr="00C971DC">
        <w:trPr>
          <w:jc w:val="center"/>
        </w:trPr>
        <w:tc>
          <w:tcPr>
            <w:tcW w:w="3391" w:type="pct"/>
            <w:gridSpan w:val="2"/>
            <w:tcBorders>
              <w:top w:val="single" w:sz="4" w:space="0" w:color="auto"/>
              <w:left w:val="single" w:sz="4" w:space="0" w:color="auto"/>
              <w:bottom w:val="single" w:sz="4" w:space="0" w:color="auto"/>
              <w:right w:val="single" w:sz="4" w:space="0" w:color="auto"/>
            </w:tcBorders>
            <w:hideMark/>
          </w:tcPr>
          <w:p w14:paraId="04ADBC0F" w14:textId="77777777" w:rsidR="00975C97" w:rsidRPr="0001701A" w:rsidRDefault="00975C97" w:rsidP="00C971DC">
            <w:pPr>
              <w:pStyle w:val="TAL"/>
              <w:rPr>
                <w:i/>
              </w:rPr>
            </w:pPr>
            <w:r w:rsidRPr="0001701A">
              <w:t xml:space="preserve">K1 value </w:t>
            </w:r>
            <w:r w:rsidRPr="0001701A">
              <w:br/>
              <w:t>(PDSCH-to-HARQ-timing-indicator)</w:t>
            </w:r>
          </w:p>
        </w:tc>
        <w:tc>
          <w:tcPr>
            <w:tcW w:w="414" w:type="pct"/>
            <w:tcBorders>
              <w:top w:val="single" w:sz="4" w:space="0" w:color="auto"/>
              <w:left w:val="single" w:sz="4" w:space="0" w:color="auto"/>
              <w:bottom w:val="single" w:sz="4" w:space="0" w:color="auto"/>
              <w:right w:val="single" w:sz="4" w:space="0" w:color="auto"/>
            </w:tcBorders>
          </w:tcPr>
          <w:p w14:paraId="181440CD" w14:textId="77777777" w:rsidR="00975C97" w:rsidRPr="0001701A" w:rsidRDefault="00975C97" w:rsidP="00C971DC">
            <w:pPr>
              <w:pStyle w:val="TAL"/>
              <w:jc w:val="center"/>
              <w:rPr>
                <w:sz w:val="16"/>
              </w:rPr>
            </w:pPr>
          </w:p>
        </w:tc>
        <w:tc>
          <w:tcPr>
            <w:tcW w:w="1195" w:type="pct"/>
            <w:tcBorders>
              <w:top w:val="single" w:sz="4" w:space="0" w:color="auto"/>
              <w:left w:val="single" w:sz="4" w:space="0" w:color="auto"/>
              <w:bottom w:val="single" w:sz="4" w:space="0" w:color="auto"/>
              <w:right w:val="single" w:sz="4" w:space="0" w:color="auto"/>
            </w:tcBorders>
            <w:vAlign w:val="center"/>
            <w:hideMark/>
          </w:tcPr>
          <w:p w14:paraId="5C06B889" w14:textId="77777777" w:rsidR="00975C97" w:rsidRPr="0001701A" w:rsidRDefault="00975C97" w:rsidP="00C971DC">
            <w:pPr>
              <w:pStyle w:val="TAL"/>
              <w:jc w:val="center"/>
            </w:pPr>
            <w:r w:rsidRPr="0001701A">
              <w:t>8 if mod(i,10) = 0</w:t>
            </w:r>
            <w:r w:rsidRPr="0001701A">
              <w:br/>
              <w:t>7 if mod(i,10) = 1</w:t>
            </w:r>
            <w:r w:rsidRPr="0001701A">
              <w:br/>
              <w:t>6 if mod(i,10) = 2</w:t>
            </w:r>
            <w:r w:rsidRPr="0001701A">
              <w:br/>
              <w:t>5 if mod(i,10) = 3</w:t>
            </w:r>
            <w:r w:rsidRPr="0001701A">
              <w:br/>
              <w:t>5 if mod(i,10) = 4</w:t>
            </w:r>
            <w:r w:rsidRPr="0001701A">
              <w:br/>
              <w:t>4 if mod(i,10) = 5</w:t>
            </w:r>
            <w:r w:rsidRPr="0001701A">
              <w:br/>
              <w:t>3 if mod(i,10) = 6</w:t>
            </w:r>
            <w:r w:rsidRPr="0001701A">
              <w:br/>
              <w:t>2 if mod(i,10) = 7</w:t>
            </w:r>
          </w:p>
        </w:tc>
      </w:tr>
      <w:tr w:rsidR="00975C97" w:rsidRPr="0001701A" w14:paraId="0B158141" w14:textId="77777777" w:rsidTr="00C971D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86734C" w14:textId="77777777" w:rsidR="00975C97" w:rsidRPr="0001701A" w:rsidRDefault="00975C97" w:rsidP="00C971DC">
            <w:pPr>
              <w:pStyle w:val="TAL"/>
            </w:pPr>
            <w:r w:rsidRPr="0001701A">
              <w:t>Note 1: D denotes a slot with all DL symbols; S denotes a slot with a mix of DL, UL and guard symbols; U denotes a slot with all UL symbols. The field is for information.</w:t>
            </w:r>
          </w:p>
          <w:p w14:paraId="2002116A" w14:textId="77777777" w:rsidR="00975C97" w:rsidRPr="0001701A" w:rsidRDefault="00975C97" w:rsidP="00C971DC">
            <w:pPr>
              <w:pStyle w:val="TAL"/>
            </w:pPr>
            <w:r w:rsidRPr="0001701A">
              <w:t>Note 2: D, G, U denote DL, guard and UL symbols, respectively. The field is for information.</w:t>
            </w:r>
          </w:p>
          <w:p w14:paraId="0A62CB14" w14:textId="77777777" w:rsidR="00975C97" w:rsidRPr="0001701A" w:rsidRDefault="00975C97" w:rsidP="00C971DC">
            <w:pPr>
              <w:pStyle w:val="TAL"/>
            </w:pPr>
            <w:r w:rsidRPr="0001701A">
              <w:t xml:space="preserve">Note 3: </w:t>
            </w:r>
            <w:proofErr w:type="spellStart"/>
            <w:r w:rsidRPr="0001701A">
              <w:t>i</w:t>
            </w:r>
            <w:proofErr w:type="spellEnd"/>
            <w:r w:rsidRPr="0001701A">
              <w:t xml:space="preserve"> is the slot index per frame; </w:t>
            </w:r>
            <w:proofErr w:type="spellStart"/>
            <w:r w:rsidRPr="0001701A">
              <w:t>i</w:t>
            </w:r>
            <w:proofErr w:type="spellEnd"/>
            <w:r w:rsidRPr="0001701A">
              <w:t xml:space="preserve"> = {0,…,19}</w:t>
            </w:r>
          </w:p>
        </w:tc>
      </w:tr>
    </w:tbl>
    <w:p w14:paraId="530C5CED" w14:textId="77777777" w:rsidR="00975C97" w:rsidRPr="0001701A" w:rsidRDefault="00975C97" w:rsidP="00975C97">
      <w:pPr>
        <w:rPr>
          <w:rFonts w:eastAsia="Batang"/>
        </w:rPr>
      </w:pPr>
    </w:p>
    <w:p w14:paraId="1C55C06C" w14:textId="77777777" w:rsidR="00975C97" w:rsidRPr="0001701A" w:rsidRDefault="00975C97" w:rsidP="00975C97">
      <w:pPr>
        <w:pStyle w:val="Heading1"/>
      </w:pPr>
      <w:bookmarkStart w:id="104" w:name="_Toc27478718"/>
      <w:bookmarkStart w:id="105" w:name="_Toc36227432"/>
      <w:r w:rsidRPr="0001701A">
        <w:rPr>
          <w:lang w:eastAsia="zh-TW"/>
        </w:rPr>
        <w:t>C</w:t>
      </w:r>
      <w:r w:rsidRPr="0001701A">
        <w:t>.3</w:t>
      </w:r>
      <w:r w:rsidRPr="0001701A">
        <w:rPr>
          <w:lang w:eastAsia="zh-TW"/>
        </w:rPr>
        <w:tab/>
      </w:r>
      <w:r w:rsidRPr="0001701A">
        <w:t>Connection</w:t>
      </w:r>
      <w:bookmarkEnd w:id="104"/>
      <w:bookmarkEnd w:id="105"/>
    </w:p>
    <w:p w14:paraId="20C3BE49" w14:textId="77777777" w:rsidR="00975C97" w:rsidRPr="0001701A" w:rsidRDefault="00975C97" w:rsidP="00975C97">
      <w:pPr>
        <w:pStyle w:val="Heading2"/>
      </w:pPr>
      <w:bookmarkStart w:id="106" w:name="_Toc27478719"/>
      <w:bookmarkStart w:id="107" w:name="_Toc36227433"/>
      <w:r w:rsidRPr="0001701A">
        <w:rPr>
          <w:lang w:eastAsia="zh-TW"/>
        </w:rPr>
        <w:t>C</w:t>
      </w:r>
      <w:r w:rsidRPr="0001701A">
        <w:t>.3.0</w:t>
      </w:r>
      <w:r w:rsidRPr="0001701A">
        <w:tab/>
        <w:t>Measurement of Transmitter Characteristics</w:t>
      </w:r>
    </w:p>
    <w:p w14:paraId="1067C233" w14:textId="77777777" w:rsidR="00975C97" w:rsidRPr="0001701A" w:rsidRDefault="00975C97" w:rsidP="00975C97">
      <w:pPr>
        <w:rPr>
          <w:lang w:eastAsia="zh-TW"/>
        </w:rPr>
      </w:pPr>
      <w:r w:rsidRPr="0001701A">
        <w:rPr>
          <w:lang w:eastAsia="zh-CN"/>
        </w:rPr>
        <w:t xml:space="preserve">Unless otherwise stated, Table </w:t>
      </w:r>
      <w:r w:rsidRPr="0001701A">
        <w:rPr>
          <w:lang w:eastAsia="zh-TW"/>
        </w:rPr>
        <w:t>C.3.0</w:t>
      </w:r>
      <w:r w:rsidRPr="0001701A">
        <w:t>-1</w:t>
      </w:r>
      <w:r w:rsidRPr="0001701A">
        <w:rPr>
          <w:lang w:eastAsia="zh-TW"/>
        </w:rPr>
        <w:t xml:space="preserve"> </w:t>
      </w:r>
      <w:r w:rsidRPr="0001701A">
        <w:rPr>
          <w:lang w:eastAsia="zh-CN"/>
        </w:rPr>
        <w:t>is applicable for measurements on the Transmitter Characteristics (clause 6).</w:t>
      </w:r>
    </w:p>
    <w:p w14:paraId="7791E389" w14:textId="77777777" w:rsidR="00975C97" w:rsidRPr="0001701A" w:rsidRDefault="00975C97" w:rsidP="00975C97">
      <w:pPr>
        <w:pStyle w:val="TH"/>
      </w:pPr>
      <w:r w:rsidRPr="0001701A">
        <w:t>Table C.3.0-1: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4"/>
        <w:gridCol w:w="1027"/>
        <w:gridCol w:w="2007"/>
      </w:tblGrid>
      <w:tr w:rsidR="00975C97" w:rsidRPr="0001701A" w14:paraId="518404D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E3C6"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F713" w14:textId="77777777" w:rsidR="00975C97" w:rsidRPr="0001701A" w:rsidRDefault="00975C97" w:rsidP="00C971DC">
            <w:pPr>
              <w:pStyle w:val="TAH"/>
            </w:pPr>
            <w:r w:rsidRPr="0001701A">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EAB6D11" w14:textId="77777777" w:rsidR="00975C97" w:rsidRPr="0001701A" w:rsidRDefault="00975C97" w:rsidP="00C971DC">
            <w:pPr>
              <w:pStyle w:val="TAH"/>
            </w:pPr>
            <w:r w:rsidRPr="0001701A">
              <w:t>Value</w:t>
            </w:r>
          </w:p>
        </w:tc>
      </w:tr>
      <w:tr w:rsidR="00975C97" w:rsidRPr="0001701A" w14:paraId="1033BBC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4409" w14:textId="77777777" w:rsidR="00975C97" w:rsidRPr="0001701A" w:rsidRDefault="00975C97" w:rsidP="00C971DC">
            <w:pPr>
              <w:pStyle w:val="TAL"/>
            </w:pPr>
            <w:r w:rsidRPr="0001701A">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FE7D" w14:textId="77777777" w:rsidR="00975C97" w:rsidRPr="0001701A" w:rsidRDefault="00975C97" w:rsidP="00C971DC">
            <w:pPr>
              <w:pStyle w:val="TAC"/>
            </w:pPr>
            <w:r w:rsidRPr="0001701A">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E88C67E" w14:textId="77777777" w:rsidR="00975C97" w:rsidRPr="0001701A" w:rsidRDefault="00975C97" w:rsidP="00C971DC">
            <w:pPr>
              <w:pStyle w:val="TAC"/>
            </w:pPr>
            <w:r w:rsidRPr="0001701A">
              <w:t>Test specific</w:t>
            </w:r>
          </w:p>
        </w:tc>
      </w:tr>
      <w:tr w:rsidR="00975C97" w:rsidRPr="0001701A" w14:paraId="2537DA6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5E7D" w14:textId="77777777" w:rsidR="00975C97" w:rsidRPr="0001701A" w:rsidRDefault="00975C97" w:rsidP="00C971DC">
            <w:pPr>
              <w:pStyle w:val="TAL"/>
            </w:pPr>
            <w:r w:rsidRPr="0001701A">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9B8F"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8836EA1" w14:textId="77777777" w:rsidR="00975C97" w:rsidRPr="0001701A" w:rsidRDefault="00975C97" w:rsidP="00C971DC">
            <w:pPr>
              <w:pStyle w:val="TAC"/>
            </w:pPr>
            <w:r w:rsidRPr="0001701A">
              <w:t>0</w:t>
            </w:r>
          </w:p>
        </w:tc>
      </w:tr>
      <w:tr w:rsidR="00975C97" w:rsidRPr="0001701A" w14:paraId="031AD02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5E14" w14:textId="77777777" w:rsidR="00975C97" w:rsidRPr="0001701A" w:rsidRDefault="00975C97" w:rsidP="00C971DC">
            <w:pPr>
              <w:pStyle w:val="TAL"/>
            </w:pPr>
            <w:r w:rsidRPr="0001701A">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10DE"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2EAC1D6" w14:textId="77777777" w:rsidR="00975C97" w:rsidRPr="0001701A" w:rsidRDefault="00975C97" w:rsidP="00C971DC">
            <w:pPr>
              <w:pStyle w:val="TAC"/>
            </w:pPr>
            <w:r w:rsidRPr="0001701A">
              <w:t>0</w:t>
            </w:r>
          </w:p>
        </w:tc>
      </w:tr>
      <w:tr w:rsidR="00975C97" w:rsidRPr="0001701A" w14:paraId="176CD25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8F30" w14:textId="77777777" w:rsidR="00975C97" w:rsidRPr="0001701A" w:rsidRDefault="00975C97" w:rsidP="00C971DC">
            <w:pPr>
              <w:pStyle w:val="TAL"/>
            </w:pPr>
            <w:r w:rsidRPr="0001701A">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EA31"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32301E" w14:textId="77777777" w:rsidR="00975C97" w:rsidRPr="0001701A" w:rsidRDefault="00975C97" w:rsidP="00C971DC">
            <w:pPr>
              <w:pStyle w:val="TAC"/>
            </w:pPr>
            <w:r w:rsidRPr="0001701A">
              <w:t>0</w:t>
            </w:r>
          </w:p>
        </w:tc>
      </w:tr>
      <w:tr w:rsidR="00975C97" w:rsidRPr="0001701A" w14:paraId="0373EB3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BBC7" w14:textId="77777777" w:rsidR="00975C97" w:rsidRPr="0001701A" w:rsidRDefault="00975C97" w:rsidP="00C971DC">
            <w:pPr>
              <w:pStyle w:val="TAL"/>
            </w:pPr>
            <w:r w:rsidRPr="0001701A">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446"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E0FE93F" w14:textId="77777777" w:rsidR="00975C97" w:rsidRPr="0001701A" w:rsidRDefault="00975C97" w:rsidP="00C971DC">
            <w:pPr>
              <w:pStyle w:val="TAC"/>
            </w:pPr>
            <w:r w:rsidRPr="0001701A">
              <w:t>0</w:t>
            </w:r>
          </w:p>
        </w:tc>
      </w:tr>
      <w:tr w:rsidR="00975C97" w:rsidRPr="0001701A" w14:paraId="4DFC616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0C01" w14:textId="77777777" w:rsidR="00975C97" w:rsidRPr="0001701A" w:rsidRDefault="00975C97" w:rsidP="00C971DC">
            <w:pPr>
              <w:pStyle w:val="TAL"/>
            </w:pPr>
            <w:r w:rsidRPr="0001701A">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4679"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3256E12" w14:textId="77777777" w:rsidR="00975C97" w:rsidRPr="0001701A" w:rsidRDefault="00975C97" w:rsidP="00C971DC">
            <w:pPr>
              <w:pStyle w:val="TAC"/>
            </w:pPr>
            <w:r w:rsidRPr="0001701A">
              <w:t>0</w:t>
            </w:r>
          </w:p>
        </w:tc>
      </w:tr>
      <w:tr w:rsidR="00975C97" w:rsidRPr="0001701A" w14:paraId="528E98F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CDD0" w14:textId="77777777" w:rsidR="00975C97" w:rsidRPr="0001701A" w:rsidRDefault="00975C97" w:rsidP="00C971DC">
            <w:pPr>
              <w:pStyle w:val="TAL"/>
            </w:pPr>
            <w:r w:rsidRPr="0001701A">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9F26"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C332E92" w14:textId="77777777" w:rsidR="00975C97" w:rsidRPr="0001701A" w:rsidRDefault="00975C97" w:rsidP="00C971DC">
            <w:pPr>
              <w:pStyle w:val="TAC"/>
            </w:pPr>
            <w:r w:rsidRPr="0001701A">
              <w:t>0</w:t>
            </w:r>
          </w:p>
        </w:tc>
      </w:tr>
      <w:tr w:rsidR="00975C97" w:rsidRPr="0001701A" w14:paraId="5B63B43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145F" w14:textId="77777777" w:rsidR="00975C97" w:rsidRPr="0001701A" w:rsidRDefault="00975C97" w:rsidP="00C971DC">
            <w:pPr>
              <w:pStyle w:val="TAL"/>
            </w:pPr>
            <w:r w:rsidRPr="0001701A">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55C7"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1A0A842" w14:textId="77777777" w:rsidR="00975C97" w:rsidRPr="0001701A" w:rsidRDefault="00975C97" w:rsidP="00C971DC">
            <w:pPr>
              <w:pStyle w:val="TAC"/>
            </w:pPr>
            <w:r w:rsidRPr="0001701A">
              <w:t>-3</w:t>
            </w:r>
          </w:p>
        </w:tc>
      </w:tr>
      <w:tr w:rsidR="00975C97" w:rsidRPr="0001701A" w14:paraId="065A319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32FE" w14:textId="77777777" w:rsidR="00975C97" w:rsidRPr="0001701A" w:rsidRDefault="00975C97" w:rsidP="00C971DC">
            <w:pPr>
              <w:pStyle w:val="TAL"/>
            </w:pPr>
            <w:r w:rsidRPr="0001701A">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F6AB"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1E0C108" w14:textId="77777777" w:rsidR="00975C97" w:rsidRPr="0001701A" w:rsidRDefault="00975C97" w:rsidP="00C971DC">
            <w:pPr>
              <w:pStyle w:val="TAC"/>
            </w:pPr>
            <w:r w:rsidRPr="0001701A">
              <w:t>0</w:t>
            </w:r>
          </w:p>
        </w:tc>
      </w:tr>
      <w:tr w:rsidR="00975C97" w:rsidRPr="0001701A" w14:paraId="4E14927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287B" w14:textId="77777777" w:rsidR="00975C97" w:rsidRPr="0001701A" w:rsidRDefault="00975C97" w:rsidP="00C971DC">
            <w:pPr>
              <w:pStyle w:val="TAL"/>
            </w:pPr>
            <w:r w:rsidRPr="0001701A">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C55B"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D4729A0" w14:textId="77777777" w:rsidR="00975C97" w:rsidRPr="0001701A" w:rsidRDefault="00975C97" w:rsidP="00C971DC">
            <w:pPr>
              <w:pStyle w:val="TAC"/>
            </w:pPr>
            <w:r w:rsidRPr="0001701A">
              <w:t>Test specific</w:t>
            </w:r>
          </w:p>
        </w:tc>
      </w:tr>
      <w:tr w:rsidR="00975C97" w:rsidRPr="0001701A" w14:paraId="291A45B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2FE1" w14:textId="77777777" w:rsidR="00975C97" w:rsidRPr="0001701A" w:rsidRDefault="00975C97" w:rsidP="00C971DC">
            <w:pPr>
              <w:pStyle w:val="TAL"/>
            </w:pPr>
            <w:r w:rsidRPr="0001701A">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8601"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71C833" w14:textId="77777777" w:rsidR="00975C97" w:rsidRPr="0001701A" w:rsidRDefault="00975C97" w:rsidP="00C971DC">
            <w:pPr>
              <w:pStyle w:val="TAC"/>
            </w:pPr>
            <w:r w:rsidRPr="0001701A">
              <w:t>0</w:t>
            </w:r>
          </w:p>
        </w:tc>
      </w:tr>
      <w:tr w:rsidR="00975C97" w:rsidRPr="0001701A" w14:paraId="54C96BF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3FD6" w14:textId="77777777" w:rsidR="00975C97" w:rsidRPr="0001701A" w:rsidRDefault="00975C97" w:rsidP="00C971DC">
            <w:pPr>
              <w:pStyle w:val="TAL"/>
            </w:pPr>
            <w:r w:rsidRPr="0001701A">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D8D8"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A04CA15" w14:textId="77777777" w:rsidR="00975C97" w:rsidRPr="0001701A" w:rsidRDefault="00975C97" w:rsidP="00C971DC">
            <w:pPr>
              <w:pStyle w:val="TAC"/>
            </w:pPr>
            <w:r w:rsidRPr="0001701A">
              <w:t>0</w:t>
            </w:r>
          </w:p>
        </w:tc>
      </w:tr>
      <w:tr w:rsidR="00975C97" w:rsidRPr="0001701A" w14:paraId="15E5BF56" w14:textId="77777777" w:rsidTr="00C971DC">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4E3F7829" w14:textId="77777777" w:rsidR="00975C97" w:rsidRPr="0001701A" w:rsidRDefault="00975C97" w:rsidP="00C971DC">
            <w:pPr>
              <w:pStyle w:val="TAN"/>
              <w:rPr>
                <w:lang w:eastAsia="zh-TW"/>
              </w:rPr>
            </w:pPr>
            <w:r w:rsidRPr="0001701A">
              <w:t>Note 1:</w:t>
            </w:r>
            <w:r w:rsidRPr="0001701A">
              <w:rPr>
                <w:rFonts w:cs="v5.0.0"/>
                <w:lang w:eastAsia="zh-TW"/>
              </w:rPr>
              <w:tab/>
            </w:r>
            <w:r w:rsidRPr="0001701A">
              <w:t xml:space="preserve">No boosting is applied to any of the channels except PDSCH DMRS. For PDSCH DMRS, 3 dB power boosting is applied assuming DMRS Type 1 configuration when DMRS and PDSCH are </w:t>
            </w:r>
            <w:proofErr w:type="spellStart"/>
            <w:r w:rsidRPr="0001701A">
              <w:t>TDM’ed</w:t>
            </w:r>
            <w:proofErr w:type="spellEnd"/>
            <w:r w:rsidRPr="0001701A">
              <w:t xml:space="preserve"> and only half of the DMRS REs are occupied.</w:t>
            </w:r>
          </w:p>
          <w:p w14:paraId="73F194C8" w14:textId="77777777" w:rsidR="00975C97" w:rsidRPr="0001701A" w:rsidRDefault="00975C97" w:rsidP="00C971DC">
            <w:pPr>
              <w:pStyle w:val="TAN"/>
              <w:rPr>
                <w:rFonts w:ascii="Calibri" w:hAnsi="Calibri"/>
                <w:lang w:eastAsia="zh-TW"/>
              </w:rPr>
            </w:pPr>
            <w:r w:rsidRPr="0001701A">
              <w:rPr>
                <w:lang w:eastAsia="zh-TW"/>
              </w:rPr>
              <w:t>Note 2:</w:t>
            </w:r>
            <w:r w:rsidRPr="0001701A">
              <w:rPr>
                <w:lang w:eastAsia="zh-TW"/>
              </w:rPr>
              <w:tab/>
            </w:r>
            <w:r w:rsidRPr="0001701A">
              <w:t>Number of DMRS CDM groups without data for PDSCH DMRS configuration for OCNG is set to 1.</w:t>
            </w:r>
          </w:p>
        </w:tc>
      </w:tr>
    </w:tbl>
    <w:p w14:paraId="29E9F154" w14:textId="77777777" w:rsidR="00975C97" w:rsidRPr="0001701A" w:rsidRDefault="00975C97" w:rsidP="00975C97">
      <w:pPr>
        <w:rPr>
          <w:lang w:eastAsia="zh-TW"/>
        </w:rPr>
      </w:pPr>
    </w:p>
    <w:p w14:paraId="0EDBE801" w14:textId="77777777" w:rsidR="00975C97" w:rsidRPr="0001701A" w:rsidRDefault="00975C97" w:rsidP="00975C97">
      <w:pPr>
        <w:pStyle w:val="Heading2"/>
      </w:pPr>
      <w:r w:rsidRPr="0001701A">
        <w:rPr>
          <w:lang w:eastAsia="zh-TW"/>
        </w:rPr>
        <w:lastRenderedPageBreak/>
        <w:t>C</w:t>
      </w:r>
      <w:r w:rsidRPr="0001701A">
        <w:t>.3.1</w:t>
      </w:r>
      <w:r w:rsidRPr="0001701A">
        <w:tab/>
        <w:t>Measurement of Receiver Characteristics</w:t>
      </w:r>
      <w:bookmarkEnd w:id="106"/>
      <w:bookmarkEnd w:id="107"/>
    </w:p>
    <w:p w14:paraId="25602297" w14:textId="77777777" w:rsidR="00975C97" w:rsidRPr="0001701A" w:rsidRDefault="00975C97" w:rsidP="00975C97">
      <w:pPr>
        <w:rPr>
          <w:lang w:eastAsia="zh-TW"/>
        </w:rPr>
      </w:pPr>
      <w:r w:rsidRPr="0001701A">
        <w:rPr>
          <w:lang w:eastAsia="zh-CN"/>
        </w:rPr>
        <w:t xml:space="preserve">Unless otherwise stated, Table </w:t>
      </w:r>
      <w:r w:rsidRPr="0001701A">
        <w:rPr>
          <w:lang w:eastAsia="zh-TW"/>
        </w:rPr>
        <w:t>C.3.1</w:t>
      </w:r>
      <w:r w:rsidRPr="0001701A">
        <w:t>-1</w:t>
      </w:r>
      <w:r w:rsidRPr="0001701A">
        <w:rPr>
          <w:lang w:eastAsia="zh-TW"/>
        </w:rPr>
        <w:t xml:space="preserve"> </w:t>
      </w:r>
      <w:r w:rsidRPr="0001701A">
        <w:rPr>
          <w:lang w:eastAsia="zh-CN"/>
        </w:rPr>
        <w:t>is applicable for measurements on the Receiver Characteristics (clause 7). For Adjacent channel selectivity testing, Table C.3.1-2 is applied.</w:t>
      </w:r>
    </w:p>
    <w:p w14:paraId="741BC57B" w14:textId="77777777" w:rsidR="00975C97" w:rsidRPr="0001701A" w:rsidRDefault="00975C97" w:rsidP="00975C97">
      <w:pPr>
        <w:pStyle w:val="TH"/>
      </w:pPr>
      <w:r w:rsidRPr="0001701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6"/>
        <w:gridCol w:w="818"/>
        <w:gridCol w:w="2944"/>
      </w:tblGrid>
      <w:tr w:rsidR="00975C97" w:rsidRPr="0001701A" w14:paraId="699C340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FC96"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FEE7" w14:textId="77777777" w:rsidR="00975C97" w:rsidRPr="0001701A" w:rsidRDefault="00975C97" w:rsidP="00C971DC">
            <w:pPr>
              <w:pStyle w:val="TAH"/>
            </w:pPr>
            <w:r w:rsidRPr="0001701A">
              <w:t>Unit</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218B9C9" w14:textId="77777777" w:rsidR="00975C97" w:rsidRPr="0001701A" w:rsidRDefault="00975C97" w:rsidP="00C971DC">
            <w:pPr>
              <w:pStyle w:val="TAH"/>
            </w:pPr>
            <w:r w:rsidRPr="0001701A">
              <w:t>Value</w:t>
            </w:r>
          </w:p>
        </w:tc>
      </w:tr>
      <w:tr w:rsidR="00975C97" w:rsidRPr="0001701A" w14:paraId="184E3F9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D7FE" w14:textId="77777777" w:rsidR="00975C97" w:rsidRPr="0001701A" w:rsidRDefault="00975C97" w:rsidP="00C971DC">
            <w:pPr>
              <w:pStyle w:val="TAL"/>
            </w:pPr>
            <w:r w:rsidRPr="0001701A">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E5A4" w14:textId="77777777" w:rsidR="00975C97" w:rsidRPr="0001701A" w:rsidRDefault="00975C97" w:rsidP="00C971DC">
            <w:pPr>
              <w:pStyle w:val="TAC"/>
            </w:pPr>
            <w:r w:rsidRPr="0001701A">
              <w:t>W</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4D3B187" w14:textId="77777777" w:rsidR="00975C97" w:rsidRPr="0001701A" w:rsidRDefault="00975C97" w:rsidP="00C971DC">
            <w:pPr>
              <w:pStyle w:val="TAC"/>
            </w:pPr>
            <w:r w:rsidRPr="0001701A">
              <w:t>Test specific</w:t>
            </w:r>
          </w:p>
        </w:tc>
      </w:tr>
      <w:tr w:rsidR="00975C97" w:rsidRPr="0001701A" w14:paraId="0332D75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6802" w14:textId="77777777" w:rsidR="00975C97" w:rsidRPr="0001701A" w:rsidRDefault="00975C97" w:rsidP="00C971DC">
            <w:pPr>
              <w:pStyle w:val="TAL"/>
            </w:pPr>
            <w:r w:rsidRPr="0001701A">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CF65"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AEC3825" w14:textId="77777777" w:rsidR="00975C97" w:rsidRPr="0001701A" w:rsidRDefault="00975C97" w:rsidP="00C971DC">
            <w:pPr>
              <w:pStyle w:val="TAC"/>
            </w:pPr>
            <w:r w:rsidRPr="0001701A">
              <w:t>0</w:t>
            </w:r>
          </w:p>
        </w:tc>
      </w:tr>
      <w:tr w:rsidR="00975C97" w:rsidRPr="0001701A" w14:paraId="3D4C5B6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97E6" w14:textId="77777777" w:rsidR="00975C97" w:rsidRPr="0001701A" w:rsidRDefault="00975C97" w:rsidP="00C971DC">
            <w:pPr>
              <w:pStyle w:val="TAL"/>
            </w:pPr>
            <w:r w:rsidRPr="0001701A">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243A"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5666B576" w14:textId="77777777" w:rsidR="00975C97" w:rsidRPr="0001701A" w:rsidRDefault="00975C97" w:rsidP="00C971DC">
            <w:pPr>
              <w:pStyle w:val="TAC"/>
            </w:pPr>
            <w:r w:rsidRPr="0001701A">
              <w:t>0</w:t>
            </w:r>
          </w:p>
        </w:tc>
      </w:tr>
      <w:tr w:rsidR="00975C97" w:rsidRPr="0001701A" w14:paraId="02AAD98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D7E8" w14:textId="77777777" w:rsidR="00975C97" w:rsidRPr="0001701A" w:rsidRDefault="00975C97" w:rsidP="00C971DC">
            <w:pPr>
              <w:pStyle w:val="TAL"/>
            </w:pPr>
            <w:r w:rsidRPr="0001701A">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AB2E"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8C903FC" w14:textId="77777777" w:rsidR="00975C97" w:rsidRPr="0001701A" w:rsidRDefault="00975C97" w:rsidP="00C971DC">
            <w:pPr>
              <w:pStyle w:val="TAC"/>
            </w:pPr>
            <w:r w:rsidRPr="0001701A">
              <w:t>0</w:t>
            </w:r>
          </w:p>
        </w:tc>
      </w:tr>
      <w:tr w:rsidR="00975C97" w:rsidRPr="0001701A" w14:paraId="5D3927D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CB7D" w14:textId="77777777" w:rsidR="00975C97" w:rsidRPr="0001701A" w:rsidRDefault="00975C97" w:rsidP="00C971DC">
            <w:pPr>
              <w:pStyle w:val="TAL"/>
            </w:pPr>
            <w:r w:rsidRPr="0001701A">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6F61"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75E4951B" w14:textId="77777777" w:rsidR="00975C97" w:rsidRPr="0001701A" w:rsidRDefault="00975C97" w:rsidP="00C971DC">
            <w:pPr>
              <w:pStyle w:val="TAC"/>
            </w:pPr>
            <w:r w:rsidRPr="0001701A">
              <w:t>0</w:t>
            </w:r>
          </w:p>
        </w:tc>
      </w:tr>
      <w:tr w:rsidR="00975C97" w:rsidRPr="0001701A" w14:paraId="644296D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46D5" w14:textId="77777777" w:rsidR="00975C97" w:rsidRPr="0001701A" w:rsidRDefault="00975C97" w:rsidP="00C971DC">
            <w:pPr>
              <w:pStyle w:val="TAL"/>
            </w:pPr>
            <w:r w:rsidRPr="0001701A">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5084"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9E9AA9A" w14:textId="77777777" w:rsidR="00975C97" w:rsidRPr="0001701A" w:rsidRDefault="00975C97" w:rsidP="00C971DC">
            <w:pPr>
              <w:pStyle w:val="TAC"/>
            </w:pPr>
            <w:r w:rsidRPr="0001701A">
              <w:t>0</w:t>
            </w:r>
          </w:p>
        </w:tc>
      </w:tr>
      <w:tr w:rsidR="00975C97" w:rsidRPr="0001701A" w14:paraId="65E78AF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4EC1" w14:textId="77777777" w:rsidR="00975C97" w:rsidRPr="0001701A" w:rsidRDefault="00975C97" w:rsidP="00C971DC">
            <w:pPr>
              <w:pStyle w:val="TAL"/>
            </w:pPr>
            <w:r w:rsidRPr="0001701A">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3919"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9365F01" w14:textId="77777777" w:rsidR="00975C97" w:rsidRPr="0001701A" w:rsidRDefault="00975C97" w:rsidP="00C971DC">
            <w:pPr>
              <w:pStyle w:val="TAC"/>
            </w:pPr>
            <w:r w:rsidRPr="0001701A">
              <w:t>0</w:t>
            </w:r>
          </w:p>
        </w:tc>
      </w:tr>
      <w:tr w:rsidR="00975C97" w:rsidRPr="0001701A" w14:paraId="09FAB67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261C" w14:textId="77777777" w:rsidR="00975C97" w:rsidRPr="0001701A" w:rsidRDefault="00975C97" w:rsidP="00C971DC">
            <w:pPr>
              <w:pStyle w:val="TAL"/>
            </w:pPr>
            <w:r w:rsidRPr="0001701A">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F954"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D1000C8" w14:textId="77777777" w:rsidR="00975C97" w:rsidRPr="0001701A" w:rsidRDefault="00975C97" w:rsidP="00C971DC">
            <w:pPr>
              <w:pStyle w:val="TAC"/>
            </w:pPr>
            <w:r w:rsidRPr="0001701A">
              <w:t>-3</w:t>
            </w:r>
          </w:p>
        </w:tc>
      </w:tr>
      <w:tr w:rsidR="00975C97" w:rsidRPr="0001701A" w14:paraId="79337D3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142C" w14:textId="77777777" w:rsidR="00975C97" w:rsidRPr="0001701A" w:rsidRDefault="00975C97" w:rsidP="00C971DC">
            <w:pPr>
              <w:pStyle w:val="TAL"/>
            </w:pPr>
            <w:r w:rsidRPr="0001701A">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E27B"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DB66453" w14:textId="77777777" w:rsidR="00975C97" w:rsidRPr="0001701A" w:rsidRDefault="00975C97" w:rsidP="00C971DC">
            <w:pPr>
              <w:pStyle w:val="TAC"/>
            </w:pPr>
            <w:r w:rsidRPr="0001701A">
              <w:t>0</w:t>
            </w:r>
          </w:p>
        </w:tc>
      </w:tr>
      <w:tr w:rsidR="00975C97" w:rsidRPr="0001701A" w14:paraId="048042B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C376" w14:textId="77777777" w:rsidR="00975C97" w:rsidRPr="0001701A" w:rsidRDefault="00975C97" w:rsidP="00C971DC">
            <w:pPr>
              <w:pStyle w:val="TAL"/>
            </w:pPr>
            <w:r w:rsidRPr="0001701A">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5D29"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6B5B8D4" w14:textId="77777777" w:rsidR="00975C97" w:rsidRPr="0001701A" w:rsidRDefault="00975C97" w:rsidP="00C971DC">
            <w:pPr>
              <w:pStyle w:val="TAC"/>
            </w:pPr>
            <w:r w:rsidRPr="0001701A">
              <w:t>Test specific</w:t>
            </w:r>
          </w:p>
        </w:tc>
      </w:tr>
      <w:tr w:rsidR="00975C97" w:rsidRPr="0001701A" w14:paraId="489DEBA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DB3E" w14:textId="77777777" w:rsidR="00975C97" w:rsidRPr="0001701A" w:rsidRDefault="00975C97" w:rsidP="00C971DC">
            <w:pPr>
              <w:pStyle w:val="TAL"/>
            </w:pPr>
            <w:r w:rsidRPr="0001701A">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A9EC"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C9198C1" w14:textId="77777777" w:rsidR="00975C97" w:rsidRPr="0001701A" w:rsidRDefault="00975C97" w:rsidP="00C971DC">
            <w:pPr>
              <w:pStyle w:val="TAC"/>
            </w:pPr>
            <w:r w:rsidRPr="0001701A">
              <w:t>0</w:t>
            </w:r>
          </w:p>
        </w:tc>
      </w:tr>
      <w:tr w:rsidR="00975C97" w:rsidRPr="0001701A" w14:paraId="41B368B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EADE" w14:textId="77777777" w:rsidR="00975C97" w:rsidRPr="0001701A" w:rsidRDefault="00975C97" w:rsidP="00C971DC">
            <w:pPr>
              <w:pStyle w:val="TAL"/>
            </w:pPr>
            <w:r w:rsidRPr="0001701A">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2822"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4B095FF7" w14:textId="77777777" w:rsidR="00975C97" w:rsidRPr="0001701A" w:rsidRDefault="00975C97" w:rsidP="00C971DC">
            <w:pPr>
              <w:pStyle w:val="TAC"/>
            </w:pPr>
            <w:r w:rsidRPr="0001701A">
              <w:t>0</w:t>
            </w:r>
          </w:p>
        </w:tc>
      </w:tr>
      <w:tr w:rsidR="00975C97" w:rsidRPr="0001701A" w14:paraId="19F4548E" w14:textId="77777777" w:rsidTr="00C971DC">
        <w:trPr>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auto"/>
            <w:hideMark/>
          </w:tcPr>
          <w:p w14:paraId="1AC5E49E" w14:textId="77777777" w:rsidR="00975C97" w:rsidRPr="0001701A" w:rsidRDefault="00975C97" w:rsidP="00C971DC">
            <w:pPr>
              <w:pStyle w:val="TAN"/>
              <w:rPr>
                <w:lang w:eastAsia="zh-TW"/>
              </w:rPr>
            </w:pPr>
            <w:r w:rsidRPr="0001701A">
              <w:t>Note 1:</w:t>
            </w:r>
            <w:r w:rsidRPr="0001701A">
              <w:rPr>
                <w:rFonts w:cs="v5.0.0"/>
                <w:lang w:eastAsia="zh-TW"/>
              </w:rPr>
              <w:tab/>
            </w:r>
            <w:r w:rsidRPr="0001701A">
              <w:t xml:space="preserve">No boosting is applied to any of the channels except PDSCH DMRS. For PDSCH DMRS, 3 dB power boosting is applied assuming DMRS Type 1 configuration when DMRS and PDSCH are </w:t>
            </w:r>
            <w:proofErr w:type="spellStart"/>
            <w:r w:rsidRPr="0001701A">
              <w:t>TDM’ed</w:t>
            </w:r>
            <w:proofErr w:type="spellEnd"/>
            <w:r w:rsidRPr="0001701A">
              <w:t xml:space="preserve"> and only half of the DMRS REs are occupied.</w:t>
            </w:r>
          </w:p>
          <w:p w14:paraId="34E03F97" w14:textId="77777777" w:rsidR="00975C97" w:rsidRPr="0001701A" w:rsidRDefault="00975C97" w:rsidP="00C971DC">
            <w:pPr>
              <w:pStyle w:val="TAN"/>
              <w:rPr>
                <w:rFonts w:ascii="Calibri" w:hAnsi="Calibri"/>
                <w:lang w:eastAsia="zh-TW"/>
              </w:rPr>
            </w:pPr>
            <w:r w:rsidRPr="0001701A">
              <w:rPr>
                <w:lang w:eastAsia="zh-TW"/>
              </w:rPr>
              <w:t>Note 2:</w:t>
            </w:r>
            <w:r w:rsidRPr="0001701A">
              <w:rPr>
                <w:lang w:eastAsia="zh-TW"/>
              </w:rPr>
              <w:tab/>
            </w:r>
            <w:r w:rsidRPr="0001701A">
              <w:t>Number of DMRS CDM groups without data for PDSCH DMRS configuration for OCNG is set to 1.</w:t>
            </w:r>
          </w:p>
        </w:tc>
      </w:tr>
    </w:tbl>
    <w:p w14:paraId="4D5C971D" w14:textId="77777777" w:rsidR="00975C97" w:rsidRPr="0001701A" w:rsidRDefault="00975C97" w:rsidP="00975C97">
      <w:pPr>
        <w:rPr>
          <w:lang w:eastAsia="zh-CN"/>
        </w:rPr>
      </w:pPr>
    </w:p>
    <w:p w14:paraId="741E10F8" w14:textId="77777777" w:rsidR="00975C97" w:rsidRPr="0001701A" w:rsidRDefault="00975C97" w:rsidP="00975C97">
      <w:pPr>
        <w:pStyle w:val="TH"/>
        <w:rPr>
          <w:lang w:eastAsia="zh-CN"/>
        </w:rPr>
      </w:pPr>
      <w:r w:rsidRPr="0001701A">
        <w:t>Table C.3.1-2: PDCCH Aggregation Level for ACS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7"/>
        <w:gridCol w:w="1701"/>
        <w:gridCol w:w="3269"/>
      </w:tblGrid>
      <w:tr w:rsidR="00975C97" w:rsidRPr="0001701A" w14:paraId="000602CC" w14:textId="77777777" w:rsidTr="00C971DC">
        <w:trPr>
          <w:jc w:val="center"/>
        </w:trPr>
        <w:tc>
          <w:tcPr>
            <w:tcW w:w="1994" w:type="dxa"/>
            <w:tcBorders>
              <w:top w:val="single" w:sz="4" w:space="0" w:color="auto"/>
              <w:left w:val="single" w:sz="4" w:space="0" w:color="auto"/>
              <w:bottom w:val="single" w:sz="4" w:space="0" w:color="auto"/>
              <w:right w:val="single" w:sz="4" w:space="0" w:color="auto"/>
            </w:tcBorders>
            <w:hideMark/>
          </w:tcPr>
          <w:p w14:paraId="407DE757" w14:textId="77777777" w:rsidR="00975C97" w:rsidRPr="0001701A" w:rsidRDefault="00975C97" w:rsidP="00C971DC">
            <w:pPr>
              <w:pStyle w:val="TAH"/>
            </w:pPr>
            <w:r w:rsidRPr="0001701A">
              <w:t>Parameter</w:t>
            </w:r>
          </w:p>
        </w:tc>
        <w:tc>
          <w:tcPr>
            <w:tcW w:w="2127" w:type="dxa"/>
            <w:tcBorders>
              <w:top w:val="single" w:sz="4" w:space="0" w:color="auto"/>
              <w:left w:val="single" w:sz="4" w:space="0" w:color="auto"/>
              <w:bottom w:val="single" w:sz="4" w:space="0" w:color="auto"/>
              <w:right w:val="single" w:sz="4" w:space="0" w:color="auto"/>
            </w:tcBorders>
            <w:hideMark/>
          </w:tcPr>
          <w:p w14:paraId="3920C827" w14:textId="77777777" w:rsidR="00975C97" w:rsidRPr="0001701A" w:rsidRDefault="00975C97" w:rsidP="00C971DC">
            <w:pPr>
              <w:pStyle w:val="TAH"/>
            </w:pPr>
            <w:r w:rsidRPr="0001701A">
              <w:t>Unit</w:t>
            </w:r>
          </w:p>
        </w:tc>
        <w:tc>
          <w:tcPr>
            <w:tcW w:w="1701" w:type="dxa"/>
            <w:tcBorders>
              <w:top w:val="single" w:sz="4" w:space="0" w:color="auto"/>
              <w:left w:val="single" w:sz="4" w:space="0" w:color="auto"/>
              <w:bottom w:val="single" w:sz="4" w:space="0" w:color="auto"/>
              <w:right w:val="single" w:sz="4" w:space="0" w:color="auto"/>
            </w:tcBorders>
            <w:hideMark/>
          </w:tcPr>
          <w:p w14:paraId="39AB47F3" w14:textId="77777777" w:rsidR="00975C97" w:rsidRPr="0001701A" w:rsidRDefault="00975C97" w:rsidP="00C971DC">
            <w:pPr>
              <w:pStyle w:val="TAH"/>
            </w:pPr>
            <w:r w:rsidRPr="0001701A">
              <w:t>Value</w:t>
            </w:r>
          </w:p>
        </w:tc>
        <w:tc>
          <w:tcPr>
            <w:tcW w:w="3269" w:type="dxa"/>
            <w:tcBorders>
              <w:top w:val="single" w:sz="4" w:space="0" w:color="auto"/>
              <w:left w:val="single" w:sz="4" w:space="0" w:color="auto"/>
              <w:bottom w:val="single" w:sz="4" w:space="0" w:color="auto"/>
              <w:right w:val="single" w:sz="4" w:space="0" w:color="auto"/>
            </w:tcBorders>
            <w:hideMark/>
          </w:tcPr>
          <w:p w14:paraId="7AF40F90" w14:textId="77777777" w:rsidR="00975C97" w:rsidRPr="0001701A" w:rsidRDefault="00975C97" w:rsidP="00C971DC">
            <w:pPr>
              <w:pStyle w:val="TAH"/>
              <w:rPr>
                <w:lang w:eastAsia="zh-CN"/>
              </w:rPr>
            </w:pPr>
            <w:r w:rsidRPr="0001701A">
              <w:rPr>
                <w:lang w:eastAsia="zh-CN"/>
              </w:rPr>
              <w:t>Comment</w:t>
            </w:r>
          </w:p>
        </w:tc>
      </w:tr>
      <w:tr w:rsidR="00975C97" w:rsidRPr="0001701A" w14:paraId="1EEBC17F" w14:textId="77777777" w:rsidTr="00C971DC">
        <w:trPr>
          <w:trHeight w:val="43"/>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01A60CC7" w14:textId="77777777" w:rsidR="00975C97" w:rsidRPr="0001701A" w:rsidRDefault="00975C97" w:rsidP="00C971DC">
            <w:pPr>
              <w:pStyle w:val="TAL"/>
            </w:pPr>
            <w:r w:rsidRPr="0001701A">
              <w:t>Aggregation level</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5A44D867" w14:textId="77777777" w:rsidR="00975C97" w:rsidRPr="0001701A" w:rsidRDefault="00975C97" w:rsidP="00C971DC">
            <w:pPr>
              <w:pStyle w:val="TAL"/>
            </w:pPr>
            <w:r w:rsidRPr="0001701A">
              <w:t>CCE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ED210" w14:textId="77777777" w:rsidR="00975C97" w:rsidRPr="0001701A" w:rsidRDefault="00975C97" w:rsidP="00C971DC">
            <w:pPr>
              <w:pStyle w:val="TAL"/>
              <w:rPr>
                <w:lang w:eastAsia="zh-CN"/>
              </w:rPr>
            </w:pPr>
            <w:r w:rsidRPr="0001701A">
              <w:rPr>
                <w:lang w:eastAsia="zh-CN"/>
              </w:rPr>
              <w:t>1</w:t>
            </w:r>
          </w:p>
        </w:tc>
        <w:tc>
          <w:tcPr>
            <w:tcW w:w="3269" w:type="dxa"/>
            <w:tcBorders>
              <w:top w:val="single" w:sz="4" w:space="0" w:color="auto"/>
              <w:left w:val="single" w:sz="4" w:space="0" w:color="auto"/>
              <w:bottom w:val="single" w:sz="4" w:space="0" w:color="auto"/>
              <w:right w:val="single" w:sz="4" w:space="0" w:color="auto"/>
            </w:tcBorders>
            <w:vAlign w:val="center"/>
            <w:hideMark/>
          </w:tcPr>
          <w:p w14:paraId="053D622B" w14:textId="77777777" w:rsidR="00975C97" w:rsidRPr="0001701A" w:rsidRDefault="00975C97" w:rsidP="00C971DC">
            <w:pPr>
              <w:pStyle w:val="TAL"/>
              <w:rPr>
                <w:lang w:eastAsia="zh-CN"/>
              </w:rPr>
            </w:pPr>
            <w:r w:rsidRPr="0001701A">
              <w:rPr>
                <w:lang w:eastAsia="zh-CN"/>
              </w:rPr>
              <w:t>CBW=10MHz when SCS=60kHz</w:t>
            </w:r>
          </w:p>
        </w:tc>
      </w:tr>
      <w:tr w:rsidR="00975C97" w:rsidRPr="0001701A" w14:paraId="66B8AF28" w14:textId="77777777" w:rsidTr="00C971DC">
        <w:trPr>
          <w:trHeight w:val="43"/>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556AEF9D"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2774902"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388594" w14:textId="77777777" w:rsidR="00975C97" w:rsidRPr="0001701A" w:rsidRDefault="00975C97" w:rsidP="00C971DC">
            <w:pPr>
              <w:pStyle w:val="TAL"/>
              <w:rPr>
                <w:lang w:eastAsia="zh-CN"/>
              </w:rPr>
            </w:pPr>
            <w:r w:rsidRPr="0001701A">
              <w:rPr>
                <w:lang w:eastAsia="zh-CN"/>
              </w:rPr>
              <w:t>2</w:t>
            </w:r>
          </w:p>
        </w:tc>
        <w:tc>
          <w:tcPr>
            <w:tcW w:w="3269" w:type="dxa"/>
            <w:tcBorders>
              <w:top w:val="single" w:sz="4" w:space="0" w:color="auto"/>
              <w:left w:val="single" w:sz="4" w:space="0" w:color="auto"/>
              <w:bottom w:val="single" w:sz="4" w:space="0" w:color="auto"/>
              <w:right w:val="single" w:sz="4" w:space="0" w:color="auto"/>
            </w:tcBorders>
            <w:vAlign w:val="center"/>
            <w:hideMark/>
          </w:tcPr>
          <w:p w14:paraId="54694CEB" w14:textId="77777777" w:rsidR="00975C97" w:rsidRPr="0001701A" w:rsidRDefault="00975C97" w:rsidP="00C971DC">
            <w:pPr>
              <w:pStyle w:val="TAL"/>
              <w:rPr>
                <w:lang w:eastAsia="zh-CN"/>
              </w:rPr>
            </w:pPr>
            <w:r w:rsidRPr="0001701A">
              <w:rPr>
                <w:lang w:eastAsia="zh-CN"/>
              </w:rPr>
              <w:t>CBW=15MHz when SCS=60kHz</w:t>
            </w:r>
          </w:p>
        </w:tc>
      </w:tr>
      <w:tr w:rsidR="00975C97" w:rsidRPr="0001701A" w14:paraId="25219CD7" w14:textId="77777777" w:rsidTr="00C971DC">
        <w:trPr>
          <w:trHeight w:val="43"/>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56247EED"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1262B6E"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CF2ED" w14:textId="77777777" w:rsidR="00975C97" w:rsidRPr="0001701A" w:rsidRDefault="00975C97" w:rsidP="00C971DC">
            <w:pPr>
              <w:pStyle w:val="TAL"/>
            </w:pPr>
            <w:r w:rsidRPr="0001701A">
              <w:t>4</w:t>
            </w:r>
          </w:p>
        </w:tc>
        <w:tc>
          <w:tcPr>
            <w:tcW w:w="3269" w:type="dxa"/>
            <w:tcBorders>
              <w:top w:val="single" w:sz="4" w:space="0" w:color="auto"/>
              <w:left w:val="single" w:sz="4" w:space="0" w:color="auto"/>
              <w:bottom w:val="single" w:sz="4" w:space="0" w:color="auto"/>
              <w:right w:val="single" w:sz="4" w:space="0" w:color="auto"/>
            </w:tcBorders>
            <w:vAlign w:val="center"/>
            <w:hideMark/>
          </w:tcPr>
          <w:p w14:paraId="48E05161" w14:textId="77777777" w:rsidR="00975C97" w:rsidRPr="0001701A" w:rsidRDefault="00975C97" w:rsidP="00C971DC">
            <w:pPr>
              <w:pStyle w:val="TAL"/>
              <w:rPr>
                <w:lang w:eastAsia="zh-CN"/>
              </w:rPr>
            </w:pPr>
            <w:r w:rsidRPr="0001701A">
              <w:rPr>
                <w:lang w:eastAsia="zh-CN"/>
              </w:rPr>
              <w:t>CBW=5MHz when SCS=15kHz</w:t>
            </w:r>
          </w:p>
          <w:p w14:paraId="609EC390" w14:textId="77777777" w:rsidR="00975C97" w:rsidRPr="0001701A" w:rsidRDefault="00975C97" w:rsidP="00C971DC">
            <w:pPr>
              <w:pStyle w:val="TAL"/>
              <w:rPr>
                <w:lang w:eastAsia="zh-CN"/>
              </w:rPr>
            </w:pPr>
            <w:r w:rsidRPr="0001701A">
              <w:rPr>
                <w:lang w:eastAsia="zh-CN"/>
              </w:rPr>
              <w:t>CBW=10,15MHz when SCS=30kHz</w:t>
            </w:r>
          </w:p>
          <w:p w14:paraId="45C15689" w14:textId="77777777" w:rsidR="00975C97" w:rsidRPr="0001701A" w:rsidRDefault="00975C97" w:rsidP="00C971DC">
            <w:pPr>
              <w:pStyle w:val="TAL"/>
              <w:rPr>
                <w:lang w:eastAsia="zh-CN"/>
              </w:rPr>
            </w:pPr>
            <w:r w:rsidRPr="0001701A">
              <w:rPr>
                <w:lang w:eastAsia="zh-CN"/>
              </w:rPr>
              <w:t>CBW=20,25,30MHz when SCS=60kHz</w:t>
            </w:r>
          </w:p>
        </w:tc>
      </w:tr>
      <w:tr w:rsidR="00975C97" w:rsidRPr="0001701A" w14:paraId="1EC4B452" w14:textId="77777777" w:rsidTr="00C971DC">
        <w:trPr>
          <w:trHeight w:val="42"/>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158A9A22"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147BC68"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3A225" w14:textId="77777777" w:rsidR="00975C97" w:rsidRPr="0001701A" w:rsidRDefault="00975C97" w:rsidP="00C971DC">
            <w:pPr>
              <w:pStyle w:val="TAL"/>
              <w:rPr>
                <w:lang w:eastAsia="zh-CN"/>
              </w:rPr>
            </w:pPr>
            <w:r w:rsidRPr="0001701A">
              <w:rPr>
                <w:lang w:eastAsia="zh-CN"/>
              </w:rPr>
              <w:t>8</w:t>
            </w:r>
          </w:p>
        </w:tc>
        <w:tc>
          <w:tcPr>
            <w:tcW w:w="3269" w:type="dxa"/>
            <w:tcBorders>
              <w:top w:val="single" w:sz="4" w:space="0" w:color="auto"/>
              <w:left w:val="single" w:sz="4" w:space="0" w:color="auto"/>
              <w:bottom w:val="single" w:sz="4" w:space="0" w:color="auto"/>
              <w:right w:val="single" w:sz="4" w:space="0" w:color="auto"/>
            </w:tcBorders>
            <w:vAlign w:val="center"/>
            <w:hideMark/>
          </w:tcPr>
          <w:p w14:paraId="64404067" w14:textId="77777777" w:rsidR="00975C97" w:rsidRPr="0001701A" w:rsidRDefault="00975C97" w:rsidP="00C971DC">
            <w:pPr>
              <w:pStyle w:val="TAL"/>
              <w:rPr>
                <w:lang w:eastAsia="zh-CN"/>
              </w:rPr>
            </w:pPr>
            <w:r w:rsidRPr="0001701A">
              <w:rPr>
                <w:lang w:eastAsia="zh-CN"/>
              </w:rPr>
              <w:t>CBW=10,15MHz when SCS=15kHz</w:t>
            </w:r>
          </w:p>
          <w:p w14:paraId="0FF3A85B" w14:textId="77777777" w:rsidR="00975C97" w:rsidRPr="0001701A" w:rsidRDefault="00975C97" w:rsidP="00C971DC">
            <w:pPr>
              <w:pStyle w:val="TAL"/>
              <w:rPr>
                <w:lang w:eastAsia="zh-CN"/>
              </w:rPr>
            </w:pPr>
            <w:r w:rsidRPr="0001701A">
              <w:rPr>
                <w:lang w:eastAsia="zh-CN"/>
              </w:rPr>
              <w:t>CBW=20,25,30MHz when SCS=30kHz</w:t>
            </w:r>
          </w:p>
          <w:p w14:paraId="118E64FB" w14:textId="77777777" w:rsidR="00975C97" w:rsidRPr="0001701A" w:rsidRDefault="00975C97" w:rsidP="00C971DC">
            <w:pPr>
              <w:pStyle w:val="TAL"/>
              <w:rPr>
                <w:lang w:eastAsia="zh-CN"/>
              </w:rPr>
            </w:pPr>
            <w:r w:rsidRPr="0001701A">
              <w:rPr>
                <w:lang w:eastAsia="zh-CN"/>
              </w:rPr>
              <w:t>CBW=40,50,60,70MHz when SCS=60kHz</w:t>
            </w:r>
          </w:p>
        </w:tc>
      </w:tr>
      <w:tr w:rsidR="00975C97" w:rsidRPr="0001701A" w14:paraId="2D26ED70" w14:textId="77777777" w:rsidTr="00C971DC">
        <w:trPr>
          <w:trHeight w:val="42"/>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7B467E09"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A5E0DB6"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0F56D" w14:textId="77777777" w:rsidR="00975C97" w:rsidRPr="0001701A" w:rsidRDefault="00975C97" w:rsidP="00C971DC">
            <w:pPr>
              <w:pStyle w:val="TAL"/>
              <w:rPr>
                <w:lang w:eastAsia="zh-CN"/>
              </w:rPr>
            </w:pPr>
            <w:r w:rsidRPr="0001701A">
              <w:rPr>
                <w:lang w:eastAsia="zh-CN"/>
              </w:rPr>
              <w:t>16</w:t>
            </w:r>
          </w:p>
        </w:tc>
        <w:tc>
          <w:tcPr>
            <w:tcW w:w="3269" w:type="dxa"/>
            <w:tcBorders>
              <w:top w:val="single" w:sz="4" w:space="0" w:color="auto"/>
              <w:left w:val="single" w:sz="4" w:space="0" w:color="auto"/>
              <w:bottom w:val="single" w:sz="4" w:space="0" w:color="auto"/>
              <w:right w:val="single" w:sz="4" w:space="0" w:color="auto"/>
            </w:tcBorders>
            <w:vAlign w:val="center"/>
            <w:hideMark/>
          </w:tcPr>
          <w:p w14:paraId="08144F89" w14:textId="77777777" w:rsidR="00975C97" w:rsidRPr="0001701A" w:rsidRDefault="00975C97" w:rsidP="00C971DC">
            <w:pPr>
              <w:pStyle w:val="TAL"/>
              <w:rPr>
                <w:lang w:eastAsia="zh-CN"/>
              </w:rPr>
            </w:pPr>
            <w:r w:rsidRPr="0001701A">
              <w:rPr>
                <w:lang w:eastAsia="zh-CN"/>
              </w:rPr>
              <w:t>CBW&gt;15 MHz when SCS=15kHz</w:t>
            </w:r>
          </w:p>
          <w:p w14:paraId="0E3BF4B1" w14:textId="77777777" w:rsidR="00975C97" w:rsidRPr="0001701A" w:rsidRDefault="00975C97" w:rsidP="00C971DC">
            <w:pPr>
              <w:pStyle w:val="TAL"/>
              <w:rPr>
                <w:lang w:eastAsia="zh-CN"/>
              </w:rPr>
            </w:pPr>
            <w:r w:rsidRPr="0001701A">
              <w:rPr>
                <w:lang w:eastAsia="zh-CN"/>
              </w:rPr>
              <w:t>CBW&gt;30 MHz when SCS=30kHz CBW&gt;70 MHz when SCS=60kHz</w:t>
            </w:r>
          </w:p>
        </w:tc>
      </w:tr>
    </w:tbl>
    <w:p w14:paraId="496FB1EF" w14:textId="77777777" w:rsidR="00975C97" w:rsidRPr="0001701A" w:rsidRDefault="00975C97" w:rsidP="00975C97">
      <w:pPr>
        <w:rPr>
          <w:lang w:eastAsia="zh-CN"/>
        </w:rPr>
      </w:pPr>
    </w:p>
    <w:p w14:paraId="5D0A0C44" w14:textId="77777777" w:rsidR="00975C97" w:rsidRPr="0001701A" w:rsidRDefault="00975C97" w:rsidP="00975C97">
      <w:pPr>
        <w:pStyle w:val="Heading8"/>
        <w:rPr>
          <w:rFonts w:eastAsia="Yu Mincho"/>
        </w:rPr>
      </w:pPr>
      <w:bookmarkStart w:id="108" w:name="_Toc27478720"/>
      <w:bookmarkStart w:id="109" w:name="_Toc36227434"/>
      <w:r w:rsidRPr="0001701A">
        <w:rPr>
          <w:rFonts w:eastAsia="Yu Mincho"/>
        </w:rPr>
        <w:t>Annex D</w:t>
      </w:r>
      <w:r w:rsidRPr="0001701A">
        <w:t xml:space="preserve"> (normative):</w:t>
      </w:r>
      <w:r w:rsidRPr="0001701A">
        <w:br/>
        <w:t>Characteristics of the Interfering Signal</w:t>
      </w:r>
      <w:bookmarkEnd w:id="108"/>
      <w:bookmarkEnd w:id="109"/>
    </w:p>
    <w:p w14:paraId="658582DD" w14:textId="77777777" w:rsidR="00975C97" w:rsidRPr="0001701A" w:rsidRDefault="00975C97" w:rsidP="00975C97">
      <w:pPr>
        <w:pStyle w:val="Heading1"/>
      </w:pPr>
      <w:bookmarkStart w:id="110" w:name="_Toc27478721"/>
      <w:bookmarkStart w:id="111" w:name="_Toc36227435"/>
      <w:r w:rsidRPr="0001701A">
        <w:t>D.1</w:t>
      </w:r>
      <w:r w:rsidRPr="0001701A">
        <w:tab/>
        <w:t>General</w:t>
      </w:r>
      <w:bookmarkEnd w:id="110"/>
      <w:bookmarkEnd w:id="111"/>
    </w:p>
    <w:p w14:paraId="4DFA4348" w14:textId="77777777" w:rsidR="00975C97" w:rsidRPr="0001701A" w:rsidRDefault="00975C97" w:rsidP="00975C97">
      <w:pPr>
        <w:rPr>
          <w:lang w:eastAsia="zh-CN"/>
        </w:rPr>
      </w:pPr>
      <w:r w:rsidRPr="0001701A">
        <w:t xml:space="preserve">Some RF performance requirements for the </w:t>
      </w:r>
      <w:r w:rsidRPr="0001701A">
        <w:rPr>
          <w:lang w:eastAsia="zh-CN"/>
        </w:rPr>
        <w:t>NR</w:t>
      </w:r>
      <w:r w:rsidRPr="0001701A">
        <w:t xml:space="preserve"> UE receiver are defined with interfering signals present in addition to the wanted signal.</w:t>
      </w:r>
    </w:p>
    <w:p w14:paraId="14F409AF" w14:textId="77777777" w:rsidR="00975C97" w:rsidRPr="0001701A" w:rsidRDefault="00975C97" w:rsidP="00975C97">
      <w:pPr>
        <w:rPr>
          <w:lang w:eastAsia="zh-CN"/>
        </w:rPr>
      </w:pPr>
      <w:r w:rsidRPr="0001701A">
        <w:t xml:space="preserve">For NR bands with </w:t>
      </w:r>
      <w:proofErr w:type="spellStart"/>
      <w:r w:rsidRPr="0001701A">
        <w:t>F</w:t>
      </w:r>
      <w:r w:rsidRPr="0001701A">
        <w:rPr>
          <w:vertAlign w:val="subscript"/>
        </w:rPr>
        <w:t>DL_high</w:t>
      </w:r>
      <w:proofErr w:type="spellEnd"/>
      <w:r w:rsidRPr="0001701A">
        <w:t xml:space="preserve">&lt; 2700 MHz and </w:t>
      </w:r>
      <w:proofErr w:type="spellStart"/>
      <w:r w:rsidRPr="0001701A">
        <w:t>F</w:t>
      </w:r>
      <w:r w:rsidRPr="0001701A">
        <w:rPr>
          <w:vertAlign w:val="subscript"/>
        </w:rPr>
        <w:t>UL_high</w:t>
      </w:r>
      <w:proofErr w:type="spellEnd"/>
      <w:r w:rsidRPr="0001701A">
        <w:t>&lt; 2700 MHz</w:t>
      </w:r>
      <w:r w:rsidRPr="0001701A">
        <w:rPr>
          <w:lang w:eastAsia="zh-CN"/>
        </w:rPr>
        <w:t xml:space="preserve">, </w:t>
      </w:r>
      <w:r w:rsidRPr="0001701A">
        <w:t xml:space="preserve">a modulated 5MHz full bandwidth </w:t>
      </w:r>
      <w:r w:rsidRPr="0001701A">
        <w:rPr>
          <w:lang w:eastAsia="zh-CN"/>
        </w:rPr>
        <w:t>NR</w:t>
      </w:r>
      <w:r w:rsidRPr="0001701A">
        <w:t xml:space="preserve"> down link signal, and in some cases an additional CW signal, are used</w:t>
      </w:r>
      <w:r w:rsidRPr="0001701A">
        <w:rPr>
          <w:lang w:eastAsia="zh-CN"/>
        </w:rPr>
        <w:t xml:space="preserve"> as interfering signal. </w:t>
      </w:r>
    </w:p>
    <w:p w14:paraId="712440F5" w14:textId="77777777" w:rsidR="00975C97" w:rsidRPr="0001701A" w:rsidRDefault="00975C97" w:rsidP="00975C97">
      <w:pPr>
        <w:rPr>
          <w:lang w:eastAsia="zh-CN"/>
        </w:rPr>
      </w:pPr>
      <w:r w:rsidRPr="0001701A">
        <w:t xml:space="preserve">For NR bands with </w:t>
      </w:r>
      <w:proofErr w:type="spellStart"/>
      <w:r w:rsidRPr="0001701A">
        <w:t>F</w:t>
      </w:r>
      <w:r w:rsidRPr="0001701A">
        <w:rPr>
          <w:vertAlign w:val="subscript"/>
        </w:rPr>
        <w:t>DL_low</w:t>
      </w:r>
      <w:proofErr w:type="spellEnd"/>
      <w:r w:rsidRPr="0001701A">
        <w:rPr>
          <w:rFonts w:cs="Arial"/>
        </w:rPr>
        <w:t>≥</w:t>
      </w:r>
      <w:r w:rsidRPr="0001701A">
        <w:t xml:space="preserve"> 3300 MHz and </w:t>
      </w:r>
      <w:proofErr w:type="spellStart"/>
      <w:r w:rsidRPr="0001701A">
        <w:t>F</w:t>
      </w:r>
      <w:r w:rsidRPr="0001701A">
        <w:rPr>
          <w:vertAlign w:val="subscript"/>
        </w:rPr>
        <w:t>UL_low</w:t>
      </w:r>
      <w:proofErr w:type="spellEnd"/>
      <w:r w:rsidRPr="0001701A">
        <w:rPr>
          <w:rFonts w:cs="Arial"/>
        </w:rPr>
        <w:t>≥</w:t>
      </w:r>
      <w:r w:rsidRPr="0001701A">
        <w:t xml:space="preserve"> 3300 MHz</w:t>
      </w:r>
      <w:r w:rsidRPr="0001701A">
        <w:rPr>
          <w:lang w:eastAsia="zh-CN"/>
        </w:rPr>
        <w:t>, a modulated NR downlink signal which equals to channel bandwidth of the wanted signal for Single Carrier case and Inter-band CA case is used as interfering. For intra-band contiguous CA Bandwidth Class C case, a modulated NR downlink signal which equals to the aggregated channel bandwidth of the wanted signal is used. For intra-band contiguous CA Bandwidth Class D and E case, a modulated 50MHz NR downlink signal is used. A</w:t>
      </w:r>
      <w:r w:rsidRPr="0001701A">
        <w:t>nd in some cases, an additional CW signal</w:t>
      </w:r>
      <w:r w:rsidRPr="0001701A">
        <w:rPr>
          <w:lang w:eastAsia="zh-CN"/>
        </w:rPr>
        <w:t xml:space="preserve"> is</w:t>
      </w:r>
      <w:r w:rsidRPr="0001701A">
        <w:t xml:space="preserve"> used.</w:t>
      </w:r>
    </w:p>
    <w:p w14:paraId="16DCF4A9" w14:textId="77777777" w:rsidR="00975C97" w:rsidRPr="0001701A" w:rsidRDefault="00975C97" w:rsidP="00975C97">
      <w:pPr>
        <w:pStyle w:val="Heading1"/>
      </w:pPr>
      <w:bookmarkStart w:id="112" w:name="_Toc27478722"/>
      <w:bookmarkStart w:id="113" w:name="_Toc36227436"/>
      <w:r w:rsidRPr="0001701A">
        <w:lastRenderedPageBreak/>
        <w:t>D.2</w:t>
      </w:r>
      <w:r w:rsidRPr="0001701A">
        <w:tab/>
        <w:t>Interference signals</w:t>
      </w:r>
      <w:bookmarkEnd w:id="112"/>
      <w:bookmarkEnd w:id="113"/>
    </w:p>
    <w:p w14:paraId="35A2C266" w14:textId="77777777" w:rsidR="00975C97" w:rsidRPr="0001701A" w:rsidRDefault="00975C97" w:rsidP="00975C97">
      <w:pPr>
        <w:rPr>
          <w:rFonts w:cs="v5.0.0"/>
          <w:snapToGrid w:val="0"/>
        </w:rPr>
      </w:pPr>
      <w:r w:rsidRPr="0001701A">
        <w:rPr>
          <w:rFonts w:cs="v5.0.0"/>
          <w:snapToGrid w:val="0"/>
        </w:rPr>
        <w:t>Table D.2-1 describes the modulated interferer for different channel bandwidth options</w:t>
      </w:r>
      <w:r w:rsidRPr="0001701A">
        <w:rPr>
          <w:rFonts w:cs="v5.0.0"/>
          <w:snapToGrid w:val="0"/>
          <w:lang w:eastAsia="zh-CN"/>
        </w:rPr>
        <w:t xml:space="preserve"> for NR band lower than 2700MHz</w:t>
      </w:r>
      <w:r w:rsidRPr="0001701A">
        <w:rPr>
          <w:rFonts w:cs="v5.0.0"/>
          <w:snapToGrid w:val="0"/>
        </w:rPr>
        <w:t>.</w:t>
      </w:r>
    </w:p>
    <w:p w14:paraId="40089613" w14:textId="77777777" w:rsidR="00975C97" w:rsidRPr="0001701A" w:rsidRDefault="00975C97" w:rsidP="00975C97">
      <w:pPr>
        <w:pStyle w:val="TH"/>
        <w:rPr>
          <w:lang w:eastAsia="zh-CN"/>
        </w:rPr>
      </w:pPr>
      <w:r w:rsidRPr="0001701A">
        <w:t xml:space="preserve">Table D.2-1: Description of modulated </w:t>
      </w:r>
      <w:r w:rsidRPr="0001701A">
        <w:rPr>
          <w:lang w:eastAsia="zh-CN"/>
        </w:rPr>
        <w:t>NR</w:t>
      </w:r>
      <w:r w:rsidRPr="0001701A">
        <w:t xml:space="preserve"> interferer</w:t>
      </w:r>
      <w:r w:rsidRPr="0001701A">
        <w:rPr>
          <w:lang w:eastAsia="zh-CN"/>
        </w:rPr>
        <w:t xml:space="preserve"> for NR bands with </w:t>
      </w:r>
      <w:proofErr w:type="spellStart"/>
      <w:r w:rsidRPr="0001701A">
        <w:rPr>
          <w:lang w:eastAsia="zh-CN"/>
        </w:rPr>
        <w:t>F</w:t>
      </w:r>
      <w:r w:rsidRPr="0001701A">
        <w:rPr>
          <w:vertAlign w:val="subscript"/>
          <w:lang w:eastAsia="zh-CN"/>
        </w:rPr>
        <w:t>DL_high</w:t>
      </w:r>
      <w:proofErr w:type="spellEnd"/>
      <w:r w:rsidRPr="0001701A">
        <w:rPr>
          <w:lang w:eastAsia="zh-CN"/>
        </w:rPr>
        <w:t xml:space="preserve">&lt; 2700 MHz and </w:t>
      </w:r>
      <w:proofErr w:type="spellStart"/>
      <w:r w:rsidRPr="0001701A">
        <w:rPr>
          <w:lang w:eastAsia="zh-CN"/>
        </w:rPr>
        <w:t>F</w:t>
      </w:r>
      <w:r w:rsidRPr="0001701A">
        <w:rPr>
          <w:vertAlign w:val="subscript"/>
          <w:lang w:eastAsia="zh-CN"/>
        </w:rPr>
        <w:t>UL_high</w:t>
      </w:r>
      <w:proofErr w:type="spellEnd"/>
      <w:r w:rsidRPr="0001701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975C97" w:rsidRPr="0001701A" w14:paraId="3189B19F" w14:textId="77777777" w:rsidTr="00C971DC">
        <w:trPr>
          <w:jc w:val="center"/>
        </w:trPr>
        <w:tc>
          <w:tcPr>
            <w:tcW w:w="1224" w:type="dxa"/>
            <w:vMerge w:val="restart"/>
            <w:vAlign w:val="center"/>
          </w:tcPr>
          <w:p w14:paraId="24723AA2" w14:textId="77777777" w:rsidR="00975C97" w:rsidRPr="0001701A" w:rsidRDefault="00975C97" w:rsidP="00C971DC">
            <w:pPr>
              <w:pStyle w:val="TAC"/>
            </w:pPr>
          </w:p>
        </w:tc>
        <w:tc>
          <w:tcPr>
            <w:tcW w:w="5467" w:type="dxa"/>
            <w:gridSpan w:val="6"/>
            <w:vAlign w:val="center"/>
          </w:tcPr>
          <w:p w14:paraId="4D4029A0" w14:textId="77777777" w:rsidR="00975C97" w:rsidRPr="0001701A" w:rsidRDefault="00975C97" w:rsidP="00C971DC">
            <w:pPr>
              <w:pStyle w:val="TAC"/>
            </w:pPr>
            <w:r w:rsidRPr="0001701A">
              <w:rPr>
                <w:b/>
              </w:rPr>
              <w:t>Channel bandwidth</w:t>
            </w:r>
          </w:p>
        </w:tc>
      </w:tr>
      <w:tr w:rsidR="00975C97" w:rsidRPr="0001701A" w14:paraId="2D078794" w14:textId="77777777" w:rsidTr="00C971DC">
        <w:trPr>
          <w:jc w:val="center"/>
        </w:trPr>
        <w:tc>
          <w:tcPr>
            <w:tcW w:w="1224" w:type="dxa"/>
            <w:vMerge/>
            <w:vAlign w:val="center"/>
          </w:tcPr>
          <w:p w14:paraId="0A6FFA14" w14:textId="77777777" w:rsidR="00975C97" w:rsidRPr="0001701A" w:rsidRDefault="00975C97" w:rsidP="00C971DC">
            <w:pPr>
              <w:pStyle w:val="TAC"/>
            </w:pPr>
          </w:p>
        </w:tc>
        <w:tc>
          <w:tcPr>
            <w:tcW w:w="961" w:type="dxa"/>
            <w:vAlign w:val="center"/>
          </w:tcPr>
          <w:p w14:paraId="04D99887" w14:textId="77777777" w:rsidR="00975C97" w:rsidRPr="0001701A" w:rsidRDefault="00975C97" w:rsidP="00C971DC">
            <w:pPr>
              <w:pStyle w:val="TAH"/>
            </w:pPr>
            <w:r w:rsidRPr="0001701A">
              <w:t>5 MHz</w:t>
            </w:r>
          </w:p>
        </w:tc>
        <w:tc>
          <w:tcPr>
            <w:tcW w:w="850" w:type="dxa"/>
            <w:vAlign w:val="center"/>
          </w:tcPr>
          <w:p w14:paraId="2ABD1C8E" w14:textId="77777777" w:rsidR="00975C97" w:rsidRPr="0001701A" w:rsidRDefault="00975C97" w:rsidP="00C971DC">
            <w:pPr>
              <w:pStyle w:val="TAH"/>
            </w:pPr>
            <w:r w:rsidRPr="0001701A">
              <w:t>10MHz</w:t>
            </w:r>
          </w:p>
        </w:tc>
        <w:tc>
          <w:tcPr>
            <w:tcW w:w="851" w:type="dxa"/>
            <w:vAlign w:val="center"/>
          </w:tcPr>
          <w:p w14:paraId="33FD3F31" w14:textId="77777777" w:rsidR="00975C97" w:rsidRPr="0001701A" w:rsidRDefault="00975C97" w:rsidP="00C971DC">
            <w:pPr>
              <w:pStyle w:val="TAH"/>
            </w:pPr>
            <w:r w:rsidRPr="0001701A">
              <w:rPr>
                <w:lang w:eastAsia="zh-CN"/>
              </w:rPr>
              <w:t>1</w:t>
            </w:r>
            <w:r w:rsidRPr="0001701A">
              <w:t>5 MHz</w:t>
            </w:r>
          </w:p>
        </w:tc>
        <w:tc>
          <w:tcPr>
            <w:tcW w:w="992" w:type="dxa"/>
            <w:vAlign w:val="center"/>
          </w:tcPr>
          <w:p w14:paraId="156DF8D8" w14:textId="77777777" w:rsidR="00975C97" w:rsidRPr="0001701A" w:rsidRDefault="00975C97" w:rsidP="00C971DC">
            <w:pPr>
              <w:pStyle w:val="TAH"/>
            </w:pPr>
            <w:r w:rsidRPr="0001701A">
              <w:rPr>
                <w:lang w:eastAsia="zh-CN"/>
              </w:rPr>
              <w:t>2</w:t>
            </w:r>
            <w:r w:rsidRPr="0001701A">
              <w:t>0 MHz</w:t>
            </w:r>
          </w:p>
        </w:tc>
        <w:tc>
          <w:tcPr>
            <w:tcW w:w="850" w:type="dxa"/>
            <w:vAlign w:val="center"/>
          </w:tcPr>
          <w:p w14:paraId="36F0393B" w14:textId="77777777" w:rsidR="00975C97" w:rsidRPr="0001701A" w:rsidRDefault="00975C97" w:rsidP="00C971DC">
            <w:pPr>
              <w:pStyle w:val="TAH"/>
            </w:pPr>
            <w:r w:rsidRPr="0001701A">
              <w:rPr>
                <w:lang w:eastAsia="zh-CN"/>
              </w:rPr>
              <w:t>2</w:t>
            </w:r>
            <w:r w:rsidRPr="0001701A">
              <w:t>5 MHz</w:t>
            </w:r>
          </w:p>
        </w:tc>
        <w:tc>
          <w:tcPr>
            <w:tcW w:w="963" w:type="dxa"/>
            <w:vAlign w:val="center"/>
          </w:tcPr>
          <w:p w14:paraId="38D06034" w14:textId="77777777" w:rsidR="00975C97" w:rsidRPr="0001701A" w:rsidRDefault="00975C97" w:rsidP="00C971DC">
            <w:pPr>
              <w:pStyle w:val="TAH"/>
            </w:pPr>
            <w:r w:rsidRPr="0001701A">
              <w:rPr>
                <w:lang w:eastAsia="zh-CN"/>
              </w:rPr>
              <w:t>3</w:t>
            </w:r>
            <w:r w:rsidRPr="0001701A">
              <w:t>0 MHz</w:t>
            </w:r>
          </w:p>
        </w:tc>
      </w:tr>
      <w:tr w:rsidR="00975C97" w:rsidRPr="0001701A" w14:paraId="3E79D2F5" w14:textId="77777777" w:rsidTr="00C971DC">
        <w:trPr>
          <w:jc w:val="center"/>
        </w:trPr>
        <w:tc>
          <w:tcPr>
            <w:tcW w:w="1224" w:type="dxa"/>
            <w:vAlign w:val="center"/>
          </w:tcPr>
          <w:p w14:paraId="14E906B2" w14:textId="77777777" w:rsidR="00975C97" w:rsidRPr="0001701A" w:rsidRDefault="00975C97" w:rsidP="00C971DC">
            <w:pPr>
              <w:pStyle w:val="TAC"/>
              <w:rPr>
                <w:lang w:eastAsia="zh-CN"/>
              </w:rPr>
            </w:pPr>
            <w:r w:rsidRPr="0001701A">
              <w:t>RB</w:t>
            </w:r>
          </w:p>
        </w:tc>
        <w:tc>
          <w:tcPr>
            <w:tcW w:w="5467" w:type="dxa"/>
            <w:gridSpan w:val="6"/>
            <w:vAlign w:val="center"/>
          </w:tcPr>
          <w:p w14:paraId="4AB28A8B" w14:textId="77777777" w:rsidR="00975C97" w:rsidRPr="0001701A" w:rsidRDefault="00975C97" w:rsidP="00C971DC">
            <w:pPr>
              <w:pStyle w:val="TAC"/>
              <w:rPr>
                <w:lang w:eastAsia="zh-CN"/>
              </w:rPr>
            </w:pPr>
            <w:r w:rsidRPr="0001701A">
              <w:rPr>
                <w:lang w:eastAsia="zh-CN"/>
              </w:rPr>
              <w:t>NOTE1</w:t>
            </w:r>
          </w:p>
        </w:tc>
      </w:tr>
      <w:tr w:rsidR="00975C97" w:rsidRPr="0001701A" w14:paraId="6BA27460" w14:textId="77777777" w:rsidTr="00C971DC">
        <w:trPr>
          <w:jc w:val="center"/>
        </w:trPr>
        <w:tc>
          <w:tcPr>
            <w:tcW w:w="1224" w:type="dxa"/>
            <w:vAlign w:val="center"/>
          </w:tcPr>
          <w:p w14:paraId="629EE063" w14:textId="77777777" w:rsidR="00975C97" w:rsidRPr="0001701A" w:rsidRDefault="00975C97" w:rsidP="00C971DC">
            <w:pPr>
              <w:pStyle w:val="TAC"/>
            </w:pPr>
            <w:proofErr w:type="spellStart"/>
            <w:r w:rsidRPr="0001701A">
              <w:t>BW</w:t>
            </w:r>
            <w:r w:rsidRPr="0001701A">
              <w:rPr>
                <w:vertAlign w:val="subscript"/>
              </w:rPr>
              <w:t>Interferer</w:t>
            </w:r>
            <w:proofErr w:type="spellEnd"/>
          </w:p>
        </w:tc>
        <w:tc>
          <w:tcPr>
            <w:tcW w:w="5467" w:type="dxa"/>
            <w:gridSpan w:val="6"/>
            <w:vAlign w:val="center"/>
          </w:tcPr>
          <w:p w14:paraId="04131893" w14:textId="77777777" w:rsidR="00975C97" w:rsidRPr="0001701A" w:rsidRDefault="00975C97" w:rsidP="00C971DC">
            <w:pPr>
              <w:pStyle w:val="TAC"/>
              <w:rPr>
                <w:lang w:eastAsia="zh-CN"/>
              </w:rPr>
            </w:pPr>
            <w:r w:rsidRPr="0001701A">
              <w:rPr>
                <w:lang w:eastAsia="zh-CN"/>
              </w:rPr>
              <w:t>5 MHz</w:t>
            </w:r>
          </w:p>
        </w:tc>
      </w:tr>
      <w:tr w:rsidR="00975C97" w:rsidRPr="0001701A" w14:paraId="578845CA" w14:textId="77777777" w:rsidTr="00C971DC">
        <w:trPr>
          <w:jc w:val="center"/>
        </w:trPr>
        <w:tc>
          <w:tcPr>
            <w:tcW w:w="1224" w:type="dxa"/>
            <w:vMerge w:val="restart"/>
            <w:vAlign w:val="center"/>
          </w:tcPr>
          <w:p w14:paraId="525770D3" w14:textId="77777777" w:rsidR="00975C97" w:rsidRPr="0001701A" w:rsidRDefault="00975C97" w:rsidP="00C971DC">
            <w:pPr>
              <w:pStyle w:val="TAC"/>
            </w:pPr>
          </w:p>
        </w:tc>
        <w:tc>
          <w:tcPr>
            <w:tcW w:w="5467" w:type="dxa"/>
            <w:gridSpan w:val="6"/>
            <w:vAlign w:val="center"/>
          </w:tcPr>
          <w:p w14:paraId="7F90227E" w14:textId="77777777" w:rsidR="00975C97" w:rsidRPr="0001701A" w:rsidRDefault="00975C97" w:rsidP="00C971DC">
            <w:pPr>
              <w:pStyle w:val="TAH"/>
            </w:pPr>
            <w:r w:rsidRPr="0001701A">
              <w:t>Channel bandwidth</w:t>
            </w:r>
          </w:p>
        </w:tc>
      </w:tr>
      <w:tr w:rsidR="00975C97" w:rsidRPr="0001701A" w14:paraId="1AE65E04" w14:textId="77777777" w:rsidTr="00C971DC">
        <w:trPr>
          <w:jc w:val="center"/>
        </w:trPr>
        <w:tc>
          <w:tcPr>
            <w:tcW w:w="1224" w:type="dxa"/>
            <w:vMerge/>
            <w:vAlign w:val="center"/>
          </w:tcPr>
          <w:p w14:paraId="21EA46B4" w14:textId="77777777" w:rsidR="00975C97" w:rsidRPr="0001701A" w:rsidRDefault="00975C97" w:rsidP="00C971DC">
            <w:pPr>
              <w:pStyle w:val="TAC"/>
            </w:pPr>
          </w:p>
        </w:tc>
        <w:tc>
          <w:tcPr>
            <w:tcW w:w="961" w:type="dxa"/>
            <w:vAlign w:val="center"/>
          </w:tcPr>
          <w:p w14:paraId="33A72595" w14:textId="77777777" w:rsidR="00975C97" w:rsidRPr="0001701A" w:rsidRDefault="00975C97" w:rsidP="00C971DC">
            <w:pPr>
              <w:pStyle w:val="TAH"/>
            </w:pPr>
            <w:r w:rsidRPr="0001701A">
              <w:rPr>
                <w:lang w:eastAsia="zh-CN"/>
              </w:rPr>
              <w:t>40</w:t>
            </w:r>
            <w:r w:rsidRPr="0001701A">
              <w:t xml:space="preserve"> MHz</w:t>
            </w:r>
          </w:p>
        </w:tc>
        <w:tc>
          <w:tcPr>
            <w:tcW w:w="850" w:type="dxa"/>
            <w:vAlign w:val="center"/>
          </w:tcPr>
          <w:p w14:paraId="2E5995D4" w14:textId="77777777" w:rsidR="00975C97" w:rsidRPr="0001701A" w:rsidRDefault="00975C97" w:rsidP="00C971DC">
            <w:pPr>
              <w:pStyle w:val="TAH"/>
            </w:pPr>
            <w:r w:rsidRPr="0001701A">
              <w:rPr>
                <w:lang w:eastAsia="zh-CN"/>
              </w:rPr>
              <w:t>5</w:t>
            </w:r>
            <w:r w:rsidRPr="0001701A">
              <w:t>0 MHz</w:t>
            </w:r>
          </w:p>
        </w:tc>
        <w:tc>
          <w:tcPr>
            <w:tcW w:w="851" w:type="dxa"/>
            <w:vAlign w:val="center"/>
          </w:tcPr>
          <w:p w14:paraId="3DD5B18B" w14:textId="77777777" w:rsidR="00975C97" w:rsidRPr="0001701A" w:rsidRDefault="00975C97" w:rsidP="00C971DC">
            <w:pPr>
              <w:pStyle w:val="TAH"/>
            </w:pPr>
            <w:r w:rsidRPr="0001701A">
              <w:rPr>
                <w:lang w:eastAsia="zh-CN"/>
              </w:rPr>
              <w:t>60</w:t>
            </w:r>
            <w:r w:rsidRPr="0001701A">
              <w:t xml:space="preserve"> MHz</w:t>
            </w:r>
          </w:p>
        </w:tc>
        <w:tc>
          <w:tcPr>
            <w:tcW w:w="992" w:type="dxa"/>
            <w:vAlign w:val="center"/>
          </w:tcPr>
          <w:p w14:paraId="4A08FEEE" w14:textId="77777777" w:rsidR="00975C97" w:rsidRPr="0001701A" w:rsidRDefault="00975C97" w:rsidP="00C971DC">
            <w:pPr>
              <w:pStyle w:val="TAH"/>
            </w:pPr>
            <w:r w:rsidRPr="0001701A">
              <w:rPr>
                <w:lang w:eastAsia="zh-CN"/>
              </w:rPr>
              <w:t>8</w:t>
            </w:r>
            <w:r w:rsidRPr="0001701A">
              <w:t>0 MHz</w:t>
            </w:r>
          </w:p>
        </w:tc>
        <w:tc>
          <w:tcPr>
            <w:tcW w:w="850" w:type="dxa"/>
            <w:vAlign w:val="center"/>
          </w:tcPr>
          <w:p w14:paraId="5628DDB5" w14:textId="77777777" w:rsidR="00975C97" w:rsidRPr="0001701A" w:rsidRDefault="00975C97" w:rsidP="00C971DC">
            <w:pPr>
              <w:pStyle w:val="TAH"/>
            </w:pPr>
            <w:r w:rsidRPr="0001701A">
              <w:rPr>
                <w:lang w:eastAsia="zh-CN"/>
              </w:rPr>
              <w:t>90</w:t>
            </w:r>
            <w:r w:rsidRPr="0001701A">
              <w:t xml:space="preserve"> MHz</w:t>
            </w:r>
          </w:p>
        </w:tc>
        <w:tc>
          <w:tcPr>
            <w:tcW w:w="963" w:type="dxa"/>
            <w:vAlign w:val="center"/>
          </w:tcPr>
          <w:p w14:paraId="78CE3C25" w14:textId="77777777" w:rsidR="00975C97" w:rsidRPr="0001701A" w:rsidRDefault="00975C97" w:rsidP="00C971DC">
            <w:pPr>
              <w:pStyle w:val="TAH"/>
            </w:pPr>
            <w:r w:rsidRPr="0001701A">
              <w:rPr>
                <w:lang w:eastAsia="zh-CN"/>
              </w:rPr>
              <w:t>10</w:t>
            </w:r>
            <w:r w:rsidRPr="0001701A">
              <w:t>0 MHz</w:t>
            </w:r>
          </w:p>
        </w:tc>
      </w:tr>
      <w:tr w:rsidR="00975C97" w:rsidRPr="0001701A" w14:paraId="627B7B0E" w14:textId="77777777" w:rsidTr="00C971DC">
        <w:trPr>
          <w:jc w:val="center"/>
        </w:trPr>
        <w:tc>
          <w:tcPr>
            <w:tcW w:w="1224" w:type="dxa"/>
            <w:vAlign w:val="center"/>
          </w:tcPr>
          <w:p w14:paraId="12B17BA0" w14:textId="77777777" w:rsidR="00975C97" w:rsidRPr="0001701A" w:rsidRDefault="00975C97" w:rsidP="00C971DC">
            <w:pPr>
              <w:pStyle w:val="TAC"/>
            </w:pPr>
            <w:r w:rsidRPr="0001701A">
              <w:t>RB</w:t>
            </w:r>
          </w:p>
        </w:tc>
        <w:tc>
          <w:tcPr>
            <w:tcW w:w="5467" w:type="dxa"/>
            <w:gridSpan w:val="6"/>
            <w:vAlign w:val="center"/>
          </w:tcPr>
          <w:p w14:paraId="3DE05722" w14:textId="77777777" w:rsidR="00975C97" w:rsidRPr="0001701A" w:rsidRDefault="00975C97" w:rsidP="00C971DC">
            <w:pPr>
              <w:pStyle w:val="TAC"/>
              <w:rPr>
                <w:lang w:eastAsia="zh-CN"/>
              </w:rPr>
            </w:pPr>
            <w:r w:rsidRPr="0001701A">
              <w:rPr>
                <w:lang w:eastAsia="zh-CN"/>
              </w:rPr>
              <w:t>NOTE1</w:t>
            </w:r>
          </w:p>
        </w:tc>
      </w:tr>
      <w:tr w:rsidR="00975C97" w:rsidRPr="0001701A" w14:paraId="5624747D" w14:textId="77777777" w:rsidTr="00C971DC">
        <w:trPr>
          <w:jc w:val="center"/>
        </w:trPr>
        <w:tc>
          <w:tcPr>
            <w:tcW w:w="1224" w:type="dxa"/>
            <w:vAlign w:val="center"/>
          </w:tcPr>
          <w:p w14:paraId="362CC1C5" w14:textId="77777777" w:rsidR="00975C97" w:rsidRPr="0001701A" w:rsidRDefault="00975C97" w:rsidP="00C971DC">
            <w:pPr>
              <w:pStyle w:val="TAC"/>
            </w:pPr>
            <w:proofErr w:type="spellStart"/>
            <w:r w:rsidRPr="0001701A">
              <w:t>BW</w:t>
            </w:r>
            <w:r w:rsidRPr="0001701A">
              <w:rPr>
                <w:vertAlign w:val="subscript"/>
              </w:rPr>
              <w:t>Interferer</w:t>
            </w:r>
            <w:proofErr w:type="spellEnd"/>
          </w:p>
        </w:tc>
        <w:tc>
          <w:tcPr>
            <w:tcW w:w="5467" w:type="dxa"/>
            <w:gridSpan w:val="6"/>
            <w:vAlign w:val="center"/>
          </w:tcPr>
          <w:p w14:paraId="6E127BCE" w14:textId="77777777" w:rsidR="00975C97" w:rsidRPr="0001701A" w:rsidRDefault="00975C97" w:rsidP="00C971DC">
            <w:pPr>
              <w:pStyle w:val="TAC"/>
            </w:pPr>
            <w:r w:rsidRPr="0001701A">
              <w:rPr>
                <w:lang w:eastAsia="zh-CN"/>
              </w:rPr>
              <w:t>5</w:t>
            </w:r>
            <w:r w:rsidRPr="0001701A">
              <w:t xml:space="preserve"> MHz</w:t>
            </w:r>
          </w:p>
        </w:tc>
      </w:tr>
      <w:tr w:rsidR="00975C97" w:rsidRPr="0001701A" w14:paraId="3D1627C0" w14:textId="77777777" w:rsidTr="00C971DC">
        <w:trPr>
          <w:jc w:val="center"/>
        </w:trPr>
        <w:tc>
          <w:tcPr>
            <w:tcW w:w="6691" w:type="dxa"/>
            <w:gridSpan w:val="7"/>
            <w:vAlign w:val="center"/>
          </w:tcPr>
          <w:p w14:paraId="4F95B38E" w14:textId="77777777" w:rsidR="00975C97" w:rsidRPr="0001701A" w:rsidRDefault="00975C97" w:rsidP="00C971DC">
            <w:pPr>
              <w:pStyle w:val="TAN"/>
              <w:rPr>
                <w:lang w:eastAsia="zh-CN"/>
              </w:rPr>
            </w:pPr>
            <w:r w:rsidRPr="0001701A">
              <w:rPr>
                <w:lang w:eastAsia="zh-CN"/>
              </w:rPr>
              <w:t>NOTE 1:</w:t>
            </w:r>
            <w:r w:rsidRPr="0001701A">
              <w:rPr>
                <w:lang w:eastAsia="zh-CN"/>
              </w:rPr>
              <w:tab/>
              <w:t>The RB configured for interfering signal is the same as maximum RB number defined in Table 5.3.2-1 for each sub-carrier spacing.</w:t>
            </w:r>
          </w:p>
        </w:tc>
      </w:tr>
    </w:tbl>
    <w:p w14:paraId="15FFD070" w14:textId="77777777" w:rsidR="00975C97" w:rsidRPr="0001701A" w:rsidRDefault="00975C97" w:rsidP="00975C97">
      <w:pPr>
        <w:rPr>
          <w:snapToGrid w:val="0"/>
        </w:rPr>
      </w:pPr>
    </w:p>
    <w:p w14:paraId="11EC0A71" w14:textId="77777777" w:rsidR="00975C97" w:rsidRPr="0001701A" w:rsidRDefault="00975C97" w:rsidP="00975C97">
      <w:pPr>
        <w:rPr>
          <w:rFonts w:cs="v5.0.0"/>
          <w:snapToGrid w:val="0"/>
        </w:rPr>
      </w:pPr>
      <w:r w:rsidRPr="0001701A">
        <w:rPr>
          <w:rFonts w:cs="v5.0.0"/>
          <w:snapToGrid w:val="0"/>
        </w:rPr>
        <w:t>Table D.2-</w:t>
      </w:r>
      <w:r w:rsidRPr="0001701A">
        <w:rPr>
          <w:rFonts w:cs="v5.0.0"/>
          <w:snapToGrid w:val="0"/>
          <w:lang w:eastAsia="zh-CN"/>
        </w:rPr>
        <w:t>2 and Table D.2-3</w:t>
      </w:r>
      <w:r w:rsidRPr="0001701A">
        <w:rPr>
          <w:rFonts w:cs="v5.0.0"/>
          <w:snapToGrid w:val="0"/>
        </w:rPr>
        <w:t xml:space="preserve"> describe the modulated interferer for different channel bandwidth options</w:t>
      </w:r>
      <w:r w:rsidRPr="0001701A">
        <w:rPr>
          <w:rFonts w:cs="v5.0.0"/>
          <w:snapToGrid w:val="0"/>
          <w:lang w:eastAsia="zh-CN"/>
        </w:rPr>
        <w:t xml:space="preserve"> for NR band higher than 3300MHz</w:t>
      </w:r>
      <w:r w:rsidRPr="0001701A">
        <w:rPr>
          <w:rFonts w:cs="v5.0.0"/>
          <w:snapToGrid w:val="0"/>
        </w:rPr>
        <w:t>.</w:t>
      </w:r>
    </w:p>
    <w:p w14:paraId="27595BE8" w14:textId="77777777" w:rsidR="00975C97" w:rsidRPr="0001701A" w:rsidRDefault="00975C97" w:rsidP="00975C97">
      <w:pPr>
        <w:pStyle w:val="TH"/>
        <w:rPr>
          <w:lang w:eastAsia="zh-CN"/>
        </w:rPr>
      </w:pPr>
      <w:r w:rsidRPr="0001701A">
        <w:t>Table D.2-</w:t>
      </w:r>
      <w:r w:rsidRPr="0001701A">
        <w:rPr>
          <w:lang w:eastAsia="zh-CN"/>
        </w:rPr>
        <w:t>2</w:t>
      </w:r>
      <w:r w:rsidRPr="0001701A">
        <w:t xml:space="preserve">: Description of modulated </w:t>
      </w:r>
      <w:r w:rsidRPr="0001701A">
        <w:rPr>
          <w:lang w:eastAsia="zh-CN"/>
        </w:rPr>
        <w:t>NR</w:t>
      </w:r>
      <w:r w:rsidRPr="0001701A">
        <w:t xml:space="preserve"> interferer</w:t>
      </w:r>
      <w:r w:rsidRPr="0001701A">
        <w:rPr>
          <w:lang w:eastAsia="zh-CN"/>
        </w:rPr>
        <w:t xml:space="preserve"> for NR bands with </w:t>
      </w:r>
      <w:proofErr w:type="spellStart"/>
      <w:r w:rsidRPr="0001701A">
        <w:t>F</w:t>
      </w:r>
      <w:r w:rsidRPr="0001701A">
        <w:rPr>
          <w:vertAlign w:val="subscript"/>
        </w:rPr>
        <w:t>DL_low</w:t>
      </w:r>
      <w:proofErr w:type="spellEnd"/>
      <w:r w:rsidRPr="0001701A">
        <w:rPr>
          <w:rFonts w:cs="Arial"/>
        </w:rPr>
        <w:t>≥</w:t>
      </w:r>
      <w:r w:rsidRPr="0001701A">
        <w:t xml:space="preserve"> 3300 MHz and </w:t>
      </w:r>
      <w:proofErr w:type="spellStart"/>
      <w:r w:rsidRPr="0001701A">
        <w:t>F</w:t>
      </w:r>
      <w:r w:rsidRPr="0001701A">
        <w:rPr>
          <w:vertAlign w:val="subscript"/>
        </w:rPr>
        <w:t>UL_low</w:t>
      </w:r>
      <w:proofErr w:type="spellEnd"/>
      <w:r w:rsidRPr="0001701A">
        <w:rPr>
          <w:rFonts w:cs="Arial"/>
        </w:rPr>
        <w:t>≥</w:t>
      </w:r>
      <w:r w:rsidRPr="0001701A">
        <w:t xml:space="preserve"> 33</w:t>
      </w:r>
      <w:r w:rsidRPr="0001701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975C97" w:rsidRPr="0001701A" w14:paraId="2CBBC980" w14:textId="77777777" w:rsidTr="00C971DC">
        <w:trPr>
          <w:jc w:val="center"/>
        </w:trPr>
        <w:tc>
          <w:tcPr>
            <w:tcW w:w="1251" w:type="dxa"/>
            <w:vMerge w:val="restart"/>
            <w:vAlign w:val="center"/>
          </w:tcPr>
          <w:p w14:paraId="2A27985E" w14:textId="77777777" w:rsidR="00975C97" w:rsidRPr="0001701A" w:rsidRDefault="00975C97" w:rsidP="00C971DC">
            <w:pPr>
              <w:pStyle w:val="TAC"/>
            </w:pPr>
          </w:p>
        </w:tc>
        <w:tc>
          <w:tcPr>
            <w:tcW w:w="8329" w:type="dxa"/>
            <w:gridSpan w:val="9"/>
            <w:vAlign w:val="center"/>
          </w:tcPr>
          <w:p w14:paraId="4C0D13C2" w14:textId="77777777" w:rsidR="00975C97" w:rsidRPr="0001701A" w:rsidRDefault="00975C97" w:rsidP="00C971DC">
            <w:pPr>
              <w:pStyle w:val="TAC"/>
              <w:rPr>
                <w:b/>
              </w:rPr>
            </w:pPr>
            <w:r w:rsidRPr="0001701A">
              <w:rPr>
                <w:b/>
              </w:rPr>
              <w:t>Channel bandwidth</w:t>
            </w:r>
          </w:p>
        </w:tc>
      </w:tr>
      <w:tr w:rsidR="00975C97" w:rsidRPr="0001701A" w14:paraId="2AB341D3" w14:textId="77777777" w:rsidTr="00C971DC">
        <w:trPr>
          <w:jc w:val="center"/>
        </w:trPr>
        <w:tc>
          <w:tcPr>
            <w:tcW w:w="1251" w:type="dxa"/>
            <w:vMerge/>
            <w:vAlign w:val="center"/>
          </w:tcPr>
          <w:p w14:paraId="3B2E0D0A" w14:textId="77777777" w:rsidR="00975C97" w:rsidRPr="0001701A" w:rsidRDefault="00975C97" w:rsidP="00C971DC">
            <w:pPr>
              <w:pStyle w:val="TAC"/>
            </w:pPr>
          </w:p>
        </w:tc>
        <w:tc>
          <w:tcPr>
            <w:tcW w:w="934" w:type="dxa"/>
            <w:vAlign w:val="center"/>
          </w:tcPr>
          <w:p w14:paraId="70B714CB" w14:textId="77777777" w:rsidR="00975C97" w:rsidRPr="0001701A" w:rsidRDefault="00975C97" w:rsidP="00C971DC">
            <w:pPr>
              <w:pStyle w:val="TAH"/>
            </w:pPr>
            <w:r w:rsidRPr="0001701A">
              <w:rPr>
                <w:lang w:eastAsia="zh-CN"/>
              </w:rPr>
              <w:t>10</w:t>
            </w:r>
            <w:r w:rsidRPr="0001701A">
              <w:t xml:space="preserve"> MHz</w:t>
            </w:r>
          </w:p>
        </w:tc>
        <w:tc>
          <w:tcPr>
            <w:tcW w:w="850" w:type="dxa"/>
            <w:vAlign w:val="center"/>
          </w:tcPr>
          <w:p w14:paraId="3AA5999F" w14:textId="77777777" w:rsidR="00975C97" w:rsidRPr="0001701A" w:rsidRDefault="00975C97" w:rsidP="00C971DC">
            <w:pPr>
              <w:pStyle w:val="TAH"/>
            </w:pPr>
            <w:r w:rsidRPr="0001701A">
              <w:t>1</w:t>
            </w:r>
            <w:r w:rsidRPr="0001701A">
              <w:rPr>
                <w:lang w:eastAsia="zh-CN"/>
              </w:rPr>
              <w:t xml:space="preserve">5 </w:t>
            </w:r>
            <w:r w:rsidRPr="0001701A">
              <w:t>MHz</w:t>
            </w:r>
          </w:p>
        </w:tc>
        <w:tc>
          <w:tcPr>
            <w:tcW w:w="851" w:type="dxa"/>
            <w:vAlign w:val="center"/>
          </w:tcPr>
          <w:p w14:paraId="7E03358F" w14:textId="77777777" w:rsidR="00975C97" w:rsidRPr="0001701A" w:rsidRDefault="00975C97" w:rsidP="00C971DC">
            <w:pPr>
              <w:pStyle w:val="TAH"/>
            </w:pPr>
            <w:r w:rsidRPr="0001701A">
              <w:rPr>
                <w:lang w:eastAsia="zh-CN"/>
              </w:rPr>
              <w:t>20</w:t>
            </w:r>
            <w:r w:rsidRPr="0001701A">
              <w:t xml:space="preserve"> MHz</w:t>
            </w:r>
          </w:p>
        </w:tc>
        <w:tc>
          <w:tcPr>
            <w:tcW w:w="992" w:type="dxa"/>
            <w:vAlign w:val="center"/>
          </w:tcPr>
          <w:p w14:paraId="5C2AB61E" w14:textId="77777777" w:rsidR="00975C97" w:rsidRPr="0001701A" w:rsidRDefault="00975C97" w:rsidP="00C971DC">
            <w:pPr>
              <w:pStyle w:val="TAH"/>
            </w:pPr>
            <w:r w:rsidRPr="0001701A">
              <w:rPr>
                <w:lang w:eastAsia="zh-CN"/>
              </w:rPr>
              <w:t>4</w:t>
            </w:r>
            <w:r w:rsidRPr="0001701A">
              <w:t>0 MHz</w:t>
            </w:r>
          </w:p>
        </w:tc>
        <w:tc>
          <w:tcPr>
            <w:tcW w:w="850" w:type="dxa"/>
            <w:vAlign w:val="center"/>
          </w:tcPr>
          <w:p w14:paraId="6D9990CF" w14:textId="77777777" w:rsidR="00975C97" w:rsidRPr="0001701A" w:rsidRDefault="00975C97" w:rsidP="00C971DC">
            <w:pPr>
              <w:pStyle w:val="TAH"/>
            </w:pPr>
            <w:r w:rsidRPr="0001701A">
              <w:rPr>
                <w:lang w:eastAsia="zh-CN"/>
              </w:rPr>
              <w:t>50</w:t>
            </w:r>
            <w:r w:rsidRPr="0001701A">
              <w:t xml:space="preserve"> MHz</w:t>
            </w:r>
          </w:p>
        </w:tc>
        <w:tc>
          <w:tcPr>
            <w:tcW w:w="963" w:type="dxa"/>
            <w:vAlign w:val="center"/>
          </w:tcPr>
          <w:p w14:paraId="37555554" w14:textId="77777777" w:rsidR="00975C97" w:rsidRPr="0001701A" w:rsidRDefault="00975C97" w:rsidP="00C971DC">
            <w:pPr>
              <w:pStyle w:val="TAH"/>
            </w:pPr>
            <w:r w:rsidRPr="0001701A">
              <w:rPr>
                <w:lang w:eastAsia="zh-CN"/>
              </w:rPr>
              <w:t>6</w:t>
            </w:r>
            <w:r w:rsidRPr="0001701A">
              <w:t>0 MHz</w:t>
            </w:r>
          </w:p>
        </w:tc>
        <w:tc>
          <w:tcPr>
            <w:tcW w:w="963" w:type="dxa"/>
            <w:vAlign w:val="center"/>
          </w:tcPr>
          <w:p w14:paraId="5FB7425E" w14:textId="77777777" w:rsidR="00975C97" w:rsidRPr="0001701A" w:rsidRDefault="00975C97" w:rsidP="00C971DC">
            <w:pPr>
              <w:pStyle w:val="TAH"/>
            </w:pPr>
            <w:r w:rsidRPr="0001701A">
              <w:rPr>
                <w:lang w:eastAsia="zh-CN"/>
              </w:rPr>
              <w:t>8</w:t>
            </w:r>
            <w:r w:rsidRPr="0001701A">
              <w:t>0 MHz</w:t>
            </w:r>
          </w:p>
        </w:tc>
        <w:tc>
          <w:tcPr>
            <w:tcW w:w="963" w:type="dxa"/>
            <w:vAlign w:val="center"/>
          </w:tcPr>
          <w:p w14:paraId="1479FB99" w14:textId="77777777" w:rsidR="00975C97" w:rsidRPr="0001701A" w:rsidRDefault="00975C97" w:rsidP="00C971DC">
            <w:pPr>
              <w:pStyle w:val="TAH"/>
            </w:pPr>
            <w:r w:rsidRPr="0001701A">
              <w:rPr>
                <w:lang w:eastAsia="zh-CN"/>
              </w:rPr>
              <w:t>90</w:t>
            </w:r>
            <w:r w:rsidRPr="0001701A">
              <w:t xml:space="preserve"> MHz</w:t>
            </w:r>
          </w:p>
        </w:tc>
        <w:tc>
          <w:tcPr>
            <w:tcW w:w="963" w:type="dxa"/>
            <w:vAlign w:val="center"/>
          </w:tcPr>
          <w:p w14:paraId="26B5E231" w14:textId="77777777" w:rsidR="00975C97" w:rsidRPr="0001701A" w:rsidRDefault="00975C97" w:rsidP="00C971DC">
            <w:pPr>
              <w:pStyle w:val="TAH"/>
            </w:pPr>
            <w:r w:rsidRPr="0001701A">
              <w:rPr>
                <w:lang w:eastAsia="zh-CN"/>
              </w:rPr>
              <w:t>10</w:t>
            </w:r>
            <w:r w:rsidRPr="0001701A">
              <w:t>0 MHz</w:t>
            </w:r>
          </w:p>
        </w:tc>
      </w:tr>
      <w:tr w:rsidR="00975C97" w:rsidRPr="0001701A" w14:paraId="16E4CB3E" w14:textId="77777777" w:rsidTr="00C971DC">
        <w:trPr>
          <w:jc w:val="center"/>
        </w:trPr>
        <w:tc>
          <w:tcPr>
            <w:tcW w:w="1251" w:type="dxa"/>
            <w:vAlign w:val="center"/>
          </w:tcPr>
          <w:p w14:paraId="39F11531" w14:textId="77777777" w:rsidR="00975C97" w:rsidRPr="0001701A" w:rsidRDefault="00975C97" w:rsidP="00C971DC">
            <w:pPr>
              <w:pStyle w:val="TAC"/>
              <w:rPr>
                <w:lang w:eastAsia="zh-CN"/>
              </w:rPr>
            </w:pPr>
            <w:r w:rsidRPr="0001701A">
              <w:t>RB</w:t>
            </w:r>
          </w:p>
        </w:tc>
        <w:tc>
          <w:tcPr>
            <w:tcW w:w="8329" w:type="dxa"/>
            <w:gridSpan w:val="9"/>
            <w:vAlign w:val="center"/>
          </w:tcPr>
          <w:p w14:paraId="70C6D4F6" w14:textId="77777777" w:rsidR="00975C97" w:rsidRPr="0001701A" w:rsidRDefault="00975C97" w:rsidP="00C971DC">
            <w:pPr>
              <w:pStyle w:val="TAC"/>
              <w:rPr>
                <w:lang w:eastAsia="zh-CN"/>
              </w:rPr>
            </w:pPr>
            <w:r w:rsidRPr="0001701A">
              <w:rPr>
                <w:lang w:eastAsia="zh-CN"/>
              </w:rPr>
              <w:t>NOTE1</w:t>
            </w:r>
          </w:p>
        </w:tc>
      </w:tr>
      <w:tr w:rsidR="00975C97" w:rsidRPr="0001701A" w14:paraId="0429DFBA" w14:textId="77777777" w:rsidTr="00C971DC">
        <w:trPr>
          <w:jc w:val="center"/>
        </w:trPr>
        <w:tc>
          <w:tcPr>
            <w:tcW w:w="1251" w:type="dxa"/>
            <w:vAlign w:val="center"/>
          </w:tcPr>
          <w:p w14:paraId="6255D653" w14:textId="77777777" w:rsidR="00975C97" w:rsidRPr="0001701A" w:rsidRDefault="00975C97" w:rsidP="00C971DC">
            <w:pPr>
              <w:pStyle w:val="TAC"/>
            </w:pPr>
            <w:proofErr w:type="spellStart"/>
            <w:r w:rsidRPr="0001701A">
              <w:t>BW</w:t>
            </w:r>
            <w:r w:rsidRPr="0001701A">
              <w:rPr>
                <w:vertAlign w:val="subscript"/>
              </w:rPr>
              <w:t>Interferer</w:t>
            </w:r>
            <w:proofErr w:type="spellEnd"/>
          </w:p>
        </w:tc>
        <w:tc>
          <w:tcPr>
            <w:tcW w:w="934" w:type="dxa"/>
            <w:vAlign w:val="center"/>
          </w:tcPr>
          <w:p w14:paraId="120C0EF6" w14:textId="77777777" w:rsidR="00975C97" w:rsidRPr="0001701A" w:rsidRDefault="00975C97" w:rsidP="00C971DC">
            <w:pPr>
              <w:pStyle w:val="TAC"/>
              <w:rPr>
                <w:lang w:eastAsia="zh-CN"/>
              </w:rPr>
            </w:pPr>
            <w:r w:rsidRPr="0001701A">
              <w:rPr>
                <w:lang w:eastAsia="zh-CN"/>
              </w:rPr>
              <w:t>10 MHz</w:t>
            </w:r>
          </w:p>
        </w:tc>
        <w:tc>
          <w:tcPr>
            <w:tcW w:w="850" w:type="dxa"/>
            <w:vAlign w:val="center"/>
          </w:tcPr>
          <w:p w14:paraId="73A6C0EA" w14:textId="77777777" w:rsidR="00975C97" w:rsidRPr="0001701A" w:rsidRDefault="00975C97" w:rsidP="00C971DC">
            <w:pPr>
              <w:pStyle w:val="TAC"/>
              <w:rPr>
                <w:lang w:eastAsia="zh-CN"/>
              </w:rPr>
            </w:pPr>
            <w:r w:rsidRPr="0001701A">
              <w:rPr>
                <w:lang w:eastAsia="zh-CN"/>
              </w:rPr>
              <w:t>15 MHz</w:t>
            </w:r>
          </w:p>
        </w:tc>
        <w:tc>
          <w:tcPr>
            <w:tcW w:w="851" w:type="dxa"/>
            <w:vAlign w:val="center"/>
          </w:tcPr>
          <w:p w14:paraId="5F43D122" w14:textId="77777777" w:rsidR="00975C97" w:rsidRPr="0001701A" w:rsidRDefault="00975C97" w:rsidP="00C971DC">
            <w:pPr>
              <w:pStyle w:val="TAC"/>
              <w:rPr>
                <w:lang w:eastAsia="zh-CN"/>
              </w:rPr>
            </w:pPr>
            <w:r w:rsidRPr="0001701A">
              <w:rPr>
                <w:lang w:eastAsia="zh-CN"/>
              </w:rPr>
              <w:t>20 MHz</w:t>
            </w:r>
          </w:p>
        </w:tc>
        <w:tc>
          <w:tcPr>
            <w:tcW w:w="992" w:type="dxa"/>
            <w:vAlign w:val="center"/>
          </w:tcPr>
          <w:p w14:paraId="47BAF691" w14:textId="77777777" w:rsidR="00975C97" w:rsidRPr="0001701A" w:rsidRDefault="00975C97" w:rsidP="00C971DC">
            <w:pPr>
              <w:pStyle w:val="TAC"/>
              <w:rPr>
                <w:lang w:eastAsia="zh-CN"/>
              </w:rPr>
            </w:pPr>
            <w:r w:rsidRPr="0001701A">
              <w:rPr>
                <w:lang w:eastAsia="zh-CN"/>
              </w:rPr>
              <w:t>40 MHz</w:t>
            </w:r>
          </w:p>
        </w:tc>
        <w:tc>
          <w:tcPr>
            <w:tcW w:w="850" w:type="dxa"/>
            <w:vAlign w:val="center"/>
          </w:tcPr>
          <w:p w14:paraId="6A92041F" w14:textId="77777777" w:rsidR="00975C97" w:rsidRPr="0001701A" w:rsidRDefault="00975C97" w:rsidP="00C971DC">
            <w:pPr>
              <w:pStyle w:val="TAC"/>
              <w:rPr>
                <w:lang w:eastAsia="zh-CN"/>
              </w:rPr>
            </w:pPr>
            <w:r w:rsidRPr="0001701A">
              <w:rPr>
                <w:lang w:eastAsia="zh-CN"/>
              </w:rPr>
              <w:t>50 MHz</w:t>
            </w:r>
          </w:p>
        </w:tc>
        <w:tc>
          <w:tcPr>
            <w:tcW w:w="963" w:type="dxa"/>
            <w:vAlign w:val="center"/>
          </w:tcPr>
          <w:p w14:paraId="7EB5053B" w14:textId="77777777" w:rsidR="00975C97" w:rsidRPr="0001701A" w:rsidRDefault="00975C97" w:rsidP="00C971DC">
            <w:pPr>
              <w:pStyle w:val="TAC"/>
              <w:rPr>
                <w:lang w:eastAsia="zh-CN"/>
              </w:rPr>
            </w:pPr>
            <w:r w:rsidRPr="0001701A">
              <w:rPr>
                <w:lang w:eastAsia="zh-CN"/>
              </w:rPr>
              <w:t>60 MHz</w:t>
            </w:r>
          </w:p>
        </w:tc>
        <w:tc>
          <w:tcPr>
            <w:tcW w:w="963" w:type="dxa"/>
            <w:vAlign w:val="center"/>
          </w:tcPr>
          <w:p w14:paraId="01969ED3" w14:textId="77777777" w:rsidR="00975C97" w:rsidRPr="0001701A" w:rsidRDefault="00975C97" w:rsidP="00C971DC">
            <w:pPr>
              <w:pStyle w:val="TAC"/>
              <w:rPr>
                <w:lang w:eastAsia="zh-CN"/>
              </w:rPr>
            </w:pPr>
            <w:r w:rsidRPr="0001701A">
              <w:rPr>
                <w:lang w:eastAsia="zh-CN"/>
              </w:rPr>
              <w:t>80 MHz</w:t>
            </w:r>
          </w:p>
        </w:tc>
        <w:tc>
          <w:tcPr>
            <w:tcW w:w="963" w:type="dxa"/>
            <w:vAlign w:val="center"/>
          </w:tcPr>
          <w:p w14:paraId="0A57B7D5" w14:textId="77777777" w:rsidR="00975C97" w:rsidRPr="0001701A" w:rsidRDefault="00975C97" w:rsidP="00C971DC">
            <w:pPr>
              <w:pStyle w:val="TAC"/>
              <w:rPr>
                <w:lang w:eastAsia="zh-CN"/>
              </w:rPr>
            </w:pPr>
            <w:r w:rsidRPr="0001701A">
              <w:rPr>
                <w:lang w:eastAsia="zh-CN"/>
              </w:rPr>
              <w:t>90 MHz</w:t>
            </w:r>
          </w:p>
        </w:tc>
        <w:tc>
          <w:tcPr>
            <w:tcW w:w="963" w:type="dxa"/>
            <w:vAlign w:val="center"/>
          </w:tcPr>
          <w:p w14:paraId="62341C2D" w14:textId="77777777" w:rsidR="00975C97" w:rsidRPr="0001701A" w:rsidRDefault="00975C97" w:rsidP="00C971DC">
            <w:pPr>
              <w:pStyle w:val="TAC"/>
              <w:rPr>
                <w:lang w:eastAsia="zh-CN"/>
              </w:rPr>
            </w:pPr>
            <w:r w:rsidRPr="0001701A">
              <w:rPr>
                <w:lang w:eastAsia="zh-CN"/>
              </w:rPr>
              <w:t>100 MHz</w:t>
            </w:r>
          </w:p>
        </w:tc>
      </w:tr>
      <w:tr w:rsidR="00975C97" w:rsidRPr="0001701A" w14:paraId="0E5D7952" w14:textId="77777777" w:rsidTr="00C971DC">
        <w:trPr>
          <w:jc w:val="center"/>
        </w:trPr>
        <w:tc>
          <w:tcPr>
            <w:tcW w:w="9580" w:type="dxa"/>
            <w:gridSpan w:val="10"/>
            <w:vAlign w:val="center"/>
          </w:tcPr>
          <w:p w14:paraId="5578979E" w14:textId="77777777" w:rsidR="00975C97" w:rsidRPr="0001701A" w:rsidRDefault="00975C97" w:rsidP="00C971DC">
            <w:pPr>
              <w:pStyle w:val="TAN"/>
              <w:rPr>
                <w:lang w:eastAsia="zh-CN"/>
              </w:rPr>
            </w:pPr>
            <w:r w:rsidRPr="0001701A">
              <w:rPr>
                <w:lang w:eastAsia="zh-CN"/>
              </w:rPr>
              <w:t>NOTE 1:</w:t>
            </w:r>
            <w:r w:rsidRPr="0001701A">
              <w:rPr>
                <w:lang w:eastAsia="zh-CN"/>
              </w:rPr>
              <w:tab/>
              <w:t>The RB configured for interfering signal is the same as maximum RB number defined in Table 5.3.2-1 for each sub-carrier spacing.</w:t>
            </w:r>
          </w:p>
        </w:tc>
      </w:tr>
    </w:tbl>
    <w:p w14:paraId="3303E800" w14:textId="77777777" w:rsidR="00975C97" w:rsidRPr="0001701A" w:rsidRDefault="00975C97" w:rsidP="00975C97">
      <w:pPr>
        <w:rPr>
          <w:snapToGrid w:val="0"/>
          <w:lang w:eastAsia="zh-CN"/>
        </w:rPr>
      </w:pPr>
    </w:p>
    <w:p w14:paraId="37E81E18" w14:textId="77777777" w:rsidR="00975C97" w:rsidRPr="0001701A" w:rsidRDefault="00975C97" w:rsidP="00975C97">
      <w:pPr>
        <w:pStyle w:val="TH"/>
        <w:rPr>
          <w:lang w:eastAsia="zh-CN"/>
        </w:rPr>
      </w:pPr>
      <w:r w:rsidRPr="0001701A">
        <w:t>Table D.2-</w:t>
      </w:r>
      <w:r w:rsidRPr="0001701A">
        <w:rPr>
          <w:lang w:eastAsia="zh-CN"/>
        </w:rPr>
        <w:t>3</w:t>
      </w:r>
      <w:r w:rsidRPr="0001701A">
        <w:t xml:space="preserve">: Description of modulated NR interferer for NR bands with </w:t>
      </w:r>
      <w:proofErr w:type="spellStart"/>
      <w:r w:rsidRPr="0001701A">
        <w:t>F</w:t>
      </w:r>
      <w:r w:rsidRPr="0001701A">
        <w:rPr>
          <w:vertAlign w:val="subscript"/>
        </w:rPr>
        <w:t>DL_low</w:t>
      </w:r>
      <w:proofErr w:type="spellEnd"/>
      <w:r w:rsidRPr="0001701A">
        <w:t xml:space="preserve">≥ 3300 MHz and </w:t>
      </w:r>
      <w:proofErr w:type="spellStart"/>
      <w:r w:rsidRPr="0001701A">
        <w:t>F</w:t>
      </w:r>
      <w:r w:rsidRPr="0001701A">
        <w:rPr>
          <w:vertAlign w:val="subscript"/>
        </w:rPr>
        <w:t>UL_low</w:t>
      </w:r>
      <w:proofErr w:type="spellEnd"/>
      <w:r w:rsidRPr="0001701A">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861"/>
        <w:gridCol w:w="869"/>
        <w:gridCol w:w="867"/>
        <w:gridCol w:w="867"/>
        <w:gridCol w:w="996"/>
        <w:gridCol w:w="996"/>
        <w:gridCol w:w="867"/>
        <w:gridCol w:w="967"/>
        <w:gridCol w:w="1136"/>
      </w:tblGrid>
      <w:tr w:rsidR="00975C97" w:rsidRPr="0001701A" w14:paraId="2D6B5FC7" w14:textId="77777777" w:rsidTr="00C971DC">
        <w:trPr>
          <w:trHeight w:val="249"/>
          <w:jc w:val="center"/>
        </w:trPr>
        <w:tc>
          <w:tcPr>
            <w:tcW w:w="610" w:type="pct"/>
            <w:vMerge w:val="restart"/>
            <w:vAlign w:val="center"/>
          </w:tcPr>
          <w:p w14:paraId="5ED74D3E" w14:textId="77777777" w:rsidR="00975C97" w:rsidRPr="0001701A" w:rsidRDefault="00975C97" w:rsidP="00C971DC">
            <w:pPr>
              <w:pStyle w:val="TAC"/>
            </w:pPr>
          </w:p>
        </w:tc>
        <w:tc>
          <w:tcPr>
            <w:tcW w:w="3814" w:type="pct"/>
            <w:gridSpan w:val="8"/>
            <w:vAlign w:val="center"/>
          </w:tcPr>
          <w:p w14:paraId="04BB2B27" w14:textId="77777777" w:rsidR="00975C97" w:rsidRPr="0001701A" w:rsidRDefault="00975C97" w:rsidP="00C971DC">
            <w:pPr>
              <w:pStyle w:val="TAC"/>
              <w:rPr>
                <w:b/>
                <w:lang w:eastAsia="zh-CN"/>
              </w:rPr>
            </w:pPr>
            <w:r w:rsidRPr="0001701A">
              <w:rPr>
                <w:b/>
                <w:lang w:eastAsia="zh-CN"/>
              </w:rPr>
              <w:t xml:space="preserve">Aggregated </w:t>
            </w:r>
            <w:r w:rsidRPr="0001701A">
              <w:rPr>
                <w:b/>
              </w:rPr>
              <w:t>Channel bandwidth</w:t>
            </w:r>
            <w:r w:rsidRPr="0001701A">
              <w:rPr>
                <w:b/>
                <w:lang w:eastAsia="zh-CN"/>
              </w:rPr>
              <w:t xml:space="preserve"> of Bandwidth Class C</w:t>
            </w:r>
          </w:p>
        </w:tc>
        <w:tc>
          <w:tcPr>
            <w:tcW w:w="576" w:type="pct"/>
            <w:vMerge w:val="restart"/>
          </w:tcPr>
          <w:p w14:paraId="1B7332AA" w14:textId="77777777" w:rsidR="00975C97" w:rsidRPr="0001701A" w:rsidRDefault="00975C97" w:rsidP="00C971DC">
            <w:pPr>
              <w:pStyle w:val="TAC"/>
              <w:rPr>
                <w:b/>
                <w:lang w:eastAsia="zh-CN"/>
              </w:rPr>
            </w:pPr>
            <w:r w:rsidRPr="0001701A">
              <w:rPr>
                <w:b/>
                <w:lang w:eastAsia="zh-CN"/>
              </w:rPr>
              <w:t>Bandwidth Class D/E</w:t>
            </w:r>
          </w:p>
        </w:tc>
      </w:tr>
      <w:tr w:rsidR="00975C97" w:rsidRPr="0001701A" w14:paraId="30EB12F1" w14:textId="77777777" w:rsidTr="00C971DC">
        <w:trPr>
          <w:jc w:val="center"/>
        </w:trPr>
        <w:tc>
          <w:tcPr>
            <w:tcW w:w="610" w:type="pct"/>
            <w:vMerge/>
            <w:vAlign w:val="center"/>
          </w:tcPr>
          <w:p w14:paraId="0B461BBB" w14:textId="77777777" w:rsidR="00975C97" w:rsidRPr="0001701A" w:rsidRDefault="00975C97" w:rsidP="00C971DC">
            <w:pPr>
              <w:pStyle w:val="TAC"/>
            </w:pPr>
          </w:p>
        </w:tc>
        <w:tc>
          <w:tcPr>
            <w:tcW w:w="451" w:type="pct"/>
            <w:vAlign w:val="center"/>
          </w:tcPr>
          <w:p w14:paraId="1BA27E85" w14:textId="77777777" w:rsidR="00975C97" w:rsidRPr="0001701A" w:rsidRDefault="00975C97" w:rsidP="00C971DC">
            <w:pPr>
              <w:pStyle w:val="TAH"/>
            </w:pPr>
            <w:r w:rsidRPr="0001701A">
              <w:rPr>
                <w:lang w:eastAsia="zh-CN"/>
              </w:rPr>
              <w:t>110</w:t>
            </w:r>
            <w:r w:rsidRPr="0001701A">
              <w:t xml:space="preserve"> MHz</w:t>
            </w:r>
          </w:p>
        </w:tc>
        <w:tc>
          <w:tcPr>
            <w:tcW w:w="455" w:type="pct"/>
            <w:vAlign w:val="center"/>
          </w:tcPr>
          <w:p w14:paraId="43DC86E3" w14:textId="77777777" w:rsidR="00975C97" w:rsidRPr="0001701A" w:rsidRDefault="00975C97" w:rsidP="00C971DC">
            <w:pPr>
              <w:pStyle w:val="TAH"/>
            </w:pPr>
            <w:r w:rsidRPr="0001701A">
              <w:t>1</w:t>
            </w:r>
            <w:r w:rsidRPr="0001701A">
              <w:rPr>
                <w:lang w:eastAsia="zh-CN"/>
              </w:rPr>
              <w:t xml:space="preserve">20 </w:t>
            </w:r>
            <w:r w:rsidRPr="0001701A">
              <w:t>MHz</w:t>
            </w:r>
          </w:p>
        </w:tc>
        <w:tc>
          <w:tcPr>
            <w:tcW w:w="454" w:type="pct"/>
            <w:vAlign w:val="center"/>
          </w:tcPr>
          <w:p w14:paraId="7E2F92BF" w14:textId="77777777" w:rsidR="00975C97" w:rsidRPr="0001701A" w:rsidRDefault="00975C97" w:rsidP="00C971DC">
            <w:pPr>
              <w:pStyle w:val="TAH"/>
            </w:pPr>
            <w:r w:rsidRPr="0001701A">
              <w:rPr>
                <w:lang w:eastAsia="zh-CN"/>
              </w:rPr>
              <w:t>130</w:t>
            </w:r>
            <w:r w:rsidRPr="0001701A">
              <w:t xml:space="preserve"> MHz</w:t>
            </w:r>
          </w:p>
        </w:tc>
        <w:tc>
          <w:tcPr>
            <w:tcW w:w="454" w:type="pct"/>
            <w:vAlign w:val="center"/>
          </w:tcPr>
          <w:p w14:paraId="021D92E4" w14:textId="77777777" w:rsidR="00975C97" w:rsidRPr="0001701A" w:rsidRDefault="00975C97" w:rsidP="00C971DC">
            <w:pPr>
              <w:pStyle w:val="TAH"/>
            </w:pPr>
            <w:r w:rsidRPr="0001701A">
              <w:rPr>
                <w:lang w:eastAsia="zh-CN"/>
              </w:rPr>
              <w:t>14</w:t>
            </w:r>
            <w:r w:rsidRPr="0001701A">
              <w:t>0 MHz</w:t>
            </w:r>
          </w:p>
        </w:tc>
        <w:tc>
          <w:tcPr>
            <w:tcW w:w="521" w:type="pct"/>
            <w:vAlign w:val="center"/>
          </w:tcPr>
          <w:p w14:paraId="4398DEB7" w14:textId="77777777" w:rsidR="00975C97" w:rsidRPr="0001701A" w:rsidRDefault="00975C97" w:rsidP="00C971DC">
            <w:pPr>
              <w:pStyle w:val="TAH"/>
            </w:pPr>
            <w:r w:rsidRPr="0001701A">
              <w:rPr>
                <w:lang w:eastAsia="zh-CN"/>
              </w:rPr>
              <w:t>150</w:t>
            </w:r>
            <w:r w:rsidRPr="0001701A">
              <w:t xml:space="preserve"> MHz</w:t>
            </w:r>
          </w:p>
        </w:tc>
        <w:tc>
          <w:tcPr>
            <w:tcW w:w="521" w:type="pct"/>
            <w:vAlign w:val="center"/>
          </w:tcPr>
          <w:p w14:paraId="5AA4DA90" w14:textId="77777777" w:rsidR="00975C97" w:rsidRPr="0001701A" w:rsidRDefault="00975C97" w:rsidP="00C971DC">
            <w:pPr>
              <w:pStyle w:val="TAH"/>
            </w:pPr>
            <w:r w:rsidRPr="0001701A">
              <w:rPr>
                <w:lang w:eastAsia="zh-CN"/>
              </w:rPr>
              <w:t>16</w:t>
            </w:r>
            <w:r w:rsidRPr="0001701A">
              <w:t>0 MHz</w:t>
            </w:r>
          </w:p>
        </w:tc>
        <w:tc>
          <w:tcPr>
            <w:tcW w:w="454" w:type="pct"/>
            <w:vAlign w:val="center"/>
          </w:tcPr>
          <w:p w14:paraId="0161AD1E" w14:textId="77777777" w:rsidR="00975C97" w:rsidRPr="0001701A" w:rsidRDefault="00975C97" w:rsidP="00C971DC">
            <w:pPr>
              <w:pStyle w:val="TAH"/>
            </w:pPr>
            <w:r w:rsidRPr="0001701A">
              <w:rPr>
                <w:lang w:eastAsia="zh-CN"/>
              </w:rPr>
              <w:t>18</w:t>
            </w:r>
            <w:r w:rsidRPr="0001701A">
              <w:t>0 MHz</w:t>
            </w:r>
          </w:p>
        </w:tc>
        <w:tc>
          <w:tcPr>
            <w:tcW w:w="506" w:type="pct"/>
            <w:vAlign w:val="center"/>
          </w:tcPr>
          <w:p w14:paraId="1B3B1378" w14:textId="77777777" w:rsidR="00975C97" w:rsidRPr="0001701A" w:rsidRDefault="00975C97" w:rsidP="00C971DC">
            <w:pPr>
              <w:pStyle w:val="TAH"/>
            </w:pPr>
            <w:r w:rsidRPr="0001701A">
              <w:rPr>
                <w:lang w:eastAsia="zh-CN"/>
              </w:rPr>
              <w:t>200</w:t>
            </w:r>
            <w:r w:rsidRPr="0001701A">
              <w:t xml:space="preserve"> MHz</w:t>
            </w:r>
          </w:p>
        </w:tc>
        <w:tc>
          <w:tcPr>
            <w:tcW w:w="576" w:type="pct"/>
            <w:vMerge/>
          </w:tcPr>
          <w:p w14:paraId="4466A595" w14:textId="77777777" w:rsidR="00975C97" w:rsidRPr="0001701A" w:rsidRDefault="00975C97" w:rsidP="00C971DC">
            <w:pPr>
              <w:pStyle w:val="TAH"/>
              <w:rPr>
                <w:lang w:eastAsia="zh-CN"/>
              </w:rPr>
            </w:pPr>
          </w:p>
        </w:tc>
      </w:tr>
      <w:tr w:rsidR="00975C97" w:rsidRPr="0001701A" w14:paraId="5E8D808B" w14:textId="77777777" w:rsidTr="00C971DC">
        <w:trPr>
          <w:jc w:val="center"/>
        </w:trPr>
        <w:tc>
          <w:tcPr>
            <w:tcW w:w="610" w:type="pct"/>
            <w:vAlign w:val="center"/>
          </w:tcPr>
          <w:p w14:paraId="4542868F" w14:textId="77777777" w:rsidR="00975C97" w:rsidRPr="0001701A" w:rsidRDefault="00975C97" w:rsidP="00C971DC">
            <w:pPr>
              <w:pStyle w:val="TAC"/>
              <w:rPr>
                <w:lang w:eastAsia="zh-CN"/>
              </w:rPr>
            </w:pPr>
            <w:r w:rsidRPr="0001701A">
              <w:rPr>
                <w:lang w:eastAsia="zh-CN"/>
              </w:rPr>
              <w:t>RB(SCS=30 kHz)</w:t>
            </w:r>
          </w:p>
        </w:tc>
        <w:tc>
          <w:tcPr>
            <w:tcW w:w="3814" w:type="pct"/>
            <w:gridSpan w:val="8"/>
            <w:vAlign w:val="center"/>
          </w:tcPr>
          <w:p w14:paraId="24310214" w14:textId="77777777" w:rsidR="00975C97" w:rsidRPr="0001701A" w:rsidRDefault="00975C97" w:rsidP="00C971DC">
            <w:pPr>
              <w:pStyle w:val="TAH"/>
              <w:rPr>
                <w:b w:val="0"/>
                <w:lang w:eastAsia="zh-CN"/>
              </w:rPr>
            </w:pPr>
            <w:r w:rsidRPr="0001701A">
              <w:rPr>
                <w:b w:val="0"/>
                <w:lang w:eastAsia="zh-CN"/>
              </w:rPr>
              <w:t>Note 1</w:t>
            </w:r>
          </w:p>
        </w:tc>
        <w:tc>
          <w:tcPr>
            <w:tcW w:w="576" w:type="pct"/>
            <w:vAlign w:val="center"/>
          </w:tcPr>
          <w:p w14:paraId="072982D9" w14:textId="77777777" w:rsidR="00975C97" w:rsidRPr="0001701A" w:rsidRDefault="00975C97" w:rsidP="00C971DC">
            <w:pPr>
              <w:pStyle w:val="TAH"/>
              <w:rPr>
                <w:b w:val="0"/>
                <w:lang w:eastAsia="zh-CN"/>
              </w:rPr>
            </w:pPr>
            <w:r w:rsidRPr="0001701A">
              <w:rPr>
                <w:b w:val="0"/>
                <w:lang w:eastAsia="zh-CN"/>
              </w:rPr>
              <w:t>133</w:t>
            </w:r>
          </w:p>
        </w:tc>
      </w:tr>
      <w:tr w:rsidR="00975C97" w:rsidRPr="0001701A" w14:paraId="7F8F222C" w14:textId="77777777" w:rsidTr="00C971DC">
        <w:trPr>
          <w:jc w:val="center"/>
        </w:trPr>
        <w:tc>
          <w:tcPr>
            <w:tcW w:w="610" w:type="pct"/>
            <w:vAlign w:val="center"/>
          </w:tcPr>
          <w:p w14:paraId="758939CC" w14:textId="77777777" w:rsidR="00975C97" w:rsidRPr="0001701A" w:rsidRDefault="00975C97" w:rsidP="00C971DC">
            <w:pPr>
              <w:pStyle w:val="TAC"/>
              <w:rPr>
                <w:lang w:eastAsia="zh-CN"/>
              </w:rPr>
            </w:pPr>
            <w:r w:rsidRPr="0001701A">
              <w:rPr>
                <w:lang w:eastAsia="zh-CN"/>
              </w:rPr>
              <w:t>RB(SCS=60 kHz)</w:t>
            </w:r>
          </w:p>
        </w:tc>
        <w:tc>
          <w:tcPr>
            <w:tcW w:w="1" w:type="pct"/>
            <w:gridSpan w:val="8"/>
            <w:vAlign w:val="center"/>
          </w:tcPr>
          <w:p w14:paraId="2C7B3721" w14:textId="77777777" w:rsidR="00975C97" w:rsidRPr="0001701A" w:rsidRDefault="00975C97" w:rsidP="00C971DC">
            <w:pPr>
              <w:pStyle w:val="TAH"/>
              <w:rPr>
                <w:b w:val="0"/>
                <w:lang w:eastAsia="zh-CN"/>
              </w:rPr>
            </w:pPr>
            <w:r w:rsidRPr="0001701A">
              <w:rPr>
                <w:b w:val="0"/>
                <w:lang w:eastAsia="zh-CN"/>
              </w:rPr>
              <w:t>Note 1</w:t>
            </w:r>
          </w:p>
        </w:tc>
        <w:tc>
          <w:tcPr>
            <w:tcW w:w="576" w:type="pct"/>
            <w:vAlign w:val="center"/>
          </w:tcPr>
          <w:p w14:paraId="0DFEB5BF" w14:textId="77777777" w:rsidR="00975C97" w:rsidRPr="0001701A" w:rsidRDefault="00975C97" w:rsidP="00C971DC">
            <w:pPr>
              <w:pStyle w:val="TAH"/>
              <w:rPr>
                <w:b w:val="0"/>
                <w:lang w:eastAsia="zh-CN"/>
              </w:rPr>
            </w:pPr>
            <w:r w:rsidRPr="0001701A">
              <w:rPr>
                <w:b w:val="0"/>
                <w:lang w:eastAsia="zh-CN"/>
              </w:rPr>
              <w:t>65</w:t>
            </w:r>
          </w:p>
        </w:tc>
      </w:tr>
      <w:tr w:rsidR="00975C97" w:rsidRPr="0001701A" w14:paraId="67398170" w14:textId="77777777" w:rsidTr="00C971DC">
        <w:trPr>
          <w:jc w:val="center"/>
        </w:trPr>
        <w:tc>
          <w:tcPr>
            <w:tcW w:w="610" w:type="pct"/>
            <w:vAlign w:val="center"/>
          </w:tcPr>
          <w:p w14:paraId="311EDE42" w14:textId="77777777" w:rsidR="00975C97" w:rsidRPr="0001701A" w:rsidRDefault="00975C97" w:rsidP="00C971DC">
            <w:pPr>
              <w:pStyle w:val="TAC"/>
              <w:rPr>
                <w:lang w:eastAsia="zh-CN"/>
              </w:rPr>
            </w:pPr>
            <w:proofErr w:type="spellStart"/>
            <w:r w:rsidRPr="0001701A">
              <w:t>BW</w:t>
            </w:r>
            <w:r w:rsidRPr="0001701A">
              <w:rPr>
                <w:vertAlign w:val="subscript"/>
              </w:rPr>
              <w:t>Interferer</w:t>
            </w:r>
            <w:proofErr w:type="spellEnd"/>
          </w:p>
        </w:tc>
        <w:tc>
          <w:tcPr>
            <w:tcW w:w="451" w:type="pct"/>
            <w:vAlign w:val="center"/>
          </w:tcPr>
          <w:p w14:paraId="08414F97" w14:textId="77777777" w:rsidR="00975C97" w:rsidRPr="0001701A" w:rsidRDefault="00975C97" w:rsidP="00C971DC">
            <w:pPr>
              <w:pStyle w:val="TAC"/>
              <w:rPr>
                <w:lang w:eastAsia="zh-CN"/>
              </w:rPr>
            </w:pPr>
            <w:r w:rsidRPr="0001701A">
              <w:rPr>
                <w:lang w:eastAsia="zh-CN"/>
              </w:rPr>
              <w:t>110 MHz</w:t>
            </w:r>
          </w:p>
        </w:tc>
        <w:tc>
          <w:tcPr>
            <w:tcW w:w="455" w:type="pct"/>
            <w:vAlign w:val="center"/>
          </w:tcPr>
          <w:p w14:paraId="4C96FD84" w14:textId="77777777" w:rsidR="00975C97" w:rsidRPr="0001701A" w:rsidRDefault="00975C97" w:rsidP="00C971DC">
            <w:pPr>
              <w:pStyle w:val="TAC"/>
              <w:rPr>
                <w:lang w:eastAsia="zh-CN"/>
              </w:rPr>
            </w:pPr>
            <w:r w:rsidRPr="0001701A">
              <w:rPr>
                <w:lang w:eastAsia="zh-CN"/>
              </w:rPr>
              <w:t>120 MHz</w:t>
            </w:r>
          </w:p>
        </w:tc>
        <w:tc>
          <w:tcPr>
            <w:tcW w:w="454" w:type="pct"/>
            <w:vAlign w:val="center"/>
          </w:tcPr>
          <w:p w14:paraId="57888A7E" w14:textId="77777777" w:rsidR="00975C97" w:rsidRPr="0001701A" w:rsidRDefault="00975C97" w:rsidP="00C971DC">
            <w:pPr>
              <w:pStyle w:val="TAC"/>
              <w:rPr>
                <w:lang w:eastAsia="zh-CN"/>
              </w:rPr>
            </w:pPr>
            <w:r w:rsidRPr="0001701A">
              <w:rPr>
                <w:lang w:eastAsia="zh-CN"/>
              </w:rPr>
              <w:t>130 MHz</w:t>
            </w:r>
          </w:p>
        </w:tc>
        <w:tc>
          <w:tcPr>
            <w:tcW w:w="454" w:type="pct"/>
            <w:vAlign w:val="center"/>
          </w:tcPr>
          <w:p w14:paraId="2C35DFF0" w14:textId="77777777" w:rsidR="00975C97" w:rsidRPr="0001701A" w:rsidRDefault="00975C97" w:rsidP="00C971DC">
            <w:pPr>
              <w:pStyle w:val="TAC"/>
              <w:rPr>
                <w:lang w:eastAsia="zh-CN"/>
              </w:rPr>
            </w:pPr>
            <w:r w:rsidRPr="0001701A">
              <w:rPr>
                <w:lang w:eastAsia="zh-CN"/>
              </w:rPr>
              <w:t>140 MHz</w:t>
            </w:r>
          </w:p>
        </w:tc>
        <w:tc>
          <w:tcPr>
            <w:tcW w:w="521" w:type="pct"/>
            <w:vAlign w:val="center"/>
          </w:tcPr>
          <w:p w14:paraId="29DCBDB3" w14:textId="77777777" w:rsidR="00975C97" w:rsidRPr="0001701A" w:rsidRDefault="00975C97" w:rsidP="00C971DC">
            <w:pPr>
              <w:pStyle w:val="TAC"/>
              <w:rPr>
                <w:lang w:eastAsia="zh-CN"/>
              </w:rPr>
            </w:pPr>
            <w:r w:rsidRPr="0001701A">
              <w:rPr>
                <w:lang w:eastAsia="zh-CN"/>
              </w:rPr>
              <w:t>150 MHz</w:t>
            </w:r>
          </w:p>
        </w:tc>
        <w:tc>
          <w:tcPr>
            <w:tcW w:w="521" w:type="pct"/>
            <w:vAlign w:val="center"/>
          </w:tcPr>
          <w:p w14:paraId="146648C2" w14:textId="77777777" w:rsidR="00975C97" w:rsidRPr="0001701A" w:rsidRDefault="00975C97" w:rsidP="00C971DC">
            <w:pPr>
              <w:pStyle w:val="TAC"/>
              <w:rPr>
                <w:lang w:eastAsia="zh-CN"/>
              </w:rPr>
            </w:pPr>
            <w:r w:rsidRPr="0001701A">
              <w:rPr>
                <w:lang w:eastAsia="zh-CN"/>
              </w:rPr>
              <w:t>160 MHz</w:t>
            </w:r>
          </w:p>
        </w:tc>
        <w:tc>
          <w:tcPr>
            <w:tcW w:w="454" w:type="pct"/>
            <w:vAlign w:val="center"/>
          </w:tcPr>
          <w:p w14:paraId="3301EDF4" w14:textId="77777777" w:rsidR="00975C97" w:rsidRPr="0001701A" w:rsidRDefault="00975C97" w:rsidP="00C971DC">
            <w:pPr>
              <w:pStyle w:val="TAC"/>
              <w:rPr>
                <w:lang w:eastAsia="zh-CN"/>
              </w:rPr>
            </w:pPr>
            <w:r w:rsidRPr="0001701A">
              <w:rPr>
                <w:lang w:eastAsia="zh-CN"/>
              </w:rPr>
              <w:t>180 MHz</w:t>
            </w:r>
          </w:p>
        </w:tc>
        <w:tc>
          <w:tcPr>
            <w:tcW w:w="506" w:type="pct"/>
            <w:vAlign w:val="center"/>
          </w:tcPr>
          <w:p w14:paraId="6C127B4F" w14:textId="77777777" w:rsidR="00975C97" w:rsidRPr="0001701A" w:rsidRDefault="00975C97" w:rsidP="00C971DC">
            <w:pPr>
              <w:pStyle w:val="TAH"/>
              <w:rPr>
                <w:b w:val="0"/>
                <w:lang w:eastAsia="zh-CN"/>
              </w:rPr>
            </w:pPr>
            <w:r w:rsidRPr="0001701A">
              <w:rPr>
                <w:b w:val="0"/>
                <w:lang w:eastAsia="zh-CN"/>
              </w:rPr>
              <w:t>200 MHz</w:t>
            </w:r>
          </w:p>
        </w:tc>
        <w:tc>
          <w:tcPr>
            <w:tcW w:w="576" w:type="pct"/>
            <w:vAlign w:val="center"/>
          </w:tcPr>
          <w:p w14:paraId="1C118574" w14:textId="77777777" w:rsidR="00975C97" w:rsidRPr="0001701A" w:rsidRDefault="00975C97" w:rsidP="00C971DC">
            <w:pPr>
              <w:pStyle w:val="TAH"/>
              <w:rPr>
                <w:b w:val="0"/>
                <w:lang w:eastAsia="zh-CN"/>
              </w:rPr>
            </w:pPr>
            <w:r w:rsidRPr="0001701A">
              <w:rPr>
                <w:b w:val="0"/>
                <w:lang w:eastAsia="zh-CN"/>
              </w:rPr>
              <w:t>50MHz</w:t>
            </w:r>
          </w:p>
        </w:tc>
      </w:tr>
      <w:tr w:rsidR="00975C97" w:rsidRPr="0001701A" w14:paraId="1F02D9CA" w14:textId="77777777" w:rsidTr="00C971DC">
        <w:trPr>
          <w:jc w:val="center"/>
        </w:trPr>
        <w:tc>
          <w:tcPr>
            <w:tcW w:w="1" w:type="pct"/>
            <w:gridSpan w:val="10"/>
            <w:vAlign w:val="center"/>
          </w:tcPr>
          <w:p w14:paraId="24279EC6" w14:textId="77777777" w:rsidR="00975C97" w:rsidRPr="0001701A" w:rsidRDefault="00975C97" w:rsidP="00C971DC">
            <w:pPr>
              <w:pStyle w:val="TAN"/>
              <w:rPr>
                <w:lang w:eastAsia="zh-CN"/>
              </w:rPr>
            </w:pPr>
            <w:r w:rsidRPr="0001701A">
              <w:rPr>
                <w:lang w:eastAsia="zh-CN"/>
              </w:rPr>
              <w:t>NOTE 1:</w:t>
            </w:r>
            <w:r w:rsidRPr="0001701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4B69D547" w14:textId="77777777" w:rsidR="00975C97" w:rsidRPr="0001701A" w:rsidRDefault="00975C97" w:rsidP="00975C97"/>
    <w:p w14:paraId="3627D5CB" w14:textId="77777777" w:rsidR="00975C97" w:rsidRPr="0001701A" w:rsidRDefault="00975C97" w:rsidP="00975C97">
      <w:pPr>
        <w:pStyle w:val="Heading8"/>
      </w:pPr>
      <w:bookmarkStart w:id="114" w:name="_Toc27478723"/>
      <w:bookmarkStart w:id="115" w:name="_Toc36227437"/>
      <w:r w:rsidRPr="0001701A">
        <w:t>Annex E (normative):</w:t>
      </w:r>
      <w:r w:rsidRPr="0001701A">
        <w:br/>
        <w:t>Global In-Channel TX-Test</w:t>
      </w:r>
      <w:bookmarkEnd w:id="114"/>
      <w:bookmarkEnd w:id="115"/>
    </w:p>
    <w:p w14:paraId="31418DC9" w14:textId="77777777" w:rsidR="00975C97" w:rsidRPr="0001701A" w:rsidRDefault="00975C97" w:rsidP="00975C97">
      <w:pPr>
        <w:pStyle w:val="NO"/>
      </w:pPr>
      <w:r w:rsidRPr="0001701A">
        <w:t>NOTE:</w:t>
      </w:r>
      <w:r w:rsidRPr="0001701A">
        <w:tab/>
        <w:t xml:space="preserve">Clauses E.2.2 to E.5.9.3 are descriptions, which assume no power ramping adjacent to the measurement period. </w:t>
      </w:r>
    </w:p>
    <w:p w14:paraId="3AE924F9" w14:textId="77777777" w:rsidR="00975C97" w:rsidRPr="0001701A" w:rsidRDefault="00975C97" w:rsidP="00975C97">
      <w:pPr>
        <w:pStyle w:val="Heading1"/>
      </w:pPr>
      <w:bookmarkStart w:id="116" w:name="_Toc27478724"/>
      <w:bookmarkStart w:id="117" w:name="_Toc36227438"/>
      <w:r w:rsidRPr="0001701A">
        <w:lastRenderedPageBreak/>
        <w:t>E.1</w:t>
      </w:r>
      <w:r w:rsidRPr="0001701A">
        <w:tab/>
        <w:t>General</w:t>
      </w:r>
      <w:bookmarkEnd w:id="116"/>
      <w:bookmarkEnd w:id="117"/>
    </w:p>
    <w:p w14:paraId="1D3C2CD7" w14:textId="77777777" w:rsidR="00975C97" w:rsidRPr="0001701A" w:rsidRDefault="00975C97" w:rsidP="00975C97">
      <w:r w:rsidRPr="0001701A">
        <w:t>The global in-channel TX test enables the measurement of all relevant parameters that describe the in-channel quality of the output signal of the TX under test in a single measurement process.</w:t>
      </w:r>
    </w:p>
    <w:p w14:paraId="2890F96A" w14:textId="77777777" w:rsidR="00975C97" w:rsidRPr="0001701A" w:rsidRDefault="00975C97" w:rsidP="00975C97">
      <w:r w:rsidRPr="0001701A">
        <w:t>The parameters describing the in-channel quality of a transmitter, however, are not necessarily independent. The algorithm chosen for description inside this annex places particular emphasis on the exclusion of all interdependencies among the parameters.</w:t>
      </w:r>
    </w:p>
    <w:p w14:paraId="5CBD3205" w14:textId="77777777" w:rsidR="00975C97" w:rsidRPr="0001701A" w:rsidRDefault="00975C97" w:rsidP="00975C97">
      <w:pPr>
        <w:pStyle w:val="Heading1"/>
      </w:pPr>
      <w:bookmarkStart w:id="118" w:name="_Toc27478725"/>
      <w:bookmarkStart w:id="119" w:name="_Toc36227439"/>
      <w:r w:rsidRPr="0001701A">
        <w:t>E.2</w:t>
      </w:r>
      <w:r w:rsidRPr="0001701A" w:rsidDel="00A7780D">
        <w:tab/>
      </w:r>
      <w:r w:rsidRPr="0001701A">
        <w:t>Signals and results</w:t>
      </w:r>
      <w:bookmarkEnd w:id="118"/>
      <w:bookmarkEnd w:id="119"/>
    </w:p>
    <w:p w14:paraId="6134D3D7" w14:textId="77777777" w:rsidR="00975C97" w:rsidRPr="0001701A" w:rsidRDefault="00975C97" w:rsidP="00975C97">
      <w:pPr>
        <w:pStyle w:val="Heading2"/>
      </w:pPr>
      <w:bookmarkStart w:id="120" w:name="_Toc27478726"/>
      <w:bookmarkStart w:id="121" w:name="_Toc36227440"/>
      <w:r w:rsidRPr="0001701A">
        <w:t>E.2.1</w:t>
      </w:r>
      <w:r w:rsidRPr="0001701A">
        <w:tab/>
        <w:t>Basic principle</w:t>
      </w:r>
      <w:bookmarkEnd w:id="120"/>
      <w:bookmarkEnd w:id="121"/>
    </w:p>
    <w:p w14:paraId="42AFB9C5" w14:textId="77777777" w:rsidR="00975C97" w:rsidRPr="0001701A" w:rsidRDefault="00975C97" w:rsidP="00975C97">
      <w:r w:rsidRPr="0001701A">
        <w:t xml:space="preserve">The process is based on the comparison of the actual </w:t>
      </w:r>
      <w:r w:rsidRPr="0001701A">
        <w:rPr>
          <w:b/>
        </w:rPr>
        <w:t>output signal of the TX under test</w:t>
      </w:r>
      <w:r w:rsidRPr="0001701A">
        <w:t xml:space="preserve">, received by an ideal receiver, with a </w:t>
      </w:r>
      <w:r w:rsidRPr="0001701A">
        <w:rPr>
          <w:b/>
        </w:rPr>
        <w:t>reference signal</w:t>
      </w:r>
      <w:r w:rsidRPr="0001701A">
        <w:t>, that is generated by the measuring equipment and represents an ideal error free received signal. All signals are represented as equivalent (generally complex) baseband signals.</w:t>
      </w:r>
    </w:p>
    <w:p w14:paraId="6A768C29" w14:textId="77777777" w:rsidR="00975C97" w:rsidRPr="0001701A" w:rsidRDefault="00975C97" w:rsidP="00975C97">
      <w:r w:rsidRPr="0001701A">
        <w:t>The description below uses numbers as examples. These numbers are taken from FDD with normal CP length and 100 MHz bandwidth with 30 kHz SCS. The application of the text below, however, is not restricted to this frame structure and bandwidth.</w:t>
      </w:r>
    </w:p>
    <w:p w14:paraId="60EBF9AD" w14:textId="77777777" w:rsidR="00975C97" w:rsidRPr="0001701A" w:rsidRDefault="00975C97" w:rsidP="00975C97">
      <w:pPr>
        <w:pStyle w:val="Heading2"/>
      </w:pPr>
      <w:bookmarkStart w:id="122" w:name="_Toc27478727"/>
      <w:bookmarkStart w:id="123" w:name="_Toc36227441"/>
      <w:r w:rsidRPr="0001701A">
        <w:t>E.2.2</w:t>
      </w:r>
      <w:r w:rsidRPr="0001701A">
        <w:tab/>
        <w:t>Output signal of the TX under test</w:t>
      </w:r>
      <w:bookmarkEnd w:id="122"/>
      <w:bookmarkEnd w:id="123"/>
    </w:p>
    <w:p w14:paraId="57D65A8E" w14:textId="77777777" w:rsidR="00975C97" w:rsidRPr="0001701A" w:rsidRDefault="00975C97" w:rsidP="00975C97">
      <w:pPr>
        <w:rPr>
          <w:rFonts w:eastAsia="Batang"/>
        </w:rPr>
      </w:pPr>
      <w:r w:rsidRPr="0001701A">
        <w:rPr>
          <w:rFonts w:eastAsia="Batang"/>
        </w:rPr>
        <w:t xml:space="preserve">The output signal of the TX under test is acquired by the measuring equipment and stored for further processing. It is sampled at a sampling rate of 122.88 Mbps. In the time domain it comprises at least 10 </w:t>
      </w:r>
      <w:r w:rsidRPr="0001701A">
        <w:rPr>
          <w:rFonts w:eastAsia="Batang"/>
          <w:lang w:eastAsia="zh-CN"/>
        </w:rPr>
        <w:t>uplink</w:t>
      </w:r>
      <w:r w:rsidRPr="0001701A">
        <w:rPr>
          <w:rFonts w:eastAsia="Batang"/>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555CEB53" w14:textId="77777777" w:rsidR="00975C97" w:rsidRPr="0001701A" w:rsidRDefault="00975C97" w:rsidP="00975C97">
      <w:pPr>
        <w:keepLines/>
        <w:ind w:left="1135" w:hanging="851"/>
        <w:rPr>
          <w:rFonts w:eastAsia="Batang"/>
        </w:rPr>
      </w:pPr>
      <w:r w:rsidRPr="0001701A">
        <w:rPr>
          <w:rFonts w:eastAsia="Batang"/>
        </w:rPr>
        <w:t>NOTE 1:</w:t>
      </w:r>
      <w:r w:rsidRPr="0001701A">
        <w:rPr>
          <w:rFonts w:eastAsia="Batang"/>
        </w:rPr>
        <w:tab/>
        <w:t>TDD</w:t>
      </w:r>
    </w:p>
    <w:p w14:paraId="68BCC503" w14:textId="77777777" w:rsidR="00975C97" w:rsidRPr="0001701A" w:rsidRDefault="00975C97" w:rsidP="00975C97">
      <w:pPr>
        <w:rPr>
          <w:rFonts w:eastAsia="Batang"/>
          <w:lang w:eastAsia="zh-CN"/>
        </w:rPr>
      </w:pPr>
      <w:r w:rsidRPr="0001701A">
        <w:rPr>
          <w:rFonts w:eastAsia="Batang"/>
          <w:lang w:eastAsia="zh-CN"/>
        </w:rPr>
        <w:t xml:space="preserve">Since the uplink subframes are not continuous, </w:t>
      </w:r>
      <w:r w:rsidRPr="0001701A">
        <w:rPr>
          <w:rFonts w:eastAsia="Batang"/>
          <w:i/>
          <w:lang w:eastAsia="zh-CN"/>
        </w:rPr>
        <w:t>n</w:t>
      </w:r>
      <w:r w:rsidRPr="0001701A">
        <w:rPr>
          <w:rFonts w:eastAsia="Batang"/>
          <w:lang w:eastAsia="zh-CN"/>
        </w:rPr>
        <w:t xml:space="preserve"> slots should be extracted from more than 1 continuous radio frame where </w:t>
      </w:r>
    </w:p>
    <w:p w14:paraId="2CDEF994" w14:textId="730B385F" w:rsidR="00975C97" w:rsidRPr="0001701A" w:rsidRDefault="00975C97" w:rsidP="00975C97">
      <w:pPr>
        <w:jc w:val="center"/>
        <w:rPr>
          <w:rFonts w:eastAsia="Batang"/>
        </w:rPr>
      </w:pPr>
      <w:r w:rsidRPr="0001701A">
        <w:rPr>
          <w:rFonts w:eastAsia="Batang"/>
        </w:rPr>
        <w:tab/>
      </w:r>
      <w:r w:rsidRPr="0001701A">
        <w:rPr>
          <w:rFonts w:eastAsia="Batang"/>
          <w:position w:val="-50"/>
        </w:rPr>
        <w:object w:dxaOrig="2439" w:dyaOrig="1120" w14:anchorId="3C6A166A">
          <v:shape id="_x0000_i1043" type="#_x0000_t75" style="width:122.25pt;height:55.5pt" o:ole="">
            <v:imagedata r:id="rId28" o:title=""/>
          </v:shape>
          <o:OLEObject Type="Embed" ProgID="Equation.DSMT4" ShapeID="_x0000_i1043" DrawAspect="Content" ObjectID="_1710857162" r:id="rId29"/>
        </w:object>
      </w:r>
      <w:r w:rsidRPr="0001701A">
        <w:rPr>
          <w:rFonts w:eastAsia="Batang"/>
        </w:rPr>
        <w:t>.</w:t>
      </w:r>
    </w:p>
    <w:p w14:paraId="4AEB8542" w14:textId="77777777" w:rsidR="003D3464" w:rsidRPr="0001701A" w:rsidRDefault="003D3464" w:rsidP="003D3464">
      <w:pPr>
        <w:rPr>
          <w:rFonts w:eastAsia="Batang"/>
          <w:color w:val="auto"/>
          <w:lang w:eastAsia="zh-CN"/>
        </w:rPr>
      </w:pPr>
      <w:r w:rsidRPr="0001701A">
        <w:rPr>
          <w:rFonts w:eastAsia="Batang"/>
          <w:color w:val="auto"/>
          <w:lang w:eastAsia="zh-CN"/>
        </w:rPr>
        <w:t>For Error Vector Magnitude including symbols with transient periods</w:t>
      </w:r>
    </w:p>
    <w:p w14:paraId="107E86B5" w14:textId="67A18CB4" w:rsidR="003D3464" w:rsidRPr="0001701A" w:rsidRDefault="003D3464" w:rsidP="00975C97">
      <w:pPr>
        <w:jc w:val="center"/>
        <w:rPr>
          <w:rFonts w:ascii="Arial" w:hAnsi="Arial" w:cstheme="minorBidi"/>
          <w:color w:val="15497D"/>
        </w:rPr>
      </w:pPr>
      <m:oMath>
        <m:r>
          <w:rPr>
            <w:rFonts w:ascii="Cambria Math" w:hAnsi="Cambria Math"/>
            <w:color w:val="15497D"/>
          </w:rPr>
          <m:t>n=</m:t>
        </m:r>
        <m:d>
          <m:dPr>
            <m:begChr m:val="{"/>
            <m:endChr m:val=""/>
            <m:ctrlPr>
              <w:rPr>
                <w:rFonts w:ascii="Cambria Math" w:eastAsiaTheme="minorHAnsi" w:hAnsi="Cambria Math"/>
                <w:i/>
                <w:color w:val="15497D"/>
              </w:rPr>
            </m:ctrlPr>
          </m:dPr>
          <m:e>
            <m:eqArr>
              <m:eqArrPr>
                <m:ctrlPr>
                  <w:rPr>
                    <w:rFonts w:ascii="Cambria Math" w:eastAsiaTheme="minorHAnsi" w:hAnsi="Cambria Math"/>
                    <w:i/>
                    <w:color w:val="15497D"/>
                  </w:rPr>
                </m:ctrlPr>
              </m:eqArrPr>
              <m:e>
                <m:r>
                  <w:rPr>
                    <w:rFonts w:ascii="Cambria Math" w:hAnsi="Cambria Math"/>
                    <w:color w:val="15497D"/>
                  </w:rPr>
                  <m:t>[108]</m:t>
                </m:r>
                <m:r>
                  <m:rPr>
                    <m:sty m:val="p"/>
                  </m:rPr>
                  <w:rPr>
                    <w:rFonts w:ascii="Cambria Math" w:hAnsi="Cambria Math"/>
                    <w:color w:val="15497D"/>
                  </w:rPr>
                  <m:t xml:space="preserve"> </m:t>
                </m:r>
                <m:r>
                  <m:rPr>
                    <m:sty m:val="p"/>
                  </m:rPr>
                  <w:rPr>
                    <w:rFonts w:ascii="Cambria Math" w:eastAsia="Batang" w:hAnsi="Cambria Math"/>
                    <w:color w:val="auto"/>
                    <w:lang w:eastAsia="zh-CN"/>
                  </w:rPr>
                  <m:t>for 15 kHz SCS</m:t>
                </m:r>
              </m:e>
              <m:e>
                <m:r>
                  <w:rPr>
                    <w:rFonts w:ascii="Cambria Math" w:hAnsi="Cambria Math"/>
                    <w:color w:val="15497D"/>
                  </w:rPr>
                  <m:t>[216]</m:t>
                </m:r>
                <m:r>
                  <m:rPr>
                    <m:sty m:val="p"/>
                  </m:rPr>
                  <w:rPr>
                    <w:rFonts w:ascii="Cambria Math" w:hAnsi="Cambria Math"/>
                    <w:color w:val="15497D"/>
                  </w:rPr>
                  <m:t xml:space="preserve"> for 30 kHz SCS</m:t>
                </m:r>
              </m:e>
            </m:eqArr>
          </m:e>
        </m:d>
      </m:oMath>
      <w:r w:rsidRPr="0001701A">
        <w:rPr>
          <w:rFonts w:ascii="Arial" w:hAnsi="Arial" w:cstheme="minorBidi"/>
          <w:color w:val="15497D"/>
        </w:rPr>
        <w:t>.</w:t>
      </w:r>
    </w:p>
    <w:p w14:paraId="0119756A" w14:textId="77777777" w:rsidR="00975C97" w:rsidRPr="0001701A" w:rsidRDefault="00975C97" w:rsidP="00975C97">
      <w:pPr>
        <w:pStyle w:val="Heading2"/>
      </w:pPr>
      <w:bookmarkStart w:id="124" w:name="_Toc27478728"/>
      <w:bookmarkStart w:id="125" w:name="_Toc36227442"/>
      <w:r w:rsidRPr="0001701A">
        <w:t>E.2.3</w:t>
      </w:r>
      <w:r w:rsidRPr="0001701A">
        <w:tab/>
        <w:t>Reference signal</w:t>
      </w:r>
      <w:bookmarkEnd w:id="124"/>
      <w:bookmarkEnd w:id="125"/>
    </w:p>
    <w:p w14:paraId="48BA2465" w14:textId="77777777" w:rsidR="00975C97" w:rsidRPr="0001701A" w:rsidRDefault="00975C97" w:rsidP="00975C97">
      <w:r w:rsidRPr="0001701A">
        <w:t>Two types of reference signal are defined:</w:t>
      </w:r>
    </w:p>
    <w:p w14:paraId="28131C13" w14:textId="77777777" w:rsidR="00975C97" w:rsidRPr="0001701A" w:rsidRDefault="00975C97" w:rsidP="00975C97">
      <w:r w:rsidRPr="0001701A">
        <w:t>The reference signal i</w:t>
      </w:r>
      <w:r w:rsidRPr="0001701A">
        <w:rPr>
          <w:vertAlign w:val="subscript"/>
        </w:rPr>
        <w:t>1</w:t>
      </w:r>
      <w:r w:rsidRPr="0001701A">
        <w:t xml:space="preserve">(ν)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122.88 </w:t>
      </w:r>
      <w:proofErr w:type="spellStart"/>
      <w:r w:rsidRPr="0001701A">
        <w:t>Msps</w:t>
      </w:r>
      <w:proofErr w:type="spellEnd"/>
      <w:r w:rsidRPr="0001701A">
        <w:t xml:space="preserve"> in the time domain.</w:t>
      </w:r>
    </w:p>
    <w:p w14:paraId="0028BAA1" w14:textId="77777777" w:rsidR="00975C97" w:rsidRPr="0001701A" w:rsidRDefault="00975C97" w:rsidP="00975C97">
      <w:r w:rsidRPr="0001701A">
        <w:t>The reference signal i</w:t>
      </w:r>
      <w:r w:rsidRPr="0001701A">
        <w:rPr>
          <w:vertAlign w:val="subscript"/>
        </w:rPr>
        <w:t>2</w:t>
      </w:r>
      <w:r w:rsidRPr="0001701A">
        <w:t xml:space="preserve">(ν)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122.88 </w:t>
      </w:r>
      <w:proofErr w:type="spellStart"/>
      <w:r w:rsidRPr="0001701A">
        <w:t>Msps</w:t>
      </w:r>
      <w:proofErr w:type="spellEnd"/>
      <w:r w:rsidRPr="0001701A">
        <w:t xml:space="preserve"> in the time domain.</w:t>
      </w:r>
    </w:p>
    <w:p w14:paraId="358C6F08" w14:textId="77777777" w:rsidR="00975C97" w:rsidRPr="0001701A" w:rsidRDefault="00975C97" w:rsidP="00975C97">
      <w:r w:rsidRPr="0001701A">
        <w:lastRenderedPageBreak/>
        <w:t>NOTE:</w:t>
      </w:r>
      <w:r w:rsidRPr="0001701A">
        <w:tab/>
        <w:t>The PUCCH is off during the time under test.</w:t>
      </w:r>
    </w:p>
    <w:p w14:paraId="678C56C1" w14:textId="77777777" w:rsidR="00975C97" w:rsidRPr="0001701A" w:rsidRDefault="00975C97" w:rsidP="00975C97">
      <w:pPr>
        <w:pStyle w:val="Heading2"/>
      </w:pPr>
      <w:bookmarkStart w:id="126" w:name="_Toc27478729"/>
      <w:bookmarkStart w:id="127" w:name="_Toc36227443"/>
      <w:r w:rsidRPr="0001701A">
        <w:t>E.2.4</w:t>
      </w:r>
      <w:r w:rsidRPr="0001701A">
        <w:tab/>
        <w:t>Measurement results</w:t>
      </w:r>
      <w:bookmarkEnd w:id="126"/>
      <w:bookmarkEnd w:id="127"/>
    </w:p>
    <w:p w14:paraId="0DE911F8" w14:textId="77777777" w:rsidR="00975C97" w:rsidRPr="0001701A" w:rsidRDefault="00975C97" w:rsidP="00975C97">
      <w:r w:rsidRPr="0001701A">
        <w:t>The measurement results, achieved by the global in channel TX test are the following:</w:t>
      </w:r>
    </w:p>
    <w:p w14:paraId="41630121" w14:textId="77777777" w:rsidR="00975C97" w:rsidRPr="0001701A" w:rsidRDefault="00975C97" w:rsidP="00975C97">
      <w:r w:rsidRPr="0001701A">
        <w:t>-</w:t>
      </w:r>
      <w:r w:rsidRPr="0001701A">
        <w:tab/>
        <w:t>Carrier Frequency error</w:t>
      </w:r>
    </w:p>
    <w:p w14:paraId="0E2F2502" w14:textId="77777777" w:rsidR="00975C97" w:rsidRPr="0001701A" w:rsidRDefault="00975C97" w:rsidP="00975C97">
      <w:r w:rsidRPr="0001701A">
        <w:t>-</w:t>
      </w:r>
      <w:r w:rsidRPr="0001701A">
        <w:tab/>
        <w:t>EVM (Error Vector Magnitude)</w:t>
      </w:r>
    </w:p>
    <w:p w14:paraId="41AB8549" w14:textId="77777777" w:rsidR="00975C97" w:rsidRPr="0001701A" w:rsidRDefault="00975C97" w:rsidP="00975C97">
      <w:r w:rsidRPr="0001701A">
        <w:t>-</w:t>
      </w:r>
      <w:r w:rsidRPr="0001701A">
        <w:tab/>
        <w:t>Carrier leakage</w:t>
      </w:r>
    </w:p>
    <w:p w14:paraId="6C2506E7" w14:textId="77777777" w:rsidR="00975C97" w:rsidRPr="0001701A" w:rsidRDefault="00975C97" w:rsidP="00975C97">
      <w:r w:rsidRPr="0001701A">
        <w:t>-</w:t>
      </w:r>
      <w:r w:rsidRPr="0001701A">
        <w:tab/>
        <w:t>Unwanted emissions, falling into non allocated resource blocks.</w:t>
      </w:r>
    </w:p>
    <w:p w14:paraId="6386AD66" w14:textId="77777777" w:rsidR="00975C97" w:rsidRPr="0001701A" w:rsidRDefault="00975C97" w:rsidP="00975C97">
      <w:r w:rsidRPr="0001701A">
        <w:t>-</w:t>
      </w:r>
      <w:r w:rsidRPr="0001701A">
        <w:tab/>
        <w:t>EVM equalizer spectrum flatness</w:t>
      </w:r>
    </w:p>
    <w:p w14:paraId="40B70808" w14:textId="77777777" w:rsidR="00975C97" w:rsidRPr="0001701A" w:rsidRDefault="00975C97" w:rsidP="00975C97">
      <w:pPr>
        <w:pStyle w:val="Heading2"/>
      </w:pPr>
      <w:bookmarkStart w:id="128" w:name="_Toc27478730"/>
      <w:bookmarkStart w:id="129" w:name="_Toc36227444"/>
      <w:r w:rsidRPr="0001701A">
        <w:t>E.2.5</w:t>
      </w:r>
      <w:r w:rsidRPr="0001701A">
        <w:tab/>
        <w:t>Measurement points</w:t>
      </w:r>
      <w:bookmarkEnd w:id="128"/>
      <w:bookmarkEnd w:id="129"/>
    </w:p>
    <w:p w14:paraId="48BBFCEA" w14:textId="77777777" w:rsidR="00975C97" w:rsidRPr="0001701A" w:rsidRDefault="00975C97" w:rsidP="00975C97">
      <w:r w:rsidRPr="0001701A">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6EE266F6" w14:textId="77777777" w:rsidR="00975C97" w:rsidRPr="0001701A" w:rsidRDefault="00975C97" w:rsidP="00975C97">
      <w:r w:rsidRPr="0001701A">
        <w:t xml:space="preserve">In case the parameter 3300 or 3301 is reported from UE via </w:t>
      </w:r>
      <w:proofErr w:type="spellStart"/>
      <w:r w:rsidRPr="0001701A">
        <w:rPr>
          <w:i/>
        </w:rPr>
        <w:t>txDirectCurrentLocation</w:t>
      </w:r>
      <w:proofErr w:type="spellEnd"/>
      <w:r w:rsidRPr="0001701A">
        <w:t xml:space="preserve"> IE (as defined in TS 38.331 [6]), carrier leakage measurement in RF correction block shall be omitted. All statements from Annex E.3 onwards shall be read assuming that no carrier leakage has been measured.</w:t>
      </w:r>
    </w:p>
    <w:p w14:paraId="7E94CFEB" w14:textId="3277145D" w:rsidR="00975C97" w:rsidRPr="0001701A" w:rsidRDefault="00975C97" w:rsidP="00975C97">
      <w:pPr>
        <w:pStyle w:val="TH"/>
      </w:pPr>
      <w:r w:rsidRPr="0001701A">
        <w:rPr>
          <w:noProof/>
        </w:rPr>
        <w:drawing>
          <wp:inline distT="0" distB="0" distL="0" distR="0" wp14:anchorId="4CEAA43E" wp14:editId="66E9CD55">
            <wp:extent cx="6120130" cy="1294765"/>
            <wp:effectExtent l="0" t="0" r="0" b="63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130" cy="1294765"/>
                    </a:xfrm>
                    <a:prstGeom prst="rect">
                      <a:avLst/>
                    </a:prstGeom>
                    <a:noFill/>
                    <a:ln>
                      <a:noFill/>
                    </a:ln>
                  </pic:spPr>
                </pic:pic>
              </a:graphicData>
            </a:graphic>
          </wp:inline>
        </w:drawing>
      </w:r>
    </w:p>
    <w:p w14:paraId="2DF96195" w14:textId="77777777" w:rsidR="00975C97" w:rsidRPr="0001701A" w:rsidRDefault="00975C97" w:rsidP="00975C97">
      <w:pPr>
        <w:pStyle w:val="TF"/>
      </w:pPr>
      <w:r w:rsidRPr="0001701A">
        <w:t>Figure E.2.5-1: EVM measurement points</w:t>
      </w:r>
    </w:p>
    <w:p w14:paraId="53216AAB" w14:textId="77777777" w:rsidR="00975C97" w:rsidRPr="0001701A" w:rsidRDefault="00975C97" w:rsidP="00975C97"/>
    <w:p w14:paraId="4405FE48" w14:textId="77777777" w:rsidR="00975C97" w:rsidRPr="0001701A" w:rsidRDefault="00975C97" w:rsidP="00975C97">
      <w:pPr>
        <w:pStyle w:val="Heading1"/>
      </w:pPr>
      <w:bookmarkStart w:id="130" w:name="_Toc27478731"/>
      <w:bookmarkStart w:id="131" w:name="_Toc36227445"/>
      <w:r w:rsidRPr="0001701A">
        <w:t>E.3</w:t>
      </w:r>
      <w:r w:rsidRPr="0001701A">
        <w:tab/>
        <w:t>Signal processing</w:t>
      </w:r>
      <w:bookmarkEnd w:id="130"/>
      <w:bookmarkEnd w:id="131"/>
    </w:p>
    <w:p w14:paraId="34F8FA08" w14:textId="77777777" w:rsidR="00975C97" w:rsidRPr="0001701A" w:rsidRDefault="00975C97" w:rsidP="00975C97">
      <w:pPr>
        <w:pStyle w:val="Heading2"/>
      </w:pPr>
      <w:bookmarkStart w:id="132" w:name="_Toc27478732"/>
      <w:bookmarkStart w:id="133" w:name="_Toc36227446"/>
      <w:r w:rsidRPr="0001701A">
        <w:t>E.3.1</w:t>
      </w:r>
      <w:r w:rsidRPr="0001701A">
        <w:tab/>
        <w:t>Pre FFT minimization process</w:t>
      </w:r>
      <w:bookmarkEnd w:id="132"/>
      <w:bookmarkEnd w:id="133"/>
    </w:p>
    <w:p w14:paraId="4E9CD1A2" w14:textId="77777777" w:rsidR="00975C97" w:rsidRPr="0001701A" w:rsidRDefault="00975C97" w:rsidP="00975C97">
      <w:r w:rsidRPr="0001701A">
        <w:t xml:space="preserve">Before applying the pre-FFT minimization process, z(ν) and </w:t>
      </w:r>
      <w:proofErr w:type="spellStart"/>
      <w:r w:rsidRPr="0001701A">
        <w:t>i</w:t>
      </w:r>
      <w:proofErr w:type="spellEnd"/>
      <w:r w:rsidRPr="0001701A">
        <w:t xml:space="preserve">(ν) are portioned into </w:t>
      </w:r>
      <w:r w:rsidRPr="0001701A">
        <w:rPr>
          <w:i/>
        </w:rPr>
        <w:t>n</w:t>
      </w:r>
      <w:r w:rsidRPr="0001701A">
        <w:t xml:space="preserve"> pieces, comprising one slot each, where </w:t>
      </w:r>
      <w:r w:rsidRPr="0001701A">
        <w:rPr>
          <w:i/>
        </w:rPr>
        <w:t>n</w:t>
      </w:r>
      <w:r w:rsidRPr="0001701A">
        <w:t xml:space="preserve"> is as defined in Annex E.2.2.</w:t>
      </w:r>
    </w:p>
    <w:p w14:paraId="71230DB0" w14:textId="77777777" w:rsidR="00975C97" w:rsidRPr="0001701A" w:rsidRDefault="00975C97" w:rsidP="00975C97">
      <w:r w:rsidRPr="0001701A">
        <w:t xml:space="preserve">Each slot is processed separately. Sample timing, Carrier frequency and carrier leakage in z(ν) are jointly varied in order to minimise the difference between z(ν) and </w:t>
      </w:r>
      <w:proofErr w:type="spellStart"/>
      <w:r w:rsidRPr="0001701A">
        <w:t>i</w:t>
      </w:r>
      <w:proofErr w:type="spellEnd"/>
      <w:r w:rsidRPr="0001701A">
        <w:t xml:space="preserve">(ν). Best fit (minimum difference) is achieved when the RMS difference value between z(ν) and </w:t>
      </w:r>
      <w:proofErr w:type="spellStart"/>
      <w:r w:rsidRPr="0001701A">
        <w:t>i</w:t>
      </w:r>
      <w:proofErr w:type="spellEnd"/>
      <w:r w:rsidRPr="0001701A">
        <w:t>(ν) is an absolute minimum.</w:t>
      </w:r>
    </w:p>
    <w:p w14:paraId="68D110F8" w14:textId="77777777" w:rsidR="00975C97" w:rsidRPr="0001701A" w:rsidRDefault="00975C97" w:rsidP="00975C97">
      <w:r w:rsidRPr="0001701A">
        <w:t>The carrier frequency variation and the IQ variation are the measurement results: Carrier Frequency Error and Carrier leakage.</w:t>
      </w:r>
    </w:p>
    <w:p w14:paraId="3784F9FF" w14:textId="77777777" w:rsidR="00975C97" w:rsidRPr="0001701A" w:rsidRDefault="00975C97" w:rsidP="00975C97">
      <w:r w:rsidRPr="0001701A">
        <w:t>From the acquired samples 10 carrier frequencies can be derived by averaging frequency errors for every 1, 2 or 4 slots for 15, 30 and 60 kHz SCS.</w:t>
      </w:r>
    </w:p>
    <w:p w14:paraId="037787CD" w14:textId="77777777" w:rsidR="00975C97" w:rsidRPr="0001701A" w:rsidRDefault="00975C97" w:rsidP="00975C97">
      <w:r w:rsidRPr="0001701A">
        <w:t xml:space="preserve">From the acquired samples </w:t>
      </w:r>
      <w:r w:rsidRPr="0001701A">
        <w:rPr>
          <w:i/>
        </w:rPr>
        <w:t>n</w:t>
      </w:r>
      <w:r w:rsidRPr="0001701A">
        <w:t xml:space="preserve"> carrier frequencies and </w:t>
      </w:r>
      <w:r w:rsidRPr="0001701A">
        <w:rPr>
          <w:i/>
        </w:rPr>
        <w:t>n</w:t>
      </w:r>
      <w:r w:rsidRPr="0001701A">
        <w:t xml:space="preserve"> carrier leakages can be derived.</w:t>
      </w:r>
    </w:p>
    <w:p w14:paraId="1BA186FC" w14:textId="77777777" w:rsidR="00975C97" w:rsidRPr="0001701A" w:rsidRDefault="00975C97" w:rsidP="00975C97">
      <w:pPr>
        <w:pStyle w:val="NO"/>
      </w:pPr>
      <w:r w:rsidRPr="0001701A">
        <w:lastRenderedPageBreak/>
        <w:t>NOTE 1:</w:t>
      </w:r>
      <w:r w:rsidRPr="0001701A">
        <w:tab/>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p>
    <w:p w14:paraId="1EC43E47" w14:textId="77777777" w:rsidR="00975C97" w:rsidRPr="0001701A" w:rsidRDefault="00975C97" w:rsidP="00975C97">
      <w:pPr>
        <w:pStyle w:val="NO"/>
      </w:pPr>
      <w:r w:rsidRPr="0001701A">
        <w:t>NOTE 2:</w:t>
      </w:r>
      <w:r w:rsidRPr="0001701A">
        <w:tab/>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p>
    <w:p w14:paraId="6995DD44" w14:textId="77777777" w:rsidR="00975C97" w:rsidRPr="0001701A" w:rsidRDefault="00975C97" w:rsidP="00975C97">
      <w:r w:rsidRPr="0001701A">
        <w:t>After this process the samples z(ν) are called z</w:t>
      </w:r>
      <w:r w:rsidRPr="0001701A">
        <w:rPr>
          <w:vertAlign w:val="superscript"/>
        </w:rPr>
        <w:t>0</w:t>
      </w:r>
      <w:r w:rsidRPr="0001701A">
        <w:t>(ν).</w:t>
      </w:r>
    </w:p>
    <w:p w14:paraId="355671BD" w14:textId="77777777" w:rsidR="00975C97" w:rsidRPr="0001701A" w:rsidRDefault="00975C97" w:rsidP="00975C97">
      <w:pPr>
        <w:pStyle w:val="Heading2"/>
      </w:pPr>
      <w:bookmarkStart w:id="134" w:name="_Toc27478733"/>
      <w:bookmarkStart w:id="135" w:name="_Toc36227447"/>
      <w:r w:rsidRPr="0001701A">
        <w:t>E.3.2</w:t>
      </w:r>
      <w:r w:rsidRPr="0001701A">
        <w:tab/>
        <w:t>Timing of the FFT window</w:t>
      </w:r>
      <w:bookmarkEnd w:id="134"/>
      <w:bookmarkEnd w:id="135"/>
    </w:p>
    <w:p w14:paraId="5056390D" w14:textId="77777777" w:rsidR="00975C97" w:rsidRPr="0001701A" w:rsidRDefault="00975C97" w:rsidP="00975C97">
      <w:pPr>
        <w:rPr>
          <w:rFonts w:eastAsia="Osaka"/>
        </w:rPr>
      </w:pPr>
      <w:r w:rsidRPr="0001701A">
        <w:rPr>
          <w:rFonts w:eastAsia="Osaka"/>
        </w:rPr>
        <w:t>The FFT window length is 4096 samples per OFDM symbol. 14 FFTs (57344 samples) cover less than the acquired number of samples (61440 samples). The position in time for FFT must be determined.</w:t>
      </w:r>
    </w:p>
    <w:p w14:paraId="16D775F3" w14:textId="77777777" w:rsidR="00975C97" w:rsidRPr="0001701A" w:rsidRDefault="00975C97" w:rsidP="00975C97">
      <w:pPr>
        <w:rPr>
          <w:rFonts w:eastAsia="Osaka"/>
        </w:rPr>
      </w:pPr>
      <w:r w:rsidRPr="0001701A">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p>
    <w:p w14:paraId="62D4B707" w14:textId="1D9198AE" w:rsidR="00975C97" w:rsidRPr="0001701A" w:rsidRDefault="00975C97" w:rsidP="00975C97">
      <w:pPr>
        <w:rPr>
          <w:rFonts w:eastAsia="Batang"/>
        </w:rPr>
      </w:pPr>
      <w:r w:rsidRPr="0001701A">
        <w:rPr>
          <w:rFonts w:eastAsia="Osaka"/>
        </w:rPr>
        <w:t xml:space="preserve">Centre of the reduced window, called </w:t>
      </w:r>
      <w:r w:rsidRPr="0001701A">
        <w:rPr>
          <w:rFonts w:eastAsia="Batang"/>
          <w:noProof/>
          <w:position w:val="-6"/>
        </w:rPr>
        <w:drawing>
          <wp:inline distT="0" distB="0" distL="0" distR="0" wp14:anchorId="60ABC027" wp14:editId="5E813315">
            <wp:extent cx="23812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t>
      </w:r>
      <w:r w:rsidRPr="0001701A">
        <w:rPr>
          <w:rFonts w:eastAsia="Batang"/>
          <w:noProof/>
          <w:position w:val="-6"/>
        </w:rPr>
        <w:drawing>
          <wp:inline distT="0" distB="0" distL="0" distR="0" wp14:anchorId="37F78C02" wp14:editId="09FAB3E0">
            <wp:extent cx="2381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2EC2FB86" wp14:editId="7BF7CD86">
            <wp:extent cx="2381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w:t>
      </w:r>
    </w:p>
    <w:p w14:paraId="157E79E3" w14:textId="77777777" w:rsidR="00975C97" w:rsidRPr="0001701A" w:rsidRDefault="00975C97" w:rsidP="00975C97">
      <w:pPr>
        <w:rPr>
          <w:rFonts w:eastAsia="Batang"/>
        </w:rPr>
      </w:pPr>
      <w:r w:rsidRPr="0001701A">
        <w:rPr>
          <w:rFonts w:eastAsia="Batang"/>
        </w:rPr>
        <w:t>The timing of the measured signal is determined in the pre FFT domain as follows, using z</w:t>
      </w:r>
      <w:r w:rsidRPr="0001701A">
        <w:rPr>
          <w:rFonts w:eastAsia="Batang"/>
          <w:vertAlign w:val="superscript"/>
        </w:rPr>
        <w:t>0</w:t>
      </w:r>
      <w:r w:rsidRPr="0001701A">
        <w:rPr>
          <w:rFonts w:eastAsia="Batang"/>
        </w:rPr>
        <w:t>(ν) and i</w:t>
      </w:r>
      <w:r w:rsidRPr="0001701A">
        <w:rPr>
          <w:rFonts w:eastAsia="Batang"/>
          <w:vertAlign w:val="subscript"/>
        </w:rPr>
        <w:t>2</w:t>
      </w:r>
      <w:r w:rsidRPr="0001701A">
        <w:rPr>
          <w:rFonts w:eastAsia="Batang"/>
        </w:rPr>
        <w:t>(ν) :</w:t>
      </w:r>
    </w:p>
    <w:p w14:paraId="3016B3FC" w14:textId="77777777" w:rsidR="00975C97" w:rsidRPr="0001701A" w:rsidRDefault="00975C97" w:rsidP="00975C97">
      <w:pPr>
        <w:ind w:left="568" w:hanging="284"/>
      </w:pPr>
      <w:r w:rsidRPr="0001701A">
        <w:t>1.</w:t>
      </w:r>
      <w:r w:rsidRPr="0001701A">
        <w:tab/>
        <w:t>The measured signal is delay spread by the TX filter. Hence the distinct boarders between the OFDM symbols and between Data and CP are also spread and the timing is not obvious.</w:t>
      </w:r>
    </w:p>
    <w:p w14:paraId="72039F10" w14:textId="77777777" w:rsidR="00975C97" w:rsidRPr="0001701A" w:rsidRDefault="00975C97" w:rsidP="00975C97">
      <w:pPr>
        <w:ind w:left="568" w:hanging="284"/>
      </w:pPr>
      <w:r w:rsidRPr="0001701A">
        <w:t>2.</w:t>
      </w:r>
      <w:r w:rsidRPr="0001701A">
        <w:tab/>
        <w:t>In the Reference Signal i</w:t>
      </w:r>
      <w:r w:rsidRPr="0001701A">
        <w:rPr>
          <w:vertAlign w:val="subscript"/>
        </w:rPr>
        <w:t>2</w:t>
      </w:r>
      <w:r w:rsidRPr="0001701A">
        <w:t>(ν) the timing is known.</w:t>
      </w:r>
    </w:p>
    <w:p w14:paraId="0FFA24D2" w14:textId="77777777" w:rsidR="00975C97" w:rsidRPr="0001701A" w:rsidRDefault="00975C97" w:rsidP="00975C97">
      <w:pPr>
        <w:ind w:left="568" w:hanging="284"/>
      </w:pPr>
      <w:r w:rsidRPr="0001701A">
        <w:t>3.</w:t>
      </w:r>
      <w:r w:rsidRPr="0001701A">
        <w:tab/>
        <w:t>Correlation between (1.) and (2.) will result in a correlation peak. The meaning of the correlation peak is approx. the “impulse response” of the TX filter. The meaning of “impulse response” assumes that the autocorrelation of the reference signal i</w:t>
      </w:r>
      <w:r w:rsidRPr="0001701A">
        <w:rPr>
          <w:vertAlign w:val="subscript"/>
        </w:rPr>
        <w:t>2</w:t>
      </w:r>
      <w:r w:rsidRPr="0001701A">
        <w:t>(ν) is a Dirac peak and that the correlation between the reference signal i</w:t>
      </w:r>
      <w:r w:rsidRPr="0001701A">
        <w:rPr>
          <w:vertAlign w:val="subscript"/>
        </w:rPr>
        <w:t>2</w:t>
      </w:r>
      <w:r w:rsidRPr="0001701A">
        <w:t>(ν) and the data in the measured signal is 0. The correlation peak, (the highest, or in case of more than one, the earliest) indicates the timing in the measured signal.</w:t>
      </w:r>
    </w:p>
    <w:p w14:paraId="0A635772" w14:textId="77777777" w:rsidR="00975C97" w:rsidRPr="0001701A" w:rsidRDefault="00975C97" w:rsidP="00975C97">
      <w:pPr>
        <w:rPr>
          <w:rFonts w:eastAsia="Batang"/>
        </w:rPr>
      </w:pPr>
      <w:r w:rsidRPr="0001701A">
        <w:rPr>
          <w:rFonts w:eastAsia="Batang"/>
        </w:rPr>
        <w:t xml:space="preserve">From the acquired samples, </w:t>
      </w:r>
      <w:r w:rsidRPr="0001701A">
        <w:rPr>
          <w:rFonts w:eastAsia="Batang"/>
          <w:i/>
        </w:rPr>
        <w:t>n</w:t>
      </w:r>
      <w:r w:rsidRPr="0001701A">
        <w:rPr>
          <w:rFonts w:eastAsia="Batang"/>
        </w:rPr>
        <w:t xml:space="preserve"> timings can be derived,</w:t>
      </w:r>
      <w:r w:rsidRPr="0001701A">
        <w:t xml:space="preserve"> where </w:t>
      </w:r>
      <w:r w:rsidRPr="0001701A">
        <w:rPr>
          <w:i/>
        </w:rPr>
        <w:t>n</w:t>
      </w:r>
      <w:r w:rsidRPr="0001701A">
        <w:t xml:space="preserve"> is as defined in Annex E.2.2</w:t>
      </w:r>
      <w:r w:rsidRPr="0001701A">
        <w:rPr>
          <w:rFonts w:eastAsia="Batang"/>
        </w:rPr>
        <w:t>.</w:t>
      </w:r>
    </w:p>
    <w:p w14:paraId="201E6B03" w14:textId="64AEFAAF" w:rsidR="00975C97" w:rsidRPr="0001701A" w:rsidRDefault="00975C97" w:rsidP="00975C97">
      <w:pPr>
        <w:rPr>
          <w:rFonts w:eastAsia="Batang"/>
        </w:rPr>
      </w:pPr>
      <w:r w:rsidRPr="0001701A">
        <w:rPr>
          <w:rFonts w:eastAsia="Batang"/>
        </w:rPr>
        <w:t>For all calculations, except EVM, the number of samples in z</w:t>
      </w:r>
      <w:r w:rsidRPr="0001701A">
        <w:rPr>
          <w:rFonts w:eastAsia="Batang"/>
          <w:vertAlign w:val="superscript"/>
        </w:rPr>
        <w:t>0</w:t>
      </w:r>
      <w:r w:rsidRPr="0001701A">
        <w:rPr>
          <w:rFonts w:eastAsia="Batang"/>
        </w:rPr>
        <w:t xml:space="preserve">(ν) is reduced to 14 blocks of samples, comprising 4096 samples (FFT width) and starting with </w:t>
      </w:r>
      <w:r w:rsidRPr="0001701A">
        <w:rPr>
          <w:rFonts w:eastAsia="Batang"/>
          <w:noProof/>
          <w:position w:val="-6"/>
        </w:rPr>
        <w:drawing>
          <wp:inline distT="0" distB="0" distL="0" distR="0" wp14:anchorId="09381282" wp14:editId="01318B05">
            <wp:extent cx="23812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in each OFDM symbol including the demodulation reference signal.</w:t>
      </w:r>
    </w:p>
    <w:p w14:paraId="49FC0737" w14:textId="04F71772" w:rsidR="00975C97" w:rsidRPr="0001701A" w:rsidRDefault="00975C97" w:rsidP="00975C97">
      <w:pPr>
        <w:rPr>
          <w:rFonts w:eastAsia="Batang"/>
        </w:rPr>
      </w:pPr>
      <w:r w:rsidRPr="0001701A">
        <w:rPr>
          <w:rFonts w:eastAsia="Batang"/>
        </w:rPr>
        <w:t xml:space="preserve">For the EVM calculation the output signal under test is reduced to 28 blocks of samples, comprising 4096 samples (FFT width) and starting with </w:t>
      </w:r>
      <w:r w:rsidRPr="0001701A">
        <w:rPr>
          <w:rFonts w:eastAsia="Batang"/>
          <w:noProof/>
          <w:position w:val="-6"/>
        </w:rPr>
        <w:drawing>
          <wp:inline distT="0" distB="0" distL="0" distR="0" wp14:anchorId="472ABC00" wp14:editId="3A3B0337">
            <wp:extent cx="238125" cy="1809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4D7B1D5F" wp14:editId="13C4DF18">
            <wp:extent cx="238125" cy="1809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in each OFDM symbol including the demodulation reference signal.</w:t>
      </w:r>
    </w:p>
    <w:p w14:paraId="64AD9A80" w14:textId="77777777" w:rsidR="00975C97" w:rsidRPr="0001701A" w:rsidRDefault="00975C97" w:rsidP="00975C97">
      <w:pPr>
        <w:rPr>
          <w:rFonts w:eastAsia="Batang"/>
        </w:rPr>
      </w:pPr>
      <w:r w:rsidRPr="0001701A">
        <w:rPr>
          <w:rFonts w:eastAsia="Batang"/>
        </w:rPr>
        <w:t>The number of samples, used for FFT is reduced compared to z</w:t>
      </w:r>
      <w:r w:rsidRPr="0001701A">
        <w:rPr>
          <w:rFonts w:eastAsia="Batang"/>
          <w:vertAlign w:val="superscript"/>
        </w:rPr>
        <w:t>0</w:t>
      </w:r>
      <w:r w:rsidRPr="0001701A">
        <w:rPr>
          <w:rFonts w:eastAsia="Batang"/>
        </w:rPr>
        <w:t>(ν). This subset of samples is called z’(ν).</w:t>
      </w:r>
    </w:p>
    <w:p w14:paraId="730D1250" w14:textId="638CE57E" w:rsidR="00975C97" w:rsidRPr="0001701A" w:rsidRDefault="00975C97" w:rsidP="00975C97">
      <w:pPr>
        <w:rPr>
          <w:rFonts w:eastAsia="Batang"/>
        </w:rPr>
      </w:pPr>
      <w:r w:rsidRPr="0001701A">
        <w:rPr>
          <w:rFonts w:eastAsia="Batang"/>
        </w:rPr>
        <w:t xml:space="preserve">The timing of the centre </w:t>
      </w:r>
      <w:r w:rsidRPr="0001701A">
        <w:rPr>
          <w:rFonts w:eastAsia="Batang"/>
          <w:noProof/>
          <w:position w:val="-6"/>
        </w:rPr>
        <w:drawing>
          <wp:inline distT="0" distB="0" distL="0" distR="0" wp14:anchorId="0722A965" wp14:editId="370F5DC3">
            <wp:extent cx="2381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with respect to the different CP length in a slot is as follows: (FDD, normal CP length)</w:t>
      </w:r>
    </w:p>
    <w:p w14:paraId="578483E4" w14:textId="3773DD4A"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position w:val="-6"/>
        </w:rPr>
        <w:drawing>
          <wp:inline distT="0" distB="0" distL="0" distR="0" wp14:anchorId="57C94009" wp14:editId="4D5E5872">
            <wp:extent cx="238125" cy="1809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is on </w:t>
      </w:r>
      <w:proofErr w:type="spellStart"/>
      <w:r w:rsidRPr="0001701A">
        <w:rPr>
          <w:rFonts w:eastAsia="Batang"/>
        </w:rPr>
        <w:t>T</w:t>
      </w:r>
      <w:r w:rsidRPr="0001701A">
        <w:rPr>
          <w:rFonts w:eastAsia="Batang"/>
          <w:vertAlign w:val="subscript"/>
        </w:rPr>
        <w:t>f</w:t>
      </w:r>
      <w:proofErr w:type="spellEnd"/>
      <w:r w:rsidRPr="0001701A">
        <w:rPr>
          <w:rFonts w:eastAsia="Batang"/>
        </w:rPr>
        <w:t>=144 (=CP/2) within the CP of length 288 FFT samples (in OFDM symbols except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01701A">
        <w:rPr>
          <w:rFonts w:eastAsia="Batang"/>
        </w:rPr>
        <w:t>), where symbol 0 is the first symbol of each subframe) for 100 MHz channel bandwidth and SCS = 30 kHz.</w:t>
      </w:r>
    </w:p>
    <w:p w14:paraId="11C4B359" w14:textId="3258A2CE" w:rsidR="00975C97" w:rsidRPr="0001701A" w:rsidRDefault="00975C97" w:rsidP="00975C97">
      <w:pPr>
        <w:rPr>
          <w:rFonts w:eastAsia="Batang"/>
        </w:rPr>
      </w:pPr>
      <w:r w:rsidRPr="0001701A">
        <w:rPr>
          <w:rFonts w:eastAsia="Batang"/>
          <w:noProof/>
          <w:position w:val="-6"/>
        </w:rPr>
        <w:drawing>
          <wp:inline distT="0" distB="0" distL="0" distR="0" wp14:anchorId="6226589E" wp14:editId="4824442F">
            <wp:extent cx="2381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is on </w:t>
      </w:r>
      <w:proofErr w:type="spellStart"/>
      <w:r w:rsidRPr="0001701A">
        <w:rPr>
          <w:rFonts w:eastAsia="Batang"/>
        </w:rPr>
        <w:t>T</w:t>
      </w:r>
      <w:r w:rsidRPr="0001701A">
        <w:rPr>
          <w:rFonts w:eastAsia="Batang"/>
          <w:vertAlign w:val="subscript"/>
        </w:rPr>
        <w:t>f</w:t>
      </w:r>
      <w:proofErr w:type="spellEnd"/>
      <w:r w:rsidRPr="0001701A">
        <w:rPr>
          <w:rFonts w:eastAsia="Batang"/>
        </w:rPr>
        <w:t>=208 (=352-144) within the CP of length 352 FFT samples (in OFDM symbol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01701A">
        <w:rPr>
          <w:rFonts w:eastAsia="Batang"/>
        </w:rPr>
        <w:t>), where symbol 0 is the first symbol of each subframe) for 100 MHz channel bandwidth and SCS = 30 kHz.</w:t>
      </w:r>
    </w:p>
    <w:p w14:paraId="422117ED" w14:textId="77777777" w:rsidR="00975C97" w:rsidRPr="0001701A" w:rsidRDefault="00975C97" w:rsidP="00975C97">
      <w:pPr>
        <w:pStyle w:val="Heading2"/>
      </w:pPr>
      <w:bookmarkStart w:id="136" w:name="_Toc27478734"/>
      <w:bookmarkStart w:id="137" w:name="_Toc36227448"/>
      <w:r w:rsidRPr="0001701A">
        <w:t>E.3.3</w:t>
      </w:r>
      <w:r w:rsidRPr="0001701A">
        <w:tab/>
        <w:t>Post FFT equalisation</w:t>
      </w:r>
      <w:bookmarkEnd w:id="136"/>
      <w:bookmarkEnd w:id="137"/>
    </w:p>
    <w:p w14:paraId="0A9FBA97" w14:textId="562D0665" w:rsidR="00975C97" w:rsidRPr="0001701A" w:rsidRDefault="00975C97" w:rsidP="00975C97">
      <w:pPr>
        <w:rPr>
          <w:rFonts w:eastAsia="Batang"/>
        </w:rPr>
      </w:pPr>
      <w:r w:rsidRPr="0001701A">
        <w:rPr>
          <w:rFonts w:eastAsia="Batang"/>
        </w:rPr>
        <w:t xml:space="preserve">Perform 14 FFTs on z’(ν), one for each OFDM symbol in a slot using the timing </w:t>
      </w:r>
      <w:r w:rsidRPr="0001701A">
        <w:rPr>
          <w:rFonts w:eastAsia="Batang"/>
          <w:noProof/>
          <w:position w:val="-6"/>
        </w:rPr>
        <w:drawing>
          <wp:inline distT="0" distB="0" distL="0" distR="0" wp14:anchorId="00288990" wp14:editId="0BCD1861">
            <wp:extent cx="238125" cy="1809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including the demodulation reference symbol. The result is an array of samples, 14 in the time axis t times 4096 in the frequency axis f. The samples represent the data symbols (in OFDM-symbol 0,1,3,4,5,6,8,9,10,12,13 in each slot) and demodulation reference </w:t>
      </w:r>
      <w:r w:rsidRPr="0001701A">
        <w:rPr>
          <w:rFonts w:eastAsia="Batang"/>
        </w:rPr>
        <w:lastRenderedPageBreak/>
        <w:t xml:space="preserve">symbols (OFDM symbol 2, 7, 11 in each slot) in the allocated RBs and </w:t>
      </w:r>
      <w:proofErr w:type="spellStart"/>
      <w:r w:rsidRPr="0001701A">
        <w:rPr>
          <w:rFonts w:eastAsia="Batang"/>
        </w:rPr>
        <w:t>inband</w:t>
      </w:r>
      <w:proofErr w:type="spellEnd"/>
      <w:r w:rsidRPr="0001701A">
        <w:rPr>
          <w:rFonts w:eastAsia="Batang"/>
        </w:rPr>
        <w:t xml:space="preserve"> emissions in the non-allocated RBs within the transmission BW.</w:t>
      </w:r>
    </w:p>
    <w:p w14:paraId="2CC5DE04" w14:textId="77777777" w:rsidR="00975C97" w:rsidRPr="0001701A" w:rsidRDefault="00975C97" w:rsidP="00975C97">
      <w:pPr>
        <w:rPr>
          <w:rFonts w:eastAsia="Batang"/>
        </w:rPr>
      </w:pPr>
      <w:r w:rsidRPr="0001701A">
        <w:rPr>
          <w:rFonts w:eastAsia="Batang"/>
        </w:rPr>
        <w:t>Only the allocated resource blocks in the frequency domain are used for equalisation.</w:t>
      </w:r>
    </w:p>
    <w:p w14:paraId="3DE30AE8" w14:textId="77777777" w:rsidR="00975C97" w:rsidRPr="0001701A" w:rsidRDefault="00975C97" w:rsidP="00975C97">
      <w:pPr>
        <w:rPr>
          <w:rFonts w:eastAsia="Batang"/>
        </w:rPr>
      </w:pPr>
      <w:r w:rsidRPr="0001701A">
        <w:rPr>
          <w:rFonts w:eastAsia="Batang"/>
        </w:rPr>
        <w:t>The nominal demodulation reference symbols and nominal data symbols are used to equalize the measured data symbols. (Location for equalization see Figure E.2.5-1)</w:t>
      </w:r>
    </w:p>
    <w:p w14:paraId="4A263CC0" w14:textId="77777777" w:rsidR="00975C97" w:rsidRPr="0001701A" w:rsidRDefault="00975C97" w:rsidP="00975C97">
      <w:pPr>
        <w:keepLines/>
        <w:ind w:left="1135" w:hanging="851"/>
        <w:rPr>
          <w:rFonts w:eastAsia="Batang"/>
        </w:rPr>
      </w:pPr>
      <w:r w:rsidRPr="0001701A">
        <w:rPr>
          <w:rFonts w:eastAsia="Batang"/>
        </w:rPr>
        <w:t>NOTE:</w:t>
      </w:r>
      <w:r w:rsidRPr="0001701A">
        <w:rPr>
          <w:rFonts w:eastAsia="Batang"/>
        </w:rPr>
        <w:tab/>
        <w:t>The nomenclature inside this note is local and not valid outside.</w:t>
      </w:r>
    </w:p>
    <w:p w14:paraId="37F55CC1" w14:textId="77777777" w:rsidR="00975C97" w:rsidRPr="0001701A" w:rsidRDefault="00975C97" w:rsidP="00975C97">
      <w:pPr>
        <w:rPr>
          <w:rFonts w:eastAsia="Batang"/>
        </w:rPr>
      </w:pPr>
      <w:r w:rsidRPr="0001701A">
        <w:rPr>
          <w:rFonts w:eastAsia="Batang"/>
        </w:rPr>
        <w:t>The nominal data symbols are created by a demodulation process. The location to gain the demodulated data symbols is “EVM” in Figure E.2.5-1. For CP-OFDM, the process described in Annex E.5 can be applied. A demodulation process as follows is recommended for DFT-s-OFDM:</w:t>
      </w:r>
    </w:p>
    <w:p w14:paraId="5AF42B22" w14:textId="77777777" w:rsidR="00975C97" w:rsidRPr="0001701A" w:rsidRDefault="00975C97" w:rsidP="00975C97">
      <w:pPr>
        <w:ind w:left="568" w:hanging="284"/>
      </w:pPr>
      <w:r w:rsidRPr="0001701A">
        <w:t>1.</w:t>
      </w:r>
      <w:r w:rsidRPr="0001701A">
        <w:tab/>
        <w:t>Equalize the measured data symbols using the reference symbols for equalisation. Result: Equalized data symbols</w:t>
      </w:r>
    </w:p>
    <w:p w14:paraId="64279B14" w14:textId="77777777" w:rsidR="00975C97" w:rsidRPr="0001701A" w:rsidRDefault="00975C97" w:rsidP="00975C97">
      <w:pPr>
        <w:ind w:left="568" w:hanging="284"/>
      </w:pPr>
      <w:r w:rsidRPr="0001701A">
        <w:t>2.</w:t>
      </w:r>
      <w:r w:rsidRPr="0001701A">
        <w:tab/>
        <w:t xml:space="preserve">Only for DFT-s-OFDM, </w:t>
      </w:r>
      <w:proofErr w:type="spellStart"/>
      <w:r w:rsidRPr="0001701A">
        <w:t>iDFT</w:t>
      </w:r>
      <w:proofErr w:type="spellEnd"/>
      <w:r w:rsidRPr="0001701A">
        <w:t xml:space="preserve"> transform the equalized data symbols: Result: Equalized data symbols</w:t>
      </w:r>
    </w:p>
    <w:p w14:paraId="5E754566" w14:textId="77777777" w:rsidR="00975C97" w:rsidRPr="0001701A" w:rsidRDefault="00975C97" w:rsidP="00975C97">
      <w:pPr>
        <w:ind w:left="568" w:hanging="284"/>
      </w:pPr>
      <w:r w:rsidRPr="0001701A">
        <w:t>3.</w:t>
      </w:r>
      <w:r w:rsidRPr="0001701A">
        <w:tab/>
        <w:t>Decide for the nearest constellation point: Result: Nominal data symbols</w:t>
      </w:r>
    </w:p>
    <w:p w14:paraId="53F452EA" w14:textId="77777777" w:rsidR="00975C97" w:rsidRPr="0001701A" w:rsidRDefault="00975C97" w:rsidP="00975C97">
      <w:pPr>
        <w:ind w:left="568" w:hanging="284"/>
      </w:pPr>
      <w:r w:rsidRPr="0001701A">
        <w:t>4.</w:t>
      </w:r>
      <w:r w:rsidRPr="0001701A">
        <w:tab/>
        <w:t>Only for DFT-s-OFDM, DFT transform the nominal data symbols: Result: Nominal data symbols</w:t>
      </w:r>
    </w:p>
    <w:p w14:paraId="5F1DB452" w14:textId="77777777" w:rsidR="00975C97" w:rsidRPr="0001701A" w:rsidRDefault="00975C97" w:rsidP="00975C97">
      <w:pPr>
        <w:rPr>
          <w:rFonts w:eastAsia="Batang"/>
        </w:rPr>
      </w:pPr>
      <w:r w:rsidRPr="0001701A">
        <w:rPr>
          <w:rFonts w:eastAsia="Batang"/>
        </w:rPr>
        <w:t xml:space="preserve">At this stage we have an array of </w:t>
      </w:r>
      <w:r w:rsidRPr="0001701A">
        <w:rPr>
          <w:rFonts w:eastAsia="Batang"/>
          <w:u w:val="single"/>
        </w:rPr>
        <w:t>M</w:t>
      </w:r>
      <w:r w:rsidRPr="0001701A">
        <w:rPr>
          <w:rFonts w:eastAsia="Batang"/>
        </w:rPr>
        <w:t>easured data-</w:t>
      </w:r>
      <w:r w:rsidRPr="0001701A">
        <w:rPr>
          <w:rFonts w:eastAsia="Batang"/>
          <w:u w:val="single"/>
        </w:rPr>
        <w:t>S</w:t>
      </w:r>
      <w:r w:rsidRPr="0001701A">
        <w:rPr>
          <w:rFonts w:eastAsia="Batang"/>
        </w:rPr>
        <w:t>ymbols and reference-</w:t>
      </w:r>
      <w:r w:rsidRPr="0001701A">
        <w:rPr>
          <w:rFonts w:eastAsia="Batang"/>
          <w:u w:val="single"/>
        </w:rPr>
        <w:t>S</w:t>
      </w:r>
      <w:r w:rsidRPr="0001701A">
        <w:rPr>
          <w:rFonts w:eastAsia="Batang"/>
        </w:rPr>
        <w:t>ymbols (MS(</w:t>
      </w:r>
      <w:proofErr w:type="spellStart"/>
      <w:r w:rsidRPr="0001701A">
        <w:rPr>
          <w:rFonts w:eastAsia="Batang"/>
        </w:rPr>
        <w:t>f,t</w:t>
      </w:r>
      <w:proofErr w:type="spellEnd"/>
      <w:r w:rsidRPr="0001701A">
        <w:rPr>
          <w:rFonts w:eastAsia="Batang"/>
        </w:rPr>
        <w:t>))</w:t>
      </w:r>
    </w:p>
    <w:p w14:paraId="119B9B6A" w14:textId="77777777" w:rsidR="00975C97" w:rsidRPr="0001701A" w:rsidRDefault="00975C97" w:rsidP="00975C97">
      <w:pPr>
        <w:rPr>
          <w:rFonts w:eastAsia="Batang"/>
        </w:rPr>
      </w:pPr>
      <w:r w:rsidRPr="0001701A">
        <w:rPr>
          <w:rFonts w:eastAsia="Batang"/>
        </w:rPr>
        <w:t xml:space="preserve">versus an array of </w:t>
      </w:r>
      <w:r w:rsidRPr="0001701A">
        <w:rPr>
          <w:rFonts w:eastAsia="Batang"/>
          <w:u w:val="single"/>
        </w:rPr>
        <w:t>N</w:t>
      </w:r>
      <w:r w:rsidRPr="0001701A">
        <w:rPr>
          <w:rFonts w:eastAsia="Batang"/>
        </w:rPr>
        <w:t>ominal</w:t>
      </w:r>
      <w:r w:rsidRPr="0001701A">
        <w:rPr>
          <w:rFonts w:eastAsia="Batang"/>
          <w:lang w:eastAsia="zh-CN"/>
        </w:rPr>
        <w:t xml:space="preserve"> </w:t>
      </w:r>
      <w:r w:rsidRPr="0001701A">
        <w:rPr>
          <w:rFonts w:eastAsia="Batang"/>
        </w:rPr>
        <w:t>data-</w:t>
      </w:r>
      <w:r w:rsidRPr="0001701A">
        <w:rPr>
          <w:rFonts w:eastAsia="Batang"/>
          <w:u w:val="single"/>
        </w:rPr>
        <w:t>S</w:t>
      </w:r>
      <w:r w:rsidRPr="0001701A">
        <w:rPr>
          <w:rFonts w:eastAsia="Batang"/>
        </w:rPr>
        <w:t xml:space="preserve">ymbols and reference </w:t>
      </w:r>
      <w:r w:rsidRPr="0001701A">
        <w:rPr>
          <w:rFonts w:eastAsia="Batang"/>
          <w:u w:val="single"/>
        </w:rPr>
        <w:t>S</w:t>
      </w:r>
      <w:r w:rsidRPr="0001701A">
        <w:rPr>
          <w:rFonts w:eastAsia="Batang"/>
        </w:rPr>
        <w:t>ymbols (NS(</w:t>
      </w:r>
      <w:proofErr w:type="spellStart"/>
      <w:r w:rsidRPr="0001701A">
        <w:rPr>
          <w:rFonts w:eastAsia="Batang"/>
        </w:rPr>
        <w:t>f,t</w:t>
      </w:r>
      <w:proofErr w:type="spellEnd"/>
      <w:r w:rsidRPr="0001701A">
        <w:rPr>
          <w:rFonts w:eastAsia="Batang"/>
        </w:rPr>
        <w:t>))</w:t>
      </w:r>
    </w:p>
    <w:p w14:paraId="19A5DB05" w14:textId="77777777" w:rsidR="00975C97" w:rsidRPr="0001701A" w:rsidRDefault="00975C97" w:rsidP="00975C97">
      <w:pPr>
        <w:rPr>
          <w:rFonts w:eastAsia="Batang"/>
        </w:rPr>
      </w:pPr>
      <w:r w:rsidRPr="0001701A">
        <w:rPr>
          <w:rFonts w:eastAsia="Batang"/>
        </w:rPr>
        <w:t>(complex, the arrays comprise 11 data symbols and 3 demodulation reference symbol in the time axis and the number of allocated subcarriers in the frequency axis.)</w:t>
      </w:r>
    </w:p>
    <w:p w14:paraId="0AD01A6C" w14:textId="77777777" w:rsidR="00975C97" w:rsidRPr="0001701A" w:rsidRDefault="00975C97" w:rsidP="00975C97">
      <w:pPr>
        <w:spacing w:after="0"/>
        <w:rPr>
          <w:rFonts w:eastAsia="Batang"/>
        </w:rPr>
      </w:pPr>
      <w:r w:rsidRPr="0001701A">
        <w:rPr>
          <w:rFonts w:eastAsia="Batang"/>
        </w:rPr>
        <w:t>MS(</w:t>
      </w:r>
      <w:proofErr w:type="spellStart"/>
      <w:r w:rsidRPr="0001701A">
        <w:rPr>
          <w:rFonts w:eastAsia="Batang"/>
        </w:rPr>
        <w:t>f,t</w:t>
      </w:r>
      <w:proofErr w:type="spellEnd"/>
      <w:r w:rsidRPr="0001701A">
        <w:rPr>
          <w:rFonts w:eastAsia="Batang"/>
        </w:rPr>
        <w:t>) and NS(</w:t>
      </w:r>
      <w:proofErr w:type="spellStart"/>
      <w:r w:rsidRPr="0001701A">
        <w:rPr>
          <w:rFonts w:eastAsia="Batang"/>
        </w:rPr>
        <w:t>f,t</w:t>
      </w:r>
      <w:proofErr w:type="spellEnd"/>
      <w:r w:rsidRPr="0001701A">
        <w:rPr>
          <w:rFonts w:eastAsia="Batang"/>
        </w:rPr>
        <w:t>) are processed with a least square (LS) estimator, to derive one equalizer coefficient per time slot and per allocated subcarrier. EC(f) is defined as</w:t>
      </w:r>
    </w:p>
    <w:p w14:paraId="6C925F46" w14:textId="56CA0FB7"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lang w:eastAsia="x-none"/>
        </w:rPr>
        <w:drawing>
          <wp:inline distT="0" distB="0" distL="0" distR="0" wp14:anchorId="2E3214E2" wp14:editId="39D90CBA">
            <wp:extent cx="2162175" cy="4476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62175" cy="447675"/>
                    </a:xfrm>
                    <a:prstGeom prst="rect">
                      <a:avLst/>
                    </a:prstGeom>
                    <a:noFill/>
                    <a:ln>
                      <a:noFill/>
                    </a:ln>
                  </pic:spPr>
                </pic:pic>
              </a:graphicData>
            </a:graphic>
          </wp:inline>
        </w:drawing>
      </w:r>
      <w:r w:rsidRPr="0001701A">
        <w:rPr>
          <w:rFonts w:eastAsia="Batang"/>
          <w:lang w:eastAsia="x-none"/>
        </w:rPr>
        <w:t>.</w:t>
      </w:r>
    </w:p>
    <w:p w14:paraId="465DE98E" w14:textId="77777777" w:rsidR="00975C97" w:rsidRPr="0001701A" w:rsidRDefault="00975C97" w:rsidP="00975C97">
      <w:pPr>
        <w:keepLines/>
        <w:tabs>
          <w:tab w:val="center" w:pos="4536"/>
          <w:tab w:val="right" w:pos="9072"/>
        </w:tabs>
        <w:jc w:val="center"/>
        <w:rPr>
          <w:rFonts w:eastAsia="Batang"/>
          <w:lang w:eastAsia="x-none"/>
        </w:rPr>
      </w:pPr>
    </w:p>
    <w:p w14:paraId="1BD5C06F" w14:textId="77777777" w:rsidR="00975C97" w:rsidRPr="0001701A" w:rsidRDefault="00975C97" w:rsidP="00975C97">
      <w:pPr>
        <w:rPr>
          <w:rFonts w:eastAsia="Batang"/>
        </w:rPr>
      </w:pPr>
      <w:r w:rsidRPr="0001701A">
        <w:rPr>
          <w:rFonts w:eastAsia="Batang"/>
        </w:rPr>
        <w:t>With * denoting complex conjugation.</w:t>
      </w:r>
    </w:p>
    <w:p w14:paraId="72441F9D" w14:textId="77777777" w:rsidR="00975C97" w:rsidRPr="0001701A" w:rsidRDefault="00975C97" w:rsidP="00975C97">
      <w:pPr>
        <w:rPr>
          <w:rFonts w:eastAsia="Batang"/>
        </w:rPr>
      </w:pPr>
      <w:r w:rsidRPr="0001701A">
        <w:rPr>
          <w:rFonts w:eastAsia="Batang"/>
        </w:rPr>
        <w:t>EC(f) are used to equalize the DFT-coded data symbols. The measured DFT-coded data and the references symbols are equalized by:</w:t>
      </w:r>
    </w:p>
    <w:p w14:paraId="3A7DBA34" w14:textId="77777777" w:rsidR="00975C97" w:rsidRPr="0001701A" w:rsidRDefault="00975C97" w:rsidP="00975C97">
      <w:pPr>
        <w:keepLines/>
        <w:tabs>
          <w:tab w:val="center" w:pos="4536"/>
          <w:tab w:val="right" w:pos="9072"/>
        </w:tabs>
        <w:jc w:val="center"/>
        <w:rPr>
          <w:rFonts w:eastAsia="Batang"/>
          <w:lang w:eastAsia="x-none"/>
        </w:rPr>
      </w:pPr>
      <w:r w:rsidRPr="0001701A">
        <w:rPr>
          <w:rFonts w:eastAsia="Batang"/>
          <w:lang w:eastAsia="x-none"/>
        </w:rPr>
        <w:t>Z’(</w:t>
      </w:r>
      <w:proofErr w:type="spellStart"/>
      <w:r w:rsidRPr="0001701A">
        <w:rPr>
          <w:rFonts w:eastAsia="Batang"/>
          <w:lang w:eastAsia="x-none"/>
        </w:rPr>
        <w:t>f,t</w:t>
      </w:r>
      <w:proofErr w:type="spellEnd"/>
      <w:r w:rsidRPr="0001701A">
        <w:rPr>
          <w:rFonts w:eastAsia="Batang"/>
          <w:lang w:eastAsia="x-none"/>
        </w:rPr>
        <w:t>) = MS(</w:t>
      </w:r>
      <w:proofErr w:type="spellStart"/>
      <w:r w:rsidRPr="0001701A">
        <w:rPr>
          <w:rFonts w:eastAsia="Batang"/>
          <w:lang w:eastAsia="x-none"/>
        </w:rPr>
        <w:t>f,t</w:t>
      </w:r>
      <w:proofErr w:type="spellEnd"/>
      <w:r w:rsidRPr="0001701A">
        <w:rPr>
          <w:rFonts w:eastAsia="Batang"/>
          <w:lang w:eastAsia="x-none"/>
        </w:rPr>
        <w:t xml:space="preserve">) </w:t>
      </w:r>
      <w:r w:rsidRPr="0001701A">
        <w:rPr>
          <w:rFonts w:eastAsia="Batang"/>
          <w:b/>
          <w:vertAlign w:val="superscript"/>
          <w:lang w:eastAsia="x-none"/>
        </w:rPr>
        <w:t>.</w:t>
      </w:r>
      <w:r w:rsidRPr="0001701A">
        <w:rPr>
          <w:rFonts w:eastAsia="Batang"/>
          <w:lang w:eastAsia="x-none"/>
        </w:rPr>
        <w:t xml:space="preserve"> EC(f)</w:t>
      </w:r>
    </w:p>
    <w:p w14:paraId="045D3396" w14:textId="77777777" w:rsidR="00975C97" w:rsidRPr="0001701A" w:rsidRDefault="00975C97" w:rsidP="00975C97">
      <w:pPr>
        <w:rPr>
          <w:rFonts w:eastAsia="Batang"/>
        </w:rPr>
      </w:pPr>
      <w:r w:rsidRPr="0001701A">
        <w:rPr>
          <w:rFonts w:eastAsia="Batang"/>
        </w:rPr>
        <w:t xml:space="preserve">With </w:t>
      </w:r>
      <w:r w:rsidRPr="0001701A">
        <w:rPr>
          <w:rFonts w:eastAsia="Batang"/>
          <w:b/>
          <w:vertAlign w:val="superscript"/>
        </w:rPr>
        <w:t>.</w:t>
      </w:r>
      <w:r w:rsidRPr="0001701A">
        <w:rPr>
          <w:rFonts w:eastAsia="Batang"/>
        </w:rPr>
        <w:t xml:space="preserve"> denoting multiplication.</w:t>
      </w:r>
    </w:p>
    <w:p w14:paraId="0690BB0A" w14:textId="77777777" w:rsidR="00975C97" w:rsidRPr="0001701A" w:rsidRDefault="00975C97" w:rsidP="00975C97">
      <w:pPr>
        <w:rPr>
          <w:rFonts w:eastAsia="Batang"/>
        </w:rPr>
      </w:pPr>
      <w:r w:rsidRPr="0001701A">
        <w:rPr>
          <w:rFonts w:eastAsia="Batang"/>
        </w:rPr>
        <w:t>Z’(</w:t>
      </w:r>
      <w:proofErr w:type="spellStart"/>
      <w:r w:rsidRPr="0001701A">
        <w:rPr>
          <w:rFonts w:eastAsia="Batang"/>
        </w:rPr>
        <w:t>f,t</w:t>
      </w:r>
      <w:proofErr w:type="spellEnd"/>
      <w:r w:rsidRPr="0001701A">
        <w:rPr>
          <w:rFonts w:eastAsia="Batang"/>
        </w:rPr>
        <w:t>), restricted to the data symbol (excluding t=2,7,11) is used to calculate EVM, as described in E.4.1.</w:t>
      </w:r>
    </w:p>
    <w:p w14:paraId="79643549" w14:textId="77777777" w:rsidR="00975C97" w:rsidRPr="0001701A" w:rsidRDefault="00975C97" w:rsidP="00975C97">
      <w:pPr>
        <w:rPr>
          <w:rFonts w:eastAsia="Batang"/>
        </w:rPr>
      </w:pPr>
      <w:r w:rsidRPr="0001701A">
        <w:rPr>
          <w:rFonts w:eastAsia="Batang"/>
        </w:rPr>
        <w:t>EC(f) is used in E.4.4.1 to calculate EVM equalizer spectral flatness.</w:t>
      </w:r>
    </w:p>
    <w:p w14:paraId="145D3CBD" w14:textId="77777777" w:rsidR="00975C97" w:rsidRPr="0001701A" w:rsidRDefault="00975C97" w:rsidP="00975C97">
      <w:pPr>
        <w:keepLines/>
        <w:ind w:left="1135" w:hanging="851"/>
        <w:rPr>
          <w:rFonts w:eastAsia="Batang"/>
        </w:rPr>
      </w:pPr>
      <w:r w:rsidRPr="0001701A">
        <w:rPr>
          <w:rFonts w:eastAsia="Batang"/>
        </w:rPr>
        <w:t>NOTE:</w:t>
      </w:r>
      <w:r w:rsidRPr="0001701A">
        <w:rPr>
          <w:rFonts w:eastAsia="Batang"/>
        </w:rPr>
        <w:tab/>
        <w:t>The post FFT minimisation process is done over 14 symbols (11 DFT-coded data symbols and 3 reference symbols).</w:t>
      </w:r>
    </w:p>
    <w:p w14:paraId="57EFE504" w14:textId="77777777" w:rsidR="00975C97" w:rsidRPr="0001701A" w:rsidRDefault="00975C97" w:rsidP="00975C97">
      <w:pPr>
        <w:rPr>
          <w:rFonts w:eastAsia="Batang"/>
        </w:rPr>
      </w:pPr>
      <w:r w:rsidRPr="0001701A">
        <w:rPr>
          <w:rFonts w:eastAsia="Batang"/>
        </w:rPr>
        <w:t>The samples of the non-allocated resource blocks within the transmission bandwidth configuration in the post FFT domain are called Y(</w:t>
      </w:r>
      <w:proofErr w:type="spellStart"/>
      <w:r w:rsidRPr="0001701A">
        <w:rPr>
          <w:rFonts w:eastAsia="Batang"/>
        </w:rPr>
        <w:t>f,t</w:t>
      </w:r>
      <w:proofErr w:type="spellEnd"/>
      <w:r w:rsidRPr="0001701A">
        <w:rPr>
          <w:rFonts w:eastAsia="Batang"/>
        </w:rPr>
        <w:t>) (f covering the non-allocated subcarriers within the transmission bandwidth configuration, t covering the OFDM symbols during 1 slot).</w:t>
      </w:r>
    </w:p>
    <w:p w14:paraId="2931B9CC" w14:textId="77777777" w:rsidR="00975C97" w:rsidRPr="0001701A" w:rsidRDefault="00975C97" w:rsidP="00975C97">
      <w:pPr>
        <w:pStyle w:val="Heading1"/>
      </w:pPr>
      <w:bookmarkStart w:id="138" w:name="_Toc27478735"/>
      <w:bookmarkStart w:id="139" w:name="_Toc36227449"/>
      <w:r w:rsidRPr="0001701A">
        <w:lastRenderedPageBreak/>
        <w:t>E.4</w:t>
      </w:r>
      <w:r w:rsidRPr="0001701A">
        <w:tab/>
        <w:t>Derivation of the results</w:t>
      </w:r>
      <w:bookmarkEnd w:id="138"/>
      <w:bookmarkEnd w:id="139"/>
    </w:p>
    <w:p w14:paraId="73B19DCC" w14:textId="77777777" w:rsidR="00975C97" w:rsidRPr="0001701A" w:rsidRDefault="00975C97" w:rsidP="00975C97">
      <w:pPr>
        <w:pStyle w:val="Heading2"/>
      </w:pPr>
      <w:bookmarkStart w:id="140" w:name="_Toc27478736"/>
      <w:bookmarkStart w:id="141" w:name="_Toc36227450"/>
      <w:r w:rsidRPr="0001701A">
        <w:t>E.4.1</w:t>
      </w:r>
      <w:r w:rsidRPr="0001701A">
        <w:tab/>
        <w:t>EVM</w:t>
      </w:r>
      <w:bookmarkEnd w:id="140"/>
      <w:bookmarkEnd w:id="141"/>
    </w:p>
    <w:p w14:paraId="7FFFA161" w14:textId="5654CB1F" w:rsidR="00975C97" w:rsidRPr="0001701A" w:rsidRDefault="00975C97" w:rsidP="00975C97">
      <w:pPr>
        <w:rPr>
          <w:rFonts w:eastAsia="Batang"/>
        </w:rPr>
      </w:pPr>
      <w:r w:rsidRPr="0001701A">
        <w:rPr>
          <w:rFonts w:eastAsia="Osaka"/>
        </w:rPr>
        <w:t xml:space="preserve">For EVM create two sets of </w:t>
      </w:r>
      <w:r w:rsidRPr="0001701A">
        <w:rPr>
          <w:rFonts w:eastAsia="Batang"/>
        </w:rPr>
        <w:t>Z’(</w:t>
      </w:r>
      <w:proofErr w:type="spellStart"/>
      <w:r w:rsidRPr="0001701A">
        <w:rPr>
          <w:rFonts w:eastAsia="Batang"/>
        </w:rPr>
        <w:t>f,t</w:t>
      </w:r>
      <w:proofErr w:type="spellEnd"/>
      <w:r w:rsidRPr="0001701A">
        <w:rPr>
          <w:rFonts w:eastAsia="Batang"/>
        </w:rPr>
        <w:t>).</w:t>
      </w:r>
      <w:r w:rsidRPr="0001701A">
        <w:rPr>
          <w:rFonts w:eastAsia="Osaka"/>
        </w:rPr>
        <w:t xml:space="preserve">, according to the timing </w:t>
      </w:r>
      <w:r w:rsidRPr="0001701A">
        <w:rPr>
          <w:rFonts w:eastAsia="Batang"/>
        </w:rPr>
        <w:t xml:space="preserve">” </w:t>
      </w:r>
      <w:r w:rsidRPr="0001701A">
        <w:rPr>
          <w:rFonts w:eastAsia="Batang"/>
          <w:noProof/>
          <w:position w:val="-6"/>
        </w:rPr>
        <w:drawing>
          <wp:inline distT="0" distB="0" distL="0" distR="0" wp14:anchorId="5257E517" wp14:editId="4082005D">
            <wp:extent cx="238125" cy="1809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10FC740E" wp14:editId="6B79EF3B">
            <wp:extent cx="238125" cy="180975"/>
            <wp:effectExtent l="0" t="0" r="9525"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using the equalizer coefficients from E.3.3.</w:t>
      </w:r>
    </w:p>
    <w:p w14:paraId="0CDEF343" w14:textId="77777777" w:rsidR="00975C97" w:rsidRPr="0001701A" w:rsidRDefault="00975C97" w:rsidP="00975C97">
      <w:pPr>
        <w:rPr>
          <w:rFonts w:eastAsia="Batang"/>
        </w:rPr>
      </w:pPr>
      <w:r w:rsidRPr="0001701A">
        <w:rPr>
          <w:rFonts w:eastAsia="Osaka"/>
        </w:rPr>
        <w:t xml:space="preserve">Perform the </w:t>
      </w:r>
      <w:proofErr w:type="spellStart"/>
      <w:r w:rsidRPr="0001701A">
        <w:rPr>
          <w:rFonts w:eastAsia="Osaka"/>
        </w:rPr>
        <w:t>iDFTs</w:t>
      </w:r>
      <w:proofErr w:type="spellEnd"/>
      <w:r w:rsidRPr="0001701A">
        <w:rPr>
          <w:rFonts w:eastAsia="Osaka"/>
        </w:rPr>
        <w:t xml:space="preserve"> on</w:t>
      </w:r>
      <w:r w:rsidRPr="0001701A">
        <w:rPr>
          <w:rFonts w:eastAsia="Batang"/>
        </w:rPr>
        <w:t xml:space="preserve"> Z’(</w:t>
      </w:r>
      <w:proofErr w:type="spellStart"/>
      <w:r w:rsidRPr="0001701A">
        <w:rPr>
          <w:rFonts w:eastAsia="Batang"/>
        </w:rPr>
        <w:t>f,t</w:t>
      </w:r>
      <w:proofErr w:type="spellEnd"/>
      <w:r w:rsidRPr="0001701A">
        <w:rPr>
          <w:rFonts w:eastAsia="Batang"/>
        </w:rPr>
        <w:t>) in the case of DFT-s-OFDM waveform.</w:t>
      </w:r>
      <w:r w:rsidRPr="0001701A">
        <w:rPr>
          <w:rFonts w:eastAsia="Osaka"/>
        </w:rPr>
        <w:t xml:space="preserve"> The IDFT-decoding preserves the meaning of </w:t>
      </w:r>
      <w:r w:rsidRPr="0001701A">
        <w:rPr>
          <w:rFonts w:eastAsia="Batang"/>
        </w:rPr>
        <w:t>t</w:t>
      </w:r>
      <w:r w:rsidRPr="0001701A">
        <w:rPr>
          <w:rFonts w:eastAsia="Osaka"/>
        </w:rPr>
        <w:t xml:space="preserve"> but transforms the variable f (representing the allocated sub carriers) into another variable g, covering the same count and representing the demodulated symbols. The samples in the post IDFT domain are called </w:t>
      </w:r>
      <w:proofErr w:type="spellStart"/>
      <w:r w:rsidRPr="0001701A">
        <w:rPr>
          <w:rFonts w:eastAsia="Osaka"/>
        </w:rPr>
        <w:t>iZ</w:t>
      </w:r>
      <w:proofErr w:type="spellEnd"/>
      <w:r w:rsidRPr="0001701A">
        <w:rPr>
          <w:rFonts w:eastAsia="Osaka"/>
        </w:rPr>
        <w:t xml:space="preserve">’(g, t). </w:t>
      </w:r>
      <w:r w:rsidRPr="0001701A">
        <w:rPr>
          <w:rFonts w:eastAsia="Batang"/>
        </w:rPr>
        <w:t xml:space="preserve">The equivalent ideal samples are called </w:t>
      </w:r>
      <w:proofErr w:type="spellStart"/>
      <w:r w:rsidRPr="0001701A">
        <w:rPr>
          <w:rFonts w:eastAsia="Batang"/>
        </w:rPr>
        <w:t>iI</w:t>
      </w:r>
      <w:proofErr w:type="spellEnd"/>
      <w:r w:rsidRPr="0001701A">
        <w:rPr>
          <w:rFonts w:eastAsia="Osaka"/>
        </w:rPr>
        <w:t>(</w:t>
      </w:r>
      <w:proofErr w:type="spellStart"/>
      <w:r w:rsidRPr="0001701A">
        <w:rPr>
          <w:rFonts w:eastAsia="Osaka"/>
        </w:rPr>
        <w:t>g,t</w:t>
      </w:r>
      <w:proofErr w:type="spellEnd"/>
      <w:r w:rsidRPr="0001701A">
        <w:rPr>
          <w:rFonts w:eastAsia="Osaka"/>
        </w:rPr>
        <w:t>)</w:t>
      </w:r>
      <w:r w:rsidRPr="0001701A">
        <w:rPr>
          <w:rFonts w:eastAsia="Batang"/>
        </w:rPr>
        <w:t>. Those samples of Z’(</w:t>
      </w:r>
      <w:proofErr w:type="spellStart"/>
      <w:r w:rsidRPr="0001701A">
        <w:rPr>
          <w:rFonts w:eastAsia="Batang"/>
        </w:rPr>
        <w:t>f,t</w:t>
      </w:r>
      <w:proofErr w:type="spellEnd"/>
      <w:r w:rsidRPr="0001701A">
        <w:rPr>
          <w:rFonts w:eastAsia="Batang"/>
        </w:rPr>
        <w:t xml:space="preserve">), carrying the reference symbols (=symbol 2,7,11) are not </w:t>
      </w:r>
      <w:proofErr w:type="spellStart"/>
      <w:r w:rsidRPr="0001701A">
        <w:rPr>
          <w:rFonts w:eastAsia="Batang"/>
        </w:rPr>
        <w:t>iDFT</w:t>
      </w:r>
      <w:proofErr w:type="spellEnd"/>
      <w:r w:rsidRPr="0001701A">
        <w:rPr>
          <w:rFonts w:eastAsia="Batang"/>
        </w:rPr>
        <w:t xml:space="preserve"> processed.</w:t>
      </w:r>
    </w:p>
    <w:p w14:paraId="60270FE7" w14:textId="77777777" w:rsidR="00975C97" w:rsidRPr="0001701A" w:rsidRDefault="00975C97" w:rsidP="00975C97">
      <w:pPr>
        <w:rPr>
          <w:rFonts w:eastAsia="Batang"/>
        </w:rPr>
      </w:pPr>
      <w:r w:rsidRPr="0001701A">
        <w:rPr>
          <w:rFonts w:eastAsia="Batang"/>
        </w:rPr>
        <w:t>The EVM is the difference between the ideal waveform and the measured and equalized waveform for the allocated RB(s)</w:t>
      </w:r>
    </w:p>
    <w:p w14:paraId="559A0475" w14:textId="632CD096"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position w:val="-34"/>
          <w:lang w:eastAsia="x-none"/>
        </w:rPr>
        <w:drawing>
          <wp:inline distT="0" distB="0" distL="0" distR="0" wp14:anchorId="3FFD089D" wp14:editId="7CA1B86B">
            <wp:extent cx="2667000" cy="6858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0" cy="685800"/>
                    </a:xfrm>
                    <a:prstGeom prst="rect">
                      <a:avLst/>
                    </a:prstGeom>
                    <a:noFill/>
                    <a:ln>
                      <a:noFill/>
                    </a:ln>
                  </pic:spPr>
                </pic:pic>
              </a:graphicData>
            </a:graphic>
          </wp:inline>
        </w:drawing>
      </w:r>
      <w:r w:rsidRPr="0001701A">
        <w:rPr>
          <w:rFonts w:eastAsia="Batang"/>
          <w:lang w:eastAsia="x-none"/>
        </w:rPr>
        <w:t>,</w:t>
      </w:r>
    </w:p>
    <w:p w14:paraId="10A9D9CB" w14:textId="77777777" w:rsidR="00975C97" w:rsidRPr="0001701A" w:rsidRDefault="00975C97" w:rsidP="00975C97">
      <w:pPr>
        <w:rPr>
          <w:rFonts w:eastAsia="Batang"/>
        </w:rPr>
      </w:pPr>
      <w:r w:rsidRPr="0001701A">
        <w:rPr>
          <w:rFonts w:eastAsia="Batang"/>
        </w:rPr>
        <w:t>where</w:t>
      </w:r>
    </w:p>
    <w:p w14:paraId="5F14F9B1" w14:textId="77777777" w:rsidR="00975C97" w:rsidRPr="0001701A" w:rsidRDefault="00975C97" w:rsidP="00975C97">
      <w:pPr>
        <w:rPr>
          <w:rFonts w:eastAsia="Batang"/>
        </w:rPr>
      </w:pPr>
      <w:r w:rsidRPr="0001701A">
        <w:rPr>
          <w:rFonts w:eastAsia="Batang"/>
          <w:sz w:val="24"/>
          <w:szCs w:val="24"/>
        </w:rPr>
        <w:t xml:space="preserve">t </w:t>
      </w:r>
      <w:r w:rsidRPr="0001701A">
        <w:rPr>
          <w:rFonts w:eastAsia="Batang"/>
        </w:rPr>
        <w:t xml:space="preserve">covers the count of demodulated symbols with the considered modulation scheme being active within the measurement period, (i.e. symbol 0,1,3,4,5,6,8,9,10,12,13 in each slot, </w:t>
      </w:r>
      <w:r w:rsidRPr="0001701A">
        <w:rPr>
          <w:rFonts w:eastAsia="Batang"/>
        </w:rPr>
        <w:sym w:font="Wingdings" w:char="F0E0"/>
      </w:r>
      <w:r w:rsidRPr="0001701A">
        <w:rPr>
          <w:rFonts w:eastAsia="Batang"/>
        </w:rPr>
        <w:t>|T|=11)</w:t>
      </w:r>
    </w:p>
    <w:p w14:paraId="42BBD6F0" w14:textId="5D5D89B3" w:rsidR="00975C97" w:rsidRPr="0001701A" w:rsidRDefault="00975C97" w:rsidP="00975C97">
      <w:pPr>
        <w:rPr>
          <w:rFonts w:eastAsia="Batang"/>
          <w:sz w:val="18"/>
        </w:rPr>
      </w:pPr>
      <w:r w:rsidRPr="0001701A">
        <w:rPr>
          <w:rFonts w:eastAsia="Osaka"/>
        </w:rPr>
        <w:t xml:space="preserve">g covers the count of demodulated symbols </w:t>
      </w:r>
      <w:r w:rsidRPr="0001701A">
        <w:rPr>
          <w:rFonts w:eastAsia="Batang"/>
        </w:rPr>
        <w:t>with the considered modulation scheme being active within the allocated bandwidth. (</w:t>
      </w:r>
      <w:r w:rsidRPr="0001701A">
        <w:rPr>
          <w:rFonts w:eastAsia="Batang"/>
          <w:sz w:val="18"/>
        </w:rPr>
        <w:t>|G|=</w:t>
      </w:r>
      <w:r w:rsidRPr="0001701A">
        <w:rPr>
          <w:rFonts w:eastAsia="Batang"/>
        </w:rPr>
        <w:t>12*</w:t>
      </w:r>
      <w:r w:rsidRPr="0001701A">
        <w:rPr>
          <w:rFonts w:eastAsia="Batang"/>
          <w:noProof/>
          <w:position w:val="-10"/>
        </w:rPr>
        <w:drawing>
          <wp:inline distT="0" distB="0" distL="0" distR="0" wp14:anchorId="69404C78" wp14:editId="05EC82AB">
            <wp:extent cx="400050" cy="2571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01701A">
        <w:rPr>
          <w:rFonts w:eastAsia="Batang"/>
        </w:rPr>
        <w:t xml:space="preserve"> (with</w:t>
      </w:r>
      <w:r w:rsidRPr="0001701A">
        <w:rPr>
          <w:rFonts w:eastAsia="Batang"/>
          <w:noProof/>
          <w:position w:val="-10"/>
        </w:rPr>
        <w:drawing>
          <wp:inline distT="0" distB="0" distL="0" distR="0" wp14:anchorId="62C284D6" wp14:editId="079F7AEC">
            <wp:extent cx="400050" cy="2571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01701A">
        <w:rPr>
          <w:rFonts w:eastAsia="Batang"/>
        </w:rPr>
        <w:t xml:space="preserve">: number of allocated resource blocks)). </w:t>
      </w:r>
    </w:p>
    <w:p w14:paraId="3B3194A6" w14:textId="76911CAC" w:rsidR="00975C97" w:rsidRPr="0001701A" w:rsidRDefault="00975C97" w:rsidP="00975C97">
      <w:pPr>
        <w:rPr>
          <w:rFonts w:eastAsia="Batang"/>
        </w:rPr>
      </w:pPr>
      <w:r w:rsidRPr="0001701A">
        <w:rPr>
          <w:rFonts w:eastAsia="Batang"/>
          <w:noProof/>
          <w:position w:val="-14"/>
        </w:rPr>
        <w:drawing>
          <wp:inline distT="0" distB="0" distL="0" distR="0" wp14:anchorId="5B6EFF80" wp14:editId="37F96B2B">
            <wp:extent cx="600075" cy="257175"/>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01701A">
        <w:rPr>
          <w:rFonts w:eastAsia="Batang"/>
        </w:rPr>
        <w:t xml:space="preserve"> are the samples of the signal evaluated for the EVM.</w:t>
      </w:r>
    </w:p>
    <w:p w14:paraId="78206783" w14:textId="6EDA7A08" w:rsidR="00975C97" w:rsidRPr="0001701A" w:rsidRDefault="00975C97" w:rsidP="00975C97">
      <w:pPr>
        <w:rPr>
          <w:rFonts w:eastAsia="Batang"/>
        </w:rPr>
      </w:pPr>
      <w:r w:rsidRPr="0001701A">
        <w:rPr>
          <w:rFonts w:eastAsia="Batang"/>
          <w:noProof/>
          <w:position w:val="-10"/>
        </w:rPr>
        <w:drawing>
          <wp:inline distT="0" distB="0" distL="0" distR="0" wp14:anchorId="4C4CB1B5" wp14:editId="3BD4D41F">
            <wp:extent cx="476250" cy="23812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1701A">
        <w:rPr>
          <w:rFonts w:eastAsia="Batang"/>
        </w:rPr>
        <w:t>is the ideal signal reconstructed by the measurement equipment, and</w:t>
      </w:r>
    </w:p>
    <w:p w14:paraId="0E300A2C" w14:textId="0A351FD3" w:rsidR="00975C97" w:rsidRPr="0001701A" w:rsidRDefault="00975C97" w:rsidP="00975C97">
      <w:pPr>
        <w:rPr>
          <w:rFonts w:eastAsia="Batang"/>
        </w:rPr>
      </w:pPr>
      <w:r w:rsidRPr="0001701A">
        <w:rPr>
          <w:rFonts w:ascii="Arial" w:eastAsia="Batang" w:hAnsi="Arial" w:cs="Arial"/>
          <w:noProof/>
          <w:position w:val="-12"/>
        </w:rPr>
        <w:drawing>
          <wp:inline distT="0" distB="0" distL="0" distR="0" wp14:anchorId="354A4F49" wp14:editId="530BE3F5">
            <wp:extent cx="161925" cy="2381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01701A">
        <w:rPr>
          <w:rFonts w:eastAsia="Batang"/>
        </w:rPr>
        <w:t xml:space="preserve"> is the average power of the ideal signal. For normalized modulation symbols </w:t>
      </w:r>
      <w:r w:rsidRPr="0001701A">
        <w:rPr>
          <w:rFonts w:eastAsia="Batang"/>
          <w:noProof/>
          <w:position w:val="-12"/>
        </w:rPr>
        <w:drawing>
          <wp:inline distT="0" distB="0" distL="0" distR="0" wp14:anchorId="7ED077E3" wp14:editId="575E45A9">
            <wp:extent cx="161925" cy="23812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01701A">
        <w:rPr>
          <w:rFonts w:eastAsia="Batang"/>
        </w:rPr>
        <w:t xml:space="preserve"> is equal to 1.</w:t>
      </w:r>
    </w:p>
    <w:p w14:paraId="6402FDF1" w14:textId="103BBDEB" w:rsidR="00975C97" w:rsidRPr="0001701A" w:rsidRDefault="00975C97" w:rsidP="00975C97">
      <w:pPr>
        <w:rPr>
          <w:rFonts w:eastAsia="MS Mincho"/>
        </w:rPr>
      </w:pPr>
      <w:r w:rsidRPr="0001701A">
        <w:rPr>
          <w:rFonts w:eastAsia="MS Mincho"/>
        </w:rPr>
        <w:t xml:space="preserve">From the acquired samples </w:t>
      </w:r>
      <w:r w:rsidRPr="0001701A">
        <w:rPr>
          <w:rFonts w:eastAsia="MS Mincho"/>
          <w:i/>
        </w:rPr>
        <w:t>2n</w:t>
      </w:r>
      <w:r w:rsidRPr="0001701A">
        <w:rPr>
          <w:rFonts w:eastAsia="MS Mincho"/>
        </w:rPr>
        <w:t xml:space="preserve"> EVM values can be derived, </w:t>
      </w:r>
      <w:r w:rsidRPr="0001701A">
        <w:rPr>
          <w:rFonts w:eastAsia="MS Mincho"/>
          <w:i/>
        </w:rPr>
        <w:t>n</w:t>
      </w:r>
      <w:r w:rsidRPr="0001701A">
        <w:rPr>
          <w:rFonts w:eastAsia="MS Mincho"/>
        </w:rPr>
        <w:t xml:space="preserve"> values for the timing </w:t>
      </w:r>
      <w:r w:rsidRPr="0001701A">
        <w:rPr>
          <w:rFonts w:eastAsia="Batang"/>
          <w:noProof/>
          <w:position w:val="-6"/>
        </w:rPr>
        <w:drawing>
          <wp:inline distT="0" distB="0" distL="0" distR="0" wp14:anchorId="1E942D89" wp14:editId="3074E9D8">
            <wp:extent cx="238125" cy="1809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i/>
        </w:rPr>
        <w:t>n</w:t>
      </w:r>
      <w:r w:rsidRPr="0001701A">
        <w:rPr>
          <w:rFonts w:eastAsia="Batang"/>
        </w:rPr>
        <w:t xml:space="preserve"> values for the timing </w:t>
      </w:r>
      <w:r w:rsidRPr="0001701A">
        <w:rPr>
          <w:rFonts w:eastAsia="Batang"/>
          <w:noProof/>
          <w:position w:val="-6"/>
        </w:rPr>
        <w:drawing>
          <wp:inline distT="0" distB="0" distL="0" distR="0" wp14:anchorId="35A3B42A" wp14:editId="3FD6D8ED">
            <wp:extent cx="238125" cy="18097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w:t>
      </w:r>
      <w:r w:rsidRPr="0001701A">
        <w:t xml:space="preserve"> where </w:t>
      </w:r>
      <w:r w:rsidRPr="0001701A">
        <w:rPr>
          <w:i/>
        </w:rPr>
        <w:t>n</w:t>
      </w:r>
      <w:r w:rsidRPr="0001701A">
        <w:t xml:space="preserve"> is as defined in Annex E.2.2.</w:t>
      </w:r>
    </w:p>
    <w:p w14:paraId="61D4FD16" w14:textId="77777777" w:rsidR="00975C97" w:rsidRPr="0001701A" w:rsidRDefault="00975C97" w:rsidP="00975C97">
      <w:pPr>
        <w:pStyle w:val="Heading2"/>
      </w:pPr>
      <w:bookmarkStart w:id="142" w:name="_Toc27478737"/>
      <w:bookmarkStart w:id="143" w:name="_Toc36227451"/>
      <w:r w:rsidRPr="0001701A">
        <w:t>E.4.2</w:t>
      </w:r>
      <w:r w:rsidRPr="0001701A">
        <w:tab/>
        <w:t>Averaged EVM</w:t>
      </w:r>
      <w:bookmarkEnd w:id="142"/>
      <w:bookmarkEnd w:id="143"/>
    </w:p>
    <w:p w14:paraId="42FE1C78" w14:textId="77777777" w:rsidR="00975C97" w:rsidRPr="0001701A" w:rsidRDefault="00975C97" w:rsidP="00975C97">
      <w:pPr>
        <w:rPr>
          <w:rFonts w:eastAsia="Batang"/>
          <w:lang w:eastAsia="zh-CN"/>
        </w:rPr>
      </w:pPr>
      <w:r w:rsidRPr="0001701A">
        <w:rPr>
          <w:rFonts w:eastAsia="Batang"/>
        </w:rPr>
        <w:t xml:space="preserve">EVM is averaged over all </w:t>
      </w:r>
      <w:r w:rsidRPr="0001701A">
        <w:rPr>
          <w:rFonts w:eastAsia="Batang"/>
          <w:lang w:eastAsia="zh-CN"/>
        </w:rPr>
        <w:t>basic EVM measurements.</w:t>
      </w:r>
    </w:p>
    <w:p w14:paraId="2996FB84" w14:textId="77777777" w:rsidR="00975C97" w:rsidRPr="0001701A" w:rsidRDefault="00975C97" w:rsidP="00975C97">
      <w:pPr>
        <w:rPr>
          <w:rFonts w:eastAsia="Batang"/>
          <w:lang w:eastAsia="zh-CN"/>
        </w:rPr>
      </w:pPr>
      <w:r w:rsidRPr="0001701A">
        <w:rPr>
          <w:rFonts w:eastAsia="Batang"/>
          <w:lang w:eastAsia="zh-CN"/>
        </w:rPr>
        <w:t xml:space="preserve">The averaging comprises </w:t>
      </w:r>
      <w:r w:rsidRPr="0001701A">
        <w:rPr>
          <w:rFonts w:eastAsia="Batang"/>
          <w:i/>
          <w:lang w:eastAsia="zh-CN"/>
        </w:rPr>
        <w:t>n</w:t>
      </w:r>
      <w:r w:rsidRPr="0001701A">
        <w:rPr>
          <w:rFonts w:eastAsia="Batang"/>
          <w:lang w:eastAsia="zh-CN"/>
        </w:rPr>
        <w:t xml:space="preserve"> UL slots</w:t>
      </w:r>
    </w:p>
    <w:p w14:paraId="203BBB37" w14:textId="6016AECA" w:rsidR="00975C97" w:rsidRPr="0001701A" w:rsidRDefault="001E6E87" w:rsidP="00975C97">
      <w:pPr>
        <w:keepNext/>
        <w:keepLines/>
        <w:spacing w:before="60"/>
        <w:jc w:val="center"/>
        <w:rPr>
          <w:rFonts w:ascii="Arial" w:eastAsia="Batang" w:hAnsi="Arial"/>
          <w:b/>
          <w:lang w:eastAsia="zh-CN"/>
        </w:rPr>
      </w:pPr>
      <m:oMathPara>
        <m:oMath>
          <m:bar>
            <m:barPr>
              <m:pos m:val="top"/>
              <m:ctrlPr>
                <w:rPr>
                  <w:rFonts w:ascii="Cambria Math" w:eastAsia="Calibri" w:hAnsi="Cambria Math"/>
                  <w:i/>
                  <w:sz w:val="24"/>
                </w:rPr>
              </m:ctrlPr>
            </m:barPr>
            <m:e>
              <m:r>
                <w:rPr>
                  <w:rFonts w:ascii="Cambria Math" w:hAnsi="Cambria Math"/>
                  <w:sz w:val="24"/>
                </w:rPr>
                <m:t>EVM</m:t>
              </m:r>
            </m:e>
          </m:bar>
          <m:r>
            <w:rPr>
              <w:rFonts w:ascii="Cambria Math" w:hAnsi="Cambria Math"/>
              <w:sz w:val="24"/>
            </w:rPr>
            <m:t>=</m:t>
          </m:r>
          <m:rad>
            <m:radPr>
              <m:degHide m:val="1"/>
              <m:ctrlPr>
                <w:rPr>
                  <w:rFonts w:ascii="Cambria Math" w:eastAsia="Calibri" w:hAnsi="Cambria Math"/>
                  <w:i/>
                  <w:sz w:val="24"/>
                </w:rPr>
              </m:ctrlPr>
            </m:radPr>
            <m:deg/>
            <m:e>
              <m:f>
                <m:fPr>
                  <m:ctrlPr>
                    <w:rPr>
                      <w:rFonts w:ascii="Cambria Math" w:eastAsia="Calibri"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eastAsia="Calibri" w:hAnsi="Cambria Math"/>
                      <w:i/>
                      <w:sz w:val="24"/>
                    </w:rPr>
                  </m:ctrlPr>
                </m:naryPr>
                <m:sub>
                  <m:r>
                    <w:rPr>
                      <w:rFonts w:ascii="Cambria Math" w:hAnsi="Cambria Math"/>
                      <w:sz w:val="24"/>
                    </w:rPr>
                    <m:t>i=1</m:t>
                  </m:r>
                </m:sub>
                <m:sup>
                  <m:r>
                    <w:rPr>
                      <w:rFonts w:ascii="Cambria Math" w:hAnsi="Cambria Math"/>
                      <w:sz w:val="24"/>
                    </w:rPr>
                    <m:t>n</m:t>
                  </m:r>
                </m:sup>
                <m:e>
                  <m:sSubSup>
                    <m:sSubSupPr>
                      <m:ctrlPr>
                        <w:rPr>
                          <w:rFonts w:ascii="Cambria Math" w:eastAsia="Calibri" w:hAnsi="Cambria Math"/>
                          <w:i/>
                          <w:sz w:val="24"/>
                        </w:rPr>
                      </m:ctrlPr>
                    </m:sSubSupPr>
                    <m:e>
                      <m:r>
                        <w:rPr>
                          <w:rFonts w:ascii="Cambria Math" w:hAnsi="Cambria Math"/>
                          <w:sz w:val="24"/>
                        </w:rPr>
                        <m:t>EVM</m:t>
                      </m:r>
                    </m:e>
                    <m:sub>
                      <m:r>
                        <w:rPr>
                          <w:rFonts w:ascii="Cambria Math" w:hAnsi="Cambria Math"/>
                          <w:sz w:val="24"/>
                        </w:rPr>
                        <m:t>i</m:t>
                      </m:r>
                    </m:sub>
                    <m:sup>
                      <m:r>
                        <w:rPr>
                          <w:rFonts w:ascii="Cambria Math" w:hAnsi="Cambria Math"/>
                          <w:sz w:val="24"/>
                        </w:rPr>
                        <m:t>2</m:t>
                      </m:r>
                    </m:sup>
                  </m:sSubSup>
                </m:e>
              </m:nary>
            </m:e>
          </m:rad>
        </m:oMath>
      </m:oMathPara>
    </w:p>
    <w:p w14:paraId="2E89F2AA" w14:textId="77777777" w:rsidR="00975C97" w:rsidRPr="0001701A" w:rsidRDefault="00975C97" w:rsidP="00975C97">
      <w:pPr>
        <w:rPr>
          <w:rFonts w:eastAsia="×–¾’©‘Ì"/>
        </w:rPr>
      </w:pPr>
      <w:r w:rsidRPr="0001701A">
        <w:rPr>
          <w:rFonts w:eastAsia="Batang"/>
          <w:lang w:eastAsia="zh-CN"/>
        </w:rPr>
        <w:t xml:space="preserve">where </w:t>
      </w:r>
      <w:r w:rsidRPr="0001701A">
        <w:rPr>
          <w:i/>
        </w:rPr>
        <w:t>n</w:t>
      </w:r>
      <w:r w:rsidRPr="0001701A">
        <w:t xml:space="preserve"> is as defined in Annex E.2.2</w:t>
      </w:r>
      <w:r w:rsidRPr="0001701A">
        <w:rPr>
          <w:rFonts w:eastAsia="×–¾’©‘Ì"/>
        </w:rPr>
        <w:t>for PUCCH, PUSCH.</w:t>
      </w:r>
    </w:p>
    <w:p w14:paraId="7D2F3ABF" w14:textId="569CA287" w:rsidR="00975C97" w:rsidRPr="0001701A" w:rsidRDefault="00975C97" w:rsidP="00975C97">
      <w:pPr>
        <w:rPr>
          <w:rFonts w:eastAsia="Batang"/>
          <w:lang w:eastAsia="zh-CN"/>
        </w:rPr>
      </w:pPr>
      <w:r w:rsidRPr="0001701A">
        <w:rPr>
          <w:rFonts w:eastAsia="Batang"/>
          <w:lang w:eastAsia="zh-CN"/>
        </w:rPr>
        <w:t>The averaging is done separately for timing¦</w:t>
      </w:r>
      <w:r w:rsidRPr="0001701A">
        <w:rPr>
          <w:rFonts w:eastAsia="Batang"/>
        </w:rPr>
        <w:t xml:space="preserve"> </w:t>
      </w:r>
      <w:r w:rsidRPr="0001701A">
        <w:rPr>
          <w:rFonts w:eastAsia="Batang"/>
          <w:noProof/>
          <w:position w:val="-6"/>
        </w:rPr>
        <w:drawing>
          <wp:inline distT="0" distB="0" distL="0" distR="0" wp14:anchorId="0EE3AAC4" wp14:editId="60772A3F">
            <wp:extent cx="23812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4F1ACF35" wp14:editId="418E5D45">
            <wp:extent cx="238125" cy="18097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w:t>
      </w:r>
      <w:r w:rsidRPr="0001701A">
        <w:rPr>
          <w:rFonts w:eastAsia="Batang"/>
          <w:lang w:eastAsia="zh-CN"/>
        </w:rPr>
        <w:t xml:space="preserve"> leading to</w:t>
      </w:r>
      <w:r w:rsidRPr="0001701A">
        <w:rPr>
          <w:rFonts w:eastAsia="Batang"/>
          <w:noProof/>
          <w:lang w:eastAsia="zh-CN"/>
        </w:rPr>
        <w:drawing>
          <wp:inline distT="0" distB="0" distL="0" distR="0" wp14:anchorId="528C1253" wp14:editId="530EA1CB">
            <wp:extent cx="42862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01701A">
        <w:rPr>
          <w:rFonts w:eastAsia="Batang"/>
          <w:lang w:eastAsia="zh-CN"/>
        </w:rPr>
        <w:t xml:space="preserve"> and </w:t>
      </w:r>
      <w:r w:rsidRPr="0001701A">
        <w:rPr>
          <w:rFonts w:eastAsia="Batang"/>
          <w:noProof/>
          <w:lang w:eastAsia="zh-CN"/>
        </w:rPr>
        <w:drawing>
          <wp:inline distT="0" distB="0" distL="0" distR="0" wp14:anchorId="62A7CD79" wp14:editId="0B2C565D">
            <wp:extent cx="46672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p>
    <w:p w14:paraId="17EDAD2C" w14:textId="0D83013E" w:rsidR="00975C97" w:rsidRPr="0001701A" w:rsidRDefault="00975C97" w:rsidP="00975C97">
      <w:pPr>
        <w:jc w:val="both"/>
        <w:rPr>
          <w:rFonts w:eastAsia="Batang"/>
          <w:lang w:eastAsia="zh-CN"/>
        </w:rPr>
      </w:pPr>
      <w:r w:rsidRPr="0001701A">
        <w:rPr>
          <w:rFonts w:eastAsia="Batang"/>
          <w:noProof/>
          <w:lang w:eastAsia="zh-CN"/>
        </w:rPr>
        <w:drawing>
          <wp:inline distT="0" distB="0" distL="0" distR="0" wp14:anchorId="5A827432" wp14:editId="0697ED9B">
            <wp:extent cx="2009775" cy="24765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09775" cy="247650"/>
                    </a:xfrm>
                    <a:prstGeom prst="rect">
                      <a:avLst/>
                    </a:prstGeom>
                    <a:noFill/>
                    <a:ln>
                      <a:noFill/>
                    </a:ln>
                  </pic:spPr>
                </pic:pic>
              </a:graphicData>
            </a:graphic>
          </wp:inline>
        </w:drawing>
      </w:r>
      <w:r w:rsidRPr="0001701A">
        <w:rPr>
          <w:rFonts w:eastAsia="Batang"/>
          <w:lang w:eastAsia="zh-CN"/>
        </w:rPr>
        <w:t xml:space="preserve"> is compared against the test requirements.</w:t>
      </w:r>
    </w:p>
    <w:p w14:paraId="14192729" w14:textId="77777777" w:rsidR="00975C97" w:rsidRPr="0001701A" w:rsidRDefault="00975C97" w:rsidP="00975C97">
      <w:pPr>
        <w:pStyle w:val="Heading2"/>
      </w:pPr>
      <w:bookmarkStart w:id="144" w:name="_Toc27478738"/>
      <w:bookmarkStart w:id="145" w:name="_Toc36227452"/>
      <w:r w:rsidRPr="0001701A">
        <w:lastRenderedPageBreak/>
        <w:t>E.4.3</w:t>
      </w:r>
      <w:r w:rsidRPr="0001701A">
        <w:tab/>
        <w:t>In-band emissions measurement</w:t>
      </w:r>
      <w:bookmarkEnd w:id="144"/>
      <w:bookmarkEnd w:id="145"/>
    </w:p>
    <w:p w14:paraId="24000FE3" w14:textId="77777777" w:rsidR="00975C97" w:rsidRPr="0001701A" w:rsidRDefault="00975C97" w:rsidP="00975C97">
      <w:pPr>
        <w:rPr>
          <w:rFonts w:eastAsia="Batang"/>
        </w:rPr>
      </w:pPr>
      <w:r w:rsidRPr="0001701A">
        <w:rPr>
          <w:rFonts w:eastAsia="Batang"/>
        </w:rPr>
        <w:t>The in-band emissions are a measure of the interference falling into the non-allocated resources blocks.</w:t>
      </w:r>
    </w:p>
    <w:p w14:paraId="316E2F96" w14:textId="77777777" w:rsidR="00975C97" w:rsidRPr="0001701A" w:rsidRDefault="00975C97" w:rsidP="00975C97">
      <w:pPr>
        <w:rPr>
          <w:rFonts w:eastAsia="Batang"/>
        </w:rPr>
      </w:pPr>
      <w:r w:rsidRPr="0001701A">
        <w:rPr>
          <w:rFonts w:eastAsia="Batang"/>
        </w:rPr>
        <w:t>Explanatory Note:</w:t>
      </w:r>
    </w:p>
    <w:p w14:paraId="6B246934" w14:textId="77777777" w:rsidR="00975C97" w:rsidRPr="0001701A" w:rsidRDefault="00975C97" w:rsidP="00975C97">
      <w:pPr>
        <w:rPr>
          <w:rFonts w:eastAsia="Batang"/>
        </w:rPr>
      </w:pPr>
      <w:r w:rsidRPr="0001701A">
        <w:rPr>
          <w:rFonts w:eastAsia="Batang"/>
        </w:rPr>
        <w:t xml:space="preserve">The </w:t>
      </w:r>
      <w:proofErr w:type="spellStart"/>
      <w:r w:rsidRPr="0001701A">
        <w:rPr>
          <w:rFonts w:eastAsia="Batang"/>
        </w:rPr>
        <w:t>inband</w:t>
      </w:r>
      <w:proofErr w:type="spellEnd"/>
      <w:r w:rsidRPr="0001701A">
        <w:rPr>
          <w:rFonts w:eastAsia="Batang"/>
        </w:rPr>
        <w:t xml:space="preserve"> emission measurement is only meaningful with allocated RB(s) next to non-allocated RB. The allocated RB(s) are necessary but not under test. The non-allocated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p>
    <w:p w14:paraId="6EE4D651" w14:textId="77777777" w:rsidR="00975C97" w:rsidRPr="0001701A" w:rsidRDefault="00975C97" w:rsidP="00975C97">
      <w:pPr>
        <w:rPr>
          <w:rFonts w:eastAsia="Batang"/>
        </w:rPr>
      </w:pPr>
      <w:r w:rsidRPr="0001701A">
        <w:rPr>
          <w:rFonts w:eastAsia="Batang"/>
        </w:rPr>
        <w:t xml:space="preserve">There are 3 types of </w:t>
      </w:r>
      <w:proofErr w:type="spellStart"/>
      <w:r w:rsidRPr="0001701A">
        <w:rPr>
          <w:rFonts w:eastAsia="Batang"/>
        </w:rPr>
        <w:t>inband</w:t>
      </w:r>
      <w:proofErr w:type="spellEnd"/>
      <w:r w:rsidRPr="0001701A">
        <w:rPr>
          <w:rFonts w:eastAsia="Batang"/>
        </w:rPr>
        <w:t xml:space="preserve"> emissions:</w:t>
      </w:r>
    </w:p>
    <w:p w14:paraId="5BFEC6F4" w14:textId="77777777" w:rsidR="00975C97" w:rsidRPr="0001701A" w:rsidRDefault="00975C97" w:rsidP="00975C97">
      <w:pPr>
        <w:ind w:left="568" w:hanging="284"/>
      </w:pPr>
      <w:r w:rsidRPr="0001701A">
        <w:t>1.</w:t>
      </w:r>
      <w:r w:rsidRPr="0001701A">
        <w:tab/>
        <w:t>General</w:t>
      </w:r>
    </w:p>
    <w:p w14:paraId="58235D46" w14:textId="77777777" w:rsidR="00975C97" w:rsidRPr="0001701A" w:rsidRDefault="00975C97" w:rsidP="00975C97">
      <w:pPr>
        <w:ind w:left="568" w:hanging="284"/>
      </w:pPr>
      <w:r w:rsidRPr="0001701A">
        <w:t>2.</w:t>
      </w:r>
      <w:r w:rsidRPr="0001701A">
        <w:tab/>
        <w:t>IQ image</w:t>
      </w:r>
    </w:p>
    <w:p w14:paraId="5FBE3014" w14:textId="77777777" w:rsidR="00975C97" w:rsidRPr="0001701A" w:rsidRDefault="00975C97" w:rsidP="00975C97">
      <w:pPr>
        <w:ind w:left="568" w:hanging="284"/>
      </w:pPr>
      <w:r w:rsidRPr="0001701A">
        <w:t>3.</w:t>
      </w:r>
      <w:r w:rsidRPr="0001701A">
        <w:tab/>
        <w:t>Carrier leakage</w:t>
      </w:r>
    </w:p>
    <w:p w14:paraId="1E474D74" w14:textId="77777777" w:rsidR="00975C97" w:rsidRPr="0001701A" w:rsidRDefault="00975C97" w:rsidP="00975C97">
      <w:pPr>
        <w:rPr>
          <w:rFonts w:eastAsia="Batang"/>
        </w:rPr>
      </w:pPr>
      <w:r w:rsidRPr="0001701A">
        <w:rPr>
          <w:rFonts w:eastAsia="Batang"/>
          <w:i/>
        </w:rPr>
        <w:t>Carrier leakage</w:t>
      </w:r>
      <w:r w:rsidRPr="0001701A">
        <w:rPr>
          <w:rFonts w:eastAsia="Batang"/>
        </w:rPr>
        <w:t xml:space="preserve"> are </w:t>
      </w:r>
      <w:proofErr w:type="spellStart"/>
      <w:r w:rsidRPr="0001701A">
        <w:rPr>
          <w:rFonts w:eastAsia="Batang"/>
        </w:rPr>
        <w:t>inband</w:t>
      </w:r>
      <w:proofErr w:type="spellEnd"/>
      <w:r w:rsidRPr="0001701A">
        <w:rPr>
          <w:rFonts w:eastAsia="Batang"/>
        </w:rPr>
        <w:t xml:space="preserve"> emissions next to the carrier.</w:t>
      </w:r>
    </w:p>
    <w:p w14:paraId="30731AFB" w14:textId="77777777" w:rsidR="00975C97" w:rsidRPr="0001701A" w:rsidRDefault="00975C97" w:rsidP="00975C97">
      <w:pPr>
        <w:rPr>
          <w:rFonts w:eastAsia="Batang"/>
        </w:rPr>
      </w:pPr>
      <w:r w:rsidRPr="0001701A">
        <w:rPr>
          <w:rFonts w:eastAsia="Batang"/>
          <w:i/>
        </w:rPr>
        <w:t>IQ image</w:t>
      </w:r>
      <w:r w:rsidRPr="0001701A">
        <w:rPr>
          <w:rFonts w:eastAsia="Batang"/>
        </w:rPr>
        <w:t xml:space="preserve"> are </w:t>
      </w:r>
      <w:proofErr w:type="spellStart"/>
      <w:r w:rsidRPr="0001701A">
        <w:rPr>
          <w:rFonts w:eastAsia="Batang"/>
        </w:rPr>
        <w:t>inband</w:t>
      </w:r>
      <w:proofErr w:type="spellEnd"/>
      <w:r w:rsidRPr="0001701A">
        <w:rPr>
          <w:rFonts w:eastAsia="Batang"/>
        </w:rPr>
        <w:t xml:space="preserve"> emissions symmetrically (with respect to the carrier) on the other side of the allocated RBs.</w:t>
      </w:r>
    </w:p>
    <w:p w14:paraId="4ADEDFBB" w14:textId="77777777" w:rsidR="00975C97" w:rsidRPr="0001701A" w:rsidRDefault="00975C97" w:rsidP="00975C97">
      <w:pPr>
        <w:rPr>
          <w:rFonts w:eastAsia="Batang"/>
          <w:lang w:eastAsia="zh-CN"/>
        </w:rPr>
      </w:pPr>
      <w:r w:rsidRPr="0001701A">
        <w:rPr>
          <w:rFonts w:eastAsia="Batang"/>
          <w:i/>
        </w:rPr>
        <w:t>General</w:t>
      </w:r>
      <w:r w:rsidRPr="0001701A">
        <w:rPr>
          <w:rFonts w:eastAsia="Batang"/>
        </w:rPr>
        <w:t xml:space="preserve"> are applied to all unallocated RBs.</w:t>
      </w:r>
    </w:p>
    <w:p w14:paraId="6339ECE3" w14:textId="77777777" w:rsidR="00975C97" w:rsidRPr="0001701A" w:rsidRDefault="00975C97" w:rsidP="00975C97">
      <w:pPr>
        <w:rPr>
          <w:rFonts w:eastAsia="Batang"/>
        </w:rPr>
      </w:pPr>
      <w:r w:rsidRPr="0001701A">
        <w:rPr>
          <w:rFonts w:eastAsia="Batang"/>
          <w:lang w:eastAsia="zh-CN"/>
        </w:rPr>
        <w:t xml:space="preserve">For each evaluated RB, the minimum requirement is </w:t>
      </w:r>
      <w:r w:rsidRPr="0001701A">
        <w:rPr>
          <w:rFonts w:eastAsia="Batang"/>
        </w:rPr>
        <w:t xml:space="preserve">calculated as the higher of </w:t>
      </w:r>
      <w:r w:rsidRPr="0001701A">
        <w:rPr>
          <w:rFonts w:eastAsia="Batang"/>
          <w:i/>
        </w:rPr>
        <w:t>P</w:t>
      </w:r>
      <w:r w:rsidRPr="0001701A">
        <w:rPr>
          <w:rFonts w:eastAsia="Batang"/>
          <w:i/>
          <w:vertAlign w:val="subscript"/>
        </w:rPr>
        <w:t xml:space="preserve">RB </w:t>
      </w:r>
      <w:r w:rsidRPr="0001701A">
        <w:rPr>
          <w:rFonts w:eastAsia="Batang"/>
        </w:rPr>
        <w:t>- 30 dB and the power sum of all limit values (General, IQ Image or Carrier leakage) that apply</w:t>
      </w:r>
      <w:r w:rsidRPr="0001701A">
        <w:rPr>
          <w:rFonts w:eastAsia="Batang"/>
          <w:lang w:eastAsia="zh-CN"/>
        </w:rPr>
        <w:t>.</w:t>
      </w:r>
    </w:p>
    <w:p w14:paraId="4041A625" w14:textId="77777777" w:rsidR="00975C97" w:rsidRPr="0001701A" w:rsidRDefault="00975C97" w:rsidP="00975C97">
      <w:pPr>
        <w:rPr>
          <w:rFonts w:eastAsia="Batang"/>
          <w:lang w:eastAsia="zh-CN"/>
        </w:rPr>
      </w:pPr>
      <w:r w:rsidRPr="0001701A">
        <w:rPr>
          <w:rFonts w:eastAsia="Batang"/>
          <w:lang w:eastAsia="zh-CN"/>
        </w:rPr>
        <w:t>In specific the following combinations:</w:t>
      </w:r>
    </w:p>
    <w:p w14:paraId="318F9F93" w14:textId="77777777" w:rsidR="00975C97" w:rsidRPr="0001701A" w:rsidRDefault="00975C97" w:rsidP="00975C97">
      <w:pPr>
        <w:ind w:left="568" w:hanging="284"/>
      </w:pPr>
      <w:r w:rsidRPr="0001701A">
        <w:t>-</w:t>
      </w:r>
      <w:r w:rsidRPr="0001701A">
        <w:tab/>
        <w:t>Power (General)</w:t>
      </w:r>
    </w:p>
    <w:p w14:paraId="6DE9A4D7" w14:textId="77777777" w:rsidR="00975C97" w:rsidRPr="0001701A" w:rsidRDefault="00975C97" w:rsidP="00975C97">
      <w:pPr>
        <w:ind w:left="568" w:hanging="284"/>
      </w:pPr>
      <w:r w:rsidRPr="0001701A">
        <w:t>-</w:t>
      </w:r>
      <w:r w:rsidRPr="0001701A">
        <w:tab/>
        <w:t>Power (General + Carrier leakage)</w:t>
      </w:r>
    </w:p>
    <w:p w14:paraId="3765AF29" w14:textId="77777777" w:rsidR="00975C97" w:rsidRPr="0001701A" w:rsidRDefault="00975C97" w:rsidP="00975C97">
      <w:pPr>
        <w:ind w:left="568" w:hanging="284"/>
      </w:pPr>
      <w:r w:rsidRPr="0001701A">
        <w:t>-</w:t>
      </w:r>
      <w:r w:rsidRPr="0001701A">
        <w:tab/>
        <w:t>Power (General + IQ Image)</w:t>
      </w:r>
    </w:p>
    <w:p w14:paraId="52FD96D4" w14:textId="77777777" w:rsidR="00975C97" w:rsidRPr="0001701A" w:rsidRDefault="00975C97" w:rsidP="00975C97">
      <w:pPr>
        <w:ind w:left="568" w:hanging="284"/>
      </w:pPr>
      <w:r w:rsidRPr="0001701A">
        <w:tab/>
        <w:t>1 and 2 is expressed in terms of power in one non allocated RB under test, normalized to the average power of an allocated RB (unit dB).</w:t>
      </w:r>
    </w:p>
    <w:p w14:paraId="6590222C" w14:textId="77777777" w:rsidR="00975C97" w:rsidRPr="0001701A" w:rsidRDefault="00975C97" w:rsidP="00975C97">
      <w:pPr>
        <w:ind w:left="568" w:hanging="284"/>
      </w:pPr>
      <w:r w:rsidRPr="0001701A">
        <w:tab/>
        <w:t>3 is expressed in terms of power in one non allocated RB, normalized to the power of all allocated RBs. (unit dBc).</w:t>
      </w:r>
    </w:p>
    <w:p w14:paraId="657BE60C" w14:textId="77777777" w:rsidR="00975C97" w:rsidRPr="0001701A" w:rsidRDefault="00975C97" w:rsidP="00975C97">
      <w:pPr>
        <w:rPr>
          <w:rFonts w:eastAsia="Batang"/>
        </w:rPr>
      </w:pPr>
      <w:r w:rsidRPr="0001701A">
        <w:rPr>
          <w:rFonts w:eastAsia="Batang"/>
        </w:rPr>
        <w:t xml:space="preserve">This is the reason for two formulas </w:t>
      </w:r>
      <w:r w:rsidRPr="0001701A">
        <w:rPr>
          <w:rFonts w:eastAsia="Batang"/>
          <w:i/>
        </w:rPr>
        <w:t xml:space="preserve">Emissions </w:t>
      </w:r>
      <w:r w:rsidRPr="0001701A">
        <w:rPr>
          <w:rFonts w:eastAsia="Batang"/>
          <w:i/>
          <w:vertAlign w:val="subscript"/>
        </w:rPr>
        <w:t>relative</w:t>
      </w:r>
      <w:r w:rsidRPr="0001701A">
        <w:rPr>
          <w:rFonts w:eastAsia="Batang"/>
        </w:rPr>
        <w:t>.</w:t>
      </w:r>
    </w:p>
    <w:p w14:paraId="5D35420F" w14:textId="47A5B951" w:rsidR="00975C97" w:rsidRPr="0001701A" w:rsidRDefault="00975C97" w:rsidP="00975C97">
      <w:pPr>
        <w:rPr>
          <w:rFonts w:eastAsia="Batang"/>
        </w:rPr>
      </w:pPr>
      <w:r w:rsidRPr="0001701A">
        <w:rPr>
          <w:rFonts w:eastAsia="Batang"/>
        </w:rPr>
        <w:t>Create one set of Y(</w:t>
      </w:r>
      <w:proofErr w:type="spellStart"/>
      <w:r w:rsidRPr="0001701A">
        <w:rPr>
          <w:rFonts w:eastAsia="Batang"/>
        </w:rPr>
        <w:t>t,f</w:t>
      </w:r>
      <w:proofErr w:type="spellEnd"/>
      <w:r w:rsidRPr="0001701A">
        <w:rPr>
          <w:rFonts w:eastAsia="Batang"/>
        </w:rPr>
        <w:t>) per slot according to the timing “</w:t>
      </w:r>
      <w:r w:rsidRPr="0001701A">
        <w:rPr>
          <w:rFonts w:eastAsia="Batang"/>
          <w:noProof/>
          <w:position w:val="-6"/>
        </w:rPr>
        <w:drawing>
          <wp:inline distT="0" distB="0" distL="0" distR="0" wp14:anchorId="59B088D1" wp14:editId="46C67C92">
            <wp:extent cx="23812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w:t>
      </w:r>
    </w:p>
    <w:p w14:paraId="5F342246" w14:textId="77777777" w:rsidR="00975C97" w:rsidRPr="0001701A" w:rsidRDefault="00975C97" w:rsidP="00975C97">
      <w:pPr>
        <w:rPr>
          <w:rFonts w:eastAsia="Batang"/>
        </w:rPr>
      </w:pPr>
      <w:r w:rsidRPr="0001701A">
        <w:rPr>
          <w:rFonts w:eastAsia="Batang"/>
        </w:rPr>
        <w:t>For the non-allocated RBs below the in-band emissions are calculated as follows</w:t>
      </w:r>
    </w:p>
    <w:p w14:paraId="6E13B5B0" w14:textId="16FD5D52"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lang w:eastAsia="x-none"/>
        </w:rPr>
        <w:drawing>
          <wp:inline distT="0" distB="0" distL="0" distR="0" wp14:anchorId="647D8DEB" wp14:editId="47049CBA">
            <wp:extent cx="4105275" cy="914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r w:rsidRPr="0001701A">
        <w:rPr>
          <w:rFonts w:eastAsia="Batang"/>
          <w:lang w:eastAsia="x-none"/>
        </w:rPr>
        <w:t>,</w:t>
      </w:r>
    </w:p>
    <w:p w14:paraId="052E0E1D" w14:textId="77777777" w:rsidR="00975C97" w:rsidRPr="0001701A" w:rsidRDefault="00975C97" w:rsidP="00975C97">
      <w:pPr>
        <w:rPr>
          <w:rFonts w:eastAsia="Batang"/>
        </w:rPr>
      </w:pPr>
      <w:r w:rsidRPr="0001701A">
        <w:rPr>
          <w:rFonts w:eastAsia="Batang"/>
        </w:rPr>
        <w:t>where</w:t>
      </w:r>
    </w:p>
    <w:p w14:paraId="52E014AC" w14:textId="77777777" w:rsidR="00975C97" w:rsidRPr="0001701A" w:rsidRDefault="00975C97" w:rsidP="00975C97">
      <w:pPr>
        <w:rPr>
          <w:rFonts w:eastAsia="Batang"/>
        </w:rPr>
      </w:pPr>
      <w:r w:rsidRPr="0001701A">
        <w:rPr>
          <w:rFonts w:eastAsia="Batang"/>
        </w:rPr>
        <w:t>the upper formula represents the in band emissions below the allocated frequency block and the lower one the in band emissions above the allocated frequency block.</w:t>
      </w:r>
    </w:p>
    <w:p w14:paraId="7985F5C7" w14:textId="442B260D" w:rsidR="00975C97" w:rsidRPr="0001701A" w:rsidRDefault="00975C97" w:rsidP="00975C97">
      <w:pPr>
        <w:rPr>
          <w:rFonts w:eastAsia="Batang"/>
        </w:rPr>
      </w:pPr>
      <w:r w:rsidRPr="0001701A">
        <w:rPr>
          <w:rFonts w:eastAsia="Batang"/>
          <w:noProof/>
          <w:position w:val="-12"/>
        </w:rPr>
        <w:drawing>
          <wp:inline distT="0" distB="0" distL="0" distR="0" wp14:anchorId="3FBA61F6" wp14:editId="4B457F22">
            <wp:extent cx="16192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01701A">
        <w:rPr>
          <w:rFonts w:eastAsia="Batang"/>
          <w:i/>
        </w:rPr>
        <w:t xml:space="preserve"> </w:t>
      </w:r>
      <w:r w:rsidRPr="0001701A">
        <w:rPr>
          <w:rFonts w:eastAsia="Batang"/>
        </w:rPr>
        <w:t xml:space="preserve">is a set of </w:t>
      </w:r>
      <w:r w:rsidRPr="0001701A">
        <w:rPr>
          <w:rFonts w:eastAsia="Batang"/>
          <w:noProof/>
          <w:position w:val="-14"/>
          <w:sz w:val="24"/>
          <w:szCs w:val="24"/>
        </w:rPr>
        <w:drawing>
          <wp:inline distT="0" distB="0" distL="0" distR="0" wp14:anchorId="6C4D024A" wp14:editId="51914F3F">
            <wp:extent cx="228600" cy="2571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01701A">
        <w:rPr>
          <w:rFonts w:eastAsia="Batang"/>
        </w:rPr>
        <w:t xml:space="preserve"> DFT-s-OFDM symbols with the considered modulation scheme being active within the measurement period,</w:t>
      </w:r>
    </w:p>
    <w:p w14:paraId="2332D7B1" w14:textId="69BD5B65" w:rsidR="00975C97" w:rsidRPr="0001701A" w:rsidRDefault="00975C97" w:rsidP="00975C97">
      <w:pPr>
        <w:rPr>
          <w:rFonts w:eastAsia="Batang"/>
        </w:rPr>
      </w:pPr>
      <w:r w:rsidRPr="0001701A">
        <w:rPr>
          <w:rFonts w:eastAsia="Batang"/>
          <w:noProof/>
          <w:position w:val="-10"/>
        </w:rPr>
        <w:lastRenderedPageBreak/>
        <w:drawing>
          <wp:inline distT="0" distB="0" distL="0" distR="0" wp14:anchorId="615DCE9C" wp14:editId="584853A2">
            <wp:extent cx="2571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01701A">
        <w:rPr>
          <w:rFonts w:eastAsia="Batang"/>
        </w:rPr>
        <w:t xml:space="preserve"> is the starting frequency offset between the allocated RB and the measured non-allocated RB (e.g. </w:t>
      </w:r>
      <w:r w:rsidRPr="0001701A">
        <w:rPr>
          <w:rFonts w:eastAsia="Batang"/>
          <w:noProof/>
          <w:position w:val="-10"/>
        </w:rPr>
        <w:drawing>
          <wp:inline distT="0" distB="0" distL="0" distR="0" wp14:anchorId="66CC2F14" wp14:editId="281BB4D1">
            <wp:extent cx="4953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01701A">
        <w:rPr>
          <w:rFonts w:eastAsia="Batang"/>
        </w:rPr>
        <w:t xml:space="preserve"> for the first upper or </w:t>
      </w:r>
      <w:r w:rsidRPr="0001701A">
        <w:rPr>
          <w:rFonts w:eastAsia="Batang"/>
          <w:noProof/>
          <w:position w:val="-10"/>
        </w:rPr>
        <w:drawing>
          <wp:inline distT="0" distB="0" distL="0" distR="0" wp14:anchorId="42370E7F" wp14:editId="7AFBE867">
            <wp:extent cx="59055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01701A">
        <w:rPr>
          <w:rFonts w:eastAsia="Batang"/>
        </w:rPr>
        <w:t xml:space="preserve"> for the first lower adjacent RB),</w:t>
      </w:r>
    </w:p>
    <w:p w14:paraId="708979A3" w14:textId="5056324D" w:rsidR="00975C97" w:rsidRPr="0001701A" w:rsidRDefault="00975C97" w:rsidP="00975C97">
      <w:pPr>
        <w:rPr>
          <w:rFonts w:eastAsia="Batang"/>
          <w:lang w:eastAsia="zh-CN"/>
        </w:rPr>
      </w:pPr>
      <w:r w:rsidRPr="0001701A">
        <w:rPr>
          <w:rFonts w:eastAsia="Batang"/>
          <w:noProof/>
          <w:position w:val="-10"/>
        </w:rPr>
        <w:drawing>
          <wp:inline distT="0" distB="0" distL="0" distR="0" wp14:anchorId="5533FE1E" wp14:editId="373D93A7">
            <wp:extent cx="25717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01701A">
        <w:rPr>
          <w:rFonts w:eastAsia="Batang"/>
          <w:lang w:eastAsia="zh-CN"/>
        </w:rPr>
        <w:t xml:space="preserve">and </w:t>
      </w:r>
      <w:r w:rsidRPr="0001701A">
        <w:rPr>
          <w:rFonts w:eastAsia="Batang"/>
          <w:noProof/>
          <w:position w:val="-12"/>
        </w:rPr>
        <w:drawing>
          <wp:inline distT="0" distB="0" distL="0" distR="0" wp14:anchorId="46A8B8E3" wp14:editId="68785355">
            <wp:extent cx="276225" cy="2381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1701A">
        <w:rPr>
          <w:rFonts w:eastAsia="Batang"/>
          <w:lang w:eastAsia="zh-CN"/>
        </w:rPr>
        <w:t>are the lower and upper edge of the UL transmission BW configuration,</w:t>
      </w:r>
    </w:p>
    <w:p w14:paraId="650C6856" w14:textId="404B667B" w:rsidR="00975C97" w:rsidRPr="0001701A" w:rsidRDefault="00975C97" w:rsidP="00975C97">
      <w:pPr>
        <w:rPr>
          <w:rFonts w:eastAsia="Batang"/>
          <w:lang w:eastAsia="zh-CN"/>
        </w:rPr>
      </w:pPr>
      <w:r w:rsidRPr="0001701A">
        <w:rPr>
          <w:rFonts w:eastAsia="Batang"/>
          <w:noProof/>
          <w:position w:val="-12"/>
        </w:rPr>
        <w:drawing>
          <wp:inline distT="0" distB="0" distL="0" distR="0" wp14:anchorId="51C9BD32" wp14:editId="0DF30D21">
            <wp:extent cx="14287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sidRPr="0001701A">
        <w:rPr>
          <w:rFonts w:eastAsia="Batang"/>
          <w:lang w:eastAsia="zh-CN"/>
        </w:rPr>
        <w:t xml:space="preserve"> and </w:t>
      </w:r>
      <w:r w:rsidRPr="0001701A">
        <w:rPr>
          <w:rFonts w:eastAsia="Batang"/>
          <w:noProof/>
          <w:position w:val="-12"/>
        </w:rPr>
        <w:drawing>
          <wp:inline distT="0" distB="0" distL="0" distR="0" wp14:anchorId="436C141C" wp14:editId="0C142ECB">
            <wp:extent cx="190500" cy="2381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1701A">
        <w:rPr>
          <w:rFonts w:eastAsia="Batang"/>
          <w:lang w:eastAsia="zh-CN"/>
        </w:rPr>
        <w:t xml:space="preserve"> are </w:t>
      </w:r>
      <w:r w:rsidRPr="0001701A">
        <w:rPr>
          <w:rFonts w:eastAsia="Batang"/>
        </w:rPr>
        <w:t xml:space="preserve">the lower </w:t>
      </w:r>
      <w:r w:rsidRPr="0001701A">
        <w:rPr>
          <w:rFonts w:eastAsia="Batang"/>
          <w:lang w:eastAsia="zh-CN"/>
        </w:rPr>
        <w:t xml:space="preserve">and upper </w:t>
      </w:r>
      <w:r w:rsidRPr="0001701A">
        <w:rPr>
          <w:rFonts w:eastAsia="Batang"/>
        </w:rPr>
        <w:t>edge of the allocated BW,</w:t>
      </w:r>
    </w:p>
    <w:p w14:paraId="280B8A7A" w14:textId="757270C1" w:rsidR="00975C97" w:rsidRPr="0001701A" w:rsidRDefault="00975C97" w:rsidP="00975C97">
      <w:pPr>
        <w:rPr>
          <w:rFonts w:eastAsia="Batang"/>
        </w:rPr>
      </w:pPr>
      <w:r w:rsidRPr="0001701A">
        <w:rPr>
          <w:rFonts w:eastAsia="Batang"/>
          <w:noProof/>
          <w:position w:val="-14"/>
        </w:rPr>
        <w:drawing>
          <wp:inline distT="0" distB="0" distL="0" distR="0" wp14:anchorId="244C540F" wp14:editId="0EF2033A">
            <wp:extent cx="238125" cy="23812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1701A">
        <w:rPr>
          <w:rFonts w:eastAsia="Batang"/>
          <w:lang w:eastAsia="zh-CN"/>
        </w:rPr>
        <w:t>is the SCS, and</w:t>
      </w:r>
    </w:p>
    <w:p w14:paraId="5DCC3EFD" w14:textId="1674B7A7" w:rsidR="00975C97" w:rsidRPr="0001701A" w:rsidRDefault="00975C97" w:rsidP="00975C97">
      <w:pPr>
        <w:rPr>
          <w:rFonts w:eastAsia="Batang"/>
        </w:rPr>
      </w:pPr>
      <w:r w:rsidRPr="0001701A">
        <w:rPr>
          <w:rFonts w:eastAsia="Batang"/>
          <w:noProof/>
          <w:position w:val="-10"/>
        </w:rPr>
        <w:drawing>
          <wp:inline distT="0" distB="0" distL="0" distR="0" wp14:anchorId="1F418DC8" wp14:editId="235F34AE">
            <wp:extent cx="409575" cy="2000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01701A">
        <w:rPr>
          <w:rFonts w:eastAsia="Batang"/>
        </w:rPr>
        <w:t xml:space="preserve"> is the frequency domain signal evaluated for in-band emissions as defined in the clause E.3.3</w:t>
      </w:r>
    </w:p>
    <w:p w14:paraId="7F99537C" w14:textId="77777777" w:rsidR="00975C97" w:rsidRPr="0001701A" w:rsidRDefault="00975C97" w:rsidP="00975C97">
      <w:pPr>
        <w:rPr>
          <w:rFonts w:eastAsia="Batang"/>
        </w:rPr>
      </w:pPr>
      <w:r w:rsidRPr="0001701A">
        <w:rPr>
          <w:rFonts w:eastAsia="Batang"/>
        </w:rPr>
        <w:t>The allocated RB power per RB and the total allocated RB power are given by:</w:t>
      </w:r>
    </w:p>
    <w:p w14:paraId="3824CB9C" w14:textId="592BC246" w:rsidR="00975C97" w:rsidRPr="0001701A" w:rsidRDefault="00975C97" w:rsidP="00975C97">
      <w:pPr>
        <w:keepLines/>
        <w:tabs>
          <w:tab w:val="center" w:pos="4536"/>
          <w:tab w:val="right" w:pos="9072"/>
        </w:tabs>
        <w:rPr>
          <w:rFonts w:eastAsia="Batang"/>
          <w:lang w:eastAsia="x-none"/>
        </w:rPr>
      </w:pPr>
      <w:r w:rsidRPr="0001701A">
        <w:rPr>
          <w:rFonts w:eastAsia="Batang"/>
          <w:lang w:eastAsia="x-none"/>
        </w:rPr>
        <w:tab/>
      </w:r>
      <w:r w:rsidRPr="0001701A">
        <w:rPr>
          <w:rFonts w:eastAsia="Batang"/>
          <w:noProof/>
        </w:rPr>
        <w:drawing>
          <wp:inline distT="0" distB="0" distL="0" distR="0" wp14:anchorId="30E8EC54" wp14:editId="5D386FF4">
            <wp:extent cx="4933950" cy="7429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0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933950" cy="742950"/>
                    </a:xfrm>
                    <a:prstGeom prst="rect">
                      <a:avLst/>
                    </a:prstGeom>
                    <a:noFill/>
                    <a:ln>
                      <a:noFill/>
                    </a:ln>
                  </pic:spPr>
                </pic:pic>
              </a:graphicData>
            </a:graphic>
          </wp:inline>
        </w:drawing>
      </w:r>
    </w:p>
    <w:p w14:paraId="76A3FA68" w14:textId="177089C5" w:rsidR="00975C97" w:rsidRPr="0001701A" w:rsidRDefault="00975C97" w:rsidP="00975C97">
      <w:pPr>
        <w:keepLines/>
        <w:tabs>
          <w:tab w:val="center" w:pos="4536"/>
          <w:tab w:val="right" w:pos="9072"/>
        </w:tabs>
        <w:rPr>
          <w:rFonts w:eastAsia="Batang"/>
          <w:lang w:eastAsia="x-none"/>
        </w:rPr>
      </w:pPr>
      <w:r w:rsidRPr="0001701A">
        <w:rPr>
          <w:rFonts w:eastAsia="Batang"/>
          <w:lang w:eastAsia="x-none"/>
        </w:rPr>
        <w:tab/>
      </w:r>
      <w:r w:rsidRPr="0001701A">
        <w:rPr>
          <w:rFonts w:eastAsia="Batang"/>
          <w:noProof/>
          <w:position w:val="-30"/>
          <w:lang w:eastAsia="x-none"/>
        </w:rPr>
        <w:drawing>
          <wp:inline distT="0" distB="0" distL="0" distR="0" wp14:anchorId="72BF0E9B" wp14:editId="362DD5D1">
            <wp:extent cx="3333750" cy="561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333750" cy="561975"/>
                    </a:xfrm>
                    <a:prstGeom prst="rect">
                      <a:avLst/>
                    </a:prstGeom>
                    <a:noFill/>
                    <a:ln>
                      <a:noFill/>
                    </a:ln>
                  </pic:spPr>
                </pic:pic>
              </a:graphicData>
            </a:graphic>
          </wp:inline>
        </w:drawing>
      </w:r>
    </w:p>
    <w:p w14:paraId="0BCA66B7" w14:textId="77777777" w:rsidR="00975C97" w:rsidRPr="0001701A" w:rsidRDefault="00975C97" w:rsidP="00975C97">
      <w:pPr>
        <w:rPr>
          <w:rFonts w:eastAsia="Batang"/>
        </w:rPr>
      </w:pPr>
      <w:r w:rsidRPr="0001701A">
        <w:rPr>
          <w:rFonts w:eastAsia="Batang"/>
        </w:rPr>
        <w:t>The relative in-band emissions, applicable for General and IQ image, are given by:</w:t>
      </w:r>
    </w:p>
    <w:p w14:paraId="6ED32291" w14:textId="6EF94CD6" w:rsidR="00975C97" w:rsidRPr="0001701A" w:rsidRDefault="00975C97" w:rsidP="00975C97">
      <w:pPr>
        <w:rPr>
          <w:rFonts w:eastAsia="Batang"/>
        </w:rPr>
      </w:pPr>
      <w:r w:rsidRPr="0001701A">
        <w:rPr>
          <w:rFonts w:eastAsia="Batang"/>
          <w:noProof/>
        </w:rPr>
        <w:drawing>
          <wp:inline distT="0" distB="0" distL="0" distR="0" wp14:anchorId="26A04413" wp14:editId="6A2A2C7B">
            <wp:extent cx="6120130" cy="9994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0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130" cy="999490"/>
                    </a:xfrm>
                    <a:prstGeom prst="rect">
                      <a:avLst/>
                    </a:prstGeom>
                    <a:noFill/>
                    <a:ln>
                      <a:noFill/>
                    </a:ln>
                  </pic:spPr>
                </pic:pic>
              </a:graphicData>
            </a:graphic>
          </wp:inline>
        </w:drawing>
      </w:r>
    </w:p>
    <w:p w14:paraId="34E1F556" w14:textId="77777777" w:rsidR="00975C97" w:rsidRPr="0001701A" w:rsidDel="00B53689" w:rsidRDefault="00975C97" w:rsidP="00975C97">
      <w:pPr>
        <w:rPr>
          <w:rFonts w:eastAsia="Batang"/>
        </w:rPr>
      </w:pPr>
      <w:r w:rsidRPr="0001701A">
        <w:rPr>
          <w:rFonts w:eastAsia="Batang"/>
        </w:rPr>
        <w:t>where</w:t>
      </w:r>
    </w:p>
    <w:p w14:paraId="5B8DA401" w14:textId="251B8556" w:rsidR="00975C97" w:rsidRPr="0001701A" w:rsidRDefault="00975C97" w:rsidP="00975C97">
      <w:pPr>
        <w:rPr>
          <w:rFonts w:eastAsia="Batang"/>
        </w:rPr>
      </w:pPr>
      <w:r w:rsidRPr="0001701A">
        <w:rPr>
          <w:rFonts w:eastAsia="Batang"/>
          <w:noProof/>
          <w:position w:val="-10"/>
        </w:rPr>
        <w:drawing>
          <wp:inline distT="0" distB="0" distL="0" distR="0" wp14:anchorId="6D6058CD" wp14:editId="1CA5F101">
            <wp:extent cx="400050" cy="2571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01701A">
        <w:rPr>
          <w:rFonts w:eastAsia="Batang"/>
        </w:rPr>
        <w:t xml:space="preserve"> is the number of allocated resource blocks,</w:t>
      </w:r>
    </w:p>
    <w:p w14:paraId="63D9AA4E" w14:textId="77777777" w:rsidR="00975C97" w:rsidRPr="0001701A" w:rsidRDefault="00975C97" w:rsidP="00975C97">
      <w:pPr>
        <w:rPr>
          <w:rFonts w:eastAsia="Batang"/>
          <w:lang w:eastAsia="zh-CN"/>
        </w:rPr>
      </w:pPr>
      <w:r w:rsidRPr="0001701A">
        <w:rPr>
          <w:rFonts w:eastAsia="Batang"/>
          <w:lang w:eastAsia="zh-CN"/>
        </w:rPr>
        <w:t>and</w:t>
      </w:r>
    </w:p>
    <w:p w14:paraId="30675A6A" w14:textId="3F1F22BB" w:rsidR="00975C97" w:rsidRPr="0001701A" w:rsidRDefault="00975C97" w:rsidP="00975C97">
      <w:pPr>
        <w:rPr>
          <w:rFonts w:eastAsia="Batang"/>
          <w:lang w:eastAsia="zh-CN"/>
        </w:rPr>
      </w:pPr>
      <w:r w:rsidRPr="0001701A">
        <w:rPr>
          <w:rFonts w:eastAsia="Batang"/>
          <w:noProof/>
          <w:position w:val="-10"/>
        </w:rPr>
        <w:drawing>
          <wp:inline distT="0" distB="0" distL="0" distR="0" wp14:anchorId="243BB0C0" wp14:editId="4946E07E">
            <wp:extent cx="533400" cy="2000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01701A">
        <w:rPr>
          <w:rFonts w:eastAsia="Batang"/>
          <w:lang w:eastAsia="zh-CN"/>
        </w:rPr>
        <w:t xml:space="preserve"> is the frequency domain samples for the allocated bandwidth, as defined in the clause E.3.3.</w:t>
      </w:r>
    </w:p>
    <w:p w14:paraId="08045374" w14:textId="77777777" w:rsidR="00975C97" w:rsidRPr="0001701A" w:rsidRDefault="00975C97" w:rsidP="00975C97">
      <w:pPr>
        <w:rPr>
          <w:rFonts w:eastAsia="Batang"/>
        </w:rPr>
      </w:pPr>
      <w:r w:rsidRPr="0001701A">
        <w:rPr>
          <w:rFonts w:eastAsia="Batang"/>
        </w:rPr>
        <w:t>The relative in-band emissions, applicable for carrier leakage, is given by:</w:t>
      </w:r>
    </w:p>
    <w:p w14:paraId="29022C6F" w14:textId="01492BCA" w:rsidR="00975C97" w:rsidRPr="0001701A" w:rsidRDefault="00975C97" w:rsidP="00975C97">
      <w:pPr>
        <w:keepLines/>
        <w:tabs>
          <w:tab w:val="center" w:pos="4536"/>
          <w:tab w:val="right" w:pos="9072"/>
        </w:tabs>
        <w:jc w:val="center"/>
        <w:rPr>
          <w:rFonts w:eastAsia="Batang"/>
          <w:lang w:eastAsia="x-none"/>
        </w:rPr>
      </w:pPr>
      <w:r w:rsidRPr="0001701A">
        <w:rPr>
          <w:noProof/>
        </w:rPr>
        <w:drawing>
          <wp:inline distT="0" distB="0" distL="0" distR="0" wp14:anchorId="20F88E64" wp14:editId="6A816694">
            <wp:extent cx="4876800" cy="1285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76800" cy="1285875"/>
                    </a:xfrm>
                    <a:prstGeom prst="rect">
                      <a:avLst/>
                    </a:prstGeom>
                    <a:noFill/>
                    <a:ln>
                      <a:noFill/>
                    </a:ln>
                  </pic:spPr>
                </pic:pic>
              </a:graphicData>
            </a:graphic>
          </wp:inline>
        </w:drawing>
      </w:r>
      <w:r w:rsidRPr="0001701A">
        <w:rPr>
          <w:rFonts w:eastAsia="Batang"/>
          <w:lang w:eastAsia="x-none"/>
        </w:rPr>
        <w:tab/>
      </w:r>
    </w:p>
    <w:p w14:paraId="536F6701" w14:textId="77777777" w:rsidR="00975C97" w:rsidRPr="0001701A" w:rsidRDefault="00975C97" w:rsidP="00975C97">
      <w:pPr>
        <w:rPr>
          <w:rFonts w:eastAsia="Batang"/>
        </w:rPr>
      </w:pPr>
      <w:r w:rsidRPr="0001701A">
        <w:rPr>
          <w:rFonts w:eastAsia="Batang"/>
        </w:rPr>
        <w:t xml:space="preserve">where </w:t>
      </w:r>
      <w:r w:rsidRPr="0001701A">
        <w:t>DCRB</w:t>
      </w:r>
      <w:r w:rsidRPr="0001701A">
        <w:rPr>
          <w:rFonts w:eastAsia="Batang"/>
        </w:rPr>
        <w:t xml:space="preserve"> </w:t>
      </w:r>
      <w:r w:rsidRPr="0001701A">
        <w:t xml:space="preserve">is </w:t>
      </w:r>
      <w:r w:rsidRPr="0001701A">
        <w:rPr>
          <w:rFonts w:eastAsia="Batang"/>
        </w:rPr>
        <w:t>one RB or one pair of RBs, depending whether the DC carrier is inside an RB or in-between two RBs.</w:t>
      </w:r>
    </w:p>
    <w:p w14:paraId="73CF728B" w14:textId="77777777" w:rsidR="00975C97" w:rsidRPr="0001701A" w:rsidRDefault="00975C97" w:rsidP="00975C97">
      <w:pPr>
        <w:rPr>
          <w:rFonts w:eastAsia="MS Mincho"/>
        </w:rPr>
      </w:pPr>
      <w:r w:rsidRPr="0001701A">
        <w:rPr>
          <w:rFonts w:eastAsia="Batang"/>
        </w:rPr>
        <w:t xml:space="preserve">Although an exclusion period may be applicable in the time domain, when evaluating EVM, the </w:t>
      </w:r>
      <w:proofErr w:type="spellStart"/>
      <w:r w:rsidRPr="0001701A">
        <w:rPr>
          <w:rFonts w:eastAsia="Batang"/>
        </w:rPr>
        <w:t>inband</w:t>
      </w:r>
      <w:proofErr w:type="spellEnd"/>
      <w:r w:rsidRPr="0001701A">
        <w:rPr>
          <w:rFonts w:eastAsia="Batang"/>
        </w:rPr>
        <w:t xml:space="preserve"> emissions</w:t>
      </w:r>
      <w:r w:rsidRPr="0001701A">
        <w:rPr>
          <w:rFonts w:eastAsia="MS Mincho"/>
        </w:rPr>
        <w:t xml:space="preserve"> measurement interval is </w:t>
      </w:r>
      <w:r w:rsidRPr="0001701A">
        <w:rPr>
          <w:rFonts w:eastAsia="Batang"/>
        </w:rPr>
        <w:t>defined over one complete slot in the time domain.</w:t>
      </w:r>
    </w:p>
    <w:p w14:paraId="786A2EE3" w14:textId="77777777" w:rsidR="00975C97" w:rsidRPr="0001701A" w:rsidRDefault="00975C97" w:rsidP="00975C97">
      <w:pPr>
        <w:rPr>
          <w:rFonts w:eastAsia="MS Mincho"/>
        </w:rPr>
      </w:pPr>
      <w:r w:rsidRPr="0001701A">
        <w:rPr>
          <w:rFonts w:eastAsia="MS Mincho"/>
        </w:rPr>
        <w:lastRenderedPageBreak/>
        <w:t xml:space="preserve">From the acquired samples </w:t>
      </w:r>
      <w:r w:rsidRPr="0001701A">
        <w:rPr>
          <w:rFonts w:eastAsia="MS Mincho"/>
          <w:i/>
        </w:rPr>
        <w:t>n</w:t>
      </w:r>
      <w:r w:rsidRPr="0001701A">
        <w:rPr>
          <w:rFonts w:eastAsia="MS Mincho"/>
        </w:rPr>
        <w:t xml:space="preserve"> functions for general in band emissions and IQ image </w:t>
      </w:r>
      <w:proofErr w:type="spellStart"/>
      <w:r w:rsidRPr="0001701A">
        <w:rPr>
          <w:rFonts w:eastAsia="MS Mincho"/>
        </w:rPr>
        <w:t>inband</w:t>
      </w:r>
      <w:proofErr w:type="spellEnd"/>
      <w:r w:rsidRPr="0001701A">
        <w:rPr>
          <w:rFonts w:eastAsia="MS Mincho"/>
        </w:rPr>
        <w:t xml:space="preserve"> emissions can be derived,</w:t>
      </w:r>
      <w:r w:rsidRPr="0001701A">
        <w:t xml:space="preserve"> where </w:t>
      </w:r>
      <w:r w:rsidRPr="0001701A">
        <w:rPr>
          <w:i/>
        </w:rPr>
        <w:t>n</w:t>
      </w:r>
      <w:r w:rsidRPr="0001701A">
        <w:t xml:space="preserve"> is as defined in Annex E.2.2</w:t>
      </w:r>
      <w:r w:rsidRPr="0001701A">
        <w:rPr>
          <w:rFonts w:eastAsia="MS Mincho"/>
        </w:rPr>
        <w:t xml:space="preserve">. </w:t>
      </w:r>
      <w:r w:rsidRPr="0001701A">
        <w:rPr>
          <w:rFonts w:eastAsia="MS Mincho"/>
          <w:i/>
        </w:rPr>
        <w:t>n</w:t>
      </w:r>
      <w:r w:rsidRPr="0001701A">
        <w:rPr>
          <w:rFonts w:eastAsia="MS Mincho"/>
        </w:rPr>
        <w:t xml:space="preserve"> values or </w:t>
      </w:r>
      <w:r w:rsidRPr="0001701A">
        <w:rPr>
          <w:rFonts w:eastAsia="MS Mincho"/>
          <w:i/>
        </w:rPr>
        <w:t>n</w:t>
      </w:r>
      <w:r w:rsidRPr="0001701A">
        <w:rPr>
          <w:rFonts w:eastAsia="MS Mincho"/>
        </w:rPr>
        <w:t xml:space="preserve"> pairs of carrier leakage </w:t>
      </w:r>
      <w:proofErr w:type="spellStart"/>
      <w:r w:rsidRPr="0001701A">
        <w:rPr>
          <w:rFonts w:eastAsia="MS Mincho"/>
        </w:rPr>
        <w:t>inband</w:t>
      </w:r>
      <w:proofErr w:type="spellEnd"/>
      <w:r w:rsidRPr="0001701A">
        <w:rPr>
          <w:rFonts w:eastAsia="MS Mincho"/>
        </w:rPr>
        <w:t xml:space="preserve"> emissions can be derived. They are compared against different limits after the final averaging:</w:t>
      </w:r>
    </w:p>
    <w:p w14:paraId="1C95A5FD" w14:textId="77777777" w:rsidR="00975C97" w:rsidRPr="0001701A" w:rsidRDefault="00975C97" w:rsidP="00975C97">
      <w:pPr>
        <w:rPr>
          <w:rFonts w:eastAsia="MS Mincho"/>
        </w:rPr>
      </w:pPr>
      <w:r w:rsidRPr="0001701A">
        <w:rPr>
          <w:rFonts w:eastAsia="MS Mincho"/>
        </w:rPr>
        <w:t xml:space="preserve">The in-band emissions are averaged over the </w:t>
      </w:r>
      <w:r w:rsidRPr="0001701A">
        <w:rPr>
          <w:rFonts w:eastAsia="MS Mincho"/>
          <w:i/>
        </w:rPr>
        <w:t>n</w:t>
      </w:r>
      <w:r w:rsidRPr="0001701A">
        <w:rPr>
          <w:rFonts w:eastAsia="MS Mincho"/>
        </w:rPr>
        <w:t xml:space="preserve"> samples (equivalent to 10 UL subframes):</w:t>
      </w:r>
    </w:p>
    <w:p w14:paraId="340DA790" w14:textId="77777777" w:rsidR="00975C97" w:rsidRPr="0001701A" w:rsidRDefault="00975C97" w:rsidP="00975C97">
      <w:pPr>
        <w:pStyle w:val="EQ"/>
        <w:rPr>
          <w:noProof w:val="0"/>
        </w:rPr>
      </w:pPr>
      <w:r w:rsidRPr="0001701A">
        <w:rPr>
          <w:noProof w:val="0"/>
        </w:rPr>
        <w:tab/>
      </w:r>
      <w:r w:rsidRPr="0001701A">
        <w:rPr>
          <w:noProof w:val="0"/>
          <w:position w:val="-28"/>
        </w:rPr>
        <w:object w:dxaOrig="4940" w:dyaOrig="680" w14:anchorId="7A7B6798">
          <v:shape id="_x0000_i1044" type="#_x0000_t75" style="width:247.5pt;height:33.75pt" o:ole="">
            <v:imagedata r:id="rId58" o:title=""/>
          </v:shape>
          <o:OLEObject Type="Embed" ProgID="Equation.DSMT4" ShapeID="_x0000_i1044" DrawAspect="Content" ObjectID="_1710857163" r:id="rId59"/>
        </w:object>
      </w:r>
    </w:p>
    <w:p w14:paraId="0AE21230" w14:textId="77777777" w:rsidR="00975C97" w:rsidRPr="0001701A" w:rsidRDefault="00975C97" w:rsidP="00975C97">
      <w:pPr>
        <w:pStyle w:val="EQ"/>
        <w:rPr>
          <w:noProof w:val="0"/>
        </w:rPr>
      </w:pPr>
      <w:r w:rsidRPr="0001701A">
        <w:rPr>
          <w:noProof w:val="0"/>
        </w:rPr>
        <w:tab/>
      </w:r>
      <w:r w:rsidRPr="0001701A">
        <w:rPr>
          <w:noProof w:val="0"/>
          <w:position w:val="-30"/>
        </w:rPr>
        <w:object w:dxaOrig="6259" w:dyaOrig="720" w14:anchorId="6B42272E">
          <v:shape id="_x0000_i1045" type="#_x0000_t75" style="width:312pt;height:36.75pt" o:ole="">
            <v:imagedata r:id="rId60" o:title=""/>
          </v:shape>
          <o:OLEObject Type="Embed" ProgID="Equation.DSMT4" ShapeID="_x0000_i1045" DrawAspect="Content" ObjectID="_1710857164" r:id="rId61"/>
        </w:object>
      </w:r>
    </w:p>
    <w:p w14:paraId="1DE06ADF" w14:textId="77777777" w:rsidR="00975C97" w:rsidRPr="0001701A" w:rsidRDefault="00975C97" w:rsidP="00975C97">
      <w:pPr>
        <w:pStyle w:val="EQ"/>
        <w:rPr>
          <w:rFonts w:eastAsia="MS Mincho"/>
          <w:noProof w:val="0"/>
        </w:rPr>
      </w:pPr>
      <w:r w:rsidRPr="0001701A">
        <w:rPr>
          <w:noProof w:val="0"/>
        </w:rPr>
        <w:tab/>
      </w:r>
      <w:r w:rsidRPr="0001701A">
        <w:rPr>
          <w:noProof w:val="0"/>
          <w:position w:val="-30"/>
        </w:rPr>
        <w:object w:dxaOrig="5500" w:dyaOrig="720" w14:anchorId="63E5FE61">
          <v:shape id="_x0000_i1046" type="#_x0000_t75" style="width:273pt;height:36.75pt" o:ole="">
            <v:imagedata r:id="rId62" o:title=""/>
          </v:shape>
          <o:OLEObject Type="Embed" ProgID="Equation.DSMT4" ShapeID="_x0000_i1046" DrawAspect="Content" ObjectID="_1710857165" r:id="rId63"/>
        </w:object>
      </w:r>
    </w:p>
    <w:p w14:paraId="45709FAA" w14:textId="77777777" w:rsidR="00975C97" w:rsidRPr="0001701A" w:rsidRDefault="00975C97" w:rsidP="00975C97">
      <w:pPr>
        <w:rPr>
          <w:rFonts w:eastAsia="MS Mincho"/>
        </w:rPr>
      </w:pPr>
    </w:p>
    <w:p w14:paraId="0CAA0E82" w14:textId="77777777" w:rsidR="00975C97" w:rsidRPr="0001701A" w:rsidRDefault="00975C97" w:rsidP="00975C97">
      <w:pPr>
        <w:pStyle w:val="Heading2"/>
      </w:pPr>
      <w:bookmarkStart w:id="146" w:name="_Toc27478739"/>
      <w:bookmarkStart w:id="147" w:name="_Toc36227453"/>
      <w:r w:rsidRPr="0001701A">
        <w:t>E.4.4</w:t>
      </w:r>
      <w:r w:rsidRPr="0001701A">
        <w:tab/>
        <w:t>EVM equalizer</w:t>
      </w:r>
      <w:bookmarkEnd w:id="146"/>
      <w:bookmarkEnd w:id="147"/>
    </w:p>
    <w:p w14:paraId="72FB4B38" w14:textId="77777777" w:rsidR="00975C97" w:rsidRPr="0001701A" w:rsidRDefault="00975C97" w:rsidP="00975C97">
      <w:pPr>
        <w:pStyle w:val="Heading2"/>
      </w:pPr>
      <w:bookmarkStart w:id="148" w:name="_Toc27478740"/>
      <w:bookmarkStart w:id="149" w:name="_Toc36227454"/>
      <w:bookmarkStart w:id="150" w:name="_Hlk523465091"/>
      <w:r w:rsidRPr="0001701A">
        <w:t>E.4.4.1</w:t>
      </w:r>
      <w:r w:rsidRPr="0001701A">
        <w:tab/>
        <w:t>EVM equalizer spectrum flatness</w:t>
      </w:r>
      <w:bookmarkEnd w:id="148"/>
      <w:bookmarkEnd w:id="149"/>
    </w:p>
    <w:bookmarkEnd w:id="150"/>
    <w:p w14:paraId="2D8193D0" w14:textId="77777777" w:rsidR="00975C97" w:rsidRPr="0001701A" w:rsidRDefault="00975C97" w:rsidP="00975C97">
      <w:r w:rsidRPr="0001701A">
        <w:t>For EVM equalizer spectrum flatness use EC(f) as defined in E.3.3. Note, EC(f) represents</w:t>
      </w:r>
      <w:r w:rsidRPr="0001701A">
        <w:rPr>
          <w:lang w:eastAsia="zh-CN"/>
        </w:rPr>
        <w:t xml:space="preserve"> </w:t>
      </w:r>
      <w:r w:rsidRPr="0001701A">
        <w:t>equalizer coefficient</w:t>
      </w:r>
      <w:r w:rsidRPr="0001701A">
        <w:rPr>
          <w:lang w:eastAsia="zh-CN"/>
        </w:rPr>
        <w:t xml:space="preserve"> </w:t>
      </w:r>
      <w:r w:rsidRPr="0001701A">
        <w:rPr>
          <w:position w:val="-8"/>
        </w:rPr>
        <w:object w:dxaOrig="480" w:dyaOrig="220" w14:anchorId="095CB405">
          <v:shape id="_x0000_i1047" type="#_x0000_t75" style="width:22.5pt;height:15pt" o:ole="">
            <v:imagedata r:id="rId64" o:title=""/>
          </v:shape>
          <o:OLEObject Type="Embed" ProgID="Equation.3" ShapeID="_x0000_i1047" DrawAspect="Content" ObjectID="_1710857166" r:id="rId65"/>
        </w:object>
      </w:r>
      <w:r w:rsidRPr="0001701A">
        <w:rPr>
          <w:lang w:eastAsia="zh-CN"/>
        </w:rPr>
        <w:t>，f is the allocated subcarriers within the transmission bandwidth (</w:t>
      </w:r>
      <w:r w:rsidRPr="0001701A">
        <w:t>(</w:t>
      </w:r>
      <w:r w:rsidRPr="0001701A">
        <w:rPr>
          <w:sz w:val="18"/>
        </w:rPr>
        <w:t>|</w:t>
      </w:r>
      <w:r w:rsidRPr="0001701A">
        <w:rPr>
          <w:i/>
          <w:sz w:val="18"/>
          <w:lang w:eastAsia="zh-CN"/>
        </w:rPr>
        <w:t>F</w:t>
      </w:r>
      <w:r w:rsidRPr="0001701A">
        <w:rPr>
          <w:sz w:val="18"/>
        </w:rPr>
        <w:t>|=</w:t>
      </w:r>
      <w:r w:rsidRPr="0001701A">
        <w:t>12*</w:t>
      </w:r>
      <w:r w:rsidRPr="0001701A">
        <w:rPr>
          <w:position w:val="-10"/>
        </w:rPr>
        <w:object w:dxaOrig="480" w:dyaOrig="300" w14:anchorId="4472E30E">
          <v:shape id="_x0000_i1048" type="#_x0000_t75" style="width:24.75pt;height:16.5pt" o:ole="">
            <v:imagedata r:id="rId66" o:title=""/>
          </v:shape>
          <o:OLEObject Type="Embed" ProgID="Equation.3" ShapeID="_x0000_i1048" DrawAspect="Content" ObjectID="_1710857167" r:id="rId67"/>
        </w:object>
      </w:r>
      <w:r w:rsidRPr="0001701A">
        <w:rPr>
          <w:lang w:eastAsia="zh-CN"/>
        </w:rPr>
        <w:t>)</w:t>
      </w:r>
    </w:p>
    <w:p w14:paraId="5F105EC3" w14:textId="77777777" w:rsidR="00975C97" w:rsidRPr="0001701A" w:rsidRDefault="00975C97" w:rsidP="00975C97">
      <w:pPr>
        <w:rPr>
          <w:lang w:eastAsia="zh-CN"/>
        </w:rPr>
      </w:pPr>
      <w:r w:rsidRPr="0001701A">
        <w:t xml:space="preserve">From the acquired samples </w:t>
      </w:r>
      <w:r w:rsidRPr="0001701A">
        <w:rPr>
          <w:i/>
        </w:rPr>
        <w:t>n</w:t>
      </w:r>
      <w:r w:rsidRPr="0001701A">
        <w:t xml:space="preserve"> functions </w:t>
      </w:r>
      <w:r w:rsidRPr="0001701A">
        <w:rPr>
          <w:lang w:eastAsia="zh-CN"/>
        </w:rPr>
        <w:t>EC</w:t>
      </w:r>
      <w:r w:rsidRPr="0001701A">
        <w:t xml:space="preserve">(f) can be derived, where </w:t>
      </w:r>
      <w:r w:rsidRPr="0001701A">
        <w:rPr>
          <w:i/>
        </w:rPr>
        <w:t>n</w:t>
      </w:r>
      <w:r w:rsidRPr="0001701A">
        <w:t xml:space="preserve"> is as defined in Annex E.2.2.</w:t>
      </w:r>
    </w:p>
    <w:p w14:paraId="121054A1" w14:textId="77777777" w:rsidR="00975C97" w:rsidRPr="0001701A" w:rsidRDefault="00975C97" w:rsidP="00975C97">
      <w:pPr>
        <w:rPr>
          <w:lang w:eastAsia="zh-CN"/>
        </w:rPr>
      </w:pPr>
      <w:r w:rsidRPr="0001701A">
        <w:rPr>
          <w:lang w:eastAsia="zh-CN"/>
        </w:rPr>
        <w:t>EC(f) is broken down to 2 functions:</w:t>
      </w:r>
    </w:p>
    <w:p w14:paraId="178B6CA6" w14:textId="77777777" w:rsidR="00975C97" w:rsidRPr="0001701A" w:rsidRDefault="00975C97" w:rsidP="00975C97">
      <w:pPr>
        <w:pStyle w:val="EQ"/>
        <w:rPr>
          <w:noProof w:val="0"/>
          <w:lang w:eastAsia="zh-CN"/>
        </w:rPr>
      </w:pPr>
      <w:r w:rsidRPr="0001701A">
        <w:rPr>
          <w:noProof w:val="0"/>
          <w:lang w:eastAsia="zh-CN"/>
        </w:rPr>
        <w:tab/>
      </w:r>
      <w:r w:rsidRPr="0001701A">
        <w:rPr>
          <w:noProof w:val="0"/>
          <w:position w:val="-28"/>
          <w:lang w:eastAsia="zh-CN"/>
        </w:rPr>
        <w:object w:dxaOrig="2100" w:dyaOrig="680" w14:anchorId="067D759E">
          <v:shape id="_x0000_i1049" type="#_x0000_t75" style="width:138pt;height:46.5pt" o:ole="">
            <v:imagedata r:id="rId68" o:title=""/>
          </v:shape>
          <o:OLEObject Type="Embed" ProgID="Equation.3" ShapeID="_x0000_i1049" DrawAspect="Content" ObjectID="_1710857168" r:id="rId69"/>
        </w:object>
      </w:r>
    </w:p>
    <w:p w14:paraId="5AD3CCB5" w14:textId="77777777" w:rsidR="00975C97" w:rsidRPr="0001701A" w:rsidRDefault="00975C97" w:rsidP="00975C97">
      <w:pPr>
        <w:pStyle w:val="EQ"/>
        <w:rPr>
          <w:noProof w:val="0"/>
          <w:lang w:eastAsia="zh-CN"/>
        </w:rPr>
      </w:pPr>
      <w:r w:rsidRPr="0001701A">
        <w:rPr>
          <w:noProof w:val="0"/>
          <w:lang w:eastAsia="zh-CN"/>
        </w:rPr>
        <w:tab/>
      </w:r>
      <w:r w:rsidRPr="0001701A">
        <w:rPr>
          <w:noProof w:val="0"/>
          <w:position w:val="-28"/>
          <w:lang w:eastAsia="zh-CN"/>
        </w:rPr>
        <w:object w:dxaOrig="2180" w:dyaOrig="680" w14:anchorId="1615E699">
          <v:shape id="_x0000_i1050" type="#_x0000_t75" style="width:143.25pt;height:46.5pt" o:ole="">
            <v:imagedata r:id="rId70" o:title=""/>
          </v:shape>
          <o:OLEObject Type="Embed" ProgID="Equation.3" ShapeID="_x0000_i1050" DrawAspect="Content" ObjectID="_1710857169" r:id="rId71"/>
        </w:object>
      </w:r>
    </w:p>
    <w:p w14:paraId="0A6122A2" w14:textId="77777777" w:rsidR="00975C97" w:rsidRPr="0001701A" w:rsidRDefault="00975C97" w:rsidP="00975C97">
      <w:pPr>
        <w:rPr>
          <w:lang w:eastAsia="zh-CN"/>
        </w:rPr>
      </w:pPr>
      <w:r w:rsidRPr="0001701A">
        <w:rPr>
          <w:lang w:eastAsia="zh-CN"/>
        </w:rPr>
        <w:t xml:space="preserve">Where Range 1 and Range 2 are as defined for Clause 6.4.2.4 in </w:t>
      </w:r>
      <w:r w:rsidRPr="0001701A">
        <w:rPr>
          <w:rFonts w:eastAsia="Osaka"/>
        </w:rPr>
        <w:t>Table 6.4.2.4.</w:t>
      </w:r>
      <w:r w:rsidRPr="0001701A">
        <w:rPr>
          <w:lang w:eastAsia="zh-CN"/>
        </w:rPr>
        <w:t>5</w:t>
      </w:r>
      <w:r w:rsidRPr="0001701A">
        <w:rPr>
          <w:rFonts w:eastAsia="Osaka"/>
        </w:rPr>
        <w:t>-1</w:t>
      </w:r>
      <w:r w:rsidRPr="0001701A">
        <w:rPr>
          <w:lang w:eastAsia="zh-CN"/>
        </w:rPr>
        <w:t xml:space="preserve"> for normal condition and </w:t>
      </w:r>
      <w:r w:rsidRPr="0001701A">
        <w:rPr>
          <w:rFonts w:eastAsia="Osaka"/>
        </w:rPr>
        <w:t>Table 6.4.2.4.</w:t>
      </w:r>
      <w:r w:rsidRPr="0001701A">
        <w:rPr>
          <w:lang w:eastAsia="zh-CN"/>
        </w:rPr>
        <w:t>5</w:t>
      </w:r>
      <w:r w:rsidRPr="0001701A">
        <w:rPr>
          <w:rFonts w:eastAsia="Osaka"/>
        </w:rPr>
        <w:t>-</w:t>
      </w:r>
      <w:r w:rsidRPr="0001701A">
        <w:rPr>
          <w:lang w:eastAsia="zh-CN"/>
        </w:rPr>
        <w:t>2 for extreme condition and for Clause 6.4.2.5 as in Table 6.4.2.5.5-1.</w:t>
      </w:r>
    </w:p>
    <w:p w14:paraId="4B7A6363" w14:textId="77777777" w:rsidR="00975C97" w:rsidRPr="0001701A" w:rsidRDefault="00975C97" w:rsidP="00975C97">
      <w:pPr>
        <w:rPr>
          <w:lang w:eastAsia="zh-CN"/>
        </w:rPr>
      </w:pPr>
      <w:r w:rsidRPr="0001701A">
        <w:rPr>
          <w:lang w:eastAsia="zh-CN"/>
        </w:rPr>
        <w:t>The following peak to peak ripple is calculated:</w:t>
      </w:r>
    </w:p>
    <w:p w14:paraId="3143B232" w14:textId="77777777" w:rsidR="00975C97" w:rsidRPr="0001701A" w:rsidRDefault="00975C97" w:rsidP="00975C97">
      <w:pPr>
        <w:pStyle w:val="EQ"/>
        <w:rPr>
          <w:noProof w:val="0"/>
          <w:lang w:eastAsia="zh-CN"/>
        </w:rPr>
      </w:pPr>
      <w:r w:rsidRPr="0001701A">
        <w:rPr>
          <w:noProof w:val="0"/>
          <w:position w:val="-10"/>
        </w:rPr>
        <w:object w:dxaOrig="4680" w:dyaOrig="340" w14:anchorId="613C37E6">
          <v:shape id="_x0000_i1051" type="#_x0000_t75" style="width:234pt;height:18pt" o:ole="">
            <v:imagedata r:id="rId72" o:title=""/>
          </v:shape>
          <o:OLEObject Type="Embed" ProgID="Equation.3" ShapeID="_x0000_i1051" DrawAspect="Content" ObjectID="_1710857170" r:id="rId73"/>
        </w:object>
      </w:r>
      <w:r w:rsidRPr="0001701A">
        <w:rPr>
          <w:noProof w:val="0"/>
          <w:lang w:eastAsia="zh-CN"/>
        </w:rPr>
        <w:t xml:space="preserve"> ,which denote the maximum ripple in Range 1</w:t>
      </w:r>
    </w:p>
    <w:p w14:paraId="0D17EADB" w14:textId="77777777" w:rsidR="00975C97" w:rsidRPr="0001701A" w:rsidRDefault="00975C97" w:rsidP="00975C97">
      <w:pPr>
        <w:pStyle w:val="EQ"/>
        <w:rPr>
          <w:noProof w:val="0"/>
          <w:lang w:eastAsia="zh-CN"/>
        </w:rPr>
      </w:pPr>
      <w:r w:rsidRPr="0001701A">
        <w:rPr>
          <w:noProof w:val="0"/>
          <w:position w:val="-10"/>
        </w:rPr>
        <w:object w:dxaOrig="4760" w:dyaOrig="340" w14:anchorId="5E3954DC">
          <v:shape id="_x0000_i1052" type="#_x0000_t75" style="width:237.75pt;height:18pt" o:ole="">
            <v:imagedata r:id="rId74" o:title=""/>
          </v:shape>
          <o:OLEObject Type="Embed" ProgID="Equation.3" ShapeID="_x0000_i1052" DrawAspect="Content" ObjectID="_1710857171" r:id="rId75"/>
        </w:object>
      </w:r>
      <w:r w:rsidRPr="0001701A">
        <w:rPr>
          <w:noProof w:val="0"/>
          <w:lang w:eastAsia="zh-CN"/>
        </w:rPr>
        <w:t>,which denote the maximum ripple in Range 2</w:t>
      </w:r>
    </w:p>
    <w:p w14:paraId="699979FF" w14:textId="77777777" w:rsidR="00975C97" w:rsidRPr="0001701A" w:rsidRDefault="00975C97" w:rsidP="00975C97">
      <w:pPr>
        <w:pStyle w:val="EQ"/>
        <w:rPr>
          <w:noProof w:val="0"/>
          <w:lang w:eastAsia="zh-CN"/>
        </w:rPr>
      </w:pPr>
      <w:r w:rsidRPr="0001701A">
        <w:rPr>
          <w:noProof w:val="0"/>
          <w:position w:val="-10"/>
        </w:rPr>
        <w:object w:dxaOrig="4780" w:dyaOrig="340" w14:anchorId="587961C0">
          <v:shape id="_x0000_i1053" type="#_x0000_t75" style="width:239.25pt;height:18pt" o:ole="">
            <v:imagedata r:id="rId76" o:title=""/>
          </v:shape>
          <o:OLEObject Type="Embed" ProgID="Equation.3" ShapeID="_x0000_i1053" DrawAspect="Content" ObjectID="_1710857172" r:id="rId77"/>
        </w:object>
      </w:r>
      <w:r w:rsidRPr="0001701A">
        <w:rPr>
          <w:noProof w:val="0"/>
          <w:lang w:eastAsia="zh-CN"/>
        </w:rPr>
        <w:t>,which denote the maximum ripple between the upper side of Range 1 and lower side of Range 2</w:t>
      </w:r>
    </w:p>
    <w:p w14:paraId="3FEA0C72" w14:textId="77777777" w:rsidR="00975C97" w:rsidRPr="0001701A" w:rsidRDefault="00975C97" w:rsidP="00975C97">
      <w:pPr>
        <w:pStyle w:val="EQ"/>
        <w:rPr>
          <w:noProof w:val="0"/>
          <w:lang w:eastAsia="zh-CN"/>
        </w:rPr>
      </w:pPr>
      <w:r w:rsidRPr="0001701A">
        <w:rPr>
          <w:noProof w:val="0"/>
          <w:position w:val="-10"/>
        </w:rPr>
        <w:object w:dxaOrig="4780" w:dyaOrig="340" w14:anchorId="43A7D6D2">
          <v:shape id="_x0000_i1054" type="#_x0000_t75" style="width:239.25pt;height:18pt" o:ole="">
            <v:imagedata r:id="rId78" o:title=""/>
          </v:shape>
          <o:OLEObject Type="Embed" ProgID="Equation.3" ShapeID="_x0000_i1054" DrawAspect="Content" ObjectID="_1710857173" r:id="rId79"/>
        </w:object>
      </w:r>
      <w:r w:rsidRPr="0001701A">
        <w:rPr>
          <w:noProof w:val="0"/>
          <w:lang w:eastAsia="zh-CN"/>
        </w:rPr>
        <w:t xml:space="preserve"> ,which denote the maximum ripple between the upper side of Range 2 and lower side of Range 1</w:t>
      </w:r>
    </w:p>
    <w:p w14:paraId="10EC3EF8" w14:textId="77777777" w:rsidR="00975C97" w:rsidRPr="0001701A" w:rsidRDefault="00975C97" w:rsidP="00975C97">
      <w:pPr>
        <w:pStyle w:val="Heading3"/>
      </w:pPr>
      <w:bookmarkStart w:id="151" w:name="_Toc27478741"/>
      <w:bookmarkStart w:id="152" w:name="_Toc36227455"/>
      <w:r w:rsidRPr="0001701A">
        <w:lastRenderedPageBreak/>
        <w:t>E.4.4.2</w:t>
      </w:r>
      <w:r w:rsidRPr="0001701A">
        <w:tab/>
        <w:t>EVM equalizer spectral shaping filter</w:t>
      </w:r>
      <w:bookmarkEnd w:id="151"/>
      <w:bookmarkEnd w:id="152"/>
    </w:p>
    <w:p w14:paraId="5238637E" w14:textId="77777777" w:rsidR="00975C97" w:rsidRPr="0001701A" w:rsidRDefault="00975C97" w:rsidP="00975C97">
      <w:pPr>
        <w:rPr>
          <w:lang w:eastAsia="zh-CN"/>
        </w:rPr>
      </w:pPr>
      <w:r w:rsidRPr="0001701A">
        <w:t>The calculation of the impulse response of the spectral shaping filter is based on EC(f) as defined in E.3.3. Note that EC(f) represents</w:t>
      </w:r>
      <w:r w:rsidRPr="0001701A">
        <w:rPr>
          <w:lang w:eastAsia="zh-CN"/>
        </w:rPr>
        <w:t xml:space="preserve"> </w:t>
      </w:r>
      <w:r w:rsidRPr="0001701A">
        <w:t>complex valued equalizer coefficient</w:t>
      </w:r>
      <w:r w:rsidRPr="0001701A">
        <w:rPr>
          <w:lang w:eastAsia="zh-CN"/>
        </w:rPr>
        <w:t xml:space="preserve"> with </w:t>
      </w:r>
      <w:r w:rsidRPr="0001701A">
        <w:rPr>
          <w:position w:val="-8"/>
        </w:rPr>
        <w:object w:dxaOrig="480" w:dyaOrig="220" w14:anchorId="18E9087D">
          <v:shape id="_x0000_i1055" type="#_x0000_t75" style="width:22.5pt;height:15pt" o:ole="">
            <v:imagedata r:id="rId64" o:title=""/>
          </v:shape>
          <o:OLEObject Type="Embed" ProgID="Equation.3" ShapeID="_x0000_i1055" DrawAspect="Content" ObjectID="_1710857174" r:id="rId80"/>
        </w:object>
      </w:r>
      <w:r w:rsidRPr="0001701A">
        <w:rPr>
          <w:lang w:eastAsia="zh-CN"/>
        </w:rPr>
        <w:t>，where f is the allocated subcarriers within the transmission bandwidth (</w:t>
      </w:r>
      <w:r w:rsidRPr="0001701A">
        <w:rPr>
          <w:sz w:val="18"/>
        </w:rPr>
        <w:t>|</w:t>
      </w:r>
      <w:r w:rsidRPr="0001701A">
        <w:rPr>
          <w:i/>
          <w:sz w:val="18"/>
          <w:lang w:eastAsia="zh-CN"/>
        </w:rPr>
        <w:t>F</w:t>
      </w:r>
      <w:r w:rsidRPr="0001701A">
        <w:rPr>
          <w:sz w:val="18"/>
        </w:rPr>
        <w:t>|=</w:t>
      </w:r>
      <w:r w:rsidRPr="0001701A">
        <w:t>12*</w:t>
      </w:r>
      <w:r w:rsidRPr="0001701A">
        <w:rPr>
          <w:position w:val="-10"/>
        </w:rPr>
        <w:object w:dxaOrig="480" w:dyaOrig="300" w14:anchorId="3EF760DA">
          <v:shape id="_x0000_i1056" type="#_x0000_t75" style="width:24.75pt;height:16.5pt" o:ole="">
            <v:imagedata r:id="rId66" o:title=""/>
          </v:shape>
          <o:OLEObject Type="Embed" ProgID="Equation.3" ShapeID="_x0000_i1056" DrawAspect="Content" ObjectID="_1710857175" r:id="rId81"/>
        </w:object>
      </w:r>
      <w:r w:rsidRPr="0001701A">
        <w:rPr>
          <w:lang w:eastAsia="zh-CN"/>
        </w:rPr>
        <w:t>).</w:t>
      </w:r>
    </w:p>
    <w:p w14:paraId="584DC9D7" w14:textId="77777777" w:rsidR="00975C97" w:rsidRPr="0001701A" w:rsidRDefault="00975C97" w:rsidP="00975C97">
      <w:pPr>
        <w:rPr>
          <w:lang w:eastAsia="zh-CN"/>
        </w:rPr>
      </w:pPr>
      <w:r w:rsidRPr="0001701A">
        <w:t xml:space="preserve">EC’(f) is the corrected version of EC(f) by shifting by </w:t>
      </w:r>
      <w:proofErr w:type="spellStart"/>
      <w:r w:rsidRPr="0001701A">
        <w:t>T</w:t>
      </w:r>
      <w:r w:rsidRPr="0001701A">
        <w:rPr>
          <w:vertAlign w:val="subscript"/>
        </w:rPr>
        <w:t>f</w:t>
      </w:r>
      <w:proofErr w:type="spellEnd"/>
      <w:r w:rsidRPr="0001701A">
        <w:t xml:space="preserve">. </w:t>
      </w:r>
      <w:proofErr w:type="spellStart"/>
      <w:r w:rsidRPr="0001701A">
        <w:t>T</w:t>
      </w:r>
      <w:r w:rsidRPr="0001701A">
        <w:rPr>
          <w:vertAlign w:val="subscript"/>
        </w:rPr>
        <w:t>f</w:t>
      </w:r>
      <w:proofErr w:type="spellEnd"/>
      <w:r w:rsidRPr="0001701A">
        <w:t xml:space="preserve"> is as defined in Clause E.3.2.</w:t>
      </w:r>
    </w:p>
    <w:p w14:paraId="3B451A9E" w14:textId="77777777" w:rsidR="00975C97" w:rsidRPr="0001701A" w:rsidRDefault="00975C97" w:rsidP="00975C97">
      <w:pPr>
        <w:rPr>
          <w:rFonts w:eastAsia="Malgun Gothic"/>
        </w:rPr>
      </w:pPr>
      <w:r w:rsidRPr="0001701A">
        <w:t>The impulse responses are the IDFT transformed equalizer coefficients:</w:t>
      </w:r>
      <w:r w:rsidRPr="0001701A">
        <w:br/>
      </w:r>
      <w:r w:rsidRPr="0001701A">
        <w:rPr>
          <w:position w:val="-32"/>
        </w:rPr>
        <w:object w:dxaOrig="2320" w:dyaOrig="760" w14:anchorId="334B62F0">
          <v:shape id="_x0000_i1057" type="#_x0000_t75" style="width:116.25pt;height:39pt" o:ole="">
            <v:imagedata r:id="rId82" o:title=""/>
          </v:shape>
          <o:OLEObject Type="Embed" ProgID="Equation.DSMT4" ShapeID="_x0000_i1057" DrawAspect="Content" ObjectID="_1710857176" r:id="rId83"/>
        </w:object>
      </w:r>
      <w:r w:rsidRPr="0001701A">
        <w:rPr>
          <w:rFonts w:eastAsia="Malgun Gothic"/>
        </w:rPr>
        <w:t xml:space="preserve">, where </w:t>
      </w:r>
      <w:r w:rsidRPr="0001701A">
        <w:rPr>
          <w:rFonts w:eastAsia="Malgun Gothic"/>
          <w:i/>
        </w:rPr>
        <w:t xml:space="preserve">f </w:t>
      </w:r>
      <w:r w:rsidRPr="0001701A">
        <w:rPr>
          <w:rFonts w:eastAsia="Malgun Gothic"/>
        </w:rPr>
        <w:t xml:space="preserve">is the frequency of the </w:t>
      </w:r>
      <w:r w:rsidRPr="0001701A">
        <w:rPr>
          <w:rFonts w:eastAsia="Malgun Gothic"/>
          <w:i/>
        </w:rPr>
        <w:t>M</w:t>
      </w:r>
      <w:r w:rsidRPr="0001701A">
        <w:rPr>
          <w:rFonts w:eastAsia="Malgun Gothic"/>
        </w:rPr>
        <w:t xml:space="preserve"> allocated subcarriers.</w:t>
      </w:r>
    </w:p>
    <w:p w14:paraId="651AED3F" w14:textId="77777777" w:rsidR="00975C97" w:rsidRPr="0001701A" w:rsidRDefault="00975C97" w:rsidP="00975C97">
      <w:pPr>
        <w:rPr>
          <w:rFonts w:eastAsia="Malgun Gothic"/>
        </w:rPr>
      </w:pPr>
      <w:r w:rsidRPr="0001701A">
        <w:rPr>
          <w:rFonts w:eastAsia="Malgun Gothic"/>
        </w:rPr>
        <w:t xml:space="preserve">The impulse response is normalized to its first value. </w:t>
      </w:r>
    </w:p>
    <w:p w14:paraId="550C7F86" w14:textId="77777777" w:rsidR="00975C97" w:rsidRPr="0001701A" w:rsidRDefault="00975C97" w:rsidP="00975C97">
      <w:pPr>
        <w:pStyle w:val="EQ"/>
        <w:jc w:val="center"/>
        <w:rPr>
          <w:rFonts w:eastAsia="Malgun Gothic"/>
          <w:i/>
          <w:noProof w:val="0"/>
        </w:rPr>
      </w:pPr>
      <w:r w:rsidRPr="0001701A">
        <w:rPr>
          <w:noProof w:val="0"/>
          <w:position w:val="-32"/>
        </w:rPr>
        <w:object w:dxaOrig="1260" w:dyaOrig="740" w14:anchorId="6E1F5F8F">
          <v:shape id="_x0000_i1058" type="#_x0000_t75" style="width:63.75pt;height:36.75pt" o:ole="">
            <v:imagedata r:id="rId84" o:title=""/>
          </v:shape>
          <o:OLEObject Type="Embed" ProgID="Equation.DSMT4" ShapeID="_x0000_i1058" DrawAspect="Content" ObjectID="_1710857177" r:id="rId85"/>
        </w:object>
      </w:r>
    </w:p>
    <w:p w14:paraId="5B851843" w14:textId="77777777" w:rsidR="00975C97" w:rsidRPr="0001701A" w:rsidRDefault="00975C97" w:rsidP="00975C97">
      <w:pPr>
        <w:rPr>
          <w:rFonts w:eastAsia="Malgun Gothic"/>
        </w:rPr>
      </w:pPr>
      <w:r w:rsidRPr="0001701A">
        <w:rPr>
          <w:rFonts w:eastAsia="Malgun Gothic"/>
        </w:rPr>
        <w:t>This is equivalent to defining the 0dB as</w:t>
      </w:r>
      <w:r w:rsidRPr="0001701A">
        <w:rPr>
          <w:rFonts w:eastAsia="Malgun Gothic"/>
          <w:i/>
        </w:rPr>
        <w:t xml:space="preserve"> </w:t>
      </w:r>
      <w:r w:rsidRPr="0001701A">
        <w:rPr>
          <w:rFonts w:eastAsia="Malgun Gothic"/>
        </w:rPr>
        <w:t>20</w:t>
      </w:r>
      <w:r w:rsidRPr="0001701A">
        <w:rPr>
          <w:rFonts w:eastAsia="Malgun Gothic"/>
          <w:i/>
        </w:rPr>
        <w:t>log</w:t>
      </w:r>
      <w:r w:rsidRPr="0001701A">
        <w:rPr>
          <w:rFonts w:eastAsia="Malgun Gothic"/>
          <w:vertAlign w:val="subscript"/>
        </w:rPr>
        <w:t>10</w:t>
      </w:r>
      <w:r w:rsidRPr="0001701A">
        <w:rPr>
          <w:rFonts w:eastAsia="Malgun Gothic"/>
        </w:rPr>
        <w:t>│</w:t>
      </w:r>
      <w:r w:rsidRPr="0001701A">
        <w:rPr>
          <w:rFonts w:eastAsia="Malgun Gothic"/>
          <w:i/>
        </w:rPr>
        <w:t>ã</w:t>
      </w:r>
      <w:r w:rsidRPr="0001701A">
        <w:rPr>
          <w:rFonts w:eastAsia="Malgun Gothic"/>
          <w:i/>
          <w:vertAlign w:val="subscript"/>
        </w:rPr>
        <w:t>t</w:t>
      </w:r>
      <w:r w:rsidRPr="0001701A">
        <w:rPr>
          <w:rFonts w:eastAsia="Malgun Gothic"/>
        </w:rPr>
        <w:t>(0)│.</w:t>
      </w:r>
    </w:p>
    <w:p w14:paraId="1C00A15A" w14:textId="77777777" w:rsidR="00975C97" w:rsidRPr="0001701A" w:rsidRDefault="00975C97" w:rsidP="00975C97">
      <w:pPr>
        <w:rPr>
          <w:rFonts w:eastAsia="Batang"/>
          <w:lang w:eastAsia="zh-CN"/>
        </w:rPr>
      </w:pPr>
      <w:r w:rsidRPr="0001701A">
        <w:t xml:space="preserve">From the acquired samples, </w:t>
      </w:r>
      <w:r w:rsidRPr="0001701A">
        <w:rPr>
          <w:i/>
        </w:rPr>
        <w:t>n</w:t>
      </w:r>
      <w:r w:rsidRPr="0001701A">
        <w:t xml:space="preserve"> functions </w:t>
      </w:r>
      <w:r w:rsidRPr="0001701A">
        <w:rPr>
          <w:position w:val="-12"/>
        </w:rPr>
        <w:object w:dxaOrig="499" w:dyaOrig="360" w14:anchorId="44A1F100">
          <v:shape id="_x0000_i1059" type="#_x0000_t75" style="width:25.5pt;height:18.75pt" o:ole="">
            <v:imagedata r:id="rId86" o:title=""/>
          </v:shape>
          <o:OLEObject Type="Embed" ProgID="Equation.DSMT4" ShapeID="_x0000_i1059" DrawAspect="Content" ObjectID="_1710857178" r:id="rId87"/>
        </w:object>
      </w:r>
      <w:r w:rsidRPr="0001701A">
        <w:t xml:space="preserve"> can be derived,</w:t>
      </w:r>
      <w:r w:rsidRPr="0001701A">
        <w:rPr>
          <w:rFonts w:eastAsia="Batang"/>
          <w:lang w:eastAsia="zh-CN"/>
        </w:rPr>
        <w:t xml:space="preserve"> </w:t>
      </w:r>
      <w:r w:rsidRPr="0001701A">
        <w:t xml:space="preserve">where </w:t>
      </w:r>
      <w:r w:rsidRPr="0001701A">
        <w:rPr>
          <w:i/>
        </w:rPr>
        <w:t>n</w:t>
      </w:r>
      <w:r w:rsidRPr="0001701A">
        <w:t xml:space="preserve"> is as defined in Annex E.2.2.</w:t>
      </w:r>
      <w:r w:rsidRPr="0001701A">
        <w:rPr>
          <w:rFonts w:eastAsia="Batang"/>
          <w:lang w:eastAsia="zh-CN"/>
        </w:rPr>
        <w:t xml:space="preserve"> </w:t>
      </w:r>
    </w:p>
    <w:p w14:paraId="5F3AB975" w14:textId="77777777" w:rsidR="00975C97" w:rsidRPr="0001701A" w:rsidRDefault="00975C97" w:rsidP="00975C97">
      <w:pPr>
        <w:pStyle w:val="EQ"/>
        <w:rPr>
          <w:noProof w:val="0"/>
          <w:lang w:eastAsia="zh-CN"/>
        </w:rPr>
      </w:pPr>
      <w:r w:rsidRPr="0001701A">
        <w:rPr>
          <w:noProof w:val="0"/>
          <w:lang w:eastAsia="zh-CN"/>
        </w:rPr>
        <w:t>Note, that this method provides reasonable results only in the case of full allocations.</w:t>
      </w:r>
    </w:p>
    <w:p w14:paraId="6AE9AD72" w14:textId="77777777" w:rsidR="00975C97" w:rsidRPr="0001701A" w:rsidRDefault="00975C97" w:rsidP="00975C97">
      <w:pPr>
        <w:pStyle w:val="Heading2"/>
      </w:pPr>
      <w:bookmarkStart w:id="153" w:name="_Toc27478742"/>
      <w:bookmarkStart w:id="154" w:name="_Toc36227456"/>
      <w:r w:rsidRPr="0001701A">
        <w:t>E.4.5</w:t>
      </w:r>
      <w:r w:rsidRPr="0001701A">
        <w:tab/>
        <w:t>Frequency error and Carrier leakage</w:t>
      </w:r>
      <w:bookmarkEnd w:id="153"/>
      <w:bookmarkEnd w:id="154"/>
    </w:p>
    <w:p w14:paraId="21AFD67E" w14:textId="77777777" w:rsidR="00975C97" w:rsidRPr="0001701A" w:rsidRDefault="00975C97" w:rsidP="00975C97">
      <w:r w:rsidRPr="0001701A">
        <w:t>See E.3.1.</w:t>
      </w:r>
    </w:p>
    <w:p w14:paraId="71C45EC9" w14:textId="77777777" w:rsidR="00975C97" w:rsidRPr="0001701A" w:rsidRDefault="00975C97" w:rsidP="00975C97">
      <w:pPr>
        <w:pStyle w:val="Heading2"/>
      </w:pPr>
      <w:bookmarkStart w:id="155" w:name="_Toc27478743"/>
      <w:bookmarkStart w:id="156" w:name="_Toc36227457"/>
      <w:r w:rsidRPr="0001701A">
        <w:t>E.4.6</w:t>
      </w:r>
      <w:r w:rsidRPr="0001701A">
        <w:tab/>
        <w:t>EVM of Demodulation reference symbols (EVM</w:t>
      </w:r>
      <w:r w:rsidRPr="0001701A">
        <w:rPr>
          <w:vertAlign w:val="subscript"/>
        </w:rPr>
        <w:t>DMRS</w:t>
      </w:r>
      <w:r w:rsidRPr="0001701A">
        <w:t>)</w:t>
      </w:r>
      <w:bookmarkEnd w:id="155"/>
      <w:bookmarkEnd w:id="156"/>
    </w:p>
    <w:p w14:paraId="15753C02" w14:textId="60F3B636" w:rsidR="00975C97" w:rsidRPr="0001701A" w:rsidRDefault="00975C97" w:rsidP="00975C97">
      <w:r w:rsidRPr="0001701A">
        <w:t xml:space="preserve">For the purpose of EVM </w:t>
      </w:r>
      <w:r w:rsidRPr="0001701A">
        <w:rPr>
          <w:vertAlign w:val="subscript"/>
        </w:rPr>
        <w:t>DMRS</w:t>
      </w:r>
      <w:r w:rsidRPr="0001701A">
        <w:t xml:space="preserve">, the steps E.2.2 to E.4.2 are repeated 6 times, constituting 6 EVM </w:t>
      </w:r>
      <w:r w:rsidRPr="0001701A">
        <w:rPr>
          <w:vertAlign w:val="subscript"/>
        </w:rPr>
        <w:t>DMRS</w:t>
      </w:r>
      <w:r w:rsidRPr="0001701A">
        <w:t xml:space="preserve"> sub-periods. The only purpose of the repetition is to cover the longer gross measurement period of EVM </w:t>
      </w:r>
      <w:r w:rsidRPr="0001701A">
        <w:rPr>
          <w:vertAlign w:val="subscript"/>
        </w:rPr>
        <w:t>DMRS</w:t>
      </w:r>
      <w:r w:rsidRPr="0001701A">
        <w:t xml:space="preserve"> (</w:t>
      </w:r>
      <w:r w:rsidRPr="0001701A">
        <w:rPr>
          <w:noProof/>
        </w:rPr>
        <w:drawing>
          <wp:inline distT="0" distB="0" distL="0" distR="0" wp14:anchorId="13A7772D" wp14:editId="47714F15">
            <wp:extent cx="276225" cy="1333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133350"/>
                    </a:xfrm>
                    <a:prstGeom prst="rect">
                      <a:avLst/>
                    </a:prstGeom>
                    <a:noFill/>
                    <a:ln>
                      <a:noFill/>
                    </a:ln>
                  </pic:spPr>
                </pic:pic>
              </a:graphicData>
            </a:graphic>
          </wp:inline>
        </w:drawing>
      </w:r>
      <w:r w:rsidRPr="0001701A">
        <w:t xml:space="preserve"> time slots) and to derive the FFT window timing per sub-period.</w:t>
      </w:r>
    </w:p>
    <w:p w14:paraId="4D8BDD49" w14:textId="77777777" w:rsidR="00975C97" w:rsidRPr="0001701A" w:rsidRDefault="00975C97" w:rsidP="00975C97">
      <w:r w:rsidRPr="0001701A">
        <w:t xml:space="preserve">The bigger of the EVM results in one </w:t>
      </w:r>
      <w:r w:rsidRPr="0001701A">
        <w:rPr>
          <w:i/>
        </w:rPr>
        <w:t>n</w:t>
      </w:r>
      <w:r w:rsidRPr="0001701A">
        <w:t xml:space="preserve"> TS period corresponding to the </w:t>
      </w:r>
      <w:r w:rsidRPr="0001701A">
        <w:rPr>
          <w:lang w:eastAsia="zh-CN"/>
        </w:rPr>
        <w:t>timing¦</w:t>
      </w:r>
      <w:r w:rsidRPr="0001701A">
        <w:t xml:space="preserve"> </w:t>
      </w:r>
      <w:r w:rsidRPr="0001701A">
        <w:rPr>
          <w:position w:val="-6"/>
        </w:rPr>
        <w:object w:dxaOrig="360" w:dyaOrig="279" w14:anchorId="1A93BB96">
          <v:shape id="_x0000_i1060" type="#_x0000_t75" style="width:18.75pt;height:14.25pt" o:ole="" fillcolor="window">
            <v:imagedata r:id="rId89" o:title=""/>
          </v:shape>
          <o:OLEObject Type="Embed" ProgID="Equation.3" ShapeID="_x0000_i1060" DrawAspect="Content" ObjectID="_1710857179" r:id="rId90"/>
        </w:object>
      </w:r>
      <w:r w:rsidRPr="0001701A">
        <w:t xml:space="preserve"> –W/2 or </w:t>
      </w:r>
      <w:r w:rsidRPr="0001701A">
        <w:rPr>
          <w:position w:val="-6"/>
        </w:rPr>
        <w:object w:dxaOrig="360" w:dyaOrig="279" w14:anchorId="309032D9">
          <v:shape id="_x0000_i1061" type="#_x0000_t75" style="width:18.75pt;height:14.25pt" o:ole="" fillcolor="window">
            <v:imagedata r:id="rId89" o:title=""/>
          </v:shape>
          <o:OLEObject Type="Embed" ProgID="Equation.3" ShapeID="_x0000_i1061" DrawAspect="Content" ObjectID="_1710857180" r:id="rId91"/>
        </w:object>
      </w:r>
      <w:r w:rsidRPr="0001701A">
        <w:t xml:space="preserve"> +W/2 is compared against the limit, where </w:t>
      </w:r>
      <w:r w:rsidRPr="0001701A">
        <w:rPr>
          <w:i/>
        </w:rPr>
        <w:t>n</w:t>
      </w:r>
      <w:r w:rsidRPr="0001701A">
        <w:t xml:space="preserve"> is as defined in Annex E.2.2. (Clause E.4.2) This timing is re-used for EVM </w:t>
      </w:r>
      <w:r w:rsidRPr="0001701A">
        <w:rPr>
          <w:vertAlign w:val="subscript"/>
        </w:rPr>
        <w:t>DMRS</w:t>
      </w:r>
      <w:r w:rsidRPr="0001701A">
        <w:t xml:space="preserve"> in the equivalent EVM </w:t>
      </w:r>
      <w:r w:rsidRPr="0001701A">
        <w:rPr>
          <w:vertAlign w:val="subscript"/>
        </w:rPr>
        <w:t>DMRS</w:t>
      </w:r>
      <w:r w:rsidRPr="0001701A">
        <w:t xml:space="preserve"> sub-period.</w:t>
      </w:r>
    </w:p>
    <w:p w14:paraId="09B51B14" w14:textId="77777777" w:rsidR="00975C97" w:rsidRPr="0001701A" w:rsidRDefault="00975C97" w:rsidP="00975C97">
      <w:r w:rsidRPr="0001701A">
        <w:t>For EVM the demodulation reference symbols are excluded, while the data symbols are used. For EVM</w:t>
      </w:r>
      <w:r w:rsidRPr="0001701A">
        <w:rPr>
          <w:vertAlign w:val="subscript"/>
        </w:rPr>
        <w:t>DMRS</w:t>
      </w:r>
      <w:r w:rsidRPr="0001701A">
        <w:t xml:space="preserve"> the data symbols are excluded, while the demodulation references symbols are used. This is illustrated in figure E.4.6-1</w:t>
      </w:r>
    </w:p>
    <w:p w14:paraId="03DC94C7" w14:textId="77777777" w:rsidR="00975C97" w:rsidRPr="0001701A" w:rsidRDefault="00975C97" w:rsidP="00975C97">
      <w:pPr>
        <w:pStyle w:val="TH"/>
      </w:pPr>
      <w:r w:rsidRPr="0001701A">
        <w:object w:dxaOrig="9638" w:dyaOrig="2227" w14:anchorId="26FB8201">
          <v:shape id="_x0000_i1062" type="#_x0000_t75" style="width:482.25pt;height:111.75pt" o:ole="">
            <v:imagedata r:id="rId92" o:title=""/>
          </v:shape>
          <o:OLEObject Type="Embed" ProgID="Word.Document.8" ShapeID="_x0000_i1062" DrawAspect="Content" ObjectID="_1710857181" r:id="rId93">
            <o:FieldCodes>\s</o:FieldCodes>
          </o:OLEObject>
        </w:object>
      </w:r>
    </w:p>
    <w:p w14:paraId="404446D9" w14:textId="77777777" w:rsidR="00975C97" w:rsidRPr="0001701A" w:rsidRDefault="00975C97" w:rsidP="00975C97">
      <w:pPr>
        <w:pStyle w:val="TF"/>
      </w:pPr>
      <w:r w:rsidRPr="0001701A">
        <w:t>Figure E.4.6-1: EVM</w:t>
      </w:r>
      <w:r w:rsidRPr="0001701A">
        <w:rPr>
          <w:vertAlign w:val="subscript"/>
        </w:rPr>
        <w:t>DMRS</w:t>
      </w:r>
      <w:r w:rsidRPr="0001701A">
        <w:t xml:space="preserve"> measurement points</w:t>
      </w:r>
    </w:p>
    <w:p w14:paraId="165EC149" w14:textId="77777777" w:rsidR="00975C97" w:rsidRPr="0001701A" w:rsidRDefault="00975C97" w:rsidP="00975C97"/>
    <w:p w14:paraId="4C29C7D0" w14:textId="77777777" w:rsidR="00975C97" w:rsidRPr="0001701A" w:rsidRDefault="00975C97" w:rsidP="00975C97">
      <w:r w:rsidRPr="0001701A">
        <w:t>Re-use the following formula from E.3.3:</w:t>
      </w:r>
    </w:p>
    <w:p w14:paraId="79E35C89" w14:textId="77777777" w:rsidR="00975C97" w:rsidRPr="0001701A" w:rsidRDefault="00975C97" w:rsidP="00975C97">
      <w:pPr>
        <w:pStyle w:val="EQ"/>
        <w:jc w:val="center"/>
        <w:rPr>
          <w:noProof w:val="0"/>
        </w:rPr>
      </w:pPr>
      <w:r w:rsidRPr="0001701A">
        <w:rPr>
          <w:noProof w:val="0"/>
        </w:rPr>
        <w:t>Z’(</w:t>
      </w:r>
      <w:proofErr w:type="spellStart"/>
      <w:r w:rsidRPr="0001701A">
        <w:rPr>
          <w:noProof w:val="0"/>
        </w:rPr>
        <w:t>f,t</w:t>
      </w:r>
      <w:proofErr w:type="spellEnd"/>
      <w:r w:rsidRPr="0001701A">
        <w:rPr>
          <w:noProof w:val="0"/>
        </w:rPr>
        <w:t>) = MS(</w:t>
      </w:r>
      <w:proofErr w:type="spellStart"/>
      <w:r w:rsidRPr="0001701A">
        <w:rPr>
          <w:noProof w:val="0"/>
        </w:rPr>
        <w:t>f,t</w:t>
      </w:r>
      <w:proofErr w:type="spellEnd"/>
      <w:r w:rsidRPr="0001701A">
        <w:rPr>
          <w:noProof w:val="0"/>
        </w:rPr>
        <w:t xml:space="preserve">) </w:t>
      </w:r>
      <w:r w:rsidRPr="0001701A">
        <w:rPr>
          <w:b/>
          <w:noProof w:val="0"/>
          <w:vertAlign w:val="superscript"/>
        </w:rPr>
        <w:t>.</w:t>
      </w:r>
      <w:r w:rsidRPr="0001701A">
        <w:rPr>
          <w:noProof w:val="0"/>
        </w:rPr>
        <w:t xml:space="preserve"> EC(f)</w:t>
      </w:r>
    </w:p>
    <w:p w14:paraId="2261FC24" w14:textId="77777777" w:rsidR="00975C97" w:rsidRPr="0001701A" w:rsidRDefault="00975C97" w:rsidP="00975C97">
      <w:r w:rsidRPr="0001701A">
        <w:lastRenderedPageBreak/>
        <w:t>To calculate EVM</w:t>
      </w:r>
      <w:r w:rsidRPr="0001701A">
        <w:rPr>
          <w:vertAlign w:val="subscript"/>
        </w:rPr>
        <w:t>DMRS</w:t>
      </w:r>
      <w:r w:rsidRPr="0001701A">
        <w:t xml:space="preserve"> , the data symbol (t=0,1,3,4,5,6,8,9,10,12,13) in Z’(</w:t>
      </w:r>
      <w:proofErr w:type="spellStart"/>
      <w:r w:rsidRPr="0001701A">
        <w:t>f,t</w:t>
      </w:r>
      <w:proofErr w:type="spellEnd"/>
      <w:r w:rsidRPr="0001701A">
        <w:t>) are excluded and only the reference symbols (t=2,7,11) is used.</w:t>
      </w:r>
    </w:p>
    <w:p w14:paraId="2412BB09" w14:textId="77777777" w:rsidR="00975C97" w:rsidRPr="0001701A" w:rsidRDefault="00975C97" w:rsidP="00975C97">
      <w:r w:rsidRPr="0001701A">
        <w:t xml:space="preserve">The EVM </w:t>
      </w:r>
      <w:r w:rsidRPr="0001701A">
        <w:rPr>
          <w:vertAlign w:val="subscript"/>
        </w:rPr>
        <w:t>DMRS</w:t>
      </w:r>
      <w:r w:rsidRPr="0001701A">
        <w:t xml:space="preserve"> is the difference between the ideal waveform and the measured and equalized waveform for the allocated RB(s)</w:t>
      </w:r>
    </w:p>
    <w:p w14:paraId="7D9E0675" w14:textId="77777777" w:rsidR="00975C97" w:rsidRPr="0001701A" w:rsidRDefault="00975C97" w:rsidP="00975C97">
      <w:pPr>
        <w:ind w:firstLine="284"/>
        <w:jc w:val="center"/>
      </w:pPr>
      <w:r w:rsidRPr="0001701A">
        <w:rPr>
          <w:position w:val="-38"/>
          <w:sz w:val="18"/>
        </w:rPr>
        <w:object w:dxaOrig="4080" w:dyaOrig="1140" w14:anchorId="19B72BAB">
          <v:shape id="_x0000_i1063" type="#_x0000_t75" style="width:219pt;height:55.5pt" o:ole="">
            <v:imagedata r:id="rId94" o:title=""/>
          </v:shape>
          <o:OLEObject Type="Embed" ProgID="Equation.3" ShapeID="_x0000_i1063" DrawAspect="Content" ObjectID="_1710857182" r:id="rId95"/>
        </w:object>
      </w:r>
      <w:r w:rsidRPr="0001701A">
        <w:t>,</w:t>
      </w:r>
    </w:p>
    <w:p w14:paraId="326AAD91" w14:textId="77777777" w:rsidR="00975C97" w:rsidRPr="0001701A" w:rsidRDefault="00975C97" w:rsidP="00975C97">
      <w:r w:rsidRPr="0001701A">
        <w:t>where</w:t>
      </w:r>
    </w:p>
    <w:p w14:paraId="41915F47" w14:textId="77777777" w:rsidR="00975C97" w:rsidRPr="0001701A" w:rsidRDefault="00975C97" w:rsidP="00975C97">
      <w:r w:rsidRPr="0001701A">
        <w:rPr>
          <w:sz w:val="24"/>
          <w:szCs w:val="24"/>
        </w:rPr>
        <w:t xml:space="preserve">t </w:t>
      </w:r>
      <w:r w:rsidRPr="0001701A">
        <w:t>covers the count of demodulation reference symbols (i.e. symbols 2,7,11 in each slot, so count=3)</w:t>
      </w:r>
    </w:p>
    <w:p w14:paraId="01010B33" w14:textId="77777777" w:rsidR="00975C97" w:rsidRPr="0001701A" w:rsidRDefault="00975C97" w:rsidP="00975C97">
      <w:pPr>
        <w:rPr>
          <w:sz w:val="18"/>
        </w:rPr>
      </w:pPr>
      <w:r w:rsidRPr="0001701A">
        <w:rPr>
          <w:rFonts w:eastAsia="Osaka"/>
        </w:rPr>
        <w:t>f covers the count of demodulation reference symbols</w:t>
      </w:r>
      <w:r w:rsidRPr="0001701A">
        <w:t xml:space="preserve"> within the allocated bandwidth. (</w:t>
      </w:r>
      <w:r w:rsidRPr="0001701A">
        <w:rPr>
          <w:sz w:val="18"/>
        </w:rPr>
        <w:t>|F|=</w:t>
      </w:r>
      <w:r w:rsidRPr="0001701A">
        <w:t>12*</w:t>
      </w:r>
      <w:r w:rsidRPr="0001701A">
        <w:rPr>
          <w:position w:val="-10"/>
        </w:rPr>
        <w:object w:dxaOrig="480" w:dyaOrig="300" w14:anchorId="231307A7">
          <v:shape id="_x0000_i1064" type="#_x0000_t75" style="width:31.5pt;height:20.25pt" o:ole="">
            <v:imagedata r:id="rId66" o:title=""/>
          </v:shape>
          <o:OLEObject Type="Embed" ProgID="Equation.3" ShapeID="_x0000_i1064" DrawAspect="Content" ObjectID="_1710857183" r:id="rId96"/>
        </w:object>
      </w:r>
      <w:r w:rsidRPr="0001701A">
        <w:t xml:space="preserve"> (with</w:t>
      </w:r>
      <w:r w:rsidRPr="0001701A">
        <w:rPr>
          <w:position w:val="-10"/>
        </w:rPr>
        <w:object w:dxaOrig="480" w:dyaOrig="300" w14:anchorId="2C1964EA">
          <v:shape id="_x0000_i1065" type="#_x0000_t75" style="width:31.5pt;height:20.25pt" o:ole="">
            <v:imagedata r:id="rId66" o:title=""/>
          </v:shape>
          <o:OLEObject Type="Embed" ProgID="Equation.3" ShapeID="_x0000_i1065" DrawAspect="Content" ObjectID="_1710857184" r:id="rId97"/>
        </w:object>
      </w:r>
      <w:r w:rsidRPr="0001701A">
        <w:t xml:space="preserve">: number of allocated resource blocks)). </w:t>
      </w:r>
    </w:p>
    <w:p w14:paraId="2017664A" w14:textId="77777777" w:rsidR="00975C97" w:rsidRPr="0001701A" w:rsidRDefault="00975C97" w:rsidP="00975C97">
      <w:r w:rsidRPr="0001701A">
        <w:rPr>
          <w:position w:val="-14"/>
        </w:rPr>
        <w:object w:dxaOrig="840" w:dyaOrig="380" w14:anchorId="65413747">
          <v:shape id="_x0000_i1066" type="#_x0000_t75" style="width:45pt;height:20.25pt" o:ole="">
            <v:imagedata r:id="rId98" o:title=""/>
          </v:shape>
          <o:OLEObject Type="Embed" ProgID="Equation.3" ShapeID="_x0000_i1066" DrawAspect="Content" ObjectID="_1710857185" r:id="rId99"/>
        </w:object>
      </w:r>
      <w:r w:rsidRPr="0001701A">
        <w:t xml:space="preserve"> are the samples of the signal evaluated for the EVM </w:t>
      </w:r>
      <w:r w:rsidRPr="0001701A">
        <w:rPr>
          <w:vertAlign w:val="subscript"/>
        </w:rPr>
        <w:t>DMRS</w:t>
      </w:r>
    </w:p>
    <w:p w14:paraId="3CBBF8A8" w14:textId="77777777" w:rsidR="00975C97" w:rsidRPr="0001701A" w:rsidRDefault="00975C97" w:rsidP="00975C97">
      <w:r w:rsidRPr="0001701A">
        <w:rPr>
          <w:position w:val="-10"/>
        </w:rPr>
        <w:object w:dxaOrig="660" w:dyaOrig="340" w14:anchorId="11F28992">
          <v:shape id="_x0000_i1067" type="#_x0000_t75" style="width:35.25pt;height:18.75pt" o:ole="">
            <v:imagedata r:id="rId100" o:title=""/>
          </v:shape>
          <o:OLEObject Type="Embed" ProgID="Equation.3" ShapeID="_x0000_i1067" DrawAspect="Content" ObjectID="_1710857186" r:id="rId101"/>
        </w:object>
      </w:r>
      <w:r w:rsidRPr="0001701A">
        <w:t>is the ideal signal reconstructed by the measurement equipment, and</w:t>
      </w:r>
    </w:p>
    <w:p w14:paraId="123F06DC" w14:textId="77777777" w:rsidR="00975C97" w:rsidRPr="0001701A" w:rsidRDefault="00975C97" w:rsidP="00975C97">
      <w:r w:rsidRPr="0001701A">
        <w:rPr>
          <w:rFonts w:ascii="Arial" w:hAnsi="Arial" w:cs="Arial"/>
          <w:position w:val="-12"/>
        </w:rPr>
        <w:object w:dxaOrig="260" w:dyaOrig="360" w14:anchorId="2094534C">
          <v:shape id="_x0000_i1068" type="#_x0000_t75" style="width:12.75pt;height:18.75pt" o:ole="">
            <v:imagedata r:id="rId102" o:title=""/>
          </v:shape>
          <o:OLEObject Type="Embed" ProgID="Equation.3" ShapeID="_x0000_i1068" DrawAspect="Content" ObjectID="_1710857187" r:id="rId103"/>
        </w:object>
      </w:r>
      <w:r w:rsidRPr="0001701A">
        <w:t xml:space="preserve"> is the average power of the ideal signal. For normalized modulation symbols </w:t>
      </w:r>
      <w:r w:rsidRPr="0001701A">
        <w:rPr>
          <w:position w:val="-12"/>
        </w:rPr>
        <w:object w:dxaOrig="260" w:dyaOrig="360" w14:anchorId="754C595B">
          <v:shape id="_x0000_i1069" type="#_x0000_t75" style="width:12.75pt;height:18.75pt" o:ole="">
            <v:imagedata r:id="rId102" o:title=""/>
          </v:shape>
          <o:OLEObject Type="Embed" ProgID="Equation.3" ShapeID="_x0000_i1069" DrawAspect="Content" ObjectID="_1710857188" r:id="rId104"/>
        </w:object>
      </w:r>
      <w:r w:rsidRPr="0001701A">
        <w:t xml:space="preserve"> is equal to 1.</w:t>
      </w:r>
    </w:p>
    <w:p w14:paraId="16F6DC2C" w14:textId="77777777" w:rsidR="00975C97" w:rsidRPr="0001701A" w:rsidRDefault="00975C97" w:rsidP="00975C97">
      <w:r w:rsidRPr="0001701A">
        <w:rPr>
          <w:i/>
        </w:rPr>
        <w:t>n</w:t>
      </w:r>
      <w:r w:rsidRPr="0001701A">
        <w:t xml:space="preserve"> such results are generated per measurement sub-period, where </w:t>
      </w:r>
      <w:r w:rsidRPr="0001701A">
        <w:rPr>
          <w:i/>
        </w:rPr>
        <w:t>n</w:t>
      </w:r>
      <w:r w:rsidRPr="0001701A">
        <w:t xml:space="preserve"> is as defined in Annex E.2.2.</w:t>
      </w:r>
    </w:p>
    <w:p w14:paraId="17694AF2" w14:textId="77777777" w:rsidR="00975C97" w:rsidRPr="0001701A" w:rsidRDefault="00975C97" w:rsidP="00975C97">
      <w:pPr>
        <w:pStyle w:val="Heading3"/>
      </w:pPr>
      <w:bookmarkStart w:id="157" w:name="_Toc27478744"/>
      <w:bookmarkStart w:id="158" w:name="_Toc36227458"/>
      <w:r w:rsidRPr="0001701A">
        <w:t>E.4.6.1</w:t>
      </w:r>
      <w:r w:rsidRPr="0001701A">
        <w:tab/>
        <w:t>1</w:t>
      </w:r>
      <w:r w:rsidRPr="0001701A">
        <w:rPr>
          <w:vertAlign w:val="superscript"/>
        </w:rPr>
        <w:t>st</w:t>
      </w:r>
      <w:r w:rsidRPr="0001701A">
        <w:t xml:space="preserve"> average for EVM </w:t>
      </w:r>
      <w:r w:rsidRPr="0001701A">
        <w:rPr>
          <w:vertAlign w:val="subscript"/>
        </w:rPr>
        <w:t>DMRS</w:t>
      </w:r>
      <w:bookmarkEnd w:id="157"/>
      <w:bookmarkEnd w:id="158"/>
    </w:p>
    <w:p w14:paraId="3D6CD9EA" w14:textId="77777777" w:rsidR="00975C97" w:rsidRPr="0001701A" w:rsidRDefault="00975C97" w:rsidP="00975C97">
      <w:pPr>
        <w:rPr>
          <w:lang w:eastAsia="zh-CN"/>
        </w:rPr>
      </w:pPr>
      <w:r w:rsidRPr="0001701A">
        <w:t xml:space="preserve">EVM </w:t>
      </w:r>
      <w:r w:rsidRPr="0001701A">
        <w:rPr>
          <w:vertAlign w:val="subscript"/>
        </w:rPr>
        <w:t>DMRS</w:t>
      </w:r>
      <w:r w:rsidRPr="0001701A">
        <w:t xml:space="preserve"> is averaged over all </w:t>
      </w:r>
      <w:r w:rsidRPr="0001701A">
        <w:rPr>
          <w:lang w:eastAsia="zh-CN"/>
        </w:rPr>
        <w:t xml:space="preserve">basic </w:t>
      </w:r>
      <w:r w:rsidRPr="0001701A">
        <w:t xml:space="preserve">EVM </w:t>
      </w:r>
      <w:r w:rsidRPr="0001701A">
        <w:rPr>
          <w:vertAlign w:val="subscript"/>
        </w:rPr>
        <w:t>DMRS</w:t>
      </w:r>
      <w:r w:rsidRPr="0001701A">
        <w:t xml:space="preserve"> </w:t>
      </w:r>
      <w:r w:rsidRPr="0001701A">
        <w:rPr>
          <w:lang w:eastAsia="zh-CN"/>
        </w:rPr>
        <w:t>measurements in one sub-period</w:t>
      </w:r>
    </w:p>
    <w:p w14:paraId="13F0C219" w14:textId="77777777" w:rsidR="00975C97" w:rsidRPr="0001701A" w:rsidRDefault="00975C97" w:rsidP="00975C97">
      <w:pPr>
        <w:rPr>
          <w:lang w:eastAsia="zh-CN"/>
        </w:rPr>
      </w:pPr>
      <w:r w:rsidRPr="0001701A">
        <w:rPr>
          <w:lang w:eastAsia="zh-CN"/>
        </w:rPr>
        <w:t xml:space="preserve">The averaging comprises </w:t>
      </w:r>
      <w:r w:rsidRPr="0001701A">
        <w:rPr>
          <w:i/>
          <w:lang w:eastAsia="zh-CN"/>
        </w:rPr>
        <w:t>n</w:t>
      </w:r>
      <w:r w:rsidRPr="0001701A">
        <w:rPr>
          <w:lang w:eastAsia="zh-CN"/>
        </w:rPr>
        <w:t xml:space="preserve"> UL slots</w:t>
      </w:r>
    </w:p>
    <w:p w14:paraId="1652F5A1" w14:textId="26C91A86" w:rsidR="00975C97" w:rsidRPr="0001701A" w:rsidRDefault="00975C97" w:rsidP="00975C97">
      <w:pPr>
        <w:pStyle w:val="EQ"/>
        <w:jc w:val="center"/>
        <w:rPr>
          <w:noProof w:val="0"/>
        </w:rPr>
      </w:pPr>
      <w:r w:rsidRPr="0001701A">
        <w:drawing>
          <wp:inline distT="0" distB="0" distL="0" distR="0" wp14:anchorId="0D0CF498" wp14:editId="25FE45D1">
            <wp:extent cx="2447925" cy="7429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37"/>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447925" cy="742950"/>
                    </a:xfrm>
                    <a:prstGeom prst="rect">
                      <a:avLst/>
                    </a:prstGeom>
                    <a:noFill/>
                    <a:ln>
                      <a:noFill/>
                    </a:ln>
                  </pic:spPr>
                </pic:pic>
              </a:graphicData>
            </a:graphic>
          </wp:inline>
        </w:drawing>
      </w:r>
      <w:r w:rsidRPr="0001701A">
        <w:rPr>
          <w:noProof w:val="0"/>
        </w:rPr>
        <w:t>,</w:t>
      </w:r>
    </w:p>
    <w:p w14:paraId="07A5CBFA" w14:textId="77777777" w:rsidR="00975C97" w:rsidRPr="0001701A" w:rsidRDefault="00975C97" w:rsidP="00975C97">
      <w:pPr>
        <w:rPr>
          <w:lang w:eastAsia="zh-CN"/>
        </w:rPr>
      </w:pPr>
      <w:r w:rsidRPr="0001701A">
        <w:t xml:space="preserve">where </w:t>
      </w:r>
      <w:r w:rsidRPr="0001701A">
        <w:rPr>
          <w:i/>
        </w:rPr>
        <w:t>n</w:t>
      </w:r>
      <w:r w:rsidRPr="0001701A">
        <w:t xml:space="preserve"> is as defined in Annex E.2.2.</w:t>
      </w:r>
    </w:p>
    <w:p w14:paraId="7E8EE8EB" w14:textId="77777777" w:rsidR="00975C97" w:rsidRPr="0001701A" w:rsidRDefault="00975C97" w:rsidP="00975C97">
      <w:r w:rsidRPr="0001701A">
        <w:t>The timing is taken from the EVM for the data. 6 of those results are achieved from the samples. In general the timing is not the same for each result.</w:t>
      </w:r>
    </w:p>
    <w:p w14:paraId="4B8A7AED" w14:textId="77777777" w:rsidR="00975C97" w:rsidRPr="0001701A" w:rsidRDefault="00975C97" w:rsidP="00975C97">
      <w:pPr>
        <w:pStyle w:val="Heading3"/>
        <w:rPr>
          <w:vertAlign w:val="subscript"/>
        </w:rPr>
      </w:pPr>
      <w:bookmarkStart w:id="159" w:name="_Toc27478745"/>
      <w:bookmarkStart w:id="160" w:name="_Toc36227459"/>
      <w:r w:rsidRPr="0001701A">
        <w:t>E.4.6.2</w:t>
      </w:r>
      <w:r w:rsidRPr="0001701A">
        <w:tab/>
        <w:t xml:space="preserve">Final average for EVM </w:t>
      </w:r>
      <w:r w:rsidRPr="0001701A">
        <w:rPr>
          <w:vertAlign w:val="subscript"/>
        </w:rPr>
        <w:t>DMRS</w:t>
      </w:r>
      <w:bookmarkEnd w:id="159"/>
      <w:bookmarkEnd w:id="160"/>
    </w:p>
    <w:p w14:paraId="1A9AC42C" w14:textId="7882D4E7" w:rsidR="00975C97" w:rsidRPr="0001701A" w:rsidRDefault="00975C97" w:rsidP="00975C97">
      <w:pPr>
        <w:pStyle w:val="Equation"/>
        <w:jc w:val="center"/>
        <w:rPr>
          <w:lang w:val="en-GB"/>
        </w:rPr>
      </w:pPr>
      <w:r w:rsidRPr="0001701A">
        <w:rPr>
          <w:noProof/>
          <w:lang w:val="en-GB"/>
        </w:rPr>
        <w:drawing>
          <wp:inline distT="0" distB="0" distL="0" distR="0" wp14:anchorId="45101A80" wp14:editId="4B7C3ED2">
            <wp:extent cx="2714625" cy="74295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38"/>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714625" cy="742950"/>
                    </a:xfrm>
                    <a:prstGeom prst="rect">
                      <a:avLst/>
                    </a:prstGeom>
                    <a:noFill/>
                    <a:ln>
                      <a:noFill/>
                    </a:ln>
                  </pic:spPr>
                </pic:pic>
              </a:graphicData>
            </a:graphic>
          </wp:inline>
        </w:drawing>
      </w:r>
    </w:p>
    <w:p w14:paraId="3E6478F1" w14:textId="77777777" w:rsidR="00975C97" w:rsidRPr="0001701A" w:rsidRDefault="00975C97" w:rsidP="00975C97">
      <w:bookmarkStart w:id="161" w:name="_Toc21344578"/>
      <w:bookmarkStart w:id="162" w:name="_Toc29802066"/>
      <w:bookmarkStart w:id="163" w:name="_Toc29802490"/>
      <w:bookmarkStart w:id="164" w:name="_Toc29803115"/>
      <w:bookmarkStart w:id="165" w:name="_Toc36107857"/>
      <w:bookmarkStart w:id="166" w:name="_Toc37251631"/>
      <w:bookmarkStart w:id="167" w:name="_Toc45888570"/>
      <w:bookmarkStart w:id="168" w:name="_Toc45889169"/>
      <w:bookmarkStart w:id="169" w:name="_Toc59650547"/>
      <w:bookmarkStart w:id="170" w:name="_Toc61357819"/>
      <w:bookmarkStart w:id="171" w:name="_Toc61359593"/>
      <w:bookmarkStart w:id="172" w:name="_Toc67916533"/>
      <w:bookmarkStart w:id="173" w:name="_Toc75534079"/>
      <w:bookmarkStart w:id="174" w:name="_Toc75819965"/>
      <w:bookmarkStart w:id="175" w:name="_Toc76508809"/>
      <w:bookmarkStart w:id="176" w:name="_Toc76717759"/>
      <w:bookmarkStart w:id="177" w:name="_Toc83294400"/>
      <w:bookmarkStart w:id="178" w:name="_Toc84335439"/>
      <w:bookmarkStart w:id="179" w:name="_Toc27478746"/>
      <w:bookmarkStart w:id="180" w:name="_Toc36227460"/>
    </w:p>
    <w:p w14:paraId="2F808ECB" w14:textId="77777777" w:rsidR="00975C97" w:rsidRPr="0001701A" w:rsidRDefault="00975C97" w:rsidP="00975C97">
      <w:pPr>
        <w:pStyle w:val="Heading2"/>
      </w:pPr>
      <w:r w:rsidRPr="0001701A">
        <w:t>E.4.7</w:t>
      </w:r>
      <w:r w:rsidRPr="0001701A">
        <w:tab/>
        <w:t>Modified signal under test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1F2C208" w14:textId="77777777" w:rsidR="00975C97" w:rsidRPr="0001701A" w:rsidRDefault="00975C97" w:rsidP="00975C97">
      <w:r w:rsidRPr="0001701A">
        <w:t>Implicit in the definition of EVM is an assumption that the receiver is able to compensate a number of transmitter impairments.</w:t>
      </w:r>
    </w:p>
    <w:p w14:paraId="090AA745" w14:textId="77777777" w:rsidR="00975C97" w:rsidRPr="0001701A" w:rsidRDefault="00975C97" w:rsidP="00975C97">
      <w:r w:rsidRPr="0001701A">
        <w:lastRenderedPageBreak/>
        <w:t>The DFT-s-OFDM modulated signals or PRACH signal under test is modified and, in the case of DFT-s-OFDM modulated signals, decoded according to:</w:t>
      </w:r>
    </w:p>
    <w:p w14:paraId="78BFA701" w14:textId="77777777" w:rsidR="00975C97" w:rsidRPr="0001701A" w:rsidRDefault="00975C97" w:rsidP="00975C97">
      <w:pPr>
        <w:pStyle w:val="EQ"/>
        <w:jc w:val="center"/>
        <w:rPr>
          <w:noProof w:val="0"/>
        </w:rPr>
      </w:pPr>
      <w:r w:rsidRPr="0001701A">
        <w:rPr>
          <w:noProof w:val="0"/>
          <w:position w:val="-34"/>
          <w:lang w:eastAsia="en-US"/>
        </w:rPr>
        <w:object w:dxaOrig="4608" w:dyaOrig="876" w14:anchorId="15D56B95">
          <v:shape id="_x0000_i1070" type="#_x0000_t75" style="width:230.25pt;height:44.25pt" o:ole="">
            <v:imagedata r:id="rId107" o:title=""/>
          </v:shape>
          <o:OLEObject Type="Embed" ProgID="Equation.3" ShapeID="_x0000_i1070" DrawAspect="Content" ObjectID="_1710857189" r:id="rId108"/>
        </w:object>
      </w:r>
    </w:p>
    <w:p w14:paraId="6B76C041" w14:textId="77777777" w:rsidR="00975C97" w:rsidRPr="0001701A" w:rsidRDefault="00975C97" w:rsidP="00975C97">
      <w:r w:rsidRPr="0001701A">
        <w:t>where</w:t>
      </w:r>
    </w:p>
    <w:p w14:paraId="45BA7739" w14:textId="77777777" w:rsidR="00975C97" w:rsidRPr="0001701A" w:rsidRDefault="00975C97" w:rsidP="00975C97">
      <w:r w:rsidRPr="0001701A">
        <w:rPr>
          <w:position w:val="-10"/>
          <w:lang w:eastAsia="en-US"/>
        </w:rPr>
        <w:object w:dxaOrig="432" w:dyaOrig="432" w14:anchorId="378CE6C1">
          <v:shape id="_x0000_i1071" type="#_x0000_t75" style="width:21.75pt;height:21.75pt" o:ole="">
            <v:imagedata r:id="rId109" o:title=""/>
          </v:shape>
          <o:OLEObject Type="Embed" ProgID="Equation.3" ShapeID="_x0000_i1071" DrawAspect="Content" ObjectID="_1710857190" r:id="rId110"/>
        </w:object>
      </w:r>
      <w:r w:rsidRPr="0001701A">
        <w:t xml:space="preserve"> is the time domain samples of the signal under test.</w:t>
      </w:r>
    </w:p>
    <w:p w14:paraId="1D7C980E" w14:textId="77777777" w:rsidR="00975C97" w:rsidRPr="0001701A" w:rsidRDefault="00975C97" w:rsidP="00975C97">
      <w:r w:rsidRPr="0001701A">
        <w:t>The CP-OFDM modulated signals or PUSCH demodulation reference signal or PUCCH data signal under test is equalised and, in the case of CP-OFDM modulated signals decoded according to:</w:t>
      </w:r>
    </w:p>
    <w:p w14:paraId="4FE21C77" w14:textId="77777777" w:rsidR="00975C97" w:rsidRPr="0001701A" w:rsidRDefault="00975C97" w:rsidP="00975C97">
      <w:pPr>
        <w:pStyle w:val="EQ"/>
        <w:jc w:val="center"/>
        <w:rPr>
          <w:noProof w:val="0"/>
        </w:rPr>
      </w:pPr>
      <w:r w:rsidRPr="0001701A">
        <w:rPr>
          <w:noProof w:val="0"/>
          <w:position w:val="-28"/>
          <w:lang w:eastAsia="en-US"/>
        </w:rPr>
        <w:object w:dxaOrig="4032" w:dyaOrig="720" w14:anchorId="337D59B9">
          <v:shape id="_x0000_i1072" type="#_x0000_t75" style="width:201.75pt;height:36pt" o:ole="">
            <v:imagedata r:id="rId111" o:title=""/>
          </v:shape>
          <o:OLEObject Type="Embed" ProgID="Equation.3" ShapeID="_x0000_i1072" DrawAspect="Content" ObjectID="_1710857191" r:id="rId112"/>
        </w:object>
      </w:r>
    </w:p>
    <w:p w14:paraId="306AD0BB" w14:textId="77777777" w:rsidR="00975C97" w:rsidRPr="0001701A" w:rsidRDefault="00975C97" w:rsidP="00975C97">
      <w:r w:rsidRPr="0001701A">
        <w:t>where</w:t>
      </w:r>
    </w:p>
    <w:p w14:paraId="0CD66510" w14:textId="77777777" w:rsidR="00975C97" w:rsidRPr="0001701A" w:rsidRDefault="00975C97" w:rsidP="00975C97">
      <w:r w:rsidRPr="0001701A">
        <w:rPr>
          <w:position w:val="-10"/>
          <w:lang w:eastAsia="en-US"/>
        </w:rPr>
        <w:object w:dxaOrig="432" w:dyaOrig="432" w14:anchorId="6AE7DF5A">
          <v:shape id="_x0000_i1073" type="#_x0000_t75" style="width:21.75pt;height:21.75pt" o:ole="">
            <v:imagedata r:id="rId109" o:title=""/>
          </v:shape>
          <o:OLEObject Type="Embed" ProgID="Equation.3" ShapeID="_x0000_i1073" DrawAspect="Content" ObjectID="_1710857192" r:id="rId113"/>
        </w:object>
      </w:r>
      <w:r w:rsidRPr="0001701A">
        <w:t xml:space="preserve"> is the time domain samples of the signal under test.</w:t>
      </w:r>
    </w:p>
    <w:p w14:paraId="17EFC319" w14:textId="77777777" w:rsidR="00975C97" w:rsidRPr="0001701A" w:rsidRDefault="00975C97" w:rsidP="00975C97">
      <w:r w:rsidRPr="0001701A">
        <w:t>To minimize the error, the signal under test should be modified with respect to a set of parameters following the procedure explained below.</w:t>
      </w:r>
    </w:p>
    <w:p w14:paraId="641C56F8" w14:textId="77777777" w:rsidR="00975C97" w:rsidRPr="0001701A" w:rsidRDefault="00975C97" w:rsidP="00975C97">
      <w:r w:rsidRPr="0001701A">
        <w:t>Notation:</w:t>
      </w:r>
    </w:p>
    <w:p w14:paraId="2E414D79" w14:textId="77777777" w:rsidR="00975C97" w:rsidRPr="0001701A" w:rsidRDefault="00975C97" w:rsidP="00975C97">
      <w:r w:rsidRPr="0001701A">
        <w:rPr>
          <w:position w:val="-6"/>
          <w:lang w:eastAsia="en-US"/>
        </w:rPr>
        <w:object w:dxaOrig="432" w:dyaOrig="432" w14:anchorId="5C707508">
          <v:shape id="_x0000_i1074" type="#_x0000_t75" style="width:21.75pt;height:21.75pt" o:ole="" fillcolor="window">
            <v:imagedata r:id="rId114" o:title=""/>
          </v:shape>
          <o:OLEObject Type="Embed" ProgID="Equation.3" ShapeID="_x0000_i1074" DrawAspect="Content" ObjectID="_1710857193" r:id="rId115"/>
        </w:object>
      </w:r>
      <w:r w:rsidRPr="0001701A">
        <w:t xml:space="preserve"> is the sample timing difference between the FFT processing window in relation to nominal timing of the ideal signal.</w:t>
      </w:r>
    </w:p>
    <w:p w14:paraId="1A45EB95" w14:textId="77777777" w:rsidR="00975C97" w:rsidRPr="0001701A" w:rsidRDefault="00975C97" w:rsidP="00975C97">
      <w:r w:rsidRPr="0001701A">
        <w:rPr>
          <w:position w:val="-10"/>
          <w:lang w:eastAsia="en-US"/>
        </w:rPr>
        <w:object w:dxaOrig="432" w:dyaOrig="288" w14:anchorId="61469F20">
          <v:shape id="_x0000_i1075" type="#_x0000_t75" style="width:21.75pt;height:14.25pt" o:ole="" fillcolor="window">
            <v:imagedata r:id="rId116" o:title=""/>
          </v:shape>
          <o:OLEObject Type="Embed" ProgID="Equation.3" ShapeID="_x0000_i1075" DrawAspect="Content" ObjectID="_1710857194" r:id="rId117"/>
        </w:object>
      </w:r>
      <w:r w:rsidRPr="0001701A">
        <w:t xml:space="preserve"> is the RF frequency offset.</w:t>
      </w:r>
    </w:p>
    <w:p w14:paraId="076B77B1" w14:textId="77777777" w:rsidR="00975C97" w:rsidRPr="0001701A" w:rsidRDefault="00975C97" w:rsidP="00975C97">
      <w:r w:rsidRPr="0001701A">
        <w:rPr>
          <w:position w:val="-10"/>
          <w:lang w:eastAsia="en-US"/>
        </w:rPr>
        <w:object w:dxaOrig="720" w:dyaOrig="432" w14:anchorId="6D538C0D">
          <v:shape id="_x0000_i1076" type="#_x0000_t75" style="width:36pt;height:21.75pt" o:ole="" fillcolor="window">
            <v:imagedata r:id="rId118" o:title=""/>
          </v:shape>
          <o:OLEObject Type="Embed" ProgID="Equation.3" ShapeID="_x0000_i1076" DrawAspect="Content" ObjectID="_1710857195" r:id="rId119"/>
        </w:object>
      </w:r>
      <w:r w:rsidRPr="0001701A">
        <w:t xml:space="preserve"> is the phase response of the TX chain.</w:t>
      </w:r>
    </w:p>
    <w:p w14:paraId="40DB7C7F" w14:textId="77777777" w:rsidR="00975C97" w:rsidRPr="0001701A" w:rsidRDefault="00975C97" w:rsidP="00975C97">
      <w:r w:rsidRPr="0001701A">
        <w:rPr>
          <w:position w:val="-10"/>
          <w:lang w:eastAsia="en-US"/>
        </w:rPr>
        <w:object w:dxaOrig="720" w:dyaOrig="432" w14:anchorId="3930D179">
          <v:shape id="_x0000_i1077" type="#_x0000_t75" style="width:36pt;height:21.75pt" o:ole="" fillcolor="window">
            <v:imagedata r:id="rId120" o:title=""/>
          </v:shape>
          <o:OLEObject Type="Embed" ProgID="Equation.3" ShapeID="_x0000_i1077" DrawAspect="Content" ObjectID="_1710857196" r:id="rId121"/>
        </w:object>
      </w:r>
      <w:r w:rsidRPr="0001701A">
        <w:t xml:space="preserve"> is the amplitude response of the TX chain.</w:t>
      </w:r>
    </w:p>
    <w:p w14:paraId="3F43DAA5" w14:textId="77777777" w:rsidR="00975C97" w:rsidRPr="0001701A" w:rsidRDefault="00975C97" w:rsidP="00975C97">
      <w:r w:rsidRPr="0001701A">
        <w:t xml:space="preserve">In the following </w:t>
      </w:r>
      <w:r w:rsidRPr="0001701A">
        <w:rPr>
          <w:position w:val="-6"/>
          <w:lang w:eastAsia="en-US"/>
        </w:rPr>
        <w:object w:dxaOrig="432" w:dyaOrig="288" w14:anchorId="20E0E773">
          <v:shape id="_x0000_i1078" type="#_x0000_t75" style="width:21.75pt;height:14.25pt" o:ole="" fillcolor="window">
            <v:imagedata r:id="rId89" o:title=""/>
          </v:shape>
          <o:OLEObject Type="Embed" ProgID="Equation.3" ShapeID="_x0000_i1078" DrawAspect="Content" ObjectID="_1710857197" r:id="rId122"/>
        </w:object>
      </w:r>
      <w:r w:rsidRPr="0001701A">
        <w:t xml:space="preserve"> represents the middle sample of the EVM window of length </w:t>
      </w:r>
      <w:r w:rsidRPr="0001701A">
        <w:rPr>
          <w:position w:val="-6"/>
          <w:lang w:eastAsia="en-US"/>
        </w:rPr>
        <w:object w:dxaOrig="288" w:dyaOrig="288" w14:anchorId="6F1BEE1B">
          <v:shape id="_x0000_i1079" type="#_x0000_t75" style="width:14.25pt;height:14.25pt" o:ole="">
            <v:imagedata r:id="rId123" o:title=""/>
          </v:shape>
          <o:OLEObject Type="Embed" ProgID="Equation.3" ShapeID="_x0000_i1079" DrawAspect="Content" ObjectID="_1710857198" r:id="rId124"/>
        </w:object>
      </w:r>
      <w:r w:rsidRPr="0001701A">
        <w:t xml:space="preserve"> (defined in the next clauses) or the last sample of the first window half if </w:t>
      </w:r>
      <w:r w:rsidRPr="0001701A">
        <w:rPr>
          <w:position w:val="-6"/>
          <w:lang w:eastAsia="en-US"/>
        </w:rPr>
        <w:object w:dxaOrig="288" w:dyaOrig="288" w14:anchorId="1D8A7F04">
          <v:shape id="_x0000_i1080" type="#_x0000_t75" style="width:14.25pt;height:14.25pt" o:ole="">
            <v:imagedata r:id="rId123" o:title=""/>
          </v:shape>
          <o:OLEObject Type="Embed" ProgID="Equation.3" ShapeID="_x0000_i1080" DrawAspect="Content" ObjectID="_1710857199" r:id="rId125"/>
        </w:object>
      </w:r>
      <w:r w:rsidRPr="0001701A">
        <w:t>is even.</w:t>
      </w:r>
    </w:p>
    <w:p w14:paraId="2927C2DC" w14:textId="77777777" w:rsidR="00975C97" w:rsidRPr="0001701A" w:rsidRDefault="00975C97" w:rsidP="00975C97">
      <w:r w:rsidRPr="0001701A">
        <w:t>The EVM analyser shall</w:t>
      </w:r>
    </w:p>
    <w:p w14:paraId="756B405E" w14:textId="77777777" w:rsidR="00975C97" w:rsidRPr="0001701A" w:rsidRDefault="00975C97" w:rsidP="00975C97">
      <w:pPr>
        <w:pStyle w:val="B10"/>
      </w:pPr>
      <w:r w:rsidRPr="0001701A">
        <w:t>-</w:t>
      </w:r>
      <w:r w:rsidRPr="0001701A">
        <w:tab/>
        <w:t xml:space="preserve">detect the start of each slot and estimate </w:t>
      </w:r>
      <w:r w:rsidRPr="0001701A">
        <w:rPr>
          <w:position w:val="-6"/>
          <w:lang w:eastAsia="en-US"/>
        </w:rPr>
        <w:object w:dxaOrig="288" w:dyaOrig="288" w14:anchorId="65378402">
          <v:shape id="_x0000_i1081" type="#_x0000_t75" style="width:14.25pt;height:14.25pt" o:ole="" fillcolor="window">
            <v:imagedata r:id="rId126" o:title=""/>
          </v:shape>
          <o:OLEObject Type="Embed" ProgID="Equation.3" ShapeID="_x0000_i1081" DrawAspect="Content" ObjectID="_1710857200" r:id="rId127"/>
        </w:object>
      </w:r>
      <w:r w:rsidRPr="0001701A">
        <w:t xml:space="preserve"> and </w:t>
      </w:r>
      <w:r w:rsidRPr="0001701A">
        <w:rPr>
          <w:position w:val="-10"/>
          <w:lang w:eastAsia="en-US"/>
        </w:rPr>
        <w:object w:dxaOrig="288" w:dyaOrig="432" w14:anchorId="1DD02C7A">
          <v:shape id="_x0000_i1082" type="#_x0000_t75" style="width:14.25pt;height:21.75pt" o:ole="" fillcolor="window">
            <v:imagedata r:id="rId128" o:title=""/>
          </v:shape>
          <o:OLEObject Type="Embed" ProgID="Equation.3" ShapeID="_x0000_i1082" DrawAspect="Content" ObjectID="_1710857201" r:id="rId129"/>
        </w:object>
      </w:r>
      <w:r w:rsidRPr="0001701A">
        <w:t>,</w:t>
      </w:r>
    </w:p>
    <w:p w14:paraId="2E915D2C" w14:textId="77777777" w:rsidR="00975C97" w:rsidRPr="0001701A" w:rsidRDefault="00975C97" w:rsidP="00975C97">
      <w:pPr>
        <w:pStyle w:val="B10"/>
      </w:pPr>
      <w:r w:rsidRPr="0001701A">
        <w:t>-</w:t>
      </w:r>
      <w:r w:rsidRPr="0001701A">
        <w:tab/>
        <w:t xml:space="preserve">determine </w:t>
      </w:r>
      <w:r w:rsidRPr="0001701A">
        <w:rPr>
          <w:position w:val="-6"/>
          <w:lang w:eastAsia="en-US"/>
        </w:rPr>
        <w:object w:dxaOrig="288" w:dyaOrig="288" w14:anchorId="5646FF70">
          <v:shape id="_x0000_i1083" type="#_x0000_t75" style="width:14.25pt;height:14.25pt" o:ole="" fillcolor="window">
            <v:imagedata r:id="rId89" o:title=""/>
          </v:shape>
          <o:OLEObject Type="Embed" ProgID="Equation.3" ShapeID="_x0000_i1083" DrawAspect="Content" ObjectID="_1710857202" r:id="rId130"/>
        </w:object>
      </w:r>
      <w:r w:rsidRPr="0001701A">
        <w:t xml:space="preserve"> so that the EVM window of length </w:t>
      </w:r>
      <w:r w:rsidRPr="0001701A">
        <w:rPr>
          <w:position w:val="-6"/>
          <w:lang w:eastAsia="en-US"/>
        </w:rPr>
        <w:object w:dxaOrig="288" w:dyaOrig="288" w14:anchorId="7CC25196">
          <v:shape id="_x0000_i1084" type="#_x0000_t75" style="width:14.25pt;height:14.25pt" o:ole="">
            <v:imagedata r:id="rId123" o:title=""/>
          </v:shape>
          <o:OLEObject Type="Embed" ProgID="Equation.3" ShapeID="_x0000_i1084" DrawAspect="Content" ObjectID="_1710857203" r:id="rId131"/>
        </w:object>
      </w:r>
      <w:r w:rsidRPr="0001701A">
        <w:t xml:space="preserve"> is centred</w:t>
      </w:r>
    </w:p>
    <w:p w14:paraId="19B020C0" w14:textId="77777777" w:rsidR="00975C97" w:rsidRPr="0001701A" w:rsidRDefault="00975C97" w:rsidP="00975C97">
      <w:pPr>
        <w:pStyle w:val="B20"/>
      </w:pPr>
      <w:r w:rsidRPr="0001701A">
        <w:t>-</w:t>
      </w:r>
      <w:r w:rsidRPr="0001701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01701A">
        <w:rPr>
          <w:vertAlign w:val="subscript"/>
        </w:rPr>
        <w:t>c</w:t>
      </w:r>
      <w:r w:rsidRPr="0001701A">
        <w:t xml:space="preserve"> is assumed. If a different sampling rate is used, the number of excluded samples is scaled linearly.</w:t>
      </w:r>
    </w:p>
    <w:p w14:paraId="14E52F55" w14:textId="77777777" w:rsidR="00975C97" w:rsidRPr="0001701A" w:rsidRDefault="00975C97" w:rsidP="00975C97">
      <w:pPr>
        <w:pStyle w:val="B20"/>
      </w:pPr>
      <w:r w:rsidRPr="0001701A">
        <w:t>-</w:t>
      </w:r>
      <w:r w:rsidRPr="0001701A">
        <w:tab/>
        <w:t>on the measured cyclic prefix of the considered OFDM symbol for all other symbols for normal CP and for symbol 0 to 11 for extended CP.</w:t>
      </w:r>
    </w:p>
    <w:p w14:paraId="37559198" w14:textId="77777777" w:rsidR="00975C97" w:rsidRPr="0001701A" w:rsidRDefault="00975C97" w:rsidP="00975C97">
      <w:pPr>
        <w:pStyle w:val="B20"/>
      </w:pPr>
      <w:r w:rsidRPr="0001701A">
        <w:t>-</w:t>
      </w:r>
      <w:r w:rsidRPr="0001701A">
        <w:tab/>
        <w:t>on the measured preamble cyclic prefix for the PRACH</w:t>
      </w:r>
    </w:p>
    <w:p w14:paraId="68BF3328" w14:textId="77777777" w:rsidR="00975C97" w:rsidRPr="0001701A" w:rsidRDefault="00975C97" w:rsidP="00975C97">
      <w:r w:rsidRPr="0001701A">
        <w:lastRenderedPageBreak/>
        <w:t xml:space="preserve">To determine the other parameters a sample timing offset equal to </w:t>
      </w:r>
      <w:r w:rsidRPr="0001701A">
        <w:rPr>
          <w:position w:val="-6"/>
          <w:lang w:eastAsia="en-US"/>
        </w:rPr>
        <w:object w:dxaOrig="288" w:dyaOrig="288" w14:anchorId="45C0E8E5">
          <v:shape id="_x0000_i1085" type="#_x0000_t75" style="width:14.25pt;height:14.25pt" o:ole="" fillcolor="window">
            <v:imagedata r:id="rId89" o:title=""/>
          </v:shape>
          <o:OLEObject Type="Embed" ProgID="Equation.3" ShapeID="_x0000_i1085" DrawAspect="Content" ObjectID="_1710857204" r:id="rId132"/>
        </w:object>
      </w:r>
      <w:r w:rsidRPr="0001701A">
        <w:t xml:space="preserve"> is corrected from the signal under test. The EVM analyser shall then</w:t>
      </w:r>
    </w:p>
    <w:p w14:paraId="0A1A758D" w14:textId="77777777" w:rsidR="00975C97" w:rsidRPr="0001701A" w:rsidRDefault="00975C97" w:rsidP="00975C97">
      <w:pPr>
        <w:pStyle w:val="B10"/>
      </w:pPr>
      <w:r w:rsidRPr="0001701A">
        <w:t>-</w:t>
      </w:r>
      <w:r w:rsidRPr="0001701A">
        <w:tab/>
        <w:t xml:space="preserve">correct the RF frequency offset </w:t>
      </w:r>
      <w:r w:rsidRPr="0001701A">
        <w:rPr>
          <w:position w:val="-10"/>
          <w:lang w:eastAsia="en-US"/>
        </w:rPr>
        <w:object w:dxaOrig="288" w:dyaOrig="432" w14:anchorId="14B36758">
          <v:shape id="_x0000_i1086" type="#_x0000_t75" style="width:14.25pt;height:21.75pt" o:ole="" fillcolor="window">
            <v:imagedata r:id="rId116" o:title=""/>
          </v:shape>
          <o:OLEObject Type="Embed" ProgID="Equation.3" ShapeID="_x0000_i1086" DrawAspect="Content" ObjectID="_1710857205" r:id="rId133"/>
        </w:object>
      </w:r>
      <w:r w:rsidRPr="0001701A">
        <w:t>for each time slot, and</w:t>
      </w:r>
    </w:p>
    <w:p w14:paraId="341C6AE7" w14:textId="77777777" w:rsidR="00975C97" w:rsidRPr="0001701A" w:rsidRDefault="00975C97" w:rsidP="00975C97">
      <w:pPr>
        <w:pStyle w:val="B10"/>
        <w:rPr>
          <w:rFonts w:cs="v5.0.0"/>
        </w:rPr>
      </w:pPr>
      <w:r w:rsidRPr="0001701A">
        <w:t>-</w:t>
      </w:r>
      <w:r w:rsidRPr="0001701A">
        <w:tab/>
        <w:t>apply an FFT of appropriate size. The chosen FFT size shall ensure that in the case of an ideal signal under test, there is no measured inter-subcarrier interference.</w:t>
      </w:r>
    </w:p>
    <w:p w14:paraId="413E011A" w14:textId="77777777" w:rsidR="00975C97" w:rsidRPr="0001701A" w:rsidRDefault="00975C97" w:rsidP="00975C97">
      <w:pPr>
        <w:rPr>
          <w:rFonts w:cs="v5.0.0"/>
        </w:rPr>
      </w:pPr>
      <w:r w:rsidRPr="0001701A">
        <w:rPr>
          <w:rFonts w:cs="v5.0.0"/>
        </w:rPr>
        <w:t>The carrier leakage shall be removed from the evaluated signal before calculating the EVM and the in-band emissions; however, the removed relative carrier leakage power also has to satisfy the applicable requirement.</w:t>
      </w:r>
    </w:p>
    <w:p w14:paraId="02BD0C7B" w14:textId="77777777" w:rsidR="00975C97" w:rsidRPr="0001701A" w:rsidRDefault="00975C97" w:rsidP="00975C97">
      <w:r w:rsidRPr="0001701A">
        <w:t xml:space="preserve">At this stage the allocated RBs shall be separated from the non-allocated RBs. In the case of PUCCH and PUSCH EVM, the signal on the non-allocated RB(s), </w:t>
      </w:r>
      <w:r w:rsidRPr="0001701A">
        <w:rPr>
          <w:position w:val="-10"/>
          <w:lang w:eastAsia="en-US"/>
        </w:rPr>
        <w:object w:dxaOrig="564" w:dyaOrig="288" w14:anchorId="41905FC1">
          <v:shape id="_x0000_i1087" type="#_x0000_t75" style="width:27.75pt;height:14.25pt" o:ole="">
            <v:imagedata r:id="rId134" o:title=""/>
          </v:shape>
          <o:OLEObject Type="Embed" ProgID="Equation.3" ShapeID="_x0000_i1087" DrawAspect="Content" ObjectID="_1710857206" r:id="rId135"/>
        </w:object>
      </w:r>
      <w:r w:rsidRPr="0001701A">
        <w:t>, is used to evaluate the in-band emissions.</w:t>
      </w:r>
    </w:p>
    <w:p w14:paraId="2994697B" w14:textId="77777777" w:rsidR="00975C97" w:rsidRPr="0001701A" w:rsidRDefault="00975C97" w:rsidP="00975C97">
      <w:r w:rsidRPr="0001701A">
        <w:t>Moreover, the following procedure applies only to the signal on the allocated RB(s).</w:t>
      </w:r>
    </w:p>
    <w:p w14:paraId="3D9F6043" w14:textId="77777777" w:rsidR="00975C97" w:rsidRPr="0001701A" w:rsidRDefault="00975C97" w:rsidP="00975C97">
      <w:pPr>
        <w:pStyle w:val="B10"/>
      </w:pPr>
      <w:r w:rsidRPr="0001701A">
        <w:t>-</w:t>
      </w:r>
      <w:r w:rsidRPr="0001701A">
        <w:tab/>
        <w:t xml:space="preserve">In the case of PUCCH and PUSCH, the UL EVM </w:t>
      </w:r>
      <w:proofErr w:type="spellStart"/>
      <w:r w:rsidRPr="0001701A">
        <w:t>analyzer</w:t>
      </w:r>
      <w:proofErr w:type="spellEnd"/>
      <w:r w:rsidRPr="0001701A">
        <w:t xml:space="preserve"> shall estimate the TX chain equalizer coefficients </w:t>
      </w:r>
      <w:r w:rsidRPr="0001701A">
        <w:rPr>
          <w:position w:val="-10"/>
          <w:lang w:eastAsia="en-US"/>
        </w:rPr>
        <w:object w:dxaOrig="720" w:dyaOrig="288" w14:anchorId="5AB63F36">
          <v:shape id="_x0000_i1088" type="#_x0000_t75" style="width:36pt;height:14.25pt" o:ole="" fillcolor="window">
            <v:imagedata r:id="rId120" o:title=""/>
          </v:shape>
          <o:OLEObject Type="Embed" ProgID="Equation.3" ShapeID="_x0000_i1088" DrawAspect="Content" ObjectID="_1710857207" r:id="rId136"/>
        </w:object>
      </w:r>
      <w:r w:rsidRPr="0001701A">
        <w:t xml:space="preserve">and </w:t>
      </w:r>
      <w:r w:rsidRPr="0001701A">
        <w:rPr>
          <w:position w:val="-10"/>
          <w:lang w:eastAsia="en-US"/>
        </w:rPr>
        <w:object w:dxaOrig="720" w:dyaOrig="288" w14:anchorId="1CA3DB21">
          <v:shape id="_x0000_i1089" type="#_x0000_t75" style="width:36pt;height:14.25pt" o:ole="" fillcolor="window">
            <v:imagedata r:id="rId118" o:title=""/>
          </v:shape>
          <o:OLEObject Type="Embed" ProgID="Equation.3" ShapeID="_x0000_i1089" DrawAspect="Content" ObjectID="_1710857208" r:id="rId137"/>
        </w:object>
      </w:r>
      <w:r w:rsidRPr="0001701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263CCD3F" w14:textId="77777777" w:rsidR="00975C97" w:rsidRPr="0001701A" w:rsidRDefault="00975C97" w:rsidP="00975C97">
      <w:pPr>
        <w:pStyle w:val="B10"/>
      </w:pPr>
      <w:r w:rsidRPr="0001701A">
        <w:t>-</w:t>
      </w:r>
      <w:r w:rsidRPr="0001701A">
        <w:tab/>
        <w:t xml:space="preserve">In the case of PRACH, the UL EVM </w:t>
      </w:r>
      <w:proofErr w:type="spellStart"/>
      <w:r w:rsidRPr="0001701A">
        <w:t>analyzer</w:t>
      </w:r>
      <w:proofErr w:type="spellEnd"/>
      <w:r w:rsidRPr="0001701A">
        <w:t xml:space="preserve"> shall estimate the TX chain coefficients </w:t>
      </w:r>
      <w:r w:rsidRPr="0001701A">
        <w:rPr>
          <w:position w:val="-10"/>
          <w:lang w:eastAsia="en-US"/>
        </w:rPr>
        <w:object w:dxaOrig="432" w:dyaOrig="288" w14:anchorId="551A32AA">
          <v:shape id="_x0000_i1090" type="#_x0000_t75" style="width:21.75pt;height:14.25pt" o:ole="" fillcolor="window">
            <v:imagedata r:id="rId138" o:title=""/>
          </v:shape>
          <o:OLEObject Type="Embed" ProgID="Equation.3" ShapeID="_x0000_i1090" DrawAspect="Content" ObjectID="_1710857209" r:id="rId139"/>
        </w:object>
      </w:r>
      <w:r w:rsidRPr="0001701A">
        <w:t xml:space="preserve">and </w:t>
      </w:r>
      <w:r w:rsidRPr="0001701A">
        <w:rPr>
          <w:position w:val="-10"/>
          <w:lang w:eastAsia="en-US"/>
        </w:rPr>
        <w:object w:dxaOrig="432" w:dyaOrig="288" w14:anchorId="69168E01">
          <v:shape id="_x0000_i1091" type="#_x0000_t75" style="width:21.75pt;height:14.25pt" o:ole="" fillcolor="window">
            <v:imagedata r:id="rId140" o:title=""/>
          </v:shape>
          <o:OLEObject Type="Embed" ProgID="Equation.3" ShapeID="_x0000_i1091" DrawAspect="Content" ObjectID="_1710857210" r:id="rId141"/>
        </w:object>
      </w:r>
      <w:r w:rsidRPr="0001701A">
        <w:t xml:space="preserve"> used for phase and amplitude correction and are selected so as to minimize the resulting EVM. The TX chain coefficients are not dependent on frequency, i.e. </w:t>
      </w:r>
      <w:r w:rsidRPr="0001701A">
        <w:rPr>
          <w:position w:val="-10"/>
          <w:lang w:eastAsia="en-US"/>
        </w:rPr>
        <w:object w:dxaOrig="1284" w:dyaOrig="288" w14:anchorId="2152ABEF">
          <v:shape id="_x0000_i1092" type="#_x0000_t75" style="width:63.75pt;height:14.25pt" o:ole="" fillcolor="window">
            <v:imagedata r:id="rId142" o:title=""/>
          </v:shape>
          <o:OLEObject Type="Embed" ProgID="Equation.3" ShapeID="_x0000_i1092" DrawAspect="Content" ObjectID="_1710857211" r:id="rId143"/>
        </w:object>
      </w:r>
      <w:r w:rsidRPr="0001701A">
        <w:t xml:space="preserve"> and </w:t>
      </w:r>
      <w:r w:rsidRPr="0001701A">
        <w:rPr>
          <w:position w:val="-10"/>
          <w:lang w:eastAsia="en-US"/>
        </w:rPr>
        <w:object w:dxaOrig="1440" w:dyaOrig="288" w14:anchorId="7B9AB50E">
          <v:shape id="_x0000_i1093" type="#_x0000_t75" style="width:1in;height:14.25pt" o:ole="" fillcolor="window">
            <v:imagedata r:id="rId144" o:title=""/>
          </v:shape>
          <o:OLEObject Type="Embed" ProgID="Equation.3" ShapeID="_x0000_i1093" DrawAspect="Content" ObjectID="_1710857212" r:id="rId145"/>
        </w:object>
      </w:r>
      <w:r w:rsidRPr="0001701A">
        <w:t xml:space="preserve">. The TX chain coefficient are chosen independently for each preamble transmission and for each </w:t>
      </w:r>
      <w:r w:rsidRPr="0001701A">
        <w:rPr>
          <w:position w:val="-6"/>
          <w:lang w:eastAsia="en-US"/>
        </w:rPr>
        <w:object w:dxaOrig="288" w:dyaOrig="288" w14:anchorId="7920D3FE">
          <v:shape id="_x0000_i1094" type="#_x0000_t75" style="width:14.25pt;height:14.25pt" o:ole="" fillcolor="window">
            <v:imagedata r:id="rId126" o:title=""/>
          </v:shape>
          <o:OLEObject Type="Embed" ProgID="Equation.3" ShapeID="_x0000_i1094" DrawAspect="Content" ObjectID="_1710857213" r:id="rId146"/>
        </w:object>
      </w:r>
      <w:r w:rsidRPr="0001701A">
        <w:t>.</w:t>
      </w:r>
    </w:p>
    <w:p w14:paraId="059ABABD" w14:textId="77777777" w:rsidR="00975C97" w:rsidRPr="0001701A" w:rsidRDefault="00975C97" w:rsidP="00975C97">
      <w:r w:rsidRPr="0001701A">
        <w:t xml:space="preserve">At this stage estimates of </w:t>
      </w:r>
      <w:r w:rsidRPr="0001701A">
        <w:rPr>
          <w:position w:val="-10"/>
          <w:lang w:eastAsia="en-US"/>
        </w:rPr>
        <w:object w:dxaOrig="288" w:dyaOrig="432" w14:anchorId="7B71A57D">
          <v:shape id="_x0000_i1095" type="#_x0000_t75" style="width:14.25pt;height:21.75pt" o:ole="" fillcolor="window">
            <v:imagedata r:id="rId116" o:title=""/>
          </v:shape>
          <o:OLEObject Type="Embed" ProgID="Equation.3" ShapeID="_x0000_i1095" DrawAspect="Content" ObjectID="_1710857214" r:id="rId147"/>
        </w:object>
      </w:r>
      <w:r w:rsidRPr="0001701A">
        <w:t xml:space="preserve">, </w:t>
      </w:r>
      <w:r w:rsidRPr="0001701A">
        <w:rPr>
          <w:position w:val="-10"/>
          <w:lang w:eastAsia="en-US"/>
        </w:rPr>
        <w:object w:dxaOrig="720" w:dyaOrig="288" w14:anchorId="51E6B41B">
          <v:shape id="_x0000_i1096" type="#_x0000_t75" style="width:36pt;height:14.25pt" o:ole="" fillcolor="window">
            <v:imagedata r:id="rId120" o:title=""/>
          </v:shape>
          <o:OLEObject Type="Embed" ProgID="Equation.3" ShapeID="_x0000_i1096" DrawAspect="Content" ObjectID="_1710857215" r:id="rId148"/>
        </w:object>
      </w:r>
      <w:r w:rsidRPr="0001701A">
        <w:t xml:space="preserve">, </w:t>
      </w:r>
      <w:r w:rsidRPr="0001701A">
        <w:rPr>
          <w:position w:val="-10"/>
          <w:lang w:eastAsia="en-US"/>
        </w:rPr>
        <w:object w:dxaOrig="720" w:dyaOrig="288" w14:anchorId="1A9847DA">
          <v:shape id="_x0000_i1097" type="#_x0000_t75" style="width:36pt;height:14.25pt" o:ole="" fillcolor="window">
            <v:imagedata r:id="rId118" o:title=""/>
          </v:shape>
          <o:OLEObject Type="Embed" ProgID="Equation.3" ShapeID="_x0000_i1097" DrawAspect="Content" ObjectID="_1710857216" r:id="rId149"/>
        </w:object>
      </w:r>
      <w:r w:rsidRPr="0001701A">
        <w:t xml:space="preserve"> and </w:t>
      </w:r>
      <w:r w:rsidRPr="0001701A">
        <w:rPr>
          <w:position w:val="-6"/>
          <w:lang w:eastAsia="en-US"/>
        </w:rPr>
        <w:object w:dxaOrig="288" w:dyaOrig="288" w14:anchorId="5F093A14">
          <v:shape id="_x0000_i1098" type="#_x0000_t75" style="width:14.25pt;height:14.25pt" o:ole="" fillcolor="window">
            <v:imagedata r:id="rId89" o:title=""/>
          </v:shape>
          <o:OLEObject Type="Embed" ProgID="Equation.3" ShapeID="_x0000_i1098" DrawAspect="Content" ObjectID="_1710857217" r:id="rId150"/>
        </w:object>
      </w:r>
      <w:r w:rsidRPr="0001701A">
        <w:t xml:space="preserve"> are available. </w:t>
      </w:r>
      <w:r w:rsidRPr="0001701A">
        <w:rPr>
          <w:position w:val="-6"/>
          <w:lang w:eastAsia="en-US"/>
        </w:rPr>
        <w:object w:dxaOrig="288" w:dyaOrig="288" w14:anchorId="000600D7">
          <v:shape id="_x0000_i1099" type="#_x0000_t75" style="width:14.25pt;height:14.25pt" o:ole="" fillcolor="window">
            <v:imagedata r:id="rId126" o:title=""/>
          </v:shape>
          <o:OLEObject Type="Embed" ProgID="Equation.3" ShapeID="_x0000_i1099" DrawAspect="Content" ObjectID="_1710857218" r:id="rId151"/>
        </w:object>
      </w:r>
      <w:r w:rsidRPr="0001701A">
        <w:t xml:space="preserve"> is one of the extremities of the window </w:t>
      </w:r>
      <w:r w:rsidRPr="0001701A">
        <w:rPr>
          <w:position w:val="-6"/>
          <w:lang w:eastAsia="en-US"/>
        </w:rPr>
        <w:object w:dxaOrig="288" w:dyaOrig="288" w14:anchorId="015AD6FB">
          <v:shape id="_x0000_i1100" type="#_x0000_t75" style="width:14.25pt;height:14.25pt" o:ole="">
            <v:imagedata r:id="rId123" o:title=""/>
          </v:shape>
          <o:OLEObject Type="Embed" ProgID="Equation.3" ShapeID="_x0000_i1100" DrawAspect="Content" ObjectID="_1710857219" r:id="rId152"/>
        </w:object>
      </w:r>
      <w:r w:rsidRPr="0001701A">
        <w:t xml:space="preserve">, i.e. </w:t>
      </w:r>
      <w:r w:rsidRPr="0001701A">
        <w:rPr>
          <w:position w:val="-6"/>
          <w:lang w:eastAsia="en-US"/>
        </w:rPr>
        <w:object w:dxaOrig="288" w:dyaOrig="288" w14:anchorId="14F6085F">
          <v:shape id="_x0000_i1101" type="#_x0000_t75" style="width:14.25pt;height:14.25pt" o:ole="" fillcolor="window">
            <v:imagedata r:id="rId126" o:title=""/>
          </v:shape>
          <o:OLEObject Type="Embed" ProgID="Equation.3" ShapeID="_x0000_i1101" DrawAspect="Content" ObjectID="_1710857220" r:id="rId153"/>
        </w:object>
      </w:r>
      <w:r w:rsidRPr="0001701A">
        <w:t xml:space="preserve">can be </w:t>
      </w:r>
      <w:r w:rsidRPr="0001701A">
        <w:rPr>
          <w:position w:val="-28"/>
          <w:lang w:eastAsia="en-US"/>
        </w:rPr>
        <w:object w:dxaOrig="1440" w:dyaOrig="720" w14:anchorId="3DABD396">
          <v:shape id="_x0000_i1102" type="#_x0000_t75" style="width:1in;height:36pt" o:ole="" fillcolor="window">
            <v:imagedata r:id="rId154" o:title=""/>
          </v:shape>
          <o:OLEObject Type="Embed" ProgID="Equation.3" ShapeID="_x0000_i1102" DrawAspect="Content" ObjectID="_1710857221" r:id="rId155"/>
        </w:object>
      </w:r>
      <w:r w:rsidRPr="0001701A">
        <w:t xml:space="preserve"> or </w:t>
      </w:r>
      <w:r w:rsidRPr="0001701A">
        <w:rPr>
          <w:position w:val="-28"/>
          <w:lang w:eastAsia="en-US"/>
        </w:rPr>
        <w:object w:dxaOrig="1008" w:dyaOrig="720" w14:anchorId="03E0EAAF">
          <v:shape id="_x0000_i1103" type="#_x0000_t75" style="width:50.25pt;height:36pt" o:ole="" fillcolor="window">
            <v:imagedata r:id="rId156" o:title=""/>
          </v:shape>
          <o:OLEObject Type="Embed" ProgID="Equation.3" ShapeID="_x0000_i1103" DrawAspect="Content" ObjectID="_1710857222" r:id="rId157"/>
        </w:object>
      </w:r>
      <w:r w:rsidRPr="0001701A">
        <w:t xml:space="preserve">, where </w:t>
      </w:r>
      <w:r w:rsidRPr="0001701A">
        <w:rPr>
          <w:position w:val="-6"/>
          <w:lang w:eastAsia="en-US"/>
        </w:rPr>
        <w:object w:dxaOrig="576" w:dyaOrig="288" w14:anchorId="6697E24F">
          <v:shape id="_x0000_i1104" type="#_x0000_t75" style="width:29.25pt;height:14.25pt" o:ole="" fillcolor="window">
            <v:imagedata r:id="rId158" o:title=""/>
          </v:shape>
          <o:OLEObject Type="Embed" ProgID="Equation.3" ShapeID="_x0000_i1104" DrawAspect="Content" ObjectID="_1710857223" r:id="rId159"/>
        </w:object>
      </w:r>
      <w:r w:rsidRPr="0001701A">
        <w:t xml:space="preserve"> </w:t>
      </w:r>
      <w:proofErr w:type="spellStart"/>
      <w:r w:rsidRPr="0001701A">
        <w:t>if</w:t>
      </w:r>
      <w:proofErr w:type="spellEnd"/>
      <w:r w:rsidRPr="0001701A">
        <w:t xml:space="preserve"> </w:t>
      </w:r>
      <w:r w:rsidRPr="0001701A">
        <w:rPr>
          <w:position w:val="-6"/>
          <w:lang w:eastAsia="en-US"/>
        </w:rPr>
        <w:object w:dxaOrig="288" w:dyaOrig="288" w14:anchorId="6BD1ED61">
          <v:shape id="_x0000_i1105" type="#_x0000_t75" style="width:14.25pt;height:14.25pt" o:ole="">
            <v:imagedata r:id="rId160" o:title=""/>
          </v:shape>
          <o:OLEObject Type="Embed" ProgID="Equation.3" ShapeID="_x0000_i1105" DrawAspect="Content" ObjectID="_1710857224" r:id="rId161"/>
        </w:object>
      </w:r>
      <w:r w:rsidRPr="0001701A">
        <w:t xml:space="preserve"> is odd and </w:t>
      </w:r>
      <w:r w:rsidRPr="0001701A">
        <w:rPr>
          <w:position w:val="-6"/>
          <w:lang w:eastAsia="en-US"/>
        </w:rPr>
        <w:object w:dxaOrig="576" w:dyaOrig="288" w14:anchorId="6F8C85AA">
          <v:shape id="_x0000_i1106" type="#_x0000_t75" style="width:29.25pt;height:14.25pt" o:ole="" fillcolor="window">
            <v:imagedata r:id="rId162" o:title=""/>
          </v:shape>
          <o:OLEObject Type="Embed" ProgID="Equation.3" ShapeID="_x0000_i1106" DrawAspect="Content" ObjectID="_1710857225" r:id="rId163"/>
        </w:object>
      </w:r>
      <w:r w:rsidRPr="0001701A">
        <w:t xml:space="preserve"> if </w:t>
      </w:r>
      <w:r w:rsidRPr="0001701A">
        <w:rPr>
          <w:position w:val="-6"/>
          <w:lang w:eastAsia="en-US"/>
        </w:rPr>
        <w:object w:dxaOrig="288" w:dyaOrig="288" w14:anchorId="7CF0CC75">
          <v:shape id="_x0000_i1107" type="#_x0000_t75" style="width:14.25pt;height:14.25pt" o:ole="">
            <v:imagedata r:id="rId164" o:title=""/>
          </v:shape>
          <o:OLEObject Type="Embed" ProgID="Equation.3" ShapeID="_x0000_i1107" DrawAspect="Content" ObjectID="_1710857226" r:id="rId165"/>
        </w:object>
      </w:r>
      <w:r w:rsidRPr="0001701A">
        <w:t>is even. The EVM analyser shall then</w:t>
      </w:r>
    </w:p>
    <w:p w14:paraId="1BFA97C4" w14:textId="77777777" w:rsidR="00975C97" w:rsidRPr="0001701A" w:rsidRDefault="00975C97" w:rsidP="00975C97">
      <w:pPr>
        <w:pStyle w:val="B10"/>
      </w:pPr>
      <w:r w:rsidRPr="0001701A">
        <w:t>-</w:t>
      </w:r>
      <w:r w:rsidRPr="0001701A">
        <w:tab/>
        <w:t xml:space="preserve">calculate </w:t>
      </w:r>
      <w:proofErr w:type="spellStart"/>
      <w:r w:rsidRPr="0001701A">
        <w:t>EVM</w:t>
      </w:r>
      <w:r w:rsidRPr="0001701A">
        <w:rPr>
          <w:rFonts w:ascii="(Asiatische Schriftart verwende" w:hAnsi="(Asiatische Schriftart verwende"/>
          <w:vertAlign w:val="subscript"/>
        </w:rPr>
        <w:t>l</w:t>
      </w:r>
      <w:proofErr w:type="spellEnd"/>
      <w:r w:rsidRPr="0001701A">
        <w:t xml:space="preserve"> with </w:t>
      </w:r>
      <w:r w:rsidRPr="0001701A">
        <w:rPr>
          <w:position w:val="-6"/>
          <w:lang w:eastAsia="en-US"/>
        </w:rPr>
        <w:object w:dxaOrig="288" w:dyaOrig="288" w14:anchorId="3CE08E87">
          <v:shape id="_x0000_i1108" type="#_x0000_t75" style="width:14.25pt;height:14.25pt" o:ole="" fillcolor="window">
            <v:imagedata r:id="rId126" o:title=""/>
          </v:shape>
          <o:OLEObject Type="Embed" ProgID="Equation.3" ShapeID="_x0000_i1108" DrawAspect="Content" ObjectID="_1710857227" r:id="rId166"/>
        </w:object>
      </w:r>
      <w:r w:rsidRPr="0001701A">
        <w:t xml:space="preserve"> set to </w:t>
      </w:r>
      <w:r w:rsidRPr="0001701A">
        <w:rPr>
          <w:position w:val="-28"/>
          <w:lang w:eastAsia="en-US"/>
        </w:rPr>
        <w:object w:dxaOrig="1440" w:dyaOrig="720" w14:anchorId="0DC8ABC9">
          <v:shape id="_x0000_i1109" type="#_x0000_t75" style="width:1in;height:36pt" o:ole="" fillcolor="window">
            <v:imagedata r:id="rId154" o:title=""/>
          </v:shape>
          <o:OLEObject Type="Embed" ProgID="Equation.3" ShapeID="_x0000_i1109" DrawAspect="Content" ObjectID="_1710857228" r:id="rId167"/>
        </w:object>
      </w:r>
      <w:r w:rsidRPr="0001701A">
        <w:t>,</w:t>
      </w:r>
    </w:p>
    <w:p w14:paraId="779CE908" w14:textId="77777777" w:rsidR="00975C97" w:rsidRPr="0001701A" w:rsidRDefault="00975C97" w:rsidP="00975C97">
      <w:pPr>
        <w:pStyle w:val="B10"/>
      </w:pPr>
      <w:r w:rsidRPr="0001701A">
        <w:t>-</w:t>
      </w:r>
      <w:r w:rsidRPr="0001701A">
        <w:tab/>
        <w:t xml:space="preserve">calculate </w:t>
      </w:r>
      <w:proofErr w:type="spellStart"/>
      <w:r w:rsidRPr="0001701A">
        <w:t>EVM</w:t>
      </w:r>
      <w:r w:rsidRPr="0001701A">
        <w:rPr>
          <w:rFonts w:ascii="(Asiatische Schriftart verwende" w:hAnsi="(Asiatische Schriftart verwende"/>
          <w:vertAlign w:val="subscript"/>
        </w:rPr>
        <w:t>h</w:t>
      </w:r>
      <w:proofErr w:type="spellEnd"/>
      <w:r w:rsidRPr="0001701A">
        <w:t xml:space="preserve"> with </w:t>
      </w:r>
      <w:r w:rsidRPr="0001701A">
        <w:rPr>
          <w:position w:val="-6"/>
          <w:lang w:eastAsia="en-US"/>
        </w:rPr>
        <w:object w:dxaOrig="288" w:dyaOrig="288" w14:anchorId="6672F038">
          <v:shape id="_x0000_i1110" type="#_x0000_t75" style="width:14.25pt;height:14.25pt" o:ole="" fillcolor="window">
            <v:imagedata r:id="rId126" o:title=""/>
          </v:shape>
          <o:OLEObject Type="Embed" ProgID="Equation.3" ShapeID="_x0000_i1110" DrawAspect="Content" ObjectID="_1710857229" r:id="rId168"/>
        </w:object>
      </w:r>
      <w:r w:rsidRPr="0001701A">
        <w:t xml:space="preserve"> set to </w:t>
      </w:r>
      <w:r w:rsidRPr="0001701A">
        <w:rPr>
          <w:position w:val="-28"/>
          <w:lang w:eastAsia="en-US"/>
        </w:rPr>
        <w:object w:dxaOrig="1008" w:dyaOrig="720" w14:anchorId="62768901">
          <v:shape id="_x0000_i1111" type="#_x0000_t75" style="width:50.25pt;height:36pt" o:ole="" fillcolor="window">
            <v:imagedata r:id="rId156" o:title=""/>
          </v:shape>
          <o:OLEObject Type="Embed" ProgID="Equation.3" ShapeID="_x0000_i1111" DrawAspect="Content" ObjectID="_1710857230" r:id="rId169"/>
        </w:object>
      </w:r>
      <w:r w:rsidRPr="0001701A">
        <w:t>.</w:t>
      </w:r>
    </w:p>
    <w:p w14:paraId="59A4C5E6" w14:textId="3B594C1C" w:rsidR="00975C97" w:rsidRPr="0001701A" w:rsidRDefault="00975C97" w:rsidP="00975C97">
      <w:r w:rsidRPr="0001701A">
        <w:t>For the EVM calculation on the symbols with a transient period when the UE signals a transient period capability (</w:t>
      </w:r>
      <w:proofErr w:type="spellStart"/>
      <w:r w:rsidRPr="0001701A">
        <w:t>tp</w:t>
      </w:r>
      <w:proofErr w:type="spellEnd"/>
      <w:r w:rsidRPr="0001701A">
        <w:t xml:space="preserve">) of 2, 4 or 7usec, </w:t>
      </w:r>
      <m:oMath>
        <m:r>
          <w:rPr>
            <w:rFonts w:ascii="Cambria Math"/>
          </w:rPr>
          <m:t>Δ</m:t>
        </m:r>
        <m:acc>
          <m:accPr>
            <m:chr m:val="̃"/>
            <m:ctrlPr>
              <w:rPr>
                <w:rFonts w:ascii="Cambria Math" w:hAnsi="Cambria Math"/>
                <w:i/>
                <w:lang w:eastAsia="en-US"/>
              </w:rPr>
            </m:ctrlPr>
          </m:accPr>
          <m:e>
            <m:r>
              <w:rPr>
                <w:rFonts w:ascii="Cambria Math"/>
              </w:rPr>
              <m:t>t</m:t>
            </m:r>
          </m:e>
        </m:acc>
      </m:oMath>
      <w:r w:rsidRPr="0001701A">
        <w:t xml:space="preserve"> is given below.</w:t>
      </w:r>
    </w:p>
    <w:p w14:paraId="2148FB46" w14:textId="4A0822A3" w:rsidR="00975C97" w:rsidRPr="0001701A" w:rsidRDefault="00975C97" w:rsidP="00975C97">
      <w:pPr>
        <w:pStyle w:val="B10"/>
        <w:rPr>
          <w:lang w:eastAsia="en-US"/>
        </w:rPr>
      </w:pPr>
      <w:r w:rsidRPr="0001701A">
        <w:t>-</w:t>
      </w:r>
      <w:r w:rsidRPr="0001701A">
        <w:tab/>
        <w:t xml:space="preserve">calculate </w:t>
      </w:r>
      <w:proofErr w:type="spellStart"/>
      <w:r w:rsidRPr="0001701A">
        <w:t>EVM</w:t>
      </w:r>
      <w:r w:rsidRPr="0001701A">
        <w:rPr>
          <w:vertAlign w:val="subscript"/>
        </w:rPr>
        <w:t>l_tp</w:t>
      </w:r>
      <w:proofErr w:type="spellEnd"/>
      <w:r w:rsidRPr="0001701A">
        <w:t xml:space="preserve"> with </w:t>
      </w:r>
      <m:oMath>
        <m:r>
          <w:rPr>
            <w:rFonts w:ascii="Cambria Math"/>
          </w:rPr>
          <m:t>Δ</m:t>
        </m:r>
        <m:acc>
          <m:accPr>
            <m:chr m:val="̃"/>
            <m:ctrlPr>
              <w:rPr>
                <w:rFonts w:ascii="Cambria Math" w:hAnsi="Cambria Math"/>
                <w:i/>
                <w:lang w:eastAsia="en-US"/>
              </w:rPr>
            </m:ctrlPr>
          </m:accPr>
          <m:e>
            <m:r>
              <w:rPr>
                <w:rFonts w:ascii="Cambria Math"/>
              </w:rPr>
              <m:t>t</m:t>
            </m:r>
          </m:e>
        </m:acc>
      </m:oMath>
      <w:r w:rsidRPr="0001701A">
        <w:t xml:space="preserve"> set to</w:t>
      </w:r>
      <m:oMath>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tp+</m:t>
                </m:r>
                <m:sSub>
                  <m:sSubPr>
                    <m:ctrlPr>
                      <w:rPr>
                        <w:rFonts w:ascii="Cambria Math" w:hAnsi="Cambria Math"/>
                        <w:i/>
                        <w:lang w:eastAsia="en-US"/>
                      </w:rPr>
                    </m:ctrlPr>
                  </m:sSubPr>
                  <m:e>
                    <m:r>
                      <w:rPr>
                        <w:rFonts w:ascii="Cambria Math" w:hAnsi="Cambria Math"/>
                      </w:rPr>
                      <m:t>tp</m:t>
                    </m:r>
                  </m:e>
                  <m:sub>
                    <m:r>
                      <w:rPr>
                        <w:rFonts w:ascii="Cambria Math" w:hAnsi="Cambria Math"/>
                      </w:rPr>
                      <m:t>start</m:t>
                    </m:r>
                  </m:sub>
                </m:sSub>
              </m:num>
              <m:den>
                <m:sSub>
                  <m:sSubPr>
                    <m:ctrlPr>
                      <w:rPr>
                        <w:rFonts w:ascii="Cambria Math" w:hAnsi="Cambria Math"/>
                        <w:i/>
                        <w:lang w:eastAsia="en-US"/>
                      </w:rPr>
                    </m:ctrlPr>
                  </m:sSubPr>
                  <m:e>
                    <m:r>
                      <w:rPr>
                        <w:rFonts w:ascii="Cambria Math"/>
                      </w:rPr>
                      <m:t>T</m:t>
                    </m:r>
                  </m:e>
                  <m:sub>
                    <m:r>
                      <w:rPr>
                        <w:rFonts w:ascii="Cambria Math"/>
                      </w:rPr>
                      <m:t>c</m:t>
                    </m:r>
                  </m:sub>
                </m:sSub>
              </m:den>
            </m:f>
          </m:e>
        </m:d>
        <m:r>
          <w:rPr>
            <w:rFonts w:ascii="Cambria Math" w:hAnsi="Cambria Math"/>
          </w:rPr>
          <m:t>+1</m:t>
        </m:r>
      </m:oMath>
      <w:r w:rsidRPr="0001701A">
        <w:t>, where is 1/T</w:t>
      </w:r>
      <w:r w:rsidRPr="0001701A">
        <w:rPr>
          <w:vertAlign w:val="subscript"/>
        </w:rPr>
        <w:t>c</w:t>
      </w:r>
      <w:r w:rsidRPr="0001701A">
        <w:t xml:space="preserve"> the sampling rate</w:t>
      </w:r>
    </w:p>
    <w:p w14:paraId="07DC636E" w14:textId="50CFFAA0" w:rsidR="00975C97" w:rsidRPr="0001701A" w:rsidRDefault="00975C97" w:rsidP="00975C97">
      <w:pPr>
        <w:pStyle w:val="B10"/>
      </w:pPr>
      <w:r w:rsidRPr="0001701A">
        <w:t>-</w:t>
      </w:r>
      <w:r w:rsidRPr="0001701A">
        <w:tab/>
        <w:t xml:space="preserve">calculate </w:t>
      </w:r>
      <w:proofErr w:type="spellStart"/>
      <w:r w:rsidRPr="0001701A">
        <w:t>EVM</w:t>
      </w:r>
      <w:r w:rsidRPr="0001701A">
        <w:rPr>
          <w:vertAlign w:val="subscript"/>
        </w:rPr>
        <w:t>h_tp</w:t>
      </w:r>
      <w:proofErr w:type="spellEnd"/>
      <w:r w:rsidRPr="0001701A">
        <w:t xml:space="preserve"> with </w:t>
      </w:r>
      <m:oMath>
        <m:r>
          <w:rPr>
            <w:rFonts w:ascii="Cambria Math"/>
          </w:rPr>
          <m:t>Δ</m:t>
        </m:r>
        <m:acc>
          <m:accPr>
            <m:chr m:val="̃"/>
            <m:ctrlPr>
              <w:rPr>
                <w:rFonts w:ascii="Cambria Math" w:hAnsi="Cambria Math"/>
                <w:i/>
                <w:lang w:eastAsia="en-US"/>
              </w:rPr>
            </m:ctrlPr>
          </m:accPr>
          <m:e>
            <m:r>
              <w:rPr>
                <w:rFonts w:ascii="Cambria Math"/>
              </w:rPr>
              <m:t>t</m:t>
            </m:r>
          </m:e>
        </m:acc>
      </m:oMath>
      <w:r w:rsidRPr="0001701A">
        <w:t xml:space="preserve"> set to</w:t>
      </w:r>
      <m:oMath>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CP+</m:t>
                </m:r>
                <m:sSub>
                  <m:sSubPr>
                    <m:ctrlPr>
                      <w:rPr>
                        <w:rFonts w:ascii="Cambria Math" w:hAnsi="Cambria Math"/>
                        <w:i/>
                        <w:lang w:eastAsia="en-US"/>
                      </w:rPr>
                    </m:ctrlPr>
                  </m:sSubPr>
                  <m:e>
                    <m:r>
                      <w:rPr>
                        <w:rFonts w:ascii="Cambria Math"/>
                      </w:rPr>
                      <m:t>tp</m:t>
                    </m:r>
                  </m:e>
                  <m:sub>
                    <m:r>
                      <w:rPr>
                        <w:rFonts w:ascii="Cambria Math"/>
                      </w:rPr>
                      <m:t>start</m:t>
                    </m:r>
                  </m:sub>
                </m:sSub>
              </m:num>
              <m:den>
                <m:sSub>
                  <m:sSubPr>
                    <m:ctrlPr>
                      <w:rPr>
                        <w:rFonts w:ascii="Cambria Math" w:hAnsi="Cambria Math"/>
                        <w:i/>
                        <w:lang w:eastAsia="en-US"/>
                      </w:rPr>
                    </m:ctrlPr>
                  </m:sSubPr>
                  <m:e>
                    <m:r>
                      <w:rPr>
                        <w:rFonts w:ascii="Cambria Math"/>
                      </w:rPr>
                      <m:t>T</m:t>
                    </m:r>
                  </m:e>
                  <m:sub>
                    <m:r>
                      <w:rPr>
                        <w:rFonts w:ascii="Cambria Math"/>
                      </w:rPr>
                      <m:t>c</m:t>
                    </m:r>
                  </m:sub>
                </m:sSub>
              </m:den>
            </m:f>
          </m:e>
        </m:d>
        <m:r>
          <w:rPr>
            <w:rFonts w:ascii="Cambria Math" w:hAnsi="Cambria Math"/>
          </w:rPr>
          <m:t>-1</m:t>
        </m:r>
      </m:oMath>
      <w:r w:rsidRPr="0001701A">
        <w:t>, where 1/T</w:t>
      </w:r>
      <w:r w:rsidRPr="0001701A">
        <w:rPr>
          <w:vertAlign w:val="subscript"/>
        </w:rPr>
        <w:t>c</w:t>
      </w:r>
      <w:r w:rsidRPr="0001701A">
        <w:t xml:space="preserve"> is the sampling rate and the CP is the cyclic prefix of the symbol on which EVM is calculated (e.g. long CP for the first symbol of the slot) in seconds</w:t>
      </w:r>
    </w:p>
    <w:p w14:paraId="2CDF32E0" w14:textId="77777777" w:rsidR="00975C97" w:rsidRPr="0001701A" w:rsidRDefault="00975C97" w:rsidP="00975C97">
      <w:r w:rsidRPr="0001701A">
        <w:t>A pictorial representation of the EVM measurement windows is given in Figure F.4-1.</w:t>
      </w:r>
    </w:p>
    <w:p w14:paraId="09AF92E5" w14:textId="77777777" w:rsidR="00975C97" w:rsidRPr="0001701A" w:rsidRDefault="00975C97" w:rsidP="00975C97">
      <w:pPr>
        <w:pStyle w:val="TH"/>
      </w:pPr>
      <w:r w:rsidRPr="0001701A">
        <w:rPr>
          <w:lang w:eastAsia="en-US"/>
        </w:rPr>
        <w:object w:dxaOrig="9648" w:dyaOrig="2448" w14:anchorId="6AC76A85">
          <v:shape id="_x0000_i1112" type="#_x0000_t75" style="width:482.25pt;height:122.25pt" o:ole="">
            <v:imagedata r:id="rId170" o:title=""/>
          </v:shape>
          <o:OLEObject Type="Embed" ProgID="Visio.Drawing.15" ShapeID="_x0000_i1112" DrawAspect="Content" ObjectID="_1710857231" r:id="rId171"/>
        </w:object>
      </w:r>
      <w:r w:rsidRPr="0001701A">
        <w:t>Figure E.4.7-1: EVM measurement window</w:t>
      </w:r>
    </w:p>
    <w:p w14:paraId="2FA314AA" w14:textId="77777777" w:rsidR="00975C97" w:rsidRPr="0001701A" w:rsidRDefault="00975C97" w:rsidP="00975C97">
      <w:pPr>
        <w:pStyle w:val="Heading1"/>
      </w:pPr>
      <w:r w:rsidRPr="0001701A">
        <w:t>E.5</w:t>
      </w:r>
      <w:r w:rsidRPr="0001701A">
        <w:tab/>
        <w:t xml:space="preserve">EVM and </w:t>
      </w:r>
      <w:proofErr w:type="spellStart"/>
      <w:r w:rsidRPr="0001701A">
        <w:t>inband</w:t>
      </w:r>
      <w:proofErr w:type="spellEnd"/>
      <w:r w:rsidRPr="0001701A">
        <w:t xml:space="preserve"> emissions for PUCCH</w:t>
      </w:r>
      <w:bookmarkEnd w:id="179"/>
      <w:bookmarkEnd w:id="180"/>
    </w:p>
    <w:p w14:paraId="1E5C7D73" w14:textId="77777777" w:rsidR="00975C97" w:rsidRPr="0001701A" w:rsidRDefault="00975C97" w:rsidP="00975C97">
      <w:r w:rsidRPr="0001701A">
        <w:t>For the purpose of worst case testing, the PUCCH shall be located on the edges of the Transmission Bandwidth Configuration.</w:t>
      </w:r>
    </w:p>
    <w:p w14:paraId="5D456763" w14:textId="77777777" w:rsidR="00975C97" w:rsidRPr="0001701A" w:rsidRDefault="00975C97" w:rsidP="00975C97">
      <w:r w:rsidRPr="0001701A">
        <w:t>The EVM for PUCCH (EVM</w:t>
      </w:r>
      <w:r w:rsidRPr="0001701A">
        <w:rPr>
          <w:vertAlign w:val="subscript"/>
        </w:rPr>
        <w:t>PUCCH</w:t>
      </w:r>
      <w:r w:rsidRPr="0001701A">
        <w:t xml:space="preserve">) is averaged over </w:t>
      </w:r>
      <w:r w:rsidRPr="0001701A">
        <w:rPr>
          <w:i/>
        </w:rPr>
        <w:t>n</w:t>
      </w:r>
      <w:r w:rsidRPr="0001701A">
        <w:t xml:space="preserve"> slots, where </w:t>
      </w:r>
      <w:r w:rsidRPr="0001701A">
        <w:rPr>
          <w:i/>
        </w:rPr>
        <w:t>n</w:t>
      </w:r>
      <w:r w:rsidRPr="0001701A">
        <w:t xml:space="preserve"> is as defined in Annex E.2.2.</w:t>
      </w:r>
    </w:p>
    <w:p w14:paraId="4A9C2D29" w14:textId="77777777" w:rsidR="00975C97" w:rsidRPr="0001701A" w:rsidRDefault="00975C97" w:rsidP="00975C97">
      <w:r w:rsidRPr="0001701A">
        <w:t xml:space="preserve">At least </w:t>
      </w:r>
      <w:r w:rsidRPr="0001701A">
        <w:rPr>
          <w:i/>
        </w:rPr>
        <w:t>n</w:t>
      </w:r>
      <w:r w:rsidRPr="0001701A">
        <w:t xml:space="preserve"> TSs shall be transmitted by the UE without power change. SRS multiplexing shall be avoided during this period. The following transition periods are applicable: One OFDM symbol on each side of the slot border (instant of band edge alternation).</w:t>
      </w:r>
    </w:p>
    <w:p w14:paraId="647D62D2" w14:textId="77777777" w:rsidR="00975C97" w:rsidRPr="0001701A" w:rsidRDefault="00975C97" w:rsidP="00975C97">
      <w:r w:rsidRPr="0001701A">
        <w:t>The description below is generic in the sense that all 5 PUCCH formats are covered. Although the number of OFDM symbols in one slot can be different from 14 (depending on the format, configuration and cyclic prefix length), the text below uses 14 without excluding the others.</w:t>
      </w:r>
    </w:p>
    <w:p w14:paraId="394505D4" w14:textId="77777777" w:rsidR="00975C97" w:rsidRPr="0001701A" w:rsidRDefault="00975C97" w:rsidP="00975C97">
      <w:pPr>
        <w:pStyle w:val="Heading2"/>
      </w:pPr>
      <w:bookmarkStart w:id="181" w:name="_Toc27478747"/>
      <w:bookmarkStart w:id="182" w:name="_Toc36227461"/>
      <w:r w:rsidRPr="0001701A">
        <w:t>E.5.1</w:t>
      </w:r>
      <w:r w:rsidRPr="0001701A">
        <w:tab/>
        <w:t>Basic principle</w:t>
      </w:r>
      <w:bookmarkEnd w:id="181"/>
      <w:bookmarkEnd w:id="182"/>
    </w:p>
    <w:p w14:paraId="27FD734E" w14:textId="77777777" w:rsidR="00975C97" w:rsidRPr="0001701A" w:rsidRDefault="00975C97" w:rsidP="00975C97">
      <w:pPr>
        <w:rPr>
          <w:rFonts w:eastAsia="Batang"/>
        </w:rPr>
      </w:pPr>
      <w:r w:rsidRPr="0001701A">
        <w:rPr>
          <w:rFonts w:eastAsia="Batang"/>
        </w:rPr>
        <w:t>The basic principle is the same as described in E.2.1</w:t>
      </w:r>
    </w:p>
    <w:p w14:paraId="413D3048" w14:textId="77777777" w:rsidR="00975C97" w:rsidRPr="0001701A" w:rsidRDefault="00975C97" w:rsidP="00975C97">
      <w:pPr>
        <w:pStyle w:val="Heading2"/>
      </w:pPr>
      <w:bookmarkStart w:id="183" w:name="_Toc27478748"/>
      <w:bookmarkStart w:id="184" w:name="_Toc36227462"/>
      <w:r w:rsidRPr="0001701A">
        <w:t>E.5.2</w:t>
      </w:r>
      <w:r w:rsidRPr="0001701A">
        <w:tab/>
        <w:t>Output signal of the TX under test</w:t>
      </w:r>
      <w:bookmarkEnd w:id="183"/>
      <w:bookmarkEnd w:id="184"/>
    </w:p>
    <w:p w14:paraId="637215CB" w14:textId="77777777" w:rsidR="00975C97" w:rsidRPr="0001701A" w:rsidRDefault="00975C97" w:rsidP="00975C97">
      <w:r w:rsidRPr="0001701A">
        <w:t>The output signal of the TX under test is processed same as described in E.2.2</w:t>
      </w:r>
    </w:p>
    <w:p w14:paraId="2ABAEC35" w14:textId="77777777" w:rsidR="00975C97" w:rsidRPr="0001701A" w:rsidRDefault="00975C97" w:rsidP="00975C97">
      <w:pPr>
        <w:pStyle w:val="Heading2"/>
      </w:pPr>
      <w:bookmarkStart w:id="185" w:name="_Toc27478749"/>
      <w:bookmarkStart w:id="186" w:name="_Toc36227463"/>
      <w:r w:rsidRPr="0001701A">
        <w:t>E.5.3</w:t>
      </w:r>
      <w:r w:rsidRPr="0001701A">
        <w:tab/>
        <w:t>Reference signal</w:t>
      </w:r>
      <w:bookmarkEnd w:id="185"/>
      <w:bookmarkEnd w:id="186"/>
    </w:p>
    <w:p w14:paraId="60047077" w14:textId="77777777" w:rsidR="00975C97" w:rsidRPr="0001701A" w:rsidRDefault="00975C97" w:rsidP="00975C97">
      <w:r w:rsidRPr="0001701A">
        <w:t>The reference signal is defined same as in E.2.3. Same as in E.2.3, i</w:t>
      </w:r>
      <w:r w:rsidRPr="0001701A">
        <w:rPr>
          <w:vertAlign w:val="subscript"/>
        </w:rPr>
        <w:t>1</w:t>
      </w:r>
      <w:r w:rsidRPr="0001701A">
        <w:t>(ν) is the ideal reference for EVM</w:t>
      </w:r>
      <w:r w:rsidRPr="0001701A">
        <w:rPr>
          <w:vertAlign w:val="subscript"/>
        </w:rPr>
        <w:t>PUCCH</w:t>
      </w:r>
      <w:r w:rsidRPr="0001701A">
        <w:t xml:space="preserve"> and i</w:t>
      </w:r>
      <w:r w:rsidRPr="0001701A">
        <w:rPr>
          <w:vertAlign w:val="subscript"/>
        </w:rPr>
        <w:t>2</w:t>
      </w:r>
      <w:r w:rsidRPr="0001701A">
        <w:t>(ν) is used to estimate the FFT window timing.</w:t>
      </w:r>
    </w:p>
    <w:p w14:paraId="255B5C73" w14:textId="77777777" w:rsidR="00975C97" w:rsidRPr="0001701A" w:rsidRDefault="00975C97" w:rsidP="00975C97">
      <w:r w:rsidRPr="0001701A">
        <w:t>Note PUSCH is off during the PUCCH measurement period.</w:t>
      </w:r>
    </w:p>
    <w:p w14:paraId="3CF66BBD" w14:textId="77777777" w:rsidR="00975C97" w:rsidRPr="0001701A" w:rsidRDefault="00975C97" w:rsidP="00975C97">
      <w:pPr>
        <w:pStyle w:val="Heading2"/>
      </w:pPr>
      <w:bookmarkStart w:id="187" w:name="_Toc27478750"/>
      <w:bookmarkStart w:id="188" w:name="_Toc36227464"/>
      <w:r w:rsidRPr="0001701A">
        <w:t>E.5.4</w:t>
      </w:r>
      <w:r w:rsidRPr="0001701A">
        <w:tab/>
        <w:t>Measurement results</w:t>
      </w:r>
      <w:bookmarkEnd w:id="187"/>
      <w:bookmarkEnd w:id="188"/>
    </w:p>
    <w:p w14:paraId="549001D5" w14:textId="77777777" w:rsidR="00975C97" w:rsidRPr="0001701A" w:rsidRDefault="00975C97" w:rsidP="00975C97">
      <w:r w:rsidRPr="0001701A">
        <w:t>The measurement results are:</w:t>
      </w:r>
    </w:p>
    <w:p w14:paraId="33A32FDB" w14:textId="77777777" w:rsidR="00975C97" w:rsidRPr="0001701A" w:rsidRDefault="00975C97" w:rsidP="00975C97">
      <w:pPr>
        <w:pStyle w:val="B10"/>
      </w:pPr>
      <w:r w:rsidRPr="0001701A">
        <w:t>-</w:t>
      </w:r>
      <w:r w:rsidRPr="0001701A">
        <w:tab/>
        <w:t>EVM</w:t>
      </w:r>
      <w:r w:rsidRPr="0001701A">
        <w:rPr>
          <w:vertAlign w:val="subscript"/>
        </w:rPr>
        <w:t>PUCCH</w:t>
      </w:r>
    </w:p>
    <w:p w14:paraId="166FB87B" w14:textId="77777777" w:rsidR="00975C97" w:rsidRPr="0001701A" w:rsidRDefault="00975C97" w:rsidP="00975C97">
      <w:pPr>
        <w:pStyle w:val="B10"/>
      </w:pPr>
      <w:r w:rsidRPr="0001701A">
        <w:t>-</w:t>
      </w:r>
      <w:r w:rsidRPr="0001701A">
        <w:tab/>
      </w:r>
      <w:proofErr w:type="spellStart"/>
      <w:r w:rsidRPr="0001701A">
        <w:t>Inband</w:t>
      </w:r>
      <w:proofErr w:type="spellEnd"/>
      <w:r w:rsidRPr="0001701A">
        <w:t xml:space="preserve"> emissions with the sub-results: General in-band emission, IQ image (according to: 38.101. Annex F.4, Clause starting with: “At this stage the ….”)</w:t>
      </w:r>
    </w:p>
    <w:p w14:paraId="57050AF1" w14:textId="77777777" w:rsidR="00975C97" w:rsidRPr="0001701A" w:rsidRDefault="00975C97" w:rsidP="00975C97">
      <w:pPr>
        <w:pStyle w:val="Heading2"/>
      </w:pPr>
      <w:bookmarkStart w:id="189" w:name="_Toc27478751"/>
      <w:bookmarkStart w:id="190" w:name="_Toc36227465"/>
      <w:r w:rsidRPr="0001701A">
        <w:t>E.5.5</w:t>
      </w:r>
      <w:r w:rsidRPr="0001701A">
        <w:tab/>
        <w:t>Measurement points</w:t>
      </w:r>
      <w:bookmarkEnd w:id="189"/>
      <w:bookmarkEnd w:id="190"/>
    </w:p>
    <w:p w14:paraId="7781AB98" w14:textId="77777777" w:rsidR="00975C97" w:rsidRPr="0001701A" w:rsidRDefault="00975C97" w:rsidP="00975C97">
      <w:r w:rsidRPr="0001701A">
        <w:t>The measurement points are illustrated in Figure E.2.5-1.</w:t>
      </w:r>
    </w:p>
    <w:p w14:paraId="44A0E393" w14:textId="77777777" w:rsidR="00975C97" w:rsidRPr="0001701A" w:rsidRDefault="00975C97" w:rsidP="00975C97"/>
    <w:p w14:paraId="6B4753E5" w14:textId="77777777" w:rsidR="00975C97" w:rsidRPr="0001701A" w:rsidRDefault="00975C97" w:rsidP="00975C97">
      <w:pPr>
        <w:pStyle w:val="Heading2"/>
      </w:pPr>
      <w:bookmarkStart w:id="191" w:name="_Toc27478752"/>
      <w:bookmarkStart w:id="192" w:name="_Toc36227466"/>
      <w:r w:rsidRPr="0001701A">
        <w:lastRenderedPageBreak/>
        <w:t>E.5.6</w:t>
      </w:r>
      <w:r w:rsidRPr="0001701A">
        <w:tab/>
        <w:t>Pre FFT minimization process</w:t>
      </w:r>
      <w:bookmarkEnd w:id="191"/>
      <w:bookmarkEnd w:id="192"/>
    </w:p>
    <w:p w14:paraId="2A6A5BB3" w14:textId="77777777" w:rsidR="00975C97" w:rsidRPr="0001701A" w:rsidRDefault="00975C97" w:rsidP="00975C97">
      <w:r w:rsidRPr="0001701A">
        <w:t>The pre FFT minimisation process is the same as describes in clause E.3.1.</w:t>
      </w:r>
    </w:p>
    <w:p w14:paraId="4D4C9DE5" w14:textId="77777777" w:rsidR="00975C97" w:rsidRPr="0001701A" w:rsidRDefault="00975C97" w:rsidP="00975C97">
      <w:pPr>
        <w:pStyle w:val="NO"/>
      </w:pPr>
      <w:r w:rsidRPr="0001701A">
        <w:t>NOTE:</w:t>
      </w:r>
      <w:r w:rsidRPr="0001701A">
        <w:tab/>
        <w:t>although an exclusion period for EVM</w:t>
      </w:r>
      <w:r w:rsidRPr="0001701A">
        <w:rPr>
          <w:vertAlign w:val="subscript"/>
        </w:rPr>
        <w:t>PUCCH</w:t>
      </w:r>
      <w:r w:rsidRPr="0001701A">
        <w:t xml:space="preserve"> is applicable in E.5.9.1, the pre FFT minimisation process is done over the complete slot.</w:t>
      </w:r>
    </w:p>
    <w:p w14:paraId="0F52390E" w14:textId="77777777" w:rsidR="00975C97" w:rsidRPr="0001701A" w:rsidRDefault="00975C97" w:rsidP="00975C97">
      <w:r w:rsidRPr="0001701A">
        <w:t>RF error, and carrier leakage are necessary for best fit of the measured signal towards the ideal signal in the pre FFT domain. However they are not used to compare them against the limits.</w:t>
      </w:r>
    </w:p>
    <w:p w14:paraId="60637FE9" w14:textId="77777777" w:rsidR="00975C97" w:rsidRPr="0001701A" w:rsidRDefault="00975C97" w:rsidP="00975C97">
      <w:pPr>
        <w:pStyle w:val="Heading2"/>
      </w:pPr>
      <w:bookmarkStart w:id="193" w:name="_Toc27478753"/>
      <w:bookmarkStart w:id="194" w:name="_Toc36227467"/>
      <w:r w:rsidRPr="0001701A">
        <w:t>E.5.7</w:t>
      </w:r>
      <w:r w:rsidRPr="0001701A">
        <w:tab/>
        <w:t>Timing of the FFT window</w:t>
      </w:r>
      <w:bookmarkEnd w:id="193"/>
      <w:bookmarkEnd w:id="194"/>
    </w:p>
    <w:p w14:paraId="642F05D4" w14:textId="77777777" w:rsidR="00975C97" w:rsidRPr="0001701A" w:rsidRDefault="00975C97" w:rsidP="00975C97">
      <w:r w:rsidRPr="0001701A">
        <w:t>Timing of the FFT window is estimated with the same method as described in E.3.2.</w:t>
      </w:r>
    </w:p>
    <w:p w14:paraId="7AFF7D57" w14:textId="77777777" w:rsidR="00975C97" w:rsidRPr="0001701A" w:rsidRDefault="00975C97" w:rsidP="00975C97">
      <w:pPr>
        <w:pStyle w:val="Heading2"/>
      </w:pPr>
      <w:bookmarkStart w:id="195" w:name="_Toc27478754"/>
      <w:bookmarkStart w:id="196" w:name="_Toc36227468"/>
      <w:r w:rsidRPr="0001701A">
        <w:t>E.5.8</w:t>
      </w:r>
      <w:r w:rsidRPr="0001701A">
        <w:tab/>
        <w:t>Post FFT equalisation</w:t>
      </w:r>
      <w:bookmarkEnd w:id="195"/>
      <w:bookmarkEnd w:id="196"/>
    </w:p>
    <w:p w14:paraId="36785EF4" w14:textId="77777777" w:rsidR="00975C97" w:rsidRPr="0001701A" w:rsidRDefault="00975C97" w:rsidP="00975C97">
      <w:r w:rsidRPr="0001701A">
        <w:t>The post FFT equalisation is described separately without reference to E.3.3:</w:t>
      </w:r>
    </w:p>
    <w:p w14:paraId="42DF834B" w14:textId="77777777" w:rsidR="00975C97" w:rsidRPr="0001701A" w:rsidRDefault="00975C97" w:rsidP="00975C97">
      <w:r w:rsidRPr="0001701A">
        <w:t xml:space="preserve">Perform 14 FFTs on z’(ν), one for each OFDM symbol in a slot using the timing </w:t>
      </w:r>
      <w:r w:rsidRPr="0001701A">
        <w:rPr>
          <w:position w:val="-6"/>
        </w:rPr>
        <w:object w:dxaOrig="360" w:dyaOrig="279" w14:anchorId="7F4E71A4">
          <v:shape id="_x0000_i1113" type="#_x0000_t75" style="width:18.75pt;height:14.25pt" o:ole="" fillcolor="window">
            <v:imagedata r:id="rId89" o:title=""/>
          </v:shape>
          <o:OLEObject Type="Embed" ProgID="Equation.3" ShapeID="_x0000_i1113" DrawAspect="Content" ObjectID="_1710857232" r:id="rId172"/>
        </w:object>
      </w:r>
      <w:r w:rsidRPr="0001701A">
        <w:t xml:space="preserve">, including the demodulation reference symbol. The result is an array of samples, 14 in the time axis t times 4096 in the frequency axis f. The samples represent the OFDM symbols (data and reference symbols) in the allocated RBs and </w:t>
      </w:r>
      <w:proofErr w:type="spellStart"/>
      <w:r w:rsidRPr="0001701A">
        <w:t>inband</w:t>
      </w:r>
      <w:proofErr w:type="spellEnd"/>
      <w:r w:rsidRPr="0001701A">
        <w:t xml:space="preserve"> emissions in the non-allocated RBs within the transmission BW. </w:t>
      </w:r>
    </w:p>
    <w:p w14:paraId="13BCA71F" w14:textId="77777777" w:rsidR="00975C97" w:rsidRPr="0001701A" w:rsidRDefault="00975C97" w:rsidP="00975C97">
      <w:r w:rsidRPr="0001701A">
        <w:t>Only the allocated resource blocks in the frequency domain are used for equalisation.</w:t>
      </w:r>
    </w:p>
    <w:p w14:paraId="4763FFB1" w14:textId="77777777" w:rsidR="00975C97" w:rsidRPr="0001701A" w:rsidRDefault="00975C97" w:rsidP="00975C97">
      <w:r w:rsidRPr="0001701A">
        <w:t xml:space="preserve">The nominal reference symbols and </w:t>
      </w:r>
      <w:r w:rsidRPr="0001701A">
        <w:rPr>
          <w:b/>
        </w:rPr>
        <w:t>nominal</w:t>
      </w:r>
      <w:r w:rsidRPr="0001701A">
        <w:t xml:space="preserve"> OFDM data symbols are used to equalize the measured data symbols.</w:t>
      </w:r>
    </w:p>
    <w:p w14:paraId="62550250" w14:textId="77777777" w:rsidR="00975C97" w:rsidRPr="0001701A" w:rsidRDefault="00975C97" w:rsidP="00975C97">
      <w:pPr>
        <w:pStyle w:val="NO"/>
      </w:pPr>
      <w:r w:rsidRPr="0001701A">
        <w:t>Note: (The nomenclature inside this note is local and not valid outside)</w:t>
      </w:r>
    </w:p>
    <w:p w14:paraId="7246AF2B" w14:textId="77777777" w:rsidR="00975C97" w:rsidRPr="0001701A" w:rsidRDefault="00975C97" w:rsidP="00975C97">
      <w:r w:rsidRPr="0001701A">
        <w:t>The nominal OFDM data symbols are created by a demodulation process. A demodulation process as follows is recommended:</w:t>
      </w:r>
    </w:p>
    <w:p w14:paraId="1CBB0B58" w14:textId="77777777" w:rsidR="00975C97" w:rsidRPr="0001701A" w:rsidRDefault="00975C97" w:rsidP="00975C97">
      <w:pPr>
        <w:pStyle w:val="B10"/>
      </w:pPr>
      <w:r w:rsidRPr="0001701A">
        <w:t>1. Equalize the measured OFDM data symbols using the reference symbols for equalisation. Result: Equalized OFDM data symbols</w:t>
      </w:r>
    </w:p>
    <w:p w14:paraId="4EAEF939" w14:textId="77777777" w:rsidR="00975C97" w:rsidRPr="0001701A" w:rsidRDefault="00975C97" w:rsidP="00975C97">
      <w:pPr>
        <w:pStyle w:val="B10"/>
      </w:pPr>
      <w:r w:rsidRPr="0001701A">
        <w:t>2. Decide for the nearest constellation point, however not independent for each subcarrier in the RB. 12 constellation points are decided dependent, using the applicable CAZAC sequence. Result: Nominal OFDM data symbols</w:t>
      </w:r>
    </w:p>
    <w:p w14:paraId="299BD9C6" w14:textId="77777777" w:rsidR="00975C97" w:rsidRPr="0001701A" w:rsidRDefault="00975C97" w:rsidP="00975C97">
      <w:r w:rsidRPr="0001701A">
        <w:t xml:space="preserve">At this stage we have an array of </w:t>
      </w:r>
      <w:r w:rsidRPr="0001701A">
        <w:rPr>
          <w:u w:val="single"/>
        </w:rPr>
        <w:t>M</w:t>
      </w:r>
      <w:r w:rsidRPr="0001701A">
        <w:t>easured data-</w:t>
      </w:r>
      <w:r w:rsidRPr="0001701A">
        <w:rPr>
          <w:u w:val="single"/>
        </w:rPr>
        <w:t>S</w:t>
      </w:r>
      <w:r w:rsidRPr="0001701A">
        <w:t>ymbols and reference-</w:t>
      </w:r>
      <w:r w:rsidRPr="0001701A">
        <w:rPr>
          <w:u w:val="single"/>
        </w:rPr>
        <w:t>S</w:t>
      </w:r>
      <w:r w:rsidRPr="0001701A">
        <w:t>ymbols (MS(</w:t>
      </w:r>
      <w:proofErr w:type="spellStart"/>
      <w:r w:rsidRPr="0001701A">
        <w:t>f,t</w:t>
      </w:r>
      <w:proofErr w:type="spellEnd"/>
      <w:r w:rsidRPr="0001701A">
        <w:t>))</w:t>
      </w:r>
    </w:p>
    <w:p w14:paraId="5AFE4124" w14:textId="77777777" w:rsidR="00975C97" w:rsidRPr="0001701A" w:rsidRDefault="00975C97" w:rsidP="00975C97">
      <w:r w:rsidRPr="0001701A">
        <w:t xml:space="preserve">versus an array of </w:t>
      </w:r>
      <w:r w:rsidRPr="0001701A">
        <w:rPr>
          <w:u w:val="single"/>
        </w:rPr>
        <w:t>N</w:t>
      </w:r>
      <w:r w:rsidRPr="0001701A">
        <w:t>ominal data-</w:t>
      </w:r>
      <w:r w:rsidRPr="0001701A">
        <w:rPr>
          <w:u w:val="single"/>
        </w:rPr>
        <w:t>S</w:t>
      </w:r>
      <w:r w:rsidRPr="0001701A">
        <w:t xml:space="preserve">ymbols and reference </w:t>
      </w:r>
      <w:r w:rsidRPr="0001701A">
        <w:rPr>
          <w:u w:val="single"/>
        </w:rPr>
        <w:t>S</w:t>
      </w:r>
      <w:r w:rsidRPr="0001701A">
        <w:t>ymbols (NS(</w:t>
      </w:r>
      <w:proofErr w:type="spellStart"/>
      <w:r w:rsidRPr="0001701A">
        <w:t>f,t</w:t>
      </w:r>
      <w:proofErr w:type="spellEnd"/>
      <w:r w:rsidRPr="0001701A">
        <w:t>))</w:t>
      </w:r>
    </w:p>
    <w:p w14:paraId="6715F577" w14:textId="77777777" w:rsidR="00975C97" w:rsidRPr="0001701A" w:rsidRDefault="00975C97" w:rsidP="00975C97">
      <w:r w:rsidRPr="0001701A">
        <w:t>The arrays comprise in sum 14 data and reference symbols, depending on the PUCCH format, in the time axis and the number of allocated sub-carriers in the frequency axis.</w:t>
      </w:r>
    </w:p>
    <w:p w14:paraId="5076CBF1" w14:textId="77777777" w:rsidR="00975C97" w:rsidRPr="0001701A" w:rsidRDefault="00975C97" w:rsidP="00975C97">
      <w:r w:rsidRPr="0001701A">
        <w:t>MS(</w:t>
      </w:r>
      <w:proofErr w:type="spellStart"/>
      <w:r w:rsidRPr="0001701A">
        <w:t>f,t</w:t>
      </w:r>
      <w:proofErr w:type="spellEnd"/>
      <w:r w:rsidRPr="0001701A">
        <w:t>) and NS(</w:t>
      </w:r>
      <w:proofErr w:type="spellStart"/>
      <w:r w:rsidRPr="0001701A">
        <w:t>f,t</w:t>
      </w:r>
      <w:proofErr w:type="spellEnd"/>
      <w:r w:rsidRPr="0001701A">
        <w:t>) are processed with a least square (LS) estimator, to derive one equalizer coefficient per time slot and per allocated subcarrier. EC(f)</w:t>
      </w:r>
    </w:p>
    <w:p w14:paraId="787AC419" w14:textId="77777777" w:rsidR="00975C97" w:rsidRPr="0001701A" w:rsidRDefault="00975C97" w:rsidP="00975C97">
      <w:pPr>
        <w:pStyle w:val="EQ"/>
        <w:rPr>
          <w:noProof w:val="0"/>
        </w:rPr>
      </w:pPr>
      <w:r w:rsidRPr="0001701A">
        <w:rPr>
          <w:noProof w:val="0"/>
        </w:rPr>
        <w:tab/>
      </w:r>
      <w:r w:rsidRPr="0001701A">
        <w:rPr>
          <w:noProof w:val="0"/>
          <w:position w:val="-60"/>
        </w:rPr>
        <w:object w:dxaOrig="3100" w:dyaOrig="1320" w14:anchorId="7F6A8E32">
          <v:shape id="_x0000_i1114" type="#_x0000_t75" style="width:155.25pt;height:65.25pt" o:ole="">
            <v:imagedata r:id="rId173" o:title=""/>
          </v:shape>
          <o:OLEObject Type="Embed" ProgID="Equation.3" ShapeID="_x0000_i1114" DrawAspect="Content" ObjectID="_1710857233" r:id="rId174"/>
        </w:object>
      </w:r>
    </w:p>
    <w:p w14:paraId="18C1F456" w14:textId="77777777" w:rsidR="00975C97" w:rsidRPr="0001701A" w:rsidRDefault="00975C97" w:rsidP="00975C97">
      <w:r w:rsidRPr="0001701A">
        <w:t>With * denoting complex conjugation.</w:t>
      </w:r>
    </w:p>
    <w:p w14:paraId="63C74774" w14:textId="77777777" w:rsidR="00975C97" w:rsidRPr="0001701A" w:rsidRDefault="00975C97" w:rsidP="00975C97">
      <w:r w:rsidRPr="0001701A">
        <w:t>EC(f) are used to equalize the OFDM data together with the demodulation reference symbols by:</w:t>
      </w:r>
    </w:p>
    <w:p w14:paraId="6F0D2087" w14:textId="77777777" w:rsidR="00975C97" w:rsidRPr="0001701A" w:rsidRDefault="00975C97" w:rsidP="00975C97">
      <w:pPr>
        <w:pStyle w:val="EQ"/>
        <w:rPr>
          <w:noProof w:val="0"/>
        </w:rPr>
      </w:pPr>
      <w:r w:rsidRPr="0001701A">
        <w:rPr>
          <w:noProof w:val="0"/>
        </w:rPr>
        <w:tab/>
        <w:t>Z’(</w:t>
      </w:r>
      <w:proofErr w:type="spellStart"/>
      <w:r w:rsidRPr="0001701A">
        <w:rPr>
          <w:noProof w:val="0"/>
        </w:rPr>
        <w:t>f,t</w:t>
      </w:r>
      <w:proofErr w:type="spellEnd"/>
      <w:r w:rsidRPr="0001701A">
        <w:rPr>
          <w:noProof w:val="0"/>
        </w:rPr>
        <w:t>) = MS(</w:t>
      </w:r>
      <w:proofErr w:type="spellStart"/>
      <w:r w:rsidRPr="0001701A">
        <w:rPr>
          <w:noProof w:val="0"/>
        </w:rPr>
        <w:t>f,t</w:t>
      </w:r>
      <w:proofErr w:type="spellEnd"/>
      <w:r w:rsidRPr="0001701A">
        <w:rPr>
          <w:noProof w:val="0"/>
        </w:rPr>
        <w:t xml:space="preserve">) </w:t>
      </w:r>
      <w:r w:rsidRPr="0001701A">
        <w:rPr>
          <w:b/>
          <w:noProof w:val="0"/>
          <w:vertAlign w:val="superscript"/>
        </w:rPr>
        <w:t>.</w:t>
      </w:r>
      <w:r w:rsidRPr="0001701A">
        <w:rPr>
          <w:noProof w:val="0"/>
        </w:rPr>
        <w:t xml:space="preserve"> EC(f)</w:t>
      </w:r>
    </w:p>
    <w:p w14:paraId="65A5D0C1" w14:textId="77777777" w:rsidR="00975C97" w:rsidRPr="0001701A" w:rsidRDefault="00975C97" w:rsidP="00975C97">
      <w:r w:rsidRPr="0001701A">
        <w:t xml:space="preserve">With </w:t>
      </w:r>
      <w:r w:rsidRPr="0001701A">
        <w:rPr>
          <w:b/>
          <w:vertAlign w:val="superscript"/>
        </w:rPr>
        <w:t>.</w:t>
      </w:r>
      <w:r w:rsidRPr="0001701A">
        <w:t xml:space="preserve"> denoting multiplication.</w:t>
      </w:r>
    </w:p>
    <w:p w14:paraId="254663BE" w14:textId="77777777" w:rsidR="00975C97" w:rsidRPr="0001701A" w:rsidRDefault="00975C97" w:rsidP="00975C97">
      <w:r w:rsidRPr="0001701A">
        <w:t>Z’(</w:t>
      </w:r>
      <w:proofErr w:type="spellStart"/>
      <w:r w:rsidRPr="0001701A">
        <w:t>f,t</w:t>
      </w:r>
      <w:proofErr w:type="spellEnd"/>
      <w:r w:rsidRPr="0001701A">
        <w:t>) is used to calculate EVM</w:t>
      </w:r>
      <w:r w:rsidRPr="0001701A">
        <w:rPr>
          <w:vertAlign w:val="subscript"/>
        </w:rPr>
        <w:t>PUCCH</w:t>
      </w:r>
      <w:r w:rsidRPr="0001701A">
        <w:t>, as described in E.5.9 1</w:t>
      </w:r>
    </w:p>
    <w:p w14:paraId="186D2B85" w14:textId="77777777" w:rsidR="00975C97" w:rsidRPr="0001701A" w:rsidRDefault="00975C97" w:rsidP="00975C97">
      <w:pPr>
        <w:pStyle w:val="NO"/>
      </w:pPr>
      <w:r w:rsidRPr="0001701A">
        <w:lastRenderedPageBreak/>
        <w:t>NOTE:</w:t>
      </w:r>
      <w:r w:rsidRPr="0001701A">
        <w:tab/>
        <w:t>although an exclusion period for EVM</w:t>
      </w:r>
      <w:r w:rsidRPr="0001701A">
        <w:rPr>
          <w:vertAlign w:val="subscript"/>
        </w:rPr>
        <w:t>PUCCH</w:t>
      </w:r>
      <w:r w:rsidRPr="0001701A">
        <w:t xml:space="preserve"> is applicable in E.5.9.1, the post FFT minimisation process is done over 14 OFDM symbols.</w:t>
      </w:r>
    </w:p>
    <w:p w14:paraId="2F2B4956" w14:textId="77777777" w:rsidR="00975C97" w:rsidRPr="0001701A" w:rsidRDefault="00975C97" w:rsidP="00975C97">
      <w:r w:rsidRPr="0001701A">
        <w:t>The samples of the non-allocated resource blocks within the transmission bandwidth configuration in the post FFT domain are called Y(</w:t>
      </w:r>
      <w:proofErr w:type="spellStart"/>
      <w:r w:rsidRPr="0001701A">
        <w:t>f,t</w:t>
      </w:r>
      <w:proofErr w:type="spellEnd"/>
      <w:r w:rsidRPr="0001701A">
        <w:t>) (f covering the non-allocated subcarriers within the transmission bandwidth configuration, t covering the OFDM symbols during 1 slot).</w:t>
      </w:r>
    </w:p>
    <w:p w14:paraId="2AA92EAD" w14:textId="77777777" w:rsidR="00975C97" w:rsidRPr="0001701A" w:rsidRDefault="00975C97" w:rsidP="00975C97">
      <w:pPr>
        <w:pStyle w:val="Heading2"/>
      </w:pPr>
      <w:bookmarkStart w:id="197" w:name="_Toc27478755"/>
      <w:bookmarkStart w:id="198" w:name="_Toc36227469"/>
      <w:r w:rsidRPr="0001701A">
        <w:t>E.5.9</w:t>
      </w:r>
      <w:r w:rsidRPr="0001701A">
        <w:tab/>
        <w:t>Derivation of the results</w:t>
      </w:r>
      <w:bookmarkEnd w:id="197"/>
      <w:bookmarkEnd w:id="198"/>
    </w:p>
    <w:p w14:paraId="377072CC" w14:textId="77777777" w:rsidR="00975C97" w:rsidRPr="0001701A" w:rsidRDefault="00975C97" w:rsidP="00975C97">
      <w:pPr>
        <w:pStyle w:val="Heading3"/>
      </w:pPr>
      <w:bookmarkStart w:id="199" w:name="_Toc27478756"/>
      <w:bookmarkStart w:id="200" w:name="_Toc36227470"/>
      <w:r w:rsidRPr="0001701A">
        <w:t>E.5.9.1</w:t>
      </w:r>
      <w:r w:rsidRPr="0001701A">
        <w:tab/>
        <w:t>EVM</w:t>
      </w:r>
      <w:r w:rsidRPr="0001701A">
        <w:rPr>
          <w:vertAlign w:val="subscript"/>
        </w:rPr>
        <w:t>PUCCH</w:t>
      </w:r>
      <w:bookmarkEnd w:id="199"/>
      <w:bookmarkEnd w:id="200"/>
    </w:p>
    <w:p w14:paraId="6FF0CEAE" w14:textId="77777777" w:rsidR="00975C97" w:rsidRPr="0001701A" w:rsidRDefault="00975C97" w:rsidP="00975C97">
      <w:r w:rsidRPr="0001701A">
        <w:rPr>
          <w:rFonts w:eastAsia="Osaka"/>
        </w:rPr>
        <w:t>For EVM</w:t>
      </w:r>
      <w:r w:rsidRPr="0001701A">
        <w:rPr>
          <w:rFonts w:eastAsia="Osaka"/>
          <w:vertAlign w:val="subscript"/>
        </w:rPr>
        <w:t>PUCCH</w:t>
      </w:r>
      <w:r w:rsidRPr="0001701A">
        <w:rPr>
          <w:rFonts w:eastAsia="Osaka"/>
        </w:rPr>
        <w:t xml:space="preserve"> create two sets of </w:t>
      </w:r>
      <w:r w:rsidRPr="0001701A">
        <w:t>Z’(</w:t>
      </w:r>
      <w:proofErr w:type="spellStart"/>
      <w:r w:rsidRPr="0001701A">
        <w:t>f,t</w:t>
      </w:r>
      <w:proofErr w:type="spellEnd"/>
      <w:r w:rsidRPr="0001701A">
        <w:t>).</w:t>
      </w:r>
      <w:r w:rsidRPr="0001701A">
        <w:rPr>
          <w:rFonts w:eastAsia="Osaka"/>
        </w:rPr>
        <w:t xml:space="preserve">, according to the timing </w:t>
      </w:r>
      <w:r w:rsidRPr="0001701A">
        <w:t xml:space="preserve">” </w:t>
      </w:r>
      <w:r w:rsidRPr="0001701A">
        <w:rPr>
          <w:position w:val="-6"/>
        </w:rPr>
        <w:object w:dxaOrig="360" w:dyaOrig="279" w14:anchorId="35DE0A7A">
          <v:shape id="_x0000_i1115" type="#_x0000_t75" style="width:18.75pt;height:14.25pt" o:ole="" fillcolor="window">
            <v:imagedata r:id="rId89" o:title=""/>
          </v:shape>
          <o:OLEObject Type="Embed" ProgID="Equation.3" ShapeID="_x0000_i1115" DrawAspect="Content" ObjectID="_1710857234" r:id="rId175"/>
        </w:object>
      </w:r>
      <w:r w:rsidRPr="0001701A">
        <w:t xml:space="preserve"> –W/2 and </w:t>
      </w:r>
      <w:r w:rsidRPr="0001701A">
        <w:rPr>
          <w:position w:val="-6"/>
        </w:rPr>
        <w:object w:dxaOrig="360" w:dyaOrig="279" w14:anchorId="2244BCF8">
          <v:shape id="_x0000_i1116" type="#_x0000_t75" style="width:18.75pt;height:14.25pt" o:ole="" fillcolor="window">
            <v:imagedata r:id="rId89" o:title=""/>
          </v:shape>
          <o:OLEObject Type="Embed" ProgID="Equation.3" ShapeID="_x0000_i1116" DrawAspect="Content" ObjectID="_1710857235" r:id="rId176"/>
        </w:object>
      </w:r>
      <w:r w:rsidRPr="0001701A">
        <w:t xml:space="preserve"> +W/2” using the equalizer coefficients from E.5.8</w:t>
      </w:r>
    </w:p>
    <w:p w14:paraId="0435C97F" w14:textId="77777777" w:rsidR="00975C97" w:rsidRPr="0001701A" w:rsidRDefault="00975C97" w:rsidP="00975C97">
      <w:r w:rsidRPr="0001701A">
        <w:t xml:space="preserve">The </w:t>
      </w:r>
      <w:r w:rsidRPr="0001701A">
        <w:rPr>
          <w:rFonts w:eastAsia="Osaka"/>
        </w:rPr>
        <w:t>EVM</w:t>
      </w:r>
      <w:r w:rsidRPr="0001701A">
        <w:rPr>
          <w:rFonts w:eastAsia="Osaka"/>
          <w:vertAlign w:val="subscript"/>
        </w:rPr>
        <w:t>PUCCH</w:t>
      </w:r>
      <w:r w:rsidRPr="0001701A">
        <w:t xml:space="preserve"> is the difference between the ideal waveform and the measured and equalized waveform for the allocated RB(s)</w:t>
      </w:r>
    </w:p>
    <w:p w14:paraId="1E7FD05A" w14:textId="77777777" w:rsidR="00975C97" w:rsidRPr="0001701A" w:rsidRDefault="00975C97" w:rsidP="00975C97">
      <w:pPr>
        <w:pStyle w:val="EQ"/>
        <w:rPr>
          <w:noProof w:val="0"/>
        </w:rPr>
      </w:pPr>
      <w:r w:rsidRPr="0001701A">
        <w:rPr>
          <w:noProof w:val="0"/>
        </w:rPr>
        <w:tab/>
      </w:r>
      <w:r w:rsidRPr="0001701A">
        <w:rPr>
          <w:noProof w:val="0"/>
          <w:position w:val="-38"/>
        </w:rPr>
        <w:object w:dxaOrig="4200" w:dyaOrig="1140" w14:anchorId="421236FB">
          <v:shape id="_x0000_i1117" type="#_x0000_t75" style="width:225pt;height:55.5pt" o:ole="">
            <v:imagedata r:id="rId177" o:title=""/>
          </v:shape>
          <o:OLEObject Type="Embed" ProgID="Equation.3" ShapeID="_x0000_i1117" DrawAspect="Content" ObjectID="_1710857236" r:id="rId178"/>
        </w:object>
      </w:r>
      <w:r w:rsidRPr="0001701A">
        <w:rPr>
          <w:noProof w:val="0"/>
        </w:rPr>
        <w:t>,</w:t>
      </w:r>
    </w:p>
    <w:p w14:paraId="2868BD8D" w14:textId="77777777" w:rsidR="00975C97" w:rsidRPr="0001701A" w:rsidRDefault="00975C97" w:rsidP="00975C97">
      <w:r w:rsidRPr="0001701A">
        <w:t>where</w:t>
      </w:r>
    </w:p>
    <w:p w14:paraId="553C8E2F" w14:textId="77777777" w:rsidR="00975C97" w:rsidRPr="0001701A" w:rsidRDefault="00975C97" w:rsidP="00975C97">
      <w:r w:rsidRPr="0001701A">
        <w:t>the OFDM symbols next to transition boarders (instant of PUCCH frequency hopping) are excluded:</w:t>
      </w:r>
    </w:p>
    <w:p w14:paraId="0F277140" w14:textId="77777777" w:rsidR="00975C97" w:rsidRPr="0001701A" w:rsidRDefault="00975C97" w:rsidP="00975C97">
      <w:r w:rsidRPr="0001701A">
        <w:rPr>
          <w:sz w:val="24"/>
          <w:szCs w:val="24"/>
        </w:rPr>
        <w:t xml:space="preserve">t </w:t>
      </w:r>
      <w:r w:rsidRPr="0001701A">
        <w:t>covers less than the count of demodulated symbols in the slot (|T|= 12)</w:t>
      </w:r>
    </w:p>
    <w:p w14:paraId="7730655C" w14:textId="77777777" w:rsidR="00975C97" w:rsidRPr="0001701A" w:rsidRDefault="00975C97" w:rsidP="00975C97">
      <w:pPr>
        <w:rPr>
          <w:sz w:val="18"/>
        </w:rPr>
      </w:pPr>
      <w:r w:rsidRPr="0001701A">
        <w:rPr>
          <w:rFonts w:eastAsia="Osaka"/>
        </w:rPr>
        <w:t xml:space="preserve">f covers the count of subcarriers </w:t>
      </w:r>
      <w:r w:rsidRPr="0001701A">
        <w:t>within the allocated bandwidth. (</w:t>
      </w:r>
      <w:r w:rsidRPr="0001701A">
        <w:rPr>
          <w:sz w:val="18"/>
        </w:rPr>
        <w:t>|F|=</w:t>
      </w:r>
      <w:r w:rsidRPr="0001701A">
        <w:t>12)</w:t>
      </w:r>
    </w:p>
    <w:p w14:paraId="16AD74B5" w14:textId="77777777" w:rsidR="00975C97" w:rsidRPr="0001701A" w:rsidRDefault="00975C97" w:rsidP="00975C97">
      <w:pPr>
        <w:pStyle w:val="EQ"/>
        <w:rPr>
          <w:noProof w:val="0"/>
        </w:rPr>
      </w:pPr>
      <w:r w:rsidRPr="0001701A">
        <w:rPr>
          <w:noProof w:val="0"/>
          <w:position w:val="-14"/>
        </w:rPr>
        <w:object w:dxaOrig="840" w:dyaOrig="380" w14:anchorId="4FD42090">
          <v:shape id="_x0000_i1118" type="#_x0000_t75" style="width:45pt;height:20.25pt" o:ole="">
            <v:imagedata r:id="rId179" o:title=""/>
          </v:shape>
          <o:OLEObject Type="Embed" ProgID="Equation.3" ShapeID="_x0000_i1118" DrawAspect="Content" ObjectID="_1710857237" r:id="rId180"/>
        </w:object>
      </w:r>
      <w:r w:rsidRPr="0001701A">
        <w:rPr>
          <w:noProof w:val="0"/>
        </w:rPr>
        <w:t xml:space="preserve"> are the samples of the signal evaluated for the </w:t>
      </w:r>
      <w:r w:rsidRPr="0001701A">
        <w:rPr>
          <w:rFonts w:eastAsia="Osaka"/>
          <w:noProof w:val="0"/>
        </w:rPr>
        <w:t>EVM</w:t>
      </w:r>
      <w:r w:rsidRPr="0001701A">
        <w:rPr>
          <w:rFonts w:eastAsia="Osaka"/>
          <w:noProof w:val="0"/>
          <w:vertAlign w:val="subscript"/>
        </w:rPr>
        <w:t>PUCCH</w:t>
      </w:r>
    </w:p>
    <w:p w14:paraId="17630804" w14:textId="77777777" w:rsidR="00975C97" w:rsidRPr="0001701A" w:rsidRDefault="00975C97" w:rsidP="00975C97">
      <w:pPr>
        <w:pStyle w:val="EQ"/>
        <w:rPr>
          <w:noProof w:val="0"/>
        </w:rPr>
      </w:pPr>
      <w:r w:rsidRPr="0001701A">
        <w:rPr>
          <w:noProof w:val="0"/>
          <w:position w:val="-10"/>
        </w:rPr>
        <w:object w:dxaOrig="660" w:dyaOrig="340" w14:anchorId="17F204F0">
          <v:shape id="_x0000_i1119" type="#_x0000_t75" style="width:35.25pt;height:18.75pt" o:ole="">
            <v:imagedata r:id="rId181" o:title=""/>
          </v:shape>
          <o:OLEObject Type="Embed" ProgID="Equation.3" ShapeID="_x0000_i1119" DrawAspect="Content" ObjectID="_1710857238" r:id="rId182"/>
        </w:object>
      </w:r>
      <w:r w:rsidRPr="0001701A">
        <w:rPr>
          <w:noProof w:val="0"/>
        </w:rPr>
        <w:t>is the ideal signal reconstructed by the measurement equipment, and</w:t>
      </w:r>
    </w:p>
    <w:p w14:paraId="4D374723" w14:textId="77777777" w:rsidR="00975C97" w:rsidRPr="0001701A" w:rsidRDefault="00975C97" w:rsidP="00975C97">
      <w:r w:rsidRPr="0001701A">
        <w:rPr>
          <w:rFonts w:ascii="Arial" w:hAnsi="Arial" w:cs="Arial"/>
          <w:position w:val="-12"/>
        </w:rPr>
        <w:object w:dxaOrig="260" w:dyaOrig="360" w14:anchorId="3AB42FBF">
          <v:shape id="_x0000_i1120" type="#_x0000_t75" style="width:12.75pt;height:18.75pt" o:ole="">
            <v:imagedata r:id="rId102" o:title=""/>
          </v:shape>
          <o:OLEObject Type="Embed" ProgID="Equation.3" ShapeID="_x0000_i1120" DrawAspect="Content" ObjectID="_1710857239" r:id="rId183"/>
        </w:object>
      </w:r>
      <w:r w:rsidRPr="0001701A">
        <w:t xml:space="preserve"> is the average power of the ideal signal. For normalized modulation symbols </w:t>
      </w:r>
      <w:r w:rsidRPr="0001701A">
        <w:rPr>
          <w:position w:val="-12"/>
        </w:rPr>
        <w:object w:dxaOrig="260" w:dyaOrig="360" w14:anchorId="2D9893F2">
          <v:shape id="_x0000_i1121" type="#_x0000_t75" style="width:12.75pt;height:18.75pt" o:ole="">
            <v:imagedata r:id="rId102" o:title=""/>
          </v:shape>
          <o:OLEObject Type="Embed" ProgID="Equation.3" ShapeID="_x0000_i1121" DrawAspect="Content" ObjectID="_1710857240" r:id="rId184"/>
        </w:object>
      </w:r>
      <w:r w:rsidRPr="0001701A">
        <w:t xml:space="preserve"> is equal to 1.</w:t>
      </w:r>
    </w:p>
    <w:p w14:paraId="5CB0E0B5" w14:textId="77777777" w:rsidR="00975C97" w:rsidRPr="0001701A" w:rsidRDefault="00975C97" w:rsidP="00975C97">
      <w:pPr>
        <w:jc w:val="both"/>
        <w:rPr>
          <w:rFonts w:eastAsia="MS Mincho"/>
        </w:rPr>
      </w:pPr>
      <w:r w:rsidRPr="0001701A">
        <w:rPr>
          <w:rFonts w:eastAsia="MS Mincho"/>
        </w:rPr>
        <w:t>From the acquired samples 2</w:t>
      </w:r>
      <w:r w:rsidRPr="0001701A">
        <w:rPr>
          <w:rFonts w:eastAsia="MS Mincho"/>
          <w:i/>
        </w:rPr>
        <w:t>n</w:t>
      </w:r>
      <w:r w:rsidRPr="0001701A">
        <w:rPr>
          <w:rFonts w:eastAsia="MS Mincho"/>
        </w:rPr>
        <w:t xml:space="preserve"> </w:t>
      </w:r>
      <w:r w:rsidRPr="0001701A">
        <w:rPr>
          <w:rFonts w:eastAsia="Osaka"/>
        </w:rPr>
        <w:t>EVM</w:t>
      </w:r>
      <w:r w:rsidRPr="0001701A">
        <w:rPr>
          <w:rFonts w:eastAsia="Osaka"/>
          <w:vertAlign w:val="subscript"/>
        </w:rPr>
        <w:t>PUCCH</w:t>
      </w:r>
      <w:r w:rsidRPr="0001701A">
        <w:rPr>
          <w:rFonts w:eastAsia="MS Mincho"/>
        </w:rPr>
        <w:t xml:space="preserve"> value can be derived, </w:t>
      </w:r>
      <w:r w:rsidRPr="0001701A">
        <w:rPr>
          <w:rFonts w:eastAsia="MS Mincho"/>
          <w:i/>
        </w:rPr>
        <w:t>n</w:t>
      </w:r>
      <w:r w:rsidRPr="0001701A">
        <w:rPr>
          <w:rFonts w:eastAsia="MS Mincho"/>
        </w:rPr>
        <w:t xml:space="preserve"> values for the timing </w:t>
      </w:r>
      <w:r w:rsidRPr="0001701A">
        <w:rPr>
          <w:position w:val="-6"/>
        </w:rPr>
        <w:object w:dxaOrig="360" w:dyaOrig="279" w14:anchorId="5170716C">
          <v:shape id="_x0000_i1122" type="#_x0000_t75" style="width:18.75pt;height:14.25pt" o:ole="" fillcolor="window">
            <v:imagedata r:id="rId89" o:title=""/>
          </v:shape>
          <o:OLEObject Type="Embed" ProgID="Equation.3" ShapeID="_x0000_i1122" DrawAspect="Content" ObjectID="_1710857241" r:id="rId185"/>
        </w:object>
      </w:r>
      <w:r w:rsidRPr="0001701A">
        <w:t xml:space="preserve"> –W/2 and </w:t>
      </w:r>
      <w:r w:rsidRPr="0001701A">
        <w:rPr>
          <w:i/>
        </w:rPr>
        <w:t>n</w:t>
      </w:r>
      <w:r w:rsidRPr="0001701A">
        <w:t xml:space="preserve"> values for the timing </w:t>
      </w:r>
      <w:r w:rsidRPr="0001701A">
        <w:rPr>
          <w:position w:val="-6"/>
        </w:rPr>
        <w:object w:dxaOrig="360" w:dyaOrig="279" w14:anchorId="61BC1326">
          <v:shape id="_x0000_i1123" type="#_x0000_t75" style="width:18.75pt;height:14.25pt" o:ole="" fillcolor="window">
            <v:imagedata r:id="rId89" o:title=""/>
          </v:shape>
          <o:OLEObject Type="Embed" ProgID="Equation.3" ShapeID="_x0000_i1123" DrawAspect="Content" ObjectID="_1710857242" r:id="rId186"/>
        </w:object>
      </w:r>
      <w:r w:rsidRPr="0001701A">
        <w:t xml:space="preserve"> +W/2, where </w:t>
      </w:r>
      <w:r w:rsidRPr="0001701A">
        <w:rPr>
          <w:i/>
        </w:rPr>
        <w:t>n</w:t>
      </w:r>
      <w:r w:rsidRPr="0001701A">
        <w:t xml:space="preserve"> is as defined in Annex E.2.2.</w:t>
      </w:r>
    </w:p>
    <w:p w14:paraId="08A9552D" w14:textId="77777777" w:rsidR="00975C97" w:rsidRPr="0001701A" w:rsidRDefault="00975C97" w:rsidP="00975C97">
      <w:pPr>
        <w:pStyle w:val="Heading3"/>
      </w:pPr>
      <w:bookmarkStart w:id="201" w:name="_Toc27478757"/>
      <w:bookmarkStart w:id="202" w:name="_Toc36227471"/>
      <w:r w:rsidRPr="0001701A">
        <w:t>E.5.9.2</w:t>
      </w:r>
      <w:r w:rsidRPr="0001701A">
        <w:tab/>
        <w:t>Averaged EVM</w:t>
      </w:r>
      <w:r w:rsidRPr="0001701A">
        <w:rPr>
          <w:vertAlign w:val="subscript"/>
        </w:rPr>
        <w:t>PUCCH</w:t>
      </w:r>
      <w:bookmarkEnd w:id="201"/>
      <w:bookmarkEnd w:id="202"/>
    </w:p>
    <w:p w14:paraId="63355585" w14:textId="77777777" w:rsidR="00975C97" w:rsidRPr="0001701A" w:rsidRDefault="00975C97" w:rsidP="00975C97">
      <w:pPr>
        <w:rPr>
          <w:lang w:eastAsia="zh-CN"/>
        </w:rPr>
      </w:pPr>
      <w:r w:rsidRPr="0001701A">
        <w:t>EVM</w:t>
      </w:r>
      <w:r w:rsidRPr="0001701A">
        <w:rPr>
          <w:vertAlign w:val="subscript"/>
        </w:rPr>
        <w:t>PUCCH</w:t>
      </w:r>
      <w:r w:rsidRPr="0001701A">
        <w:t xml:space="preserve"> is averaged over all </w:t>
      </w:r>
      <w:r w:rsidRPr="0001701A">
        <w:rPr>
          <w:lang w:eastAsia="zh-CN"/>
        </w:rPr>
        <w:t xml:space="preserve">basic </w:t>
      </w:r>
      <w:r w:rsidRPr="0001701A">
        <w:rPr>
          <w:rFonts w:eastAsia="Osaka"/>
        </w:rPr>
        <w:t>EVM</w:t>
      </w:r>
      <w:r w:rsidRPr="0001701A">
        <w:rPr>
          <w:rFonts w:eastAsia="Osaka"/>
          <w:vertAlign w:val="subscript"/>
        </w:rPr>
        <w:t>PUCCH</w:t>
      </w:r>
      <w:r w:rsidRPr="0001701A">
        <w:rPr>
          <w:lang w:eastAsia="zh-CN"/>
        </w:rPr>
        <w:t xml:space="preserve"> measurements</w:t>
      </w:r>
    </w:p>
    <w:p w14:paraId="101EB5AC" w14:textId="77777777" w:rsidR="00975C97" w:rsidRPr="0001701A" w:rsidRDefault="00975C97" w:rsidP="00975C97">
      <w:pPr>
        <w:rPr>
          <w:lang w:eastAsia="zh-CN"/>
        </w:rPr>
      </w:pPr>
      <w:r w:rsidRPr="0001701A">
        <w:rPr>
          <w:lang w:eastAsia="zh-CN"/>
        </w:rPr>
        <w:t xml:space="preserve">The averaging comprises </w:t>
      </w:r>
      <w:r w:rsidRPr="0001701A">
        <w:rPr>
          <w:i/>
          <w:lang w:eastAsia="zh-CN"/>
        </w:rPr>
        <w:t>n</w:t>
      </w:r>
      <w:r w:rsidRPr="0001701A">
        <w:rPr>
          <w:lang w:eastAsia="zh-CN"/>
        </w:rPr>
        <w:t xml:space="preserve"> UL slots </w:t>
      </w:r>
    </w:p>
    <w:p w14:paraId="052C3F9C" w14:textId="06558F92" w:rsidR="00975C97" w:rsidRPr="0001701A" w:rsidRDefault="00975C97" w:rsidP="00975C97">
      <w:pPr>
        <w:pStyle w:val="EQ"/>
        <w:jc w:val="center"/>
        <w:rPr>
          <w:noProof w:val="0"/>
        </w:rPr>
      </w:pPr>
      <w:r w:rsidRPr="0001701A">
        <w:drawing>
          <wp:inline distT="0" distB="0" distL="0" distR="0" wp14:anchorId="07378D9F" wp14:editId="4AD5C78F">
            <wp:extent cx="2466975" cy="7620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0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466975" cy="762000"/>
                    </a:xfrm>
                    <a:prstGeom prst="rect">
                      <a:avLst/>
                    </a:prstGeom>
                    <a:noFill/>
                    <a:ln>
                      <a:noFill/>
                    </a:ln>
                  </pic:spPr>
                </pic:pic>
              </a:graphicData>
            </a:graphic>
          </wp:inline>
        </w:drawing>
      </w:r>
      <w:r w:rsidRPr="0001701A">
        <w:rPr>
          <w:noProof w:val="0"/>
        </w:rPr>
        <w:t xml:space="preserve">, </w:t>
      </w:r>
    </w:p>
    <w:p w14:paraId="0D90F906" w14:textId="77777777" w:rsidR="00975C97" w:rsidRPr="0001701A" w:rsidRDefault="00975C97" w:rsidP="00975C97">
      <w:pPr>
        <w:rPr>
          <w:lang w:eastAsia="zh-CN"/>
        </w:rPr>
      </w:pPr>
      <w:r w:rsidRPr="0001701A">
        <w:t xml:space="preserve">where </w:t>
      </w:r>
      <w:r w:rsidRPr="0001701A">
        <w:rPr>
          <w:i/>
        </w:rPr>
        <w:t>n</w:t>
      </w:r>
      <w:r w:rsidRPr="0001701A">
        <w:t xml:space="preserve"> is as defined in Annex E.2.2.</w:t>
      </w:r>
    </w:p>
    <w:p w14:paraId="0DAE1B3F" w14:textId="77777777" w:rsidR="00975C97" w:rsidRPr="0001701A" w:rsidRDefault="00975C97" w:rsidP="00975C97">
      <w:pPr>
        <w:pStyle w:val="EQ"/>
        <w:rPr>
          <w:noProof w:val="0"/>
          <w:lang w:eastAsia="zh-CN"/>
        </w:rPr>
      </w:pPr>
      <w:r w:rsidRPr="0001701A">
        <w:rPr>
          <w:noProof w:val="0"/>
          <w:lang w:eastAsia="zh-CN"/>
        </w:rPr>
        <w:t>The averaging is done separately for timing¦</w:t>
      </w:r>
      <w:r w:rsidRPr="0001701A">
        <w:rPr>
          <w:noProof w:val="0"/>
        </w:rPr>
        <w:t xml:space="preserve"> </w:t>
      </w:r>
      <w:r w:rsidRPr="0001701A">
        <w:rPr>
          <w:noProof w:val="0"/>
          <w:position w:val="-6"/>
        </w:rPr>
        <w:object w:dxaOrig="360" w:dyaOrig="279" w14:anchorId="7940C70E">
          <v:shape id="_x0000_i1124" type="#_x0000_t75" style="width:18.75pt;height:14.25pt" o:ole="" fillcolor="window">
            <v:imagedata r:id="rId89" o:title=""/>
          </v:shape>
          <o:OLEObject Type="Embed" ProgID="Equation.3" ShapeID="_x0000_i1124" DrawAspect="Content" ObjectID="_1710857243" r:id="rId188"/>
        </w:object>
      </w:r>
      <w:r w:rsidRPr="0001701A">
        <w:rPr>
          <w:noProof w:val="0"/>
        </w:rPr>
        <w:t xml:space="preserve"> –W/2 and </w:t>
      </w:r>
      <w:r w:rsidRPr="0001701A">
        <w:rPr>
          <w:noProof w:val="0"/>
          <w:position w:val="-6"/>
        </w:rPr>
        <w:object w:dxaOrig="360" w:dyaOrig="279" w14:anchorId="45214A10">
          <v:shape id="_x0000_i1125" type="#_x0000_t75" style="width:18.75pt;height:14.25pt" o:ole="" fillcolor="window">
            <v:imagedata r:id="rId89" o:title=""/>
          </v:shape>
          <o:OLEObject Type="Embed" ProgID="Equation.3" ShapeID="_x0000_i1125" DrawAspect="Content" ObjectID="_1710857244" r:id="rId189"/>
        </w:object>
      </w:r>
      <w:r w:rsidRPr="0001701A">
        <w:rPr>
          <w:noProof w:val="0"/>
        </w:rPr>
        <w:t xml:space="preserve"> +W/2</w:t>
      </w:r>
      <w:r w:rsidRPr="0001701A">
        <w:rPr>
          <w:noProof w:val="0"/>
          <w:lang w:eastAsia="zh-CN"/>
        </w:rPr>
        <w:t xml:space="preserve"> leading to</w:t>
      </w:r>
      <w:r w:rsidRPr="0001701A">
        <w:rPr>
          <w:noProof w:val="0"/>
          <w:position w:val="-8"/>
        </w:rPr>
        <w:object w:dxaOrig="1380" w:dyaOrig="360" w14:anchorId="292329E5">
          <v:shape id="_x0000_i1126" type="#_x0000_t75" style="width:74.25pt;height:17.25pt" o:ole="">
            <v:imagedata r:id="rId190" o:title=""/>
          </v:shape>
          <o:OLEObject Type="Embed" ProgID="Equation.3" ShapeID="_x0000_i1126" DrawAspect="Content" ObjectID="_1710857245" r:id="rId191"/>
        </w:object>
      </w:r>
      <w:r w:rsidRPr="0001701A">
        <w:rPr>
          <w:noProof w:val="0"/>
          <w:lang w:eastAsia="zh-CN"/>
        </w:rPr>
        <w:t xml:space="preserve"> and </w:t>
      </w:r>
      <w:r w:rsidRPr="0001701A">
        <w:rPr>
          <w:noProof w:val="0"/>
          <w:position w:val="-10"/>
        </w:rPr>
        <w:object w:dxaOrig="1420" w:dyaOrig="380" w14:anchorId="450B071D">
          <v:shape id="_x0000_i1127" type="#_x0000_t75" style="width:75.75pt;height:18.75pt" o:ole="">
            <v:imagedata r:id="rId192" o:title=""/>
          </v:shape>
          <o:OLEObject Type="Embed" ProgID="Equation.3" ShapeID="_x0000_i1127" DrawAspect="Content" ObjectID="_1710857246" r:id="rId193"/>
        </w:object>
      </w:r>
    </w:p>
    <w:p w14:paraId="6B57FEF9" w14:textId="77777777" w:rsidR="00975C97" w:rsidRPr="0001701A" w:rsidRDefault="00975C97" w:rsidP="00975C97">
      <w:pPr>
        <w:pStyle w:val="EQ"/>
        <w:rPr>
          <w:rFonts w:eastAsia="MS Mincho"/>
          <w:noProof w:val="0"/>
        </w:rPr>
      </w:pPr>
      <w:r w:rsidRPr="0001701A">
        <w:rPr>
          <w:noProof w:val="0"/>
          <w:position w:val="-14"/>
        </w:rPr>
        <w:object w:dxaOrig="4959" w:dyaOrig="420" w14:anchorId="531CC3F8">
          <v:shape id="_x0000_i1128" type="#_x0000_t75" style="width:265.5pt;height:20.25pt" o:ole="">
            <v:imagedata r:id="rId194" o:title=""/>
          </v:shape>
          <o:OLEObject Type="Embed" ProgID="Equation.3" ShapeID="_x0000_i1128" DrawAspect="Content" ObjectID="_1710857247" r:id="rId195"/>
        </w:object>
      </w:r>
      <w:r w:rsidRPr="0001701A">
        <w:rPr>
          <w:noProof w:val="0"/>
          <w:lang w:eastAsia="zh-CN"/>
        </w:rPr>
        <w:t>is compared against the test requirements.</w:t>
      </w:r>
    </w:p>
    <w:p w14:paraId="29DD946A" w14:textId="77777777" w:rsidR="00975C97" w:rsidRPr="0001701A" w:rsidRDefault="00975C97" w:rsidP="00975C97">
      <w:pPr>
        <w:pStyle w:val="Heading3"/>
      </w:pPr>
      <w:bookmarkStart w:id="203" w:name="_Toc27478758"/>
      <w:bookmarkStart w:id="204" w:name="_Toc36227472"/>
      <w:r w:rsidRPr="0001701A">
        <w:lastRenderedPageBreak/>
        <w:t>E.5.9.3</w:t>
      </w:r>
      <w:r w:rsidRPr="0001701A">
        <w:tab/>
        <w:t>In-band emissions measurement</w:t>
      </w:r>
      <w:bookmarkEnd w:id="203"/>
      <w:bookmarkEnd w:id="204"/>
    </w:p>
    <w:p w14:paraId="34936706" w14:textId="77777777" w:rsidR="00975C97" w:rsidRPr="0001701A" w:rsidRDefault="00975C97" w:rsidP="00975C97">
      <w:r w:rsidRPr="0001701A">
        <w:t>The in-band emissions are a measure of the interference falling into the non-allocated resources blocks</w:t>
      </w:r>
    </w:p>
    <w:p w14:paraId="15E413B8" w14:textId="77777777" w:rsidR="00975C97" w:rsidRPr="0001701A" w:rsidRDefault="00975C97" w:rsidP="00975C97">
      <w:r w:rsidRPr="0001701A">
        <w:t>Create one set of Y(</w:t>
      </w:r>
      <w:proofErr w:type="spellStart"/>
      <w:r w:rsidRPr="0001701A">
        <w:t>t,f</w:t>
      </w:r>
      <w:proofErr w:type="spellEnd"/>
      <w:r w:rsidRPr="0001701A">
        <w:t>) per slot according to the timing “</w:t>
      </w:r>
      <w:r w:rsidRPr="0001701A">
        <w:rPr>
          <w:position w:val="-6"/>
        </w:rPr>
        <w:object w:dxaOrig="360" w:dyaOrig="279" w14:anchorId="1196D22B">
          <v:shape id="_x0000_i1129" type="#_x0000_t75" style="width:18.75pt;height:14.25pt" o:ole="" fillcolor="window">
            <v:imagedata r:id="rId89" o:title=""/>
          </v:shape>
          <o:OLEObject Type="Embed" ProgID="Equation.3" ShapeID="_x0000_i1129" DrawAspect="Content" ObjectID="_1710857248" r:id="rId196"/>
        </w:object>
      </w:r>
      <w:r w:rsidRPr="0001701A">
        <w:t>”</w:t>
      </w:r>
    </w:p>
    <w:p w14:paraId="69D538B5" w14:textId="77777777" w:rsidR="00975C97" w:rsidRPr="0001701A" w:rsidRDefault="00975C97" w:rsidP="00975C97">
      <w:r w:rsidRPr="0001701A">
        <w:t>For the non-allocated RBs the in-band emissions are calculated as follows</w:t>
      </w:r>
    </w:p>
    <w:p w14:paraId="33ED60CE" w14:textId="77777777" w:rsidR="00975C97" w:rsidRPr="0001701A" w:rsidRDefault="00975C97" w:rsidP="00975C97">
      <w:pPr>
        <w:pStyle w:val="EQ"/>
        <w:rPr>
          <w:noProof w:val="0"/>
        </w:rPr>
      </w:pPr>
      <w:r w:rsidRPr="0001701A">
        <w:rPr>
          <w:noProof w:val="0"/>
        </w:rPr>
        <w:tab/>
      </w:r>
      <w:r w:rsidRPr="0001701A">
        <w:rPr>
          <w:noProof w:val="0"/>
          <w:position w:val="-66"/>
        </w:rPr>
        <w:object w:dxaOrig="6460" w:dyaOrig="1440" w14:anchorId="620983A0">
          <v:shape id="_x0000_i1130" type="#_x0000_t75" style="width:324pt;height:1in" o:ole="">
            <v:imagedata r:id="rId197" o:title=""/>
          </v:shape>
          <o:OLEObject Type="Embed" ProgID="Equation.3" ShapeID="_x0000_i1130" DrawAspect="Content" ObjectID="_1710857249" r:id="rId198"/>
        </w:object>
      </w:r>
      <w:r w:rsidRPr="0001701A">
        <w:rPr>
          <w:noProof w:val="0"/>
        </w:rPr>
        <w:t>,</w:t>
      </w:r>
    </w:p>
    <w:p w14:paraId="34A78BA3" w14:textId="77777777" w:rsidR="00975C97" w:rsidRPr="0001701A" w:rsidRDefault="00975C97" w:rsidP="00975C97">
      <w:r w:rsidRPr="0001701A">
        <w:t>where</w:t>
      </w:r>
    </w:p>
    <w:p w14:paraId="1AA4CD06" w14:textId="77777777" w:rsidR="00975C97" w:rsidRPr="0001701A" w:rsidRDefault="00975C97" w:rsidP="00975C97">
      <w:r w:rsidRPr="0001701A">
        <w:t xml:space="preserve">the upper formula represents the </w:t>
      </w:r>
      <w:proofErr w:type="spellStart"/>
      <w:r w:rsidRPr="0001701A">
        <w:t>inband</w:t>
      </w:r>
      <w:proofErr w:type="spellEnd"/>
      <w:r w:rsidRPr="0001701A">
        <w:t xml:space="preserve"> emissions below the allocated frequency block and the lower one the </w:t>
      </w:r>
      <w:proofErr w:type="spellStart"/>
      <w:r w:rsidRPr="0001701A">
        <w:t>inband</w:t>
      </w:r>
      <w:proofErr w:type="spellEnd"/>
      <w:r w:rsidRPr="0001701A">
        <w:t xml:space="preserve"> emissions above the allocated frequency block.</w:t>
      </w:r>
    </w:p>
    <w:p w14:paraId="3F5A2CBB" w14:textId="77777777" w:rsidR="00975C97" w:rsidRPr="0001701A" w:rsidRDefault="00975C97" w:rsidP="00975C97">
      <w:r w:rsidRPr="0001701A">
        <w:rPr>
          <w:position w:val="-12"/>
        </w:rPr>
        <w:object w:dxaOrig="260" w:dyaOrig="360" w14:anchorId="220B8052">
          <v:shape id="_x0000_i1131" type="#_x0000_t75" style="width:12.75pt;height:18.75pt" o:ole="">
            <v:imagedata r:id="rId199" o:title=""/>
          </v:shape>
          <o:OLEObject Type="Embed" ProgID="Equation.3" ShapeID="_x0000_i1131" DrawAspect="Content" ObjectID="_1710857250" r:id="rId200"/>
        </w:object>
      </w:r>
      <w:r w:rsidRPr="0001701A">
        <w:rPr>
          <w:i/>
        </w:rPr>
        <w:t xml:space="preserve"> </w:t>
      </w:r>
      <w:r w:rsidRPr="0001701A">
        <w:t xml:space="preserve">is a set of </w:t>
      </w:r>
      <w:r w:rsidRPr="0001701A">
        <w:rPr>
          <w:position w:val="-14"/>
          <w:sz w:val="24"/>
          <w:szCs w:val="24"/>
        </w:rPr>
        <w:object w:dxaOrig="340" w:dyaOrig="400" w14:anchorId="2E46928C">
          <v:shape id="_x0000_i1132" type="#_x0000_t75" style="width:18pt;height:20.25pt" o:ole="">
            <v:imagedata r:id="rId201" o:title=""/>
          </v:shape>
          <o:OLEObject Type="Embed" ProgID="Equation.3" ShapeID="_x0000_i1132" DrawAspect="Content" ObjectID="_1710857251" r:id="rId202"/>
        </w:object>
      </w:r>
      <w:r w:rsidRPr="0001701A">
        <w:t>OFDM symbols in the measurement period,</w:t>
      </w:r>
    </w:p>
    <w:p w14:paraId="0172DBB4" w14:textId="77777777" w:rsidR="00975C97" w:rsidRPr="0001701A" w:rsidRDefault="00975C97" w:rsidP="00975C97">
      <w:r w:rsidRPr="0001701A">
        <w:rPr>
          <w:position w:val="-10"/>
        </w:rPr>
        <w:object w:dxaOrig="400" w:dyaOrig="300" w14:anchorId="6470C6A5">
          <v:shape id="_x0000_i1133" type="#_x0000_t75" style="width:20.25pt;height:15pt" o:ole="">
            <v:imagedata r:id="rId203" o:title=""/>
          </v:shape>
          <o:OLEObject Type="Embed" ProgID="Equation.3" ShapeID="_x0000_i1133" DrawAspect="Content" ObjectID="_1710857252" r:id="rId204"/>
        </w:object>
      </w:r>
      <w:r w:rsidRPr="0001701A">
        <w:t xml:space="preserve"> is the starting frequency offset between the allocated RB and the measured non-allocated RB (e.g. </w:t>
      </w:r>
      <w:r w:rsidRPr="0001701A">
        <w:rPr>
          <w:position w:val="-10"/>
        </w:rPr>
        <w:object w:dxaOrig="760" w:dyaOrig="340" w14:anchorId="55819436">
          <v:shape id="_x0000_i1134" type="#_x0000_t75" style="width:39pt;height:18pt" o:ole="">
            <v:imagedata r:id="rId205" o:title=""/>
          </v:shape>
          <o:OLEObject Type="Embed" ProgID="Equation.3" ShapeID="_x0000_i1134" DrawAspect="Content" ObjectID="_1710857253" r:id="rId206"/>
        </w:object>
      </w:r>
      <w:r w:rsidRPr="0001701A">
        <w:t xml:space="preserve"> for the first upper or </w:t>
      </w:r>
      <w:r w:rsidRPr="0001701A">
        <w:rPr>
          <w:position w:val="-10"/>
        </w:rPr>
        <w:object w:dxaOrig="920" w:dyaOrig="340" w14:anchorId="671FC783">
          <v:shape id="_x0000_i1135" type="#_x0000_t75" style="width:46.5pt;height:18pt" o:ole="">
            <v:imagedata r:id="rId207" o:title=""/>
          </v:shape>
          <o:OLEObject Type="Embed" ProgID="Equation.3" ShapeID="_x0000_i1135" DrawAspect="Content" ObjectID="_1710857254" r:id="rId208"/>
        </w:object>
      </w:r>
      <w:r w:rsidRPr="0001701A">
        <w:t xml:space="preserve"> for the first lower adjacent RB),</w:t>
      </w:r>
    </w:p>
    <w:p w14:paraId="2E632CBB" w14:textId="77777777" w:rsidR="00975C97" w:rsidRPr="0001701A" w:rsidRDefault="00975C97" w:rsidP="00975C97">
      <w:pPr>
        <w:rPr>
          <w:lang w:eastAsia="zh-CN"/>
        </w:rPr>
      </w:pPr>
      <w:r w:rsidRPr="0001701A">
        <w:rPr>
          <w:position w:val="-10"/>
        </w:rPr>
        <w:object w:dxaOrig="400" w:dyaOrig="300" w14:anchorId="4935DC02">
          <v:shape id="_x0000_i1136" type="#_x0000_t75" style="width:20.25pt;height:15pt" o:ole="">
            <v:imagedata r:id="rId209" o:title=""/>
          </v:shape>
          <o:OLEObject Type="Embed" ProgID="Equation.3" ShapeID="_x0000_i1136" DrawAspect="Content" ObjectID="_1710857255" r:id="rId210"/>
        </w:object>
      </w:r>
      <w:r w:rsidRPr="0001701A">
        <w:rPr>
          <w:lang w:eastAsia="zh-CN"/>
        </w:rPr>
        <w:t xml:space="preserve">and </w:t>
      </w:r>
      <w:r w:rsidRPr="0001701A">
        <w:rPr>
          <w:position w:val="-12"/>
        </w:rPr>
        <w:object w:dxaOrig="440" w:dyaOrig="360" w14:anchorId="32461663">
          <v:shape id="_x0000_i1137" type="#_x0000_t75" style="width:21.75pt;height:18.75pt" o:ole="">
            <v:imagedata r:id="rId211" o:title=""/>
          </v:shape>
          <o:OLEObject Type="Embed" ProgID="Equation.3" ShapeID="_x0000_i1137" DrawAspect="Content" ObjectID="_1710857256" r:id="rId212"/>
        </w:object>
      </w:r>
      <w:r w:rsidRPr="0001701A">
        <w:rPr>
          <w:lang w:eastAsia="zh-CN"/>
        </w:rPr>
        <w:t>are the lower and upper edge of the UL UE channel bandwidth</w:t>
      </w:r>
    </w:p>
    <w:p w14:paraId="2DB7DF72" w14:textId="77777777" w:rsidR="00975C97" w:rsidRPr="0001701A" w:rsidRDefault="00975C97" w:rsidP="00975C97">
      <w:pPr>
        <w:rPr>
          <w:lang w:eastAsia="zh-CN"/>
        </w:rPr>
      </w:pPr>
      <w:r w:rsidRPr="0001701A">
        <w:rPr>
          <w:position w:val="-12"/>
        </w:rPr>
        <w:object w:dxaOrig="220" w:dyaOrig="360" w14:anchorId="45D5AFC1">
          <v:shape id="_x0000_i1138" type="#_x0000_t75" style="width:11.25pt;height:18.75pt" o:ole="">
            <v:imagedata r:id="rId213" o:title=""/>
          </v:shape>
          <o:OLEObject Type="Embed" ProgID="Equation.3" ShapeID="_x0000_i1138" DrawAspect="Content" ObjectID="_1710857257" r:id="rId214"/>
        </w:object>
      </w:r>
      <w:r w:rsidRPr="0001701A">
        <w:rPr>
          <w:lang w:eastAsia="zh-CN"/>
        </w:rPr>
        <w:t xml:space="preserve"> and </w:t>
      </w:r>
      <w:r w:rsidRPr="0001701A">
        <w:rPr>
          <w:position w:val="-12"/>
        </w:rPr>
        <w:object w:dxaOrig="300" w:dyaOrig="360" w14:anchorId="31C44626">
          <v:shape id="_x0000_i1139" type="#_x0000_t75" style="width:15pt;height:18.75pt" o:ole="">
            <v:imagedata r:id="rId215" o:title=""/>
          </v:shape>
          <o:OLEObject Type="Embed" ProgID="Equation.3" ShapeID="_x0000_i1139" DrawAspect="Content" ObjectID="_1710857258" r:id="rId216"/>
        </w:object>
      </w:r>
      <w:r w:rsidRPr="0001701A">
        <w:rPr>
          <w:lang w:eastAsia="zh-CN"/>
        </w:rPr>
        <w:t xml:space="preserve"> are </w:t>
      </w:r>
      <w:r w:rsidRPr="0001701A">
        <w:t xml:space="preserve">the lower </w:t>
      </w:r>
      <w:r w:rsidRPr="0001701A">
        <w:rPr>
          <w:lang w:eastAsia="zh-CN"/>
        </w:rPr>
        <w:t xml:space="preserve">and upper </w:t>
      </w:r>
      <w:r w:rsidRPr="0001701A">
        <w:t>edge of the allocated BW,</w:t>
      </w:r>
    </w:p>
    <w:p w14:paraId="0203F1C5" w14:textId="77777777" w:rsidR="00975C97" w:rsidRPr="0001701A" w:rsidRDefault="00975C97" w:rsidP="00975C97">
      <w:r w:rsidRPr="0001701A">
        <w:rPr>
          <w:position w:val="-14"/>
        </w:rPr>
        <w:object w:dxaOrig="360" w:dyaOrig="380" w14:anchorId="51C3DAC6">
          <v:shape id="_x0000_i1140" type="#_x0000_t75" style="width:18.75pt;height:18.75pt" o:ole="">
            <v:imagedata r:id="rId217" o:title=""/>
          </v:shape>
          <o:OLEObject Type="Embed" ProgID="Equation.3" ShapeID="_x0000_i1140" DrawAspect="Content" ObjectID="_1710857259" r:id="rId218"/>
        </w:object>
      </w:r>
      <w:r w:rsidRPr="0001701A">
        <w:rPr>
          <w:lang w:eastAsia="zh-CN"/>
        </w:rPr>
        <w:t>is the SCS, and</w:t>
      </w:r>
    </w:p>
    <w:p w14:paraId="6C5ECA20" w14:textId="77777777" w:rsidR="00975C97" w:rsidRPr="0001701A" w:rsidRDefault="00975C97" w:rsidP="00975C97">
      <w:r w:rsidRPr="0001701A">
        <w:rPr>
          <w:position w:val="-10"/>
        </w:rPr>
        <w:object w:dxaOrig="700" w:dyaOrig="340" w14:anchorId="61ACB5E5">
          <v:shape id="_x0000_i1141" type="#_x0000_t75" style="width:32.25pt;height:16.5pt" o:ole="">
            <v:imagedata r:id="rId219" o:title=""/>
          </v:shape>
          <o:OLEObject Type="Embed" ProgID="Equation.3" ShapeID="_x0000_i1141" DrawAspect="Content" ObjectID="_1710857260" r:id="rId220"/>
        </w:object>
      </w:r>
      <w:r w:rsidRPr="0001701A">
        <w:t xml:space="preserve"> is the frequency domain signal evaluated for in-band emissions as defined in the clause E.5.8.</w:t>
      </w:r>
    </w:p>
    <w:p w14:paraId="0B7D0EA0" w14:textId="77777777" w:rsidR="00975C97" w:rsidRPr="0001701A" w:rsidRDefault="00975C97" w:rsidP="00975C97">
      <w:r w:rsidRPr="0001701A">
        <w:t>The relative in-band emissions are</w:t>
      </w:r>
      <w:r w:rsidRPr="0001701A" w:rsidDel="00B53689">
        <w:t>,</w:t>
      </w:r>
      <w:r w:rsidRPr="0001701A">
        <w:t xml:space="preserve"> given by</w:t>
      </w:r>
    </w:p>
    <w:p w14:paraId="57A6CC97" w14:textId="77777777" w:rsidR="00975C97" w:rsidRPr="0001701A" w:rsidRDefault="00975C97" w:rsidP="00975C97">
      <w:pPr>
        <w:pStyle w:val="EQ"/>
        <w:jc w:val="center"/>
        <w:rPr>
          <w:noProof w:val="0"/>
        </w:rPr>
      </w:pPr>
      <w:r w:rsidRPr="0001701A">
        <w:rPr>
          <w:noProof w:val="0"/>
          <w:position w:val="-66"/>
        </w:rPr>
        <w:object w:dxaOrig="7300" w:dyaOrig="1060" w14:anchorId="39CAF579">
          <v:shape id="_x0000_i1142" type="#_x0000_t75" style="width:362.25pt;height:54pt" o:ole="">
            <v:imagedata r:id="rId221" o:title=""/>
          </v:shape>
          <o:OLEObject Type="Embed" ProgID="Equation.3" ShapeID="_x0000_i1142" DrawAspect="Content" ObjectID="_1710857261" r:id="rId222"/>
        </w:object>
      </w:r>
    </w:p>
    <w:p w14:paraId="3503AD19" w14:textId="77777777" w:rsidR="00975C97" w:rsidRPr="0001701A" w:rsidDel="00B53689" w:rsidRDefault="00975C97" w:rsidP="00975C97">
      <w:r w:rsidRPr="0001701A">
        <w:t>where</w:t>
      </w:r>
    </w:p>
    <w:p w14:paraId="691475AA" w14:textId="77777777" w:rsidR="00975C97" w:rsidRPr="0001701A" w:rsidRDefault="00975C97" w:rsidP="00975C97">
      <w:r w:rsidRPr="0001701A">
        <w:rPr>
          <w:position w:val="-10"/>
        </w:rPr>
        <w:object w:dxaOrig="480" w:dyaOrig="300" w14:anchorId="3A37F049">
          <v:shape id="_x0000_i1143" type="#_x0000_t75" style="width:31.5pt;height:20.25pt" o:ole="">
            <v:imagedata r:id="rId66" o:title=""/>
          </v:shape>
          <o:OLEObject Type="Embed" ProgID="Equation.3" ShapeID="_x0000_i1143" DrawAspect="Content" ObjectID="_1710857262" r:id="rId223"/>
        </w:object>
      </w:r>
      <w:r w:rsidRPr="0001701A">
        <w:t>is the number of allocated RBs,</w:t>
      </w:r>
    </w:p>
    <w:p w14:paraId="50F2F5F0" w14:textId="77777777" w:rsidR="00975C97" w:rsidRPr="0001701A" w:rsidRDefault="00975C97" w:rsidP="00975C97">
      <w:pPr>
        <w:rPr>
          <w:rFonts w:ascii="Arial" w:hAnsi="Arial" w:cs="Arial"/>
          <w:lang w:eastAsia="zh-CN"/>
        </w:rPr>
      </w:pPr>
      <w:r w:rsidRPr="0001701A">
        <w:t xml:space="preserve"> </w:t>
      </w:r>
      <w:r w:rsidRPr="0001701A">
        <w:rPr>
          <w:lang w:eastAsia="zh-CN"/>
        </w:rPr>
        <w:t xml:space="preserve">and </w:t>
      </w:r>
      <w:r w:rsidRPr="0001701A">
        <w:rPr>
          <w:position w:val="-10"/>
        </w:rPr>
        <w:object w:dxaOrig="900" w:dyaOrig="340" w14:anchorId="0F09E562">
          <v:shape id="_x0000_i1144" type="#_x0000_t75" style="width:41.25pt;height:16.5pt" o:ole="">
            <v:imagedata r:id="rId224" o:title=""/>
          </v:shape>
          <o:OLEObject Type="Embed" ProgID="Equation.3" ShapeID="_x0000_i1144" DrawAspect="Content" ObjectID="_1710857263" r:id="rId225"/>
        </w:object>
      </w:r>
      <w:r w:rsidRPr="0001701A">
        <w:rPr>
          <w:lang w:eastAsia="zh-CN"/>
        </w:rPr>
        <w:t xml:space="preserve"> is the frequency domain samples for the allocated bandwidth, as defined in the subsection E.5.8</w:t>
      </w:r>
    </w:p>
    <w:p w14:paraId="13D1E9B5" w14:textId="77777777" w:rsidR="00975C97" w:rsidRPr="0001701A" w:rsidRDefault="00975C97" w:rsidP="00975C97">
      <w:r w:rsidRPr="0001701A">
        <w:t xml:space="preserve">Although an exclusion period for EVM is applicable in E.5.9.1, the </w:t>
      </w:r>
      <w:proofErr w:type="spellStart"/>
      <w:r w:rsidRPr="0001701A">
        <w:t>inband</w:t>
      </w:r>
      <w:proofErr w:type="spellEnd"/>
      <w:r w:rsidRPr="0001701A">
        <w:t xml:space="preserve"> emissions</w:t>
      </w:r>
      <w:r w:rsidRPr="0001701A">
        <w:rPr>
          <w:rFonts w:eastAsia="MS Mincho"/>
        </w:rPr>
        <w:t xml:space="preserve"> measurement interval is </w:t>
      </w:r>
      <w:r w:rsidRPr="0001701A">
        <w:t>defined over one complete slot in the time domain.</w:t>
      </w:r>
    </w:p>
    <w:p w14:paraId="76FF7F58" w14:textId="77777777" w:rsidR="00975C97" w:rsidRPr="0001701A" w:rsidRDefault="00975C97" w:rsidP="00975C97">
      <w:pPr>
        <w:rPr>
          <w:rFonts w:eastAsia="MS Mincho"/>
        </w:rPr>
      </w:pPr>
      <w:r w:rsidRPr="0001701A">
        <w:rPr>
          <w:rFonts w:eastAsia="MS Mincho"/>
        </w:rPr>
        <w:t xml:space="preserve">From the acquired samples </w:t>
      </w:r>
      <w:r w:rsidRPr="0001701A">
        <w:rPr>
          <w:rFonts w:eastAsia="MS Mincho"/>
          <w:i/>
        </w:rPr>
        <w:t>n</w:t>
      </w:r>
      <w:r w:rsidRPr="0001701A">
        <w:rPr>
          <w:rFonts w:eastAsia="MS Mincho"/>
        </w:rPr>
        <w:t xml:space="preserve"> functions for </w:t>
      </w:r>
      <w:proofErr w:type="spellStart"/>
      <w:r w:rsidRPr="0001701A">
        <w:rPr>
          <w:rFonts w:eastAsia="MS Mincho"/>
        </w:rPr>
        <w:t>inband</w:t>
      </w:r>
      <w:proofErr w:type="spellEnd"/>
      <w:r w:rsidRPr="0001701A">
        <w:rPr>
          <w:rFonts w:eastAsia="MS Mincho"/>
        </w:rPr>
        <w:t xml:space="preserve"> emissions can be derived,</w:t>
      </w:r>
      <w:r w:rsidRPr="0001701A">
        <w:t xml:space="preserve"> where </w:t>
      </w:r>
      <w:r w:rsidRPr="0001701A">
        <w:rPr>
          <w:i/>
        </w:rPr>
        <w:t>n</w:t>
      </w:r>
      <w:r w:rsidRPr="0001701A">
        <w:t xml:space="preserve"> is as defined in Annex E.2.2</w:t>
      </w:r>
      <w:r w:rsidRPr="0001701A">
        <w:rPr>
          <w:rFonts w:eastAsia="MS Mincho"/>
        </w:rPr>
        <w:t>.</w:t>
      </w:r>
    </w:p>
    <w:p w14:paraId="42C554D2" w14:textId="77777777" w:rsidR="00975C97" w:rsidRPr="0001701A" w:rsidRDefault="00975C97" w:rsidP="00975C97">
      <w:pPr>
        <w:rPr>
          <w:rFonts w:eastAsia="MS Mincho"/>
        </w:rPr>
      </w:pPr>
      <w:r w:rsidRPr="0001701A">
        <w:rPr>
          <w:rFonts w:eastAsia="MS Mincho"/>
        </w:rPr>
        <w:t xml:space="preserve">The in-band emissions are averaged over the </w:t>
      </w:r>
      <w:r w:rsidRPr="0001701A">
        <w:rPr>
          <w:rFonts w:eastAsia="MS Mincho"/>
          <w:i/>
        </w:rPr>
        <w:t>n</w:t>
      </w:r>
      <w:r w:rsidRPr="0001701A">
        <w:rPr>
          <w:rFonts w:eastAsia="MS Mincho"/>
        </w:rPr>
        <w:t xml:space="preserve"> samples (equivalent to 10 UL subframes) with the same PUCCH position to prevent averaging of allocated and non-allocated RBs due to PUCCH frequency hopping:</w:t>
      </w:r>
    </w:p>
    <w:p w14:paraId="2753CDE3" w14:textId="77777777" w:rsidR="00975C97" w:rsidRPr="0001701A" w:rsidRDefault="00975C97" w:rsidP="00975C97">
      <w:pPr>
        <w:pStyle w:val="EQ"/>
        <w:jc w:val="center"/>
        <w:rPr>
          <w:noProof w:val="0"/>
        </w:rPr>
      </w:pPr>
      <w:r w:rsidRPr="0001701A">
        <w:rPr>
          <w:noProof w:val="0"/>
          <w:position w:val="-28"/>
        </w:rPr>
        <w:object w:dxaOrig="4940" w:dyaOrig="680" w14:anchorId="09B1914F">
          <v:shape id="_x0000_i1145" type="#_x0000_t75" style="width:247.5pt;height:33.75pt" o:ole="">
            <v:imagedata r:id="rId58" o:title=""/>
          </v:shape>
          <o:OLEObject Type="Embed" ProgID="Equation.DSMT4" ShapeID="_x0000_i1145" DrawAspect="Content" ObjectID="_1710857264" r:id="rId226"/>
        </w:object>
      </w:r>
    </w:p>
    <w:p w14:paraId="550E4FE3" w14:textId="77777777" w:rsidR="00975C97" w:rsidRPr="0001701A" w:rsidRDefault="00975C97" w:rsidP="00975C97">
      <w:pPr>
        <w:pStyle w:val="EQ"/>
        <w:jc w:val="center"/>
        <w:rPr>
          <w:rFonts w:eastAsia="MS Mincho"/>
          <w:noProof w:val="0"/>
        </w:rPr>
      </w:pPr>
      <w:r w:rsidRPr="0001701A">
        <w:rPr>
          <w:noProof w:val="0"/>
          <w:position w:val="-30"/>
        </w:rPr>
        <w:object w:dxaOrig="6259" w:dyaOrig="720" w14:anchorId="7C2039B8">
          <v:shape id="_x0000_i1146" type="#_x0000_t75" style="width:312pt;height:36.75pt" o:ole="">
            <v:imagedata r:id="rId227" o:title=""/>
          </v:shape>
          <o:OLEObject Type="Embed" ProgID="Equation.DSMT4" ShapeID="_x0000_i1146" DrawAspect="Content" ObjectID="_1710857265" r:id="rId228"/>
        </w:object>
      </w:r>
    </w:p>
    <w:p w14:paraId="211B89D0" w14:textId="77777777" w:rsidR="00975C97" w:rsidRPr="0001701A" w:rsidRDefault="00975C97" w:rsidP="00975C97">
      <w:pPr>
        <w:rPr>
          <w:rFonts w:eastAsia="MS Mincho"/>
        </w:rPr>
      </w:pPr>
      <w:r w:rsidRPr="0001701A">
        <w:rPr>
          <w:rFonts w:eastAsia="MS Mincho"/>
        </w:rPr>
        <w:t xml:space="preserve">Since the PUCCH allocation is always on the upper or lower band-edge, the opposite of the allocated one represents the IQ image, and the remaining inner RBs represent the general </w:t>
      </w:r>
      <w:proofErr w:type="spellStart"/>
      <w:r w:rsidRPr="0001701A">
        <w:rPr>
          <w:rFonts w:eastAsia="MS Mincho"/>
        </w:rPr>
        <w:t>inband</w:t>
      </w:r>
      <w:proofErr w:type="spellEnd"/>
      <w:r w:rsidRPr="0001701A">
        <w:rPr>
          <w:rFonts w:eastAsia="MS Mincho"/>
        </w:rPr>
        <w:t xml:space="preserve"> emissions. They are compared against different limits.</w:t>
      </w:r>
    </w:p>
    <w:p w14:paraId="3882BBF1" w14:textId="77777777" w:rsidR="00975C97" w:rsidRPr="0001701A" w:rsidRDefault="00975C97" w:rsidP="00975C97">
      <w:pPr>
        <w:pStyle w:val="Heading1"/>
      </w:pPr>
      <w:bookmarkStart w:id="205" w:name="_Toc27478759"/>
      <w:bookmarkStart w:id="206" w:name="_Toc36227473"/>
      <w:r w:rsidRPr="0001701A">
        <w:t>E.6</w:t>
      </w:r>
      <w:r w:rsidRPr="0001701A">
        <w:tab/>
        <w:t>EVM for PRACH</w:t>
      </w:r>
      <w:bookmarkEnd w:id="205"/>
      <w:bookmarkEnd w:id="206"/>
    </w:p>
    <w:p w14:paraId="0A70DC0E" w14:textId="77777777" w:rsidR="00975C97" w:rsidRPr="0001701A" w:rsidRDefault="00975C97" w:rsidP="00975C97">
      <w:r w:rsidRPr="0001701A">
        <w:t xml:space="preserve">The description below is generic in the sense that all PRACH formats are covered. The numbers, used in the text below are taken from PRACH format#0 without excluding the other formats. The sampling rate for PRACH is assumed as , 30.72 </w:t>
      </w:r>
      <w:proofErr w:type="spellStart"/>
      <w:r w:rsidRPr="0001701A">
        <w:t>Msps</w:t>
      </w:r>
      <w:proofErr w:type="spellEnd"/>
      <w:r w:rsidRPr="0001701A">
        <w:t xml:space="preserve"> in the time domain.</w:t>
      </w:r>
    </w:p>
    <w:p w14:paraId="26B6ADD9" w14:textId="77777777" w:rsidR="00975C97" w:rsidRPr="0001701A" w:rsidRDefault="00975C97" w:rsidP="00975C97">
      <w:pPr>
        <w:pStyle w:val="Heading2"/>
      </w:pPr>
      <w:bookmarkStart w:id="207" w:name="_Toc27478760"/>
      <w:bookmarkStart w:id="208" w:name="_Toc36227474"/>
      <w:r w:rsidRPr="0001701A">
        <w:t>E.6.1</w:t>
      </w:r>
      <w:r w:rsidRPr="0001701A">
        <w:tab/>
        <w:t>Basic principle</w:t>
      </w:r>
      <w:bookmarkEnd w:id="207"/>
      <w:bookmarkEnd w:id="208"/>
    </w:p>
    <w:p w14:paraId="4938307A" w14:textId="77777777" w:rsidR="00975C97" w:rsidRPr="0001701A" w:rsidRDefault="00975C97" w:rsidP="00975C97">
      <w:r w:rsidRPr="0001701A">
        <w:t>The basic principle is the same as described in E.2.1</w:t>
      </w:r>
    </w:p>
    <w:p w14:paraId="0BA89F93" w14:textId="77777777" w:rsidR="00975C97" w:rsidRPr="0001701A" w:rsidRDefault="00975C97" w:rsidP="00975C97">
      <w:pPr>
        <w:pStyle w:val="Heading2"/>
      </w:pPr>
      <w:bookmarkStart w:id="209" w:name="_Toc27478761"/>
      <w:bookmarkStart w:id="210" w:name="_Toc36227475"/>
      <w:r w:rsidRPr="0001701A">
        <w:t>E.6.2</w:t>
      </w:r>
      <w:r w:rsidRPr="0001701A">
        <w:tab/>
        <w:t>Output signal of the TX under test</w:t>
      </w:r>
      <w:bookmarkEnd w:id="209"/>
      <w:bookmarkEnd w:id="210"/>
    </w:p>
    <w:p w14:paraId="5EFE896A" w14:textId="77777777" w:rsidR="00975C97" w:rsidRPr="0001701A" w:rsidRDefault="00975C97" w:rsidP="00975C97">
      <w:r w:rsidRPr="0001701A">
        <w:t>The output signal of the TX under test is processed same as described in E.2.2</w:t>
      </w:r>
    </w:p>
    <w:p w14:paraId="65EA9E7E" w14:textId="77777777" w:rsidR="00975C97" w:rsidRPr="0001701A" w:rsidRDefault="00975C97" w:rsidP="00975C97">
      <w:r w:rsidRPr="0001701A">
        <w:t>The measurement period is different since 2 PRACH preambles are recorded for long preamble formats as defined in Table 6.3.3.1-1 in [8] and 10 preambles are recorded for short preamble formats as defined in Table 6.3.3.1-2 in [8].</w:t>
      </w:r>
    </w:p>
    <w:p w14:paraId="74CF32B1" w14:textId="77777777" w:rsidR="00975C97" w:rsidRPr="0001701A" w:rsidRDefault="00975C97" w:rsidP="00975C97">
      <w:pPr>
        <w:pStyle w:val="Heading2"/>
      </w:pPr>
      <w:bookmarkStart w:id="211" w:name="_Toc27478762"/>
      <w:bookmarkStart w:id="212" w:name="_Toc36227476"/>
      <w:r w:rsidRPr="0001701A">
        <w:t>E.6.3</w:t>
      </w:r>
      <w:r w:rsidRPr="0001701A">
        <w:tab/>
        <w:t>Reference signal</w:t>
      </w:r>
      <w:bookmarkEnd w:id="211"/>
      <w:bookmarkEnd w:id="212"/>
    </w:p>
    <w:p w14:paraId="4BD8B838" w14:textId="77777777" w:rsidR="00975C97" w:rsidRPr="0001701A" w:rsidRDefault="00975C97" w:rsidP="00975C97">
      <w:r w:rsidRPr="0001701A">
        <w:t>The test description in 6.4.2.1.4.1 is based on non-contention based access:</w:t>
      </w:r>
    </w:p>
    <w:p w14:paraId="5420295D" w14:textId="77777777" w:rsidR="00975C97" w:rsidRPr="0001701A" w:rsidRDefault="00975C97" w:rsidP="00975C97">
      <w:pPr>
        <w:pStyle w:val="B10"/>
      </w:pPr>
      <w:r w:rsidRPr="0001701A">
        <w:t>-</w:t>
      </w:r>
      <w:r w:rsidRPr="0001701A">
        <w:tab/>
        <w:t>PRACH configuration index (responsible for Preamble format, System frame number and subframe number)</w:t>
      </w:r>
    </w:p>
    <w:p w14:paraId="70DFB9A3" w14:textId="77777777" w:rsidR="00975C97" w:rsidRPr="0001701A" w:rsidRDefault="00975C97" w:rsidP="00975C97">
      <w:pPr>
        <w:pStyle w:val="B10"/>
      </w:pPr>
      <w:r w:rsidRPr="0001701A">
        <w:t>-</w:t>
      </w:r>
      <w:r w:rsidRPr="0001701A">
        <w:tab/>
        <w:t>Preamble ID</w:t>
      </w:r>
    </w:p>
    <w:p w14:paraId="51E18EC9" w14:textId="77777777" w:rsidR="00975C97" w:rsidRPr="0001701A" w:rsidRDefault="00975C97" w:rsidP="00975C97">
      <w:pPr>
        <w:pStyle w:val="B10"/>
      </w:pPr>
      <w:r w:rsidRPr="0001701A">
        <w:t>-</w:t>
      </w:r>
      <w:r w:rsidRPr="0001701A">
        <w:tab/>
        <w:t>Preamble power</w:t>
      </w:r>
    </w:p>
    <w:p w14:paraId="552F9680" w14:textId="77777777" w:rsidR="00975C97" w:rsidRPr="0001701A" w:rsidRDefault="00975C97" w:rsidP="00975C97">
      <w:r w:rsidRPr="0001701A">
        <w:t>signalled to the UE, defines the reference signal unambiguously, such that no demodulation process is necessary to gain the reference signal.</w:t>
      </w:r>
    </w:p>
    <w:p w14:paraId="1DAD9268" w14:textId="77777777" w:rsidR="00975C97" w:rsidRPr="0001701A" w:rsidRDefault="00975C97" w:rsidP="00975C97">
      <w:r w:rsidRPr="0001701A">
        <w:t xml:space="preserve">The reference signal </w:t>
      </w:r>
      <w:proofErr w:type="spellStart"/>
      <w:r w:rsidRPr="0001701A">
        <w:t>i</w:t>
      </w:r>
      <w:proofErr w:type="spellEnd"/>
      <w:r w:rsidRPr="0001701A">
        <w:t xml:space="preserve">(ν) is constructed by the measuring equipment according to the relevant TX specifications, using the following parameters: the applicable </w:t>
      </w:r>
      <w:proofErr w:type="spellStart"/>
      <w:r w:rsidRPr="0001701A">
        <w:t>Zadoff</w:t>
      </w:r>
      <w:proofErr w:type="spellEnd"/>
      <w:r w:rsidRPr="0001701A">
        <w:t xml:space="preserve"> Chu sequence, nominal carrier frequency, nominal amplitude and phase for each subcarrier, nominal timing, no carrier leakage. It is represented as a sequence of samples at a sampling rate of 122.88 </w:t>
      </w:r>
      <w:proofErr w:type="spellStart"/>
      <w:r w:rsidRPr="0001701A">
        <w:t>Msps</w:t>
      </w:r>
      <w:proofErr w:type="spellEnd"/>
      <w:r w:rsidRPr="0001701A">
        <w:t xml:space="preserve"> in the time domain.</w:t>
      </w:r>
    </w:p>
    <w:p w14:paraId="26D65475" w14:textId="77777777" w:rsidR="00975C97" w:rsidRPr="0001701A" w:rsidRDefault="00975C97" w:rsidP="00975C97">
      <w:pPr>
        <w:pStyle w:val="Heading2"/>
      </w:pPr>
      <w:bookmarkStart w:id="213" w:name="_Toc27478763"/>
      <w:bookmarkStart w:id="214" w:name="_Toc36227477"/>
      <w:r w:rsidRPr="0001701A">
        <w:t>E.6.4</w:t>
      </w:r>
      <w:r w:rsidRPr="0001701A">
        <w:tab/>
        <w:t>Measurement results</w:t>
      </w:r>
      <w:bookmarkEnd w:id="213"/>
      <w:bookmarkEnd w:id="214"/>
    </w:p>
    <w:p w14:paraId="0772DA95" w14:textId="77777777" w:rsidR="00975C97" w:rsidRPr="0001701A" w:rsidRDefault="00975C97" w:rsidP="00975C97">
      <w:r w:rsidRPr="0001701A">
        <w:t>The measurement result is:</w:t>
      </w:r>
    </w:p>
    <w:p w14:paraId="5C3843F1" w14:textId="77777777" w:rsidR="00975C97" w:rsidRPr="0001701A" w:rsidRDefault="00975C97" w:rsidP="00975C97">
      <w:pPr>
        <w:pStyle w:val="B10"/>
      </w:pPr>
      <w:r w:rsidRPr="0001701A">
        <w:t>-</w:t>
      </w:r>
      <w:r w:rsidRPr="0001701A">
        <w:tab/>
        <w:t>EVMPRACH</w:t>
      </w:r>
    </w:p>
    <w:p w14:paraId="75936F21" w14:textId="77777777" w:rsidR="00975C97" w:rsidRPr="0001701A" w:rsidRDefault="00975C97" w:rsidP="00975C97">
      <w:pPr>
        <w:pStyle w:val="Heading2"/>
      </w:pPr>
      <w:bookmarkStart w:id="215" w:name="_Toc27478764"/>
      <w:bookmarkStart w:id="216" w:name="_Toc36227478"/>
      <w:r w:rsidRPr="0001701A">
        <w:t>E.6.5</w:t>
      </w:r>
      <w:r w:rsidRPr="0001701A">
        <w:tab/>
        <w:t>Measurement points</w:t>
      </w:r>
      <w:bookmarkEnd w:id="215"/>
      <w:bookmarkEnd w:id="216"/>
    </w:p>
    <w:p w14:paraId="341B4B7C" w14:textId="77777777" w:rsidR="00975C97" w:rsidRPr="0001701A" w:rsidRDefault="00975C97" w:rsidP="00975C97">
      <w:r w:rsidRPr="0001701A">
        <w:t>The measurement points are illustrated in the figure below:</w:t>
      </w:r>
    </w:p>
    <w:p w14:paraId="162BAFB0" w14:textId="6CB7B8B1" w:rsidR="00975C97" w:rsidRPr="0001701A" w:rsidRDefault="00975C97" w:rsidP="00975C97">
      <w:pPr>
        <w:pStyle w:val="TH"/>
      </w:pPr>
      <w:r w:rsidRPr="0001701A">
        <w:rPr>
          <w:noProof/>
        </w:rPr>
        <w:lastRenderedPageBreak/>
        <w:drawing>
          <wp:inline distT="0" distB="0" distL="0" distR="0" wp14:anchorId="7B53469E" wp14:editId="6E772AF4">
            <wp:extent cx="5762625" cy="17811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5762625" cy="1781175"/>
                    </a:xfrm>
                    <a:prstGeom prst="rect">
                      <a:avLst/>
                    </a:prstGeom>
                    <a:noFill/>
                    <a:ln>
                      <a:noFill/>
                    </a:ln>
                  </pic:spPr>
                </pic:pic>
              </a:graphicData>
            </a:graphic>
          </wp:inline>
        </w:drawing>
      </w:r>
    </w:p>
    <w:p w14:paraId="24FFAC09" w14:textId="77777777" w:rsidR="00975C97" w:rsidRPr="0001701A" w:rsidRDefault="00975C97" w:rsidP="00975C97">
      <w:pPr>
        <w:pStyle w:val="TF"/>
      </w:pPr>
      <w:r w:rsidRPr="0001701A">
        <w:t>Figure E.6.5-1:Measurement points</w:t>
      </w:r>
    </w:p>
    <w:p w14:paraId="7F77987A" w14:textId="77777777" w:rsidR="00975C97" w:rsidRPr="0001701A" w:rsidRDefault="00975C97" w:rsidP="00975C97"/>
    <w:p w14:paraId="2A217DE7" w14:textId="77777777" w:rsidR="00975C97" w:rsidRPr="0001701A" w:rsidRDefault="00975C97" w:rsidP="00975C97">
      <w:pPr>
        <w:pStyle w:val="Heading2"/>
      </w:pPr>
      <w:bookmarkStart w:id="217" w:name="_Toc27478765"/>
      <w:bookmarkStart w:id="218" w:name="_Toc36227479"/>
      <w:r w:rsidRPr="0001701A">
        <w:t>E.6.6</w:t>
      </w:r>
      <w:r w:rsidRPr="0001701A">
        <w:tab/>
        <w:t>Pre FFT minimization process</w:t>
      </w:r>
      <w:bookmarkEnd w:id="217"/>
      <w:bookmarkEnd w:id="218"/>
    </w:p>
    <w:p w14:paraId="61E7CAE0" w14:textId="77777777" w:rsidR="00975C97" w:rsidRPr="0001701A" w:rsidRDefault="00975C97" w:rsidP="00975C97">
      <w:r w:rsidRPr="0001701A">
        <w:t xml:space="preserve">The pre-FFT minimization process is applied to each PRACH preamble separately. The time period for the pre- FFT minimisation process includes the complete CP and </w:t>
      </w:r>
      <w:proofErr w:type="spellStart"/>
      <w:r w:rsidRPr="0001701A">
        <w:t>Zadoff</w:t>
      </w:r>
      <w:proofErr w:type="spellEnd"/>
      <w:r w:rsidRPr="0001701A">
        <w:t>-Chu sequence (in other words, the power transition period is per definition outside of this time period) Sample timing, Carrier frequency and carrier leakage in</w:t>
      </w:r>
      <w:r w:rsidRPr="0001701A">
        <w:rPr>
          <w:b/>
        </w:rPr>
        <w:t xml:space="preserve"> </w:t>
      </w:r>
      <w:r w:rsidRPr="0001701A">
        <w:t xml:space="preserve">z(ν) are jointly varied in order to minimise the difference between z(ν) and </w:t>
      </w:r>
      <w:proofErr w:type="spellStart"/>
      <w:r w:rsidRPr="0001701A">
        <w:t>i</w:t>
      </w:r>
      <w:proofErr w:type="spellEnd"/>
      <w:r w:rsidRPr="0001701A">
        <w:t xml:space="preserve">(ν). Best fit (minimum difference) is achieved when the RMS difference value between z(ν) and </w:t>
      </w:r>
      <w:proofErr w:type="spellStart"/>
      <w:r w:rsidRPr="0001701A">
        <w:t>i</w:t>
      </w:r>
      <w:proofErr w:type="spellEnd"/>
      <w:r w:rsidRPr="0001701A">
        <w:t>(ν) is an absolute minimum.</w:t>
      </w:r>
    </w:p>
    <w:p w14:paraId="145EE9EA" w14:textId="77777777" w:rsidR="00975C97" w:rsidRPr="0001701A" w:rsidRDefault="00975C97" w:rsidP="00975C97">
      <w:r w:rsidRPr="0001701A">
        <w:t>After this process the samples z(ν) are called z</w:t>
      </w:r>
      <w:r w:rsidRPr="0001701A">
        <w:rPr>
          <w:vertAlign w:val="superscript"/>
        </w:rPr>
        <w:t>0</w:t>
      </w:r>
      <w:r w:rsidRPr="0001701A">
        <w:t>(ν).</w:t>
      </w:r>
    </w:p>
    <w:p w14:paraId="18407720" w14:textId="77777777" w:rsidR="00975C97" w:rsidRPr="0001701A" w:rsidRDefault="00975C97" w:rsidP="00975C97">
      <w:r w:rsidRPr="0001701A">
        <w:t>RF error, and carrier leakage are necessary for best fit of the measured signal towards the ideal signal in the pre FFT domain. However they are not used to compare them against the limits.</w:t>
      </w:r>
    </w:p>
    <w:p w14:paraId="7C26B42E" w14:textId="77777777" w:rsidR="00975C97" w:rsidRPr="0001701A" w:rsidRDefault="00975C97" w:rsidP="00975C97">
      <w:pPr>
        <w:pStyle w:val="Heading2"/>
      </w:pPr>
      <w:bookmarkStart w:id="219" w:name="_Toc27478766"/>
      <w:bookmarkStart w:id="220" w:name="_Toc36227480"/>
      <w:r w:rsidRPr="0001701A">
        <w:t>E.6.7</w:t>
      </w:r>
      <w:r w:rsidRPr="0001701A">
        <w:tab/>
        <w:t>Timing of the FFT window</w:t>
      </w:r>
      <w:bookmarkEnd w:id="219"/>
      <w:bookmarkEnd w:id="220"/>
    </w:p>
    <w:p w14:paraId="73DB3355" w14:textId="77777777" w:rsidR="00975C97" w:rsidRPr="0001701A" w:rsidRDefault="00975C97" w:rsidP="00975C97">
      <w:pPr>
        <w:rPr>
          <w:rFonts w:eastAsia="Osaka"/>
        </w:rPr>
      </w:pPr>
      <w:r w:rsidRPr="0001701A">
        <w:rPr>
          <w:rFonts w:eastAsia="Osaka"/>
        </w:rPr>
        <w:t>The FFT window length is 24576 samples for preamble format 0, however in the measurement period at least 27744 samples are taken. The position in time for FFT must be determined.</w:t>
      </w:r>
    </w:p>
    <w:p w14:paraId="3B4D3000" w14:textId="77777777" w:rsidR="00975C97" w:rsidRPr="0001701A" w:rsidRDefault="00975C97" w:rsidP="00975C97">
      <w:pPr>
        <w:rPr>
          <w:rFonts w:eastAsia="Osaka"/>
        </w:rPr>
      </w:pPr>
      <w:r w:rsidRPr="0001701A">
        <w:rPr>
          <w:rFonts w:eastAsia="Osaka"/>
        </w:rPr>
        <w:t>In an ideal signal, the FFT may start at any instant within the cyclic prefix without causing an error. The TX filter, however, reduces the window. The EVM requirements shall be met within a window W&lt;CP.</w:t>
      </w:r>
    </w:p>
    <w:p w14:paraId="1B374E0A" w14:textId="77777777" w:rsidR="00975C97" w:rsidRPr="0001701A" w:rsidRDefault="00975C97" w:rsidP="00975C97">
      <w:r w:rsidRPr="0001701A">
        <w:rPr>
          <w:rFonts w:eastAsia="Osaka"/>
        </w:rPr>
        <w:t xml:space="preserve">The reference instant for the FFT start is the centre of the reduced window, called </w:t>
      </w:r>
      <w:r w:rsidRPr="0001701A">
        <w:rPr>
          <w:position w:val="-3"/>
        </w:rPr>
        <w:object w:dxaOrig="360" w:dyaOrig="279" w14:anchorId="44C9287D">
          <v:shape id="_x0000_i1147" type="#_x0000_t75" style="width:18.75pt;height:14.25pt" o:ole="" filled="t">
            <v:fill color2="black"/>
            <v:imagedata r:id="rId230" o:title=""/>
          </v:shape>
          <o:OLEObject Type="Embed" ProgID="Equation.3" ShapeID="_x0000_i1147" DrawAspect="Content" ObjectID="_1710857266" r:id="rId231"/>
        </w:object>
      </w:r>
      <w:r w:rsidRPr="0001701A">
        <w:t xml:space="preserve">, </w:t>
      </w:r>
    </w:p>
    <w:p w14:paraId="33B98789" w14:textId="77777777" w:rsidR="00975C97" w:rsidRPr="0001701A" w:rsidRDefault="00975C97" w:rsidP="00975C97">
      <w:pPr>
        <w:rPr>
          <w:rFonts w:eastAsia="Osaka"/>
        </w:rPr>
      </w:pPr>
      <w:r w:rsidRPr="0001701A">
        <w:t xml:space="preserve">EVM is measured at the following two instants: </w:t>
      </w:r>
      <w:r w:rsidRPr="0001701A">
        <w:rPr>
          <w:position w:val="-3"/>
        </w:rPr>
        <w:object w:dxaOrig="360" w:dyaOrig="279" w14:anchorId="74231E72">
          <v:shape id="_x0000_i1148" type="#_x0000_t75" style="width:18.75pt;height:14.25pt" o:ole="" filled="t">
            <v:fill color2="black"/>
            <v:imagedata r:id="rId230" o:title=""/>
          </v:shape>
          <o:OLEObject Type="Embed" ProgID="Equation.3" ShapeID="_x0000_i1148" DrawAspect="Content" ObjectID="_1710857267" r:id="rId232"/>
        </w:object>
      </w:r>
      <w:r w:rsidRPr="0001701A">
        <w:t xml:space="preserve"> –W/2 and </w:t>
      </w:r>
      <w:r w:rsidRPr="0001701A">
        <w:rPr>
          <w:position w:val="-3"/>
        </w:rPr>
        <w:object w:dxaOrig="360" w:dyaOrig="279" w14:anchorId="0253EFDB">
          <v:shape id="_x0000_i1149" type="#_x0000_t75" style="width:18.75pt;height:14.25pt" o:ole="" filled="t">
            <v:fill color2="black"/>
            <v:imagedata r:id="rId230" o:title=""/>
          </v:shape>
          <o:OLEObject Type="Embed" ProgID="Equation.3" ShapeID="_x0000_i1149" DrawAspect="Content" ObjectID="_1710857268" r:id="rId233"/>
        </w:object>
      </w:r>
      <w:r w:rsidRPr="0001701A">
        <w:t xml:space="preserve"> +W/2. </w:t>
      </w:r>
    </w:p>
    <w:p w14:paraId="6F916B8F" w14:textId="77777777" w:rsidR="00975C97" w:rsidRPr="0001701A" w:rsidRDefault="00975C97" w:rsidP="00975C97">
      <w:r w:rsidRPr="0001701A">
        <w:t>The timing of the measured signal z</w:t>
      </w:r>
      <w:r w:rsidRPr="0001701A">
        <w:rPr>
          <w:vertAlign w:val="superscript"/>
        </w:rPr>
        <w:t>0</w:t>
      </w:r>
      <w:r w:rsidRPr="0001701A">
        <w:t xml:space="preserve">(ν) with respect to the ideal signal </w:t>
      </w:r>
      <w:proofErr w:type="spellStart"/>
      <w:r w:rsidRPr="0001701A">
        <w:t>i</w:t>
      </w:r>
      <w:proofErr w:type="spellEnd"/>
      <w:r w:rsidRPr="0001701A">
        <w:t>(ν) is determined in the pre FFT domain as follows:</w:t>
      </w:r>
    </w:p>
    <w:p w14:paraId="38D83028" w14:textId="77777777" w:rsidR="00975C97" w:rsidRPr="0001701A" w:rsidRDefault="00975C97" w:rsidP="00975C97">
      <w:r w:rsidRPr="0001701A">
        <w:t>Correlation between z</w:t>
      </w:r>
      <w:r w:rsidRPr="0001701A">
        <w:rPr>
          <w:vertAlign w:val="superscript"/>
        </w:rPr>
        <w:t>0</w:t>
      </w:r>
      <w:r w:rsidRPr="0001701A">
        <w:t xml:space="preserve">(ν) and </w:t>
      </w:r>
      <w:proofErr w:type="spellStart"/>
      <w:r w:rsidRPr="0001701A">
        <w:t>i</w:t>
      </w:r>
      <w:proofErr w:type="spellEnd"/>
      <w:r w:rsidRPr="0001701A">
        <w:t>(ν) will result in a correlation peak. The meaning of the correlation peak is approx. the “impulse response” of the TX filter. The correlation peak, (the highest, or in case of more than one, the earliest) indicates the timing in the measured signal with respect to the ideal signal.</w:t>
      </w:r>
    </w:p>
    <w:p w14:paraId="58BC34E3" w14:textId="77777777" w:rsidR="00975C97" w:rsidRPr="0001701A" w:rsidRDefault="00975C97" w:rsidP="00975C97">
      <w:pPr>
        <w:rPr>
          <w:shd w:val="clear" w:color="auto" w:fill="00FFFF"/>
        </w:rPr>
      </w:pPr>
      <w:r w:rsidRPr="0001701A">
        <w:t xml:space="preserve">W is different for different preamble formats and shown in Table E.6.7-1 for </w:t>
      </w:r>
      <w:r w:rsidRPr="0001701A">
        <w:rPr>
          <w:rFonts w:ascii="Calibri" w:eastAsia="Batang" w:hAnsi="Calibri"/>
          <w:position w:val="-10"/>
          <w:sz w:val="22"/>
          <w:szCs w:val="22"/>
        </w:rPr>
        <w:object w:dxaOrig="915" w:dyaOrig="300" w14:anchorId="69256286">
          <v:shape id="_x0000_i1150" type="#_x0000_t75" style="width:46.5pt;height:15pt" o:ole="">
            <v:imagedata r:id="rId234" o:title=""/>
          </v:shape>
          <o:OLEObject Type="Embed" ProgID="Equation.3" ShapeID="_x0000_i1150" DrawAspect="Content" ObjectID="_1710857269" r:id="rId235"/>
        </w:object>
      </w:r>
      <w:r w:rsidRPr="0001701A">
        <w:rPr>
          <w:rFonts w:eastAsia="Batang"/>
        </w:rPr>
        <w:t xml:space="preserve"> and </w:t>
      </w:r>
      <w:r w:rsidRPr="0001701A">
        <w:rPr>
          <w:rFonts w:ascii="Calibri" w:eastAsia="Batang" w:hAnsi="Calibri"/>
          <w:position w:val="-10"/>
          <w:sz w:val="22"/>
          <w:szCs w:val="22"/>
        </w:rPr>
        <w:object w:dxaOrig="1695" w:dyaOrig="345" w14:anchorId="5A4190D6">
          <v:shape id="_x0000_i1151" type="#_x0000_t75" style="width:84.75pt;height:18pt" o:ole="">
            <v:imagedata r:id="rId236" o:title=""/>
          </v:shape>
          <o:OLEObject Type="Embed" ProgID="Equation.3" ShapeID="_x0000_i1151" DrawAspect="Content" ObjectID="_1710857270" r:id="rId237"/>
        </w:object>
      </w:r>
      <w:r w:rsidRPr="0001701A">
        <w:t xml:space="preserve"> in Table E.6.7-2 for </w:t>
      </w:r>
      <w:r w:rsidRPr="0001701A">
        <w:rPr>
          <w:rFonts w:ascii="Calibri" w:eastAsia="Batang" w:hAnsi="Calibri"/>
          <w:position w:val="-10"/>
          <w:sz w:val="22"/>
          <w:szCs w:val="22"/>
        </w:rPr>
        <w:object w:dxaOrig="900" w:dyaOrig="300" w14:anchorId="205E50A3">
          <v:shape id="_x0000_i1152" type="#_x0000_t75" style="width:45pt;height:15pt" o:ole="">
            <v:imagedata r:id="rId238" o:title=""/>
          </v:shape>
          <o:OLEObject Type="Embed" ProgID="Equation.3" ShapeID="_x0000_i1152" DrawAspect="Content" ObjectID="_1710857271" r:id="rId239"/>
        </w:object>
      </w:r>
      <w:r w:rsidRPr="0001701A">
        <w:rPr>
          <w:rFonts w:eastAsia="Batang"/>
        </w:rPr>
        <w:t xml:space="preserve"> and</w:t>
      </w:r>
      <w:r w:rsidRPr="0001701A">
        <w:t xml:space="preserve"> </w:t>
      </w:r>
      <w:r w:rsidRPr="0001701A">
        <w:rPr>
          <w:rFonts w:ascii="Calibri" w:eastAsia="Calibri" w:hAnsi="Calibri"/>
          <w:position w:val="-10"/>
          <w:sz w:val="22"/>
          <w:szCs w:val="22"/>
        </w:rPr>
        <w:object w:dxaOrig="1620" w:dyaOrig="345" w14:anchorId="5D485075">
          <v:shape id="_x0000_i1153" type="#_x0000_t75" style="width:81pt;height:18pt" o:ole="">
            <v:imagedata r:id="rId240" o:title=""/>
          </v:shape>
          <o:OLEObject Type="Embed" ProgID="Equation.3" ShapeID="_x0000_i1153" DrawAspect="Content" ObjectID="_1710857272" r:id="rId241"/>
        </w:object>
      </w:r>
      <w:r w:rsidRPr="0001701A">
        <w:t xml:space="preserve"> where</w:t>
      </w:r>
      <w:r w:rsidRPr="0001701A">
        <w:rPr>
          <w:rFonts w:ascii="Calibri" w:eastAsia="Calibri" w:hAnsi="Calibri"/>
          <w:position w:val="-10"/>
          <w:sz w:val="22"/>
          <w:szCs w:val="22"/>
        </w:rPr>
        <w:object w:dxaOrig="1020" w:dyaOrig="345" w14:anchorId="3A439124">
          <v:shape id="_x0000_i1154" type="#_x0000_t75" style="width:50.25pt;height:18pt" o:ole="">
            <v:imagedata r:id="rId242" o:title=""/>
          </v:shape>
          <o:OLEObject Type="Embed" ProgID="Equation.3" ShapeID="_x0000_i1154" DrawAspect="Content" ObjectID="_1710857273" r:id="rId243"/>
        </w:object>
      </w:r>
      <w:r w:rsidRPr="0001701A">
        <w:fldChar w:fldCharType="begin"/>
      </w:r>
      <w:r w:rsidRPr="0001701A">
        <w:instrText xml:space="preserve"> QUOTE </w:instrText>
      </w:r>
      <w:r w:rsidRPr="0001701A">
        <w:rPr>
          <w:rFonts w:ascii="Cambria Math" w:hAnsi="Cambria Math"/>
        </w:rPr>
        <w:instrText>μ∈{0, 1, 2}</w:instrText>
      </w:r>
      <w:r w:rsidRPr="0001701A">
        <w:instrText xml:space="preserve"> </w:instrText>
      </w:r>
      <w:r w:rsidRPr="0001701A">
        <w:fldChar w:fldCharType="end"/>
      </w:r>
      <w:r w:rsidRPr="0001701A">
        <w:t>.</w:t>
      </w:r>
    </w:p>
    <w:p w14:paraId="4745D7CF" w14:textId="77777777" w:rsidR="00975C97" w:rsidRPr="0001701A" w:rsidRDefault="00975C97" w:rsidP="00975C97">
      <w:pPr>
        <w:pStyle w:val="TH"/>
      </w:pPr>
      <w:r w:rsidRPr="0001701A">
        <w:lastRenderedPageBreak/>
        <w:t xml:space="preserve">Table E.6.7-1: EVM window length for PRACH formats for </w:t>
      </w:r>
      <w:r w:rsidRPr="0001701A">
        <w:rPr>
          <w:rFonts w:eastAsia="Batang"/>
          <w:position w:val="-10"/>
          <w:sz w:val="22"/>
          <w:szCs w:val="22"/>
        </w:rPr>
        <w:object w:dxaOrig="915" w:dyaOrig="300" w14:anchorId="4D23D67D">
          <v:shape id="_x0000_i1155" type="#_x0000_t75" style="width:46.5pt;height:15pt" o:ole="">
            <v:imagedata r:id="rId234" o:title=""/>
          </v:shape>
          <o:OLEObject Type="Embed" ProgID="Equation.3" ShapeID="_x0000_i1155" DrawAspect="Content" ObjectID="_1710857274" r:id="rId244"/>
        </w:objec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975C97" w:rsidRPr="0001701A" w14:paraId="54923815" w14:textId="77777777" w:rsidTr="00C971DC">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D74F6E4" w14:textId="77777777" w:rsidR="00975C97" w:rsidRPr="0001701A" w:rsidRDefault="00975C97" w:rsidP="00C971DC">
            <w:pPr>
              <w:pStyle w:val="TAH"/>
              <w:rPr>
                <w:rFonts w:cs="Arial"/>
              </w:rPr>
            </w:pPr>
            <w:r w:rsidRPr="0001701A">
              <w:rPr>
                <w:rFonts w:cs="Arial"/>
              </w:rP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B3068BC" w14:textId="77777777" w:rsidR="00975C97" w:rsidRPr="0001701A" w:rsidRDefault="00975C97" w:rsidP="00C971DC">
            <w:pPr>
              <w:pStyle w:val="TAH"/>
              <w:rPr>
                <w:rFonts w:cs="Arial"/>
              </w:rPr>
            </w:pPr>
            <w:r w:rsidRPr="0001701A">
              <w:rPr>
                <w:rFonts w:cs="Arial"/>
              </w:rPr>
              <w:t xml:space="preserve">Cyclic prefix length </w:t>
            </w:r>
            <w:r w:rsidRPr="0001701A">
              <w:rPr>
                <w:rFonts w:eastAsia="Calibri" w:cs="Arial"/>
                <w:position w:val="-14"/>
                <w:szCs w:val="22"/>
              </w:rPr>
              <w:object w:dxaOrig="375" w:dyaOrig="345" w14:anchorId="72E84D07">
                <v:shape id="_x0000_i1156" type="#_x0000_t75" style="width:18.75pt;height:18pt" o:ole="">
                  <v:imagedata r:id="rId245" o:title=""/>
                </v:shape>
                <o:OLEObject Type="Embed" ProgID="Equation.3" ShapeID="_x0000_i1156" DrawAspect="Content" ObjectID="_1710857275" r:id="rId246"/>
              </w:object>
            </w:r>
          </w:p>
        </w:tc>
        <w:tc>
          <w:tcPr>
            <w:tcW w:w="1174" w:type="dxa"/>
            <w:tcBorders>
              <w:top w:val="single" w:sz="4" w:space="0" w:color="auto"/>
              <w:left w:val="single" w:sz="4" w:space="0" w:color="auto"/>
              <w:bottom w:val="single" w:sz="4" w:space="0" w:color="auto"/>
              <w:right w:val="single" w:sz="4" w:space="0" w:color="auto"/>
            </w:tcBorders>
            <w:vAlign w:val="center"/>
            <w:hideMark/>
          </w:tcPr>
          <w:p w14:paraId="3B2EE151" w14:textId="77777777" w:rsidR="00975C97" w:rsidRPr="0001701A" w:rsidRDefault="00975C97" w:rsidP="00C971DC">
            <w:pPr>
              <w:pStyle w:val="TAH"/>
              <w:rPr>
                <w:rFonts w:cs="Arial"/>
              </w:rPr>
            </w:pPr>
            <w:r w:rsidRPr="0001701A">
              <w:rPr>
                <w:rFonts w:cs="Arial"/>
              </w:rPr>
              <w:t>Nominal FFT size</w:t>
            </w:r>
            <w:r w:rsidRPr="0001701A">
              <w:rPr>
                <w:rFonts w:cs="Arial"/>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086C55B" w14:textId="77777777" w:rsidR="00975C97" w:rsidRPr="0001701A" w:rsidRDefault="00975C97" w:rsidP="00C971DC">
            <w:pPr>
              <w:pStyle w:val="TAH"/>
              <w:rPr>
                <w:rFonts w:cs="Arial"/>
              </w:rPr>
            </w:pPr>
            <w:r w:rsidRPr="0001701A">
              <w:rPr>
                <w:rFonts w:cs="Arial"/>
              </w:rPr>
              <w:t xml:space="preserve">EVM window length </w:t>
            </w:r>
            <w:proofErr w:type="spellStart"/>
            <w:r w:rsidRPr="0001701A">
              <w:rPr>
                <w:rFonts w:cs="Arial"/>
                <w:i/>
              </w:rPr>
              <w:t>W</w:t>
            </w:r>
            <w:r w:rsidRPr="0001701A">
              <w:rPr>
                <w:rFonts w:cs="Arial"/>
              </w:rPr>
              <w:t xml:space="preserve"> in</w:t>
            </w:r>
            <w:proofErr w:type="spellEnd"/>
            <w:r w:rsidRPr="0001701A">
              <w:rPr>
                <w:rFonts w:cs="Arial"/>
              </w:rPr>
              <w:t xml:space="preserve">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D4E013D" w14:textId="77777777" w:rsidR="00975C97" w:rsidRPr="0001701A" w:rsidRDefault="00975C97" w:rsidP="00C971DC">
            <w:pPr>
              <w:pStyle w:val="TAH"/>
              <w:rPr>
                <w:rFonts w:cs="Arial"/>
              </w:rPr>
            </w:pPr>
            <w:r w:rsidRPr="0001701A">
              <w:rPr>
                <w:rFonts w:cs="Arial"/>
              </w:rPr>
              <w:t xml:space="preserve">Ratio of </w:t>
            </w:r>
            <w:r w:rsidRPr="0001701A">
              <w:rPr>
                <w:rFonts w:cs="Arial"/>
                <w:i/>
              </w:rPr>
              <w:t>W</w:t>
            </w:r>
            <w:r w:rsidRPr="0001701A">
              <w:rPr>
                <w:rFonts w:cs="Arial"/>
              </w:rPr>
              <w:t xml:space="preserve"> to CP*</w:t>
            </w:r>
          </w:p>
        </w:tc>
      </w:tr>
      <w:tr w:rsidR="00975C97" w:rsidRPr="0001701A" w14:paraId="6FD4F70C"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087E5CF1" w14:textId="77777777" w:rsidR="00975C97" w:rsidRPr="0001701A" w:rsidRDefault="00975C97" w:rsidP="00C971DC">
            <w:pPr>
              <w:pStyle w:val="TAC"/>
              <w:rPr>
                <w:rFonts w:cs="Arial"/>
              </w:rPr>
            </w:pPr>
            <w:r w:rsidRPr="0001701A">
              <w:rPr>
                <w:rFonts w:cs="Arial"/>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C03ED2" w14:textId="77777777" w:rsidR="00975C97" w:rsidRPr="0001701A" w:rsidRDefault="00975C97" w:rsidP="00C971DC">
            <w:pPr>
              <w:pStyle w:val="TAC"/>
              <w:rPr>
                <w:rFonts w:cs="Arial"/>
              </w:rPr>
            </w:pPr>
            <w:r w:rsidRPr="0001701A">
              <w:rPr>
                <w:rFonts w:cs="Arial"/>
              </w:rPr>
              <w:t>3168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5437041C" w14:textId="77777777" w:rsidR="00975C97" w:rsidRPr="0001701A" w:rsidRDefault="00975C97" w:rsidP="00C971DC">
            <w:pPr>
              <w:pStyle w:val="TAC"/>
              <w:rPr>
                <w:rFonts w:cs="Arial"/>
              </w:rPr>
            </w:pPr>
            <w:r w:rsidRPr="0001701A">
              <w:rPr>
                <w:rFonts w:cs="Arial"/>
              </w:rPr>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DA58FE5" w14:textId="77777777" w:rsidR="00975C97" w:rsidRPr="0001701A" w:rsidRDefault="00975C97" w:rsidP="00C971DC">
            <w:pPr>
              <w:pStyle w:val="TAC"/>
              <w:rPr>
                <w:rFonts w:cs="Arial"/>
                <w:lang w:eastAsia="zh-CN"/>
              </w:rPr>
            </w:pPr>
            <w:r w:rsidRPr="0001701A">
              <w:rPr>
                <w:rFonts w:cs="Arial"/>
                <w:lang w:eastAsia="zh-CN"/>
              </w:rPr>
              <w:t>2307</w:t>
            </w:r>
          </w:p>
        </w:tc>
        <w:tc>
          <w:tcPr>
            <w:tcW w:w="1279" w:type="dxa"/>
            <w:tcBorders>
              <w:top w:val="single" w:sz="4" w:space="0" w:color="auto"/>
              <w:left w:val="single" w:sz="4" w:space="0" w:color="auto"/>
              <w:bottom w:val="single" w:sz="4" w:space="0" w:color="auto"/>
              <w:right w:val="single" w:sz="4" w:space="0" w:color="auto"/>
            </w:tcBorders>
            <w:hideMark/>
          </w:tcPr>
          <w:p w14:paraId="338E2958" w14:textId="77777777" w:rsidR="00975C97" w:rsidRPr="0001701A" w:rsidRDefault="00975C97" w:rsidP="00C971DC">
            <w:pPr>
              <w:pStyle w:val="TAC"/>
              <w:rPr>
                <w:rFonts w:cs="Arial"/>
              </w:rPr>
            </w:pPr>
            <w:r w:rsidRPr="0001701A">
              <w:rPr>
                <w:rFonts w:ascii="Calibri" w:hAnsi="Calibri" w:cs="Calibri"/>
                <w:sz w:val="22"/>
              </w:rPr>
              <w:t>72.8%</w:t>
            </w:r>
          </w:p>
        </w:tc>
      </w:tr>
      <w:tr w:rsidR="00975C97" w:rsidRPr="0001701A" w14:paraId="5EA8EF3B"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8167EA5" w14:textId="77777777" w:rsidR="00975C97" w:rsidRPr="0001701A" w:rsidRDefault="00975C97" w:rsidP="00C971DC">
            <w:pPr>
              <w:pStyle w:val="TAC"/>
              <w:rPr>
                <w:rFonts w:cs="Arial"/>
              </w:rPr>
            </w:pPr>
            <w:r w:rsidRPr="0001701A">
              <w:rPr>
                <w:rFonts w:cs="Aria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05605F" w14:textId="77777777" w:rsidR="00975C97" w:rsidRPr="0001701A" w:rsidRDefault="00975C97" w:rsidP="00C971DC">
            <w:pPr>
              <w:pStyle w:val="TAC"/>
              <w:rPr>
                <w:rFonts w:cs="Arial"/>
              </w:rPr>
            </w:pPr>
            <w:r w:rsidRPr="0001701A">
              <w:rPr>
                <w:rFonts w:cs="Arial"/>
              </w:rPr>
              <w:t>21024</w:t>
            </w:r>
          </w:p>
        </w:tc>
        <w:tc>
          <w:tcPr>
            <w:tcW w:w="1174" w:type="dxa"/>
            <w:tcBorders>
              <w:top w:val="single" w:sz="4" w:space="0" w:color="auto"/>
              <w:left w:val="single" w:sz="4" w:space="0" w:color="auto"/>
              <w:bottom w:val="single" w:sz="4" w:space="0" w:color="auto"/>
              <w:right w:val="single" w:sz="4" w:space="0" w:color="auto"/>
            </w:tcBorders>
            <w:vAlign w:val="center"/>
            <w:hideMark/>
          </w:tcPr>
          <w:p w14:paraId="534F13F2" w14:textId="77777777" w:rsidR="00975C97" w:rsidRPr="0001701A" w:rsidRDefault="00975C97" w:rsidP="00C971DC">
            <w:pPr>
              <w:pStyle w:val="TAC"/>
              <w:rPr>
                <w:rFonts w:cs="Arial"/>
              </w:rPr>
            </w:pPr>
            <w:r w:rsidRPr="0001701A">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BBD1970" w14:textId="77777777" w:rsidR="00975C97" w:rsidRPr="0001701A" w:rsidRDefault="00975C97" w:rsidP="00C971DC">
            <w:pPr>
              <w:pStyle w:val="TAC"/>
              <w:rPr>
                <w:rFonts w:cs="Arial"/>
                <w:lang w:eastAsia="zh-CN"/>
              </w:rPr>
            </w:pPr>
            <w:r w:rsidRPr="0001701A">
              <w:rPr>
                <w:rFonts w:cs="Arial"/>
                <w:lang w:eastAsia="zh-CN"/>
              </w:rPr>
              <w:t>20163</w:t>
            </w:r>
          </w:p>
        </w:tc>
        <w:tc>
          <w:tcPr>
            <w:tcW w:w="1279" w:type="dxa"/>
            <w:tcBorders>
              <w:top w:val="single" w:sz="4" w:space="0" w:color="auto"/>
              <w:left w:val="single" w:sz="4" w:space="0" w:color="auto"/>
              <w:bottom w:val="single" w:sz="4" w:space="0" w:color="auto"/>
              <w:right w:val="single" w:sz="4" w:space="0" w:color="auto"/>
            </w:tcBorders>
            <w:hideMark/>
          </w:tcPr>
          <w:p w14:paraId="40858E17" w14:textId="77777777" w:rsidR="00975C97" w:rsidRPr="0001701A" w:rsidRDefault="00975C97" w:rsidP="00C971DC">
            <w:pPr>
              <w:pStyle w:val="TAC"/>
              <w:rPr>
                <w:rFonts w:cs="Arial"/>
              </w:rPr>
            </w:pPr>
            <w:r w:rsidRPr="0001701A">
              <w:rPr>
                <w:rFonts w:ascii="Calibri" w:hAnsi="Calibri" w:cs="Calibri"/>
                <w:sz w:val="22"/>
              </w:rPr>
              <w:t>95.9%</w:t>
            </w:r>
          </w:p>
        </w:tc>
      </w:tr>
      <w:tr w:rsidR="00975C97" w:rsidRPr="0001701A" w14:paraId="262E5A01"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1EE9356" w14:textId="77777777" w:rsidR="00975C97" w:rsidRPr="0001701A" w:rsidRDefault="00975C97" w:rsidP="00C971DC">
            <w:pPr>
              <w:pStyle w:val="TAC"/>
              <w:rPr>
                <w:rFonts w:cs="Arial"/>
              </w:rPr>
            </w:pPr>
            <w:r w:rsidRPr="0001701A">
              <w:rPr>
                <w:rFonts w:cs="Arial"/>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97091C" w14:textId="77777777" w:rsidR="00975C97" w:rsidRPr="0001701A" w:rsidRDefault="00975C97" w:rsidP="00C971DC">
            <w:pPr>
              <w:pStyle w:val="TAC"/>
              <w:rPr>
                <w:rFonts w:cs="Arial"/>
              </w:rPr>
            </w:pPr>
            <w:r w:rsidRPr="0001701A">
              <w:rPr>
                <w:rFonts w:cs="Arial"/>
              </w:rPr>
              <w:t>4688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254539DC" w14:textId="77777777" w:rsidR="00975C97" w:rsidRPr="0001701A" w:rsidRDefault="00975C97" w:rsidP="00C971DC">
            <w:pPr>
              <w:pStyle w:val="TAC"/>
              <w:rPr>
                <w:rFonts w:cs="Arial"/>
              </w:rPr>
            </w:pPr>
            <w:r w:rsidRPr="0001701A">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6BC979B9" w14:textId="77777777" w:rsidR="00975C97" w:rsidRPr="0001701A" w:rsidRDefault="00975C97" w:rsidP="00C971DC">
            <w:pPr>
              <w:pStyle w:val="TAC"/>
              <w:rPr>
                <w:rFonts w:cs="Arial"/>
                <w:lang w:eastAsia="zh-CN"/>
              </w:rPr>
            </w:pPr>
            <w:r w:rsidRPr="0001701A">
              <w:rPr>
                <w:rFonts w:cs="Arial"/>
                <w:lang w:eastAsia="zh-CN"/>
              </w:rPr>
              <w:t>3827</w:t>
            </w:r>
          </w:p>
        </w:tc>
        <w:tc>
          <w:tcPr>
            <w:tcW w:w="1279" w:type="dxa"/>
            <w:tcBorders>
              <w:top w:val="single" w:sz="4" w:space="0" w:color="auto"/>
              <w:left w:val="single" w:sz="4" w:space="0" w:color="auto"/>
              <w:bottom w:val="single" w:sz="4" w:space="0" w:color="auto"/>
              <w:right w:val="single" w:sz="4" w:space="0" w:color="auto"/>
            </w:tcBorders>
            <w:hideMark/>
          </w:tcPr>
          <w:p w14:paraId="2B4F8F04" w14:textId="77777777" w:rsidR="00975C97" w:rsidRPr="0001701A" w:rsidRDefault="00975C97" w:rsidP="00C971DC">
            <w:pPr>
              <w:pStyle w:val="TAC"/>
              <w:rPr>
                <w:rFonts w:cs="Arial"/>
              </w:rPr>
            </w:pPr>
            <w:r w:rsidRPr="0001701A">
              <w:rPr>
                <w:rFonts w:ascii="Calibri" w:hAnsi="Calibri" w:cs="Calibri"/>
                <w:sz w:val="22"/>
              </w:rPr>
              <w:t>81.6%</w:t>
            </w:r>
          </w:p>
        </w:tc>
      </w:tr>
      <w:tr w:rsidR="00975C97" w:rsidRPr="0001701A" w14:paraId="2923DC3E"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B3FB220" w14:textId="77777777" w:rsidR="00975C97" w:rsidRPr="0001701A" w:rsidRDefault="00975C97" w:rsidP="00C971DC">
            <w:pPr>
              <w:pStyle w:val="TAC"/>
              <w:rPr>
                <w:rFonts w:cs="Arial"/>
              </w:rPr>
            </w:pPr>
            <w:r w:rsidRPr="0001701A">
              <w:rPr>
                <w:rFonts w:cs="Arial"/>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A166B1" w14:textId="77777777" w:rsidR="00975C97" w:rsidRPr="0001701A" w:rsidRDefault="00975C97" w:rsidP="00C971DC">
            <w:pPr>
              <w:pStyle w:val="TAC"/>
              <w:rPr>
                <w:rFonts w:cs="Arial"/>
              </w:rPr>
            </w:pPr>
            <w:r w:rsidRPr="0001701A">
              <w:rPr>
                <w:rFonts w:cs="Arial"/>
              </w:rPr>
              <w:t>3168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BED71D1" w14:textId="77777777" w:rsidR="00975C97" w:rsidRPr="0001701A" w:rsidRDefault="00975C97" w:rsidP="00C971DC">
            <w:pPr>
              <w:pStyle w:val="TAC"/>
              <w:rPr>
                <w:rFonts w:cs="Arial"/>
              </w:rPr>
            </w:pPr>
            <w:r w:rsidRPr="0001701A">
              <w:t>6144</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F34066A" w14:textId="77777777" w:rsidR="00975C97" w:rsidRPr="0001701A" w:rsidRDefault="00975C97" w:rsidP="00C971DC">
            <w:pPr>
              <w:pStyle w:val="TAC"/>
              <w:rPr>
                <w:rFonts w:cs="Arial"/>
                <w:lang w:eastAsia="zh-CN"/>
              </w:rPr>
            </w:pPr>
            <w:r w:rsidRPr="0001701A">
              <w:rPr>
                <w:rFonts w:cs="Arial"/>
                <w:lang w:eastAsia="zh-CN"/>
              </w:rPr>
              <w:t>2952</w:t>
            </w:r>
          </w:p>
        </w:tc>
        <w:tc>
          <w:tcPr>
            <w:tcW w:w="1279" w:type="dxa"/>
            <w:tcBorders>
              <w:top w:val="single" w:sz="4" w:space="0" w:color="auto"/>
              <w:left w:val="single" w:sz="4" w:space="0" w:color="auto"/>
              <w:bottom w:val="single" w:sz="4" w:space="0" w:color="auto"/>
              <w:right w:val="single" w:sz="4" w:space="0" w:color="auto"/>
            </w:tcBorders>
            <w:hideMark/>
          </w:tcPr>
          <w:p w14:paraId="79E6DFC7" w14:textId="77777777" w:rsidR="00975C97" w:rsidRPr="0001701A" w:rsidRDefault="00975C97" w:rsidP="00C971DC">
            <w:pPr>
              <w:pStyle w:val="TAC"/>
              <w:rPr>
                <w:rFonts w:cs="Arial"/>
              </w:rPr>
            </w:pPr>
            <w:r w:rsidRPr="0001701A">
              <w:rPr>
                <w:rFonts w:ascii="Calibri" w:hAnsi="Calibri" w:cs="Calibri"/>
                <w:sz w:val="22"/>
              </w:rPr>
              <w:t>93.2%</w:t>
            </w:r>
          </w:p>
        </w:tc>
      </w:tr>
      <w:tr w:rsidR="00975C97" w:rsidRPr="0001701A" w14:paraId="25733B39" w14:textId="77777777" w:rsidTr="00C971DC">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14:paraId="5FC4EF3E" w14:textId="77777777" w:rsidR="00975C97" w:rsidRPr="0001701A" w:rsidRDefault="00975C97" w:rsidP="00C971DC">
            <w:pPr>
              <w:pStyle w:val="TAN"/>
              <w:rPr>
                <w:rFonts w:cs="Arial"/>
              </w:rPr>
            </w:pPr>
            <w:r w:rsidRPr="0001701A">
              <w:rPr>
                <w:rFonts w:cs="Arial"/>
              </w:rPr>
              <w:t>Note 1:</w:t>
            </w:r>
            <w:r w:rsidRPr="0001701A">
              <w:rPr>
                <w:rFonts w:cs="Arial"/>
              </w:rPr>
              <w:tab/>
              <w:t>The use of other FFT sizes is possible as long as appropriate scaling of the window length is applied</w:t>
            </w:r>
          </w:p>
          <w:p w14:paraId="211B0A9F" w14:textId="77777777" w:rsidR="00975C97" w:rsidRPr="0001701A" w:rsidRDefault="00975C97" w:rsidP="00C971DC">
            <w:pPr>
              <w:pStyle w:val="TAN"/>
              <w:rPr>
                <w:rFonts w:cs="Arial"/>
              </w:rPr>
            </w:pPr>
            <w:r w:rsidRPr="0001701A">
              <w:rPr>
                <w:rFonts w:cs="Arial"/>
              </w:rPr>
              <w:t>Note 2:</w:t>
            </w:r>
            <w:r w:rsidRPr="0001701A">
              <w:rPr>
                <w:rFonts w:cs="Arial"/>
              </w:rPr>
              <w:tab/>
              <w:t>These percentages are informative</w:t>
            </w:r>
          </w:p>
        </w:tc>
      </w:tr>
    </w:tbl>
    <w:p w14:paraId="50B3BBCB" w14:textId="77777777" w:rsidR="00975C97" w:rsidRPr="0001701A" w:rsidRDefault="00975C97" w:rsidP="00975C97"/>
    <w:p w14:paraId="1A383C88" w14:textId="77777777" w:rsidR="00975C97" w:rsidRPr="0001701A" w:rsidRDefault="00975C97" w:rsidP="00975C97">
      <w:pPr>
        <w:pStyle w:val="TH"/>
        <w:rPr>
          <w:sz w:val="22"/>
        </w:rPr>
      </w:pPr>
      <w:r w:rsidRPr="0001701A">
        <w:t xml:space="preserve">Table E.6.7-2: EVM window length for PRACH formats for </w:t>
      </w:r>
      <w:r w:rsidRPr="0001701A">
        <w:rPr>
          <w:rFonts w:eastAsia="Batang"/>
          <w:position w:val="-10"/>
          <w:sz w:val="22"/>
          <w:szCs w:val="22"/>
        </w:rPr>
        <w:object w:dxaOrig="900" w:dyaOrig="300" w14:anchorId="54DFFAA8">
          <v:shape id="_x0000_i1157" type="#_x0000_t75" style="width:45pt;height:15pt" o:ole="">
            <v:imagedata r:id="rId238" o:title=""/>
          </v:shape>
          <o:OLEObject Type="Embed" ProgID="Equation.3" ShapeID="_x0000_i1157" DrawAspect="Content" ObjectID="_1710857276" r:id="rId247"/>
        </w:objec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975C97" w:rsidRPr="0001701A" w14:paraId="39E1AB36" w14:textId="77777777" w:rsidTr="00C971DC">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7A76E274" w14:textId="77777777" w:rsidR="00975C97" w:rsidRPr="0001701A" w:rsidRDefault="00975C97" w:rsidP="00C971DC">
            <w:pPr>
              <w:pStyle w:val="TAH"/>
              <w:rPr>
                <w:rFonts w:cs="Arial"/>
              </w:rPr>
            </w:pPr>
            <w:r w:rsidRPr="0001701A">
              <w:rPr>
                <w:rFonts w:cs="Arial"/>
              </w:rP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DDA6D0F" w14:textId="77777777" w:rsidR="00975C97" w:rsidRPr="0001701A" w:rsidRDefault="00975C97" w:rsidP="00C971DC">
            <w:pPr>
              <w:pStyle w:val="TAH"/>
              <w:rPr>
                <w:rFonts w:cs="Arial"/>
              </w:rPr>
            </w:pPr>
            <w:r w:rsidRPr="0001701A">
              <w:rPr>
                <w:rFonts w:cs="Arial"/>
              </w:rPr>
              <w:t xml:space="preserve">Cyclic prefix length </w:t>
            </w:r>
            <w:r w:rsidRPr="0001701A">
              <w:rPr>
                <w:rFonts w:eastAsia="Calibri" w:cs="Arial"/>
                <w:position w:val="-14"/>
                <w:szCs w:val="22"/>
              </w:rPr>
              <w:object w:dxaOrig="375" w:dyaOrig="345" w14:anchorId="2F9FD546">
                <v:shape id="_x0000_i1158" type="#_x0000_t75" style="width:18.75pt;height:18pt" o:ole="">
                  <v:imagedata r:id="rId245" o:title=""/>
                </v:shape>
                <o:OLEObject Type="Embed" ProgID="Equation.3" ShapeID="_x0000_i1158" DrawAspect="Content" ObjectID="_1710857277" r:id="rId248"/>
              </w:object>
            </w:r>
          </w:p>
        </w:tc>
        <w:tc>
          <w:tcPr>
            <w:tcW w:w="1174" w:type="dxa"/>
            <w:tcBorders>
              <w:top w:val="single" w:sz="4" w:space="0" w:color="auto"/>
              <w:left w:val="single" w:sz="4" w:space="0" w:color="auto"/>
              <w:bottom w:val="single" w:sz="4" w:space="0" w:color="auto"/>
              <w:right w:val="single" w:sz="4" w:space="0" w:color="auto"/>
            </w:tcBorders>
            <w:vAlign w:val="center"/>
            <w:hideMark/>
          </w:tcPr>
          <w:p w14:paraId="7F96A818" w14:textId="77777777" w:rsidR="00975C97" w:rsidRPr="0001701A" w:rsidRDefault="00975C97" w:rsidP="00C971DC">
            <w:pPr>
              <w:pStyle w:val="TAH"/>
              <w:rPr>
                <w:rFonts w:cs="Arial"/>
              </w:rPr>
            </w:pPr>
            <w:r w:rsidRPr="0001701A">
              <w:rPr>
                <w:rFonts w:cs="Arial"/>
              </w:rPr>
              <w:t>Nominal FFT size</w:t>
            </w:r>
            <w:r w:rsidRPr="0001701A">
              <w:rPr>
                <w:rFonts w:cs="Arial"/>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1BBA424" w14:textId="77777777" w:rsidR="00975C97" w:rsidRPr="0001701A" w:rsidRDefault="00975C97" w:rsidP="00C971DC">
            <w:pPr>
              <w:pStyle w:val="TAH"/>
              <w:rPr>
                <w:rFonts w:cs="Arial"/>
              </w:rPr>
            </w:pPr>
            <w:r w:rsidRPr="0001701A">
              <w:rPr>
                <w:rFonts w:cs="Arial"/>
              </w:rPr>
              <w:t xml:space="preserve">EVM window length </w:t>
            </w:r>
            <w:proofErr w:type="spellStart"/>
            <w:r w:rsidRPr="0001701A">
              <w:rPr>
                <w:rFonts w:cs="Arial"/>
                <w:i/>
              </w:rPr>
              <w:t>W</w:t>
            </w:r>
            <w:r w:rsidRPr="0001701A">
              <w:rPr>
                <w:rFonts w:cs="Arial"/>
              </w:rPr>
              <w:t xml:space="preserve"> in</w:t>
            </w:r>
            <w:proofErr w:type="spellEnd"/>
            <w:r w:rsidRPr="0001701A">
              <w:rPr>
                <w:rFonts w:cs="Arial"/>
              </w:rPr>
              <w:t xml:space="preserve">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694E9FF" w14:textId="77777777" w:rsidR="00975C97" w:rsidRPr="0001701A" w:rsidRDefault="00975C97" w:rsidP="00C971DC">
            <w:pPr>
              <w:pStyle w:val="TAH"/>
              <w:rPr>
                <w:rFonts w:cs="Arial"/>
              </w:rPr>
            </w:pPr>
            <w:r w:rsidRPr="0001701A">
              <w:rPr>
                <w:rFonts w:cs="Arial"/>
              </w:rPr>
              <w:t xml:space="preserve">Ratio of </w:t>
            </w:r>
            <w:r w:rsidRPr="0001701A">
              <w:rPr>
                <w:rFonts w:cs="Arial"/>
                <w:i/>
              </w:rPr>
              <w:t>W</w:t>
            </w:r>
            <w:r w:rsidRPr="0001701A">
              <w:rPr>
                <w:rFonts w:cs="Arial"/>
              </w:rPr>
              <w:t xml:space="preserve"> to CP*</w:t>
            </w:r>
          </w:p>
        </w:tc>
      </w:tr>
      <w:tr w:rsidR="00975C97" w:rsidRPr="0001701A" w14:paraId="58980C00"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21720CB6" w14:textId="77777777" w:rsidR="00975C97" w:rsidRPr="0001701A" w:rsidRDefault="00975C97" w:rsidP="00C971DC">
            <w:pPr>
              <w:pStyle w:val="TAC"/>
              <w:rPr>
                <w:rFonts w:eastAsia="Batang"/>
              </w:rPr>
            </w:pPr>
            <w:r w:rsidRPr="0001701A">
              <w:rPr>
                <w:rFonts w:eastAsia="Batang"/>
              </w:rPr>
              <w:t>A1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F5E70A5" w14:textId="77777777" w:rsidR="00975C97" w:rsidRPr="0001701A" w:rsidRDefault="00975C97" w:rsidP="00C971DC">
            <w:pPr>
              <w:pStyle w:val="TAC"/>
              <w:rPr>
                <w:rFonts w:eastAsia="Batang"/>
              </w:rPr>
            </w:pPr>
            <w:r w:rsidRPr="0001701A">
              <w:rPr>
                <w:rFonts w:eastAsia="Batang"/>
              </w:rPr>
              <w:t>288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r w:rsidRPr="0001701A">
              <w:rPr>
                <w:rFonts w:eastAsia="Batang"/>
              </w:rPr>
              <w:fldChar w:fldCharType="begin"/>
            </w:r>
            <w:r w:rsidRPr="0001701A">
              <w:rPr>
                <w:rFonts w:eastAsia="Batang"/>
              </w:rPr>
              <w:instrText xml:space="preserve"> QUOTE </w:instrText>
            </w:r>
            <w:r w:rsidRPr="0001701A">
              <w:rPr>
                <w:rFonts w:ascii="Cambria Math" w:hAnsi="Cambria Math"/>
                <w:kern w:val="2"/>
                <w:sz w:val="21"/>
                <w:lang w:eastAsia="zh-CN"/>
              </w:rPr>
              <w:instrText>μ∈0,1,2</w:instrText>
            </w:r>
            <w:r w:rsidRPr="0001701A">
              <w:rPr>
                <w:rFonts w:eastAsia="Batang"/>
              </w:rPr>
              <w:instrText xml:space="preserve"> </w:instrText>
            </w:r>
            <w:r w:rsidRPr="0001701A">
              <w:rPr>
                <w:rFonts w:eastAsia="Batang"/>
              </w:rPr>
              <w:fldChar w:fldCharType="end"/>
            </w:r>
            <w:r w:rsidRPr="0001701A">
              <w:rPr>
                <w:rFonts w:eastAsia="Batang"/>
              </w:rPr>
              <w:fldChar w:fldCharType="begin"/>
            </w:r>
            <w:r w:rsidRPr="0001701A">
              <w:rPr>
                <w:rFonts w:eastAsia="Batang"/>
              </w:rPr>
              <w:instrText xml:space="preserve"> QUOTE </w:instrText>
            </w:r>
            <w:r w:rsidRPr="0001701A">
              <w:rPr>
                <w:rFonts w:ascii="Cambria Math" w:hAnsi="Cambria Math"/>
              </w:rPr>
              <w:instrText>μ∈{0, 1, 2}</w:instrText>
            </w:r>
            <w:r w:rsidRPr="0001701A">
              <w:rPr>
                <w:rFonts w:eastAsia="Batang"/>
              </w:rPr>
              <w:instrText xml:space="preserve"> </w:instrText>
            </w:r>
            <w:r w:rsidRPr="0001701A">
              <w:rPr>
                <w:rFonts w:eastAsia="Batang"/>
              </w:rPr>
              <w:fldChar w:fldCharType="end"/>
            </w:r>
          </w:p>
        </w:tc>
        <w:tc>
          <w:tcPr>
            <w:tcW w:w="1174" w:type="dxa"/>
            <w:tcBorders>
              <w:top w:val="single" w:sz="4" w:space="0" w:color="auto"/>
              <w:left w:val="single" w:sz="4" w:space="0" w:color="auto"/>
              <w:bottom w:val="single" w:sz="4" w:space="0" w:color="auto"/>
              <w:right w:val="single" w:sz="4" w:space="0" w:color="auto"/>
            </w:tcBorders>
            <w:vAlign w:val="center"/>
            <w:hideMark/>
          </w:tcPr>
          <w:p w14:paraId="55142B34"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r w:rsidRPr="0001701A">
              <w:rPr>
                <w:rFonts w:eastAsia="Batang"/>
              </w:rPr>
              <w:fldChar w:fldCharType="begin"/>
            </w:r>
            <w:r w:rsidRPr="0001701A">
              <w:rPr>
                <w:rFonts w:eastAsia="Batang"/>
              </w:rPr>
              <w:instrText xml:space="preserve"> QUOTE </w:instrText>
            </w:r>
            <w:r w:rsidRPr="0001701A">
              <w:rPr>
                <w:rFonts w:ascii="Cambria Math" w:hAnsi="Cambria Math"/>
                <w:kern w:val="2"/>
                <w:sz w:val="21"/>
                <w:lang w:eastAsia="zh-CN"/>
              </w:rPr>
              <w:instrText>μ∈0,1,2</w:instrText>
            </w:r>
            <w:r w:rsidRPr="0001701A">
              <w:rPr>
                <w:rFonts w:eastAsia="Batang"/>
              </w:rPr>
              <w:instrText xml:space="preserve"> </w:instrText>
            </w:r>
            <w:r w:rsidRPr="0001701A">
              <w:rPr>
                <w:rFonts w:eastAsia="Batang"/>
              </w:rPr>
              <w:fldChar w:fldCharType="end"/>
            </w:r>
            <w:r w:rsidRPr="0001701A">
              <w:rPr>
                <w:rFonts w:eastAsia="Batang"/>
              </w:rPr>
              <w:fldChar w:fldCharType="begin"/>
            </w:r>
            <w:r w:rsidRPr="0001701A">
              <w:rPr>
                <w:rFonts w:eastAsia="Batang"/>
              </w:rPr>
              <w:instrText xml:space="preserve"> QUOTE </w:instrText>
            </w:r>
            <w:r w:rsidRPr="0001701A">
              <w:rPr>
                <w:rFonts w:ascii="Cambria Math" w:hAnsi="Cambria Math"/>
              </w:rPr>
              <w:instrText>μ∈{0, 1, 2}</w:instrText>
            </w:r>
            <w:r w:rsidRPr="0001701A">
              <w:rPr>
                <w:rFonts w:eastAsia="Batang"/>
              </w:rPr>
              <w:instrText xml:space="preserve"> </w:instrText>
            </w:r>
            <w:r w:rsidRPr="0001701A">
              <w:rPr>
                <w:rFonts w:eastAsia="Batang"/>
              </w:rPr>
              <w:fldChar w:fldCharType="end"/>
            </w:r>
          </w:p>
        </w:tc>
        <w:tc>
          <w:tcPr>
            <w:tcW w:w="1346" w:type="dxa"/>
            <w:tcBorders>
              <w:top w:val="single" w:sz="4" w:space="0" w:color="auto"/>
              <w:left w:val="single" w:sz="4" w:space="0" w:color="auto"/>
              <w:bottom w:val="single" w:sz="4" w:space="0" w:color="auto"/>
              <w:right w:val="single" w:sz="4" w:space="0" w:color="auto"/>
            </w:tcBorders>
            <w:vAlign w:val="center"/>
            <w:hideMark/>
          </w:tcPr>
          <w:p w14:paraId="01CA4BC0" w14:textId="77777777" w:rsidR="00975C97" w:rsidRPr="0001701A" w:rsidRDefault="00975C97" w:rsidP="00C971DC">
            <w:pPr>
              <w:pStyle w:val="TAC"/>
              <w:rPr>
                <w:rFonts w:eastAsia="Batang"/>
              </w:rPr>
            </w:pPr>
            <w:r w:rsidRPr="0001701A">
              <w:rPr>
                <w:rFonts w:eastAsia="Batang"/>
              </w:rPr>
              <w:t>144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r w:rsidRPr="0001701A">
              <w:rPr>
                <w:rFonts w:eastAsia="Batang"/>
              </w:rPr>
              <w:fldChar w:fldCharType="begin"/>
            </w:r>
            <w:r w:rsidRPr="0001701A">
              <w:rPr>
                <w:rFonts w:eastAsia="Batang"/>
              </w:rPr>
              <w:instrText xml:space="preserve"> QUOTE </w:instrText>
            </w:r>
            <w:r w:rsidRPr="0001701A">
              <w:rPr>
                <w:rFonts w:ascii="Cambria Math" w:hAnsi="Cambria Math"/>
                <w:kern w:val="2"/>
                <w:sz w:val="21"/>
                <w:lang w:eastAsia="zh-CN"/>
              </w:rPr>
              <w:instrText>μ∈0,1,2</w:instrText>
            </w:r>
            <w:r w:rsidRPr="0001701A">
              <w:rPr>
                <w:rFonts w:eastAsia="Batang"/>
              </w:rPr>
              <w:instrText xml:space="preserve"> </w:instrText>
            </w:r>
            <w:r w:rsidRPr="0001701A">
              <w:rPr>
                <w:rFonts w:eastAsia="Batang"/>
              </w:rPr>
              <w:fldChar w:fldCharType="end"/>
            </w:r>
            <w:r w:rsidRPr="0001701A">
              <w:rPr>
                <w:rFonts w:eastAsia="Batang"/>
              </w:rPr>
              <w:fldChar w:fldCharType="begin"/>
            </w:r>
            <w:r w:rsidRPr="0001701A">
              <w:rPr>
                <w:rFonts w:eastAsia="Batang"/>
              </w:rPr>
              <w:instrText xml:space="preserve"> QUOTE </w:instrText>
            </w:r>
            <w:r w:rsidRPr="0001701A">
              <w:rPr>
                <w:rFonts w:ascii="Cambria Math" w:hAnsi="Cambria Math"/>
              </w:rPr>
              <w:instrText>μ∈{0, 1, 2}</w:instrText>
            </w:r>
            <w:r w:rsidRPr="0001701A">
              <w:rPr>
                <w:rFonts w:eastAsia="Batang"/>
              </w:rPr>
              <w:instrText xml:space="preserve"> </w:instrText>
            </w:r>
            <w:r w:rsidRPr="0001701A">
              <w:rPr>
                <w:rFonts w:eastAsia="Batang"/>
              </w:rPr>
              <w:fldChar w:fldCharType="end"/>
            </w:r>
          </w:p>
        </w:tc>
        <w:tc>
          <w:tcPr>
            <w:tcW w:w="1279" w:type="dxa"/>
            <w:tcBorders>
              <w:top w:val="single" w:sz="4" w:space="0" w:color="auto"/>
              <w:left w:val="single" w:sz="4" w:space="0" w:color="auto"/>
              <w:bottom w:val="single" w:sz="4" w:space="0" w:color="auto"/>
              <w:right w:val="single" w:sz="4" w:space="0" w:color="auto"/>
            </w:tcBorders>
            <w:hideMark/>
          </w:tcPr>
          <w:p w14:paraId="48C8C0C4" w14:textId="77777777" w:rsidR="00975C97" w:rsidRPr="0001701A" w:rsidRDefault="00975C97" w:rsidP="00C971DC">
            <w:pPr>
              <w:pStyle w:val="TAC"/>
              <w:rPr>
                <w:rFonts w:eastAsia="Calibri"/>
                <w:lang w:eastAsia="zh-CN"/>
              </w:rPr>
            </w:pPr>
            <w:r w:rsidRPr="0001701A">
              <w:rPr>
                <w:rFonts w:cs="Arial"/>
                <w:szCs w:val="18"/>
              </w:rPr>
              <w:t>50.0%</w:t>
            </w:r>
          </w:p>
        </w:tc>
      </w:tr>
      <w:tr w:rsidR="00975C97" w:rsidRPr="0001701A" w14:paraId="69DE6DAC"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C1142F3" w14:textId="77777777" w:rsidR="00975C97" w:rsidRPr="0001701A" w:rsidRDefault="00975C97" w:rsidP="00C971DC">
            <w:pPr>
              <w:pStyle w:val="TAC"/>
              <w:rPr>
                <w:rFonts w:eastAsia="Batang"/>
              </w:rPr>
            </w:pPr>
            <w:r w:rsidRPr="0001701A">
              <w:rPr>
                <w:rFonts w:eastAsia="Batang"/>
              </w:rPr>
              <w:t>A2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D425426" w14:textId="77777777" w:rsidR="00975C97" w:rsidRPr="0001701A" w:rsidRDefault="00975C97" w:rsidP="00C971DC">
            <w:pPr>
              <w:pStyle w:val="TAC"/>
              <w:rPr>
                <w:rFonts w:eastAsia="Batang"/>
              </w:rPr>
            </w:pPr>
            <w:r w:rsidRPr="0001701A">
              <w:rPr>
                <w:rFonts w:eastAsia="Batang"/>
              </w:rPr>
              <w:t>576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14A2F08D"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9F31448" w14:textId="77777777" w:rsidR="00975C97" w:rsidRPr="0001701A" w:rsidRDefault="00975C97" w:rsidP="00C971DC">
            <w:pPr>
              <w:pStyle w:val="TAC"/>
              <w:rPr>
                <w:rFonts w:eastAsia="Batang"/>
              </w:rPr>
            </w:pPr>
            <w:r w:rsidRPr="0001701A">
              <w:rPr>
                <w:rFonts w:eastAsia="Batang"/>
              </w:rPr>
              <w:t>432</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0D5DFDCE" w14:textId="77777777" w:rsidR="00975C97" w:rsidRPr="0001701A" w:rsidRDefault="00975C97" w:rsidP="00C971DC">
            <w:pPr>
              <w:pStyle w:val="TAC"/>
              <w:rPr>
                <w:rFonts w:eastAsia="Batang"/>
              </w:rPr>
            </w:pPr>
            <w:r w:rsidRPr="0001701A">
              <w:rPr>
                <w:rFonts w:cs="Arial"/>
                <w:szCs w:val="18"/>
              </w:rPr>
              <w:t>75.0%</w:t>
            </w:r>
          </w:p>
        </w:tc>
      </w:tr>
      <w:tr w:rsidR="00975C97" w:rsidRPr="0001701A" w14:paraId="168D76F3"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5225546" w14:textId="77777777" w:rsidR="00975C97" w:rsidRPr="0001701A" w:rsidRDefault="00975C97" w:rsidP="00C971DC">
            <w:pPr>
              <w:pStyle w:val="TAC"/>
              <w:rPr>
                <w:rFonts w:eastAsia="Batang"/>
              </w:rPr>
            </w:pPr>
            <w:r w:rsidRPr="0001701A">
              <w:rPr>
                <w:rFonts w:eastAsia="Batang"/>
              </w:rPr>
              <w:t>A3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12E2695" w14:textId="77777777" w:rsidR="00975C97" w:rsidRPr="0001701A" w:rsidRDefault="00975C97" w:rsidP="00C971DC">
            <w:pPr>
              <w:pStyle w:val="TAC"/>
              <w:rPr>
                <w:rFonts w:eastAsia="Batang"/>
              </w:rPr>
            </w:pPr>
            <w:r w:rsidRPr="0001701A">
              <w:rPr>
                <w:rFonts w:eastAsia="Batang"/>
              </w:rPr>
              <w:t>864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428B1F42"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6E3B0DDA" w14:textId="77777777" w:rsidR="00975C97" w:rsidRPr="0001701A" w:rsidRDefault="00975C97" w:rsidP="00C971DC">
            <w:pPr>
              <w:pStyle w:val="TAC"/>
              <w:rPr>
                <w:rFonts w:eastAsia="Batang"/>
              </w:rPr>
            </w:pPr>
            <w:r w:rsidRPr="0001701A">
              <w:rPr>
                <w:rFonts w:eastAsia="Batang"/>
              </w:rPr>
              <w:t>720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6A8F4D18" w14:textId="77777777" w:rsidR="00975C97" w:rsidRPr="0001701A" w:rsidRDefault="00975C97" w:rsidP="00C971DC">
            <w:pPr>
              <w:pStyle w:val="TAC"/>
              <w:rPr>
                <w:rFonts w:eastAsia="Batang"/>
              </w:rPr>
            </w:pPr>
            <w:r w:rsidRPr="0001701A">
              <w:rPr>
                <w:rFonts w:cs="Arial"/>
                <w:szCs w:val="18"/>
              </w:rPr>
              <w:t>83.3%</w:t>
            </w:r>
          </w:p>
        </w:tc>
      </w:tr>
      <w:tr w:rsidR="00975C97" w:rsidRPr="0001701A" w14:paraId="30A3D0B1"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4C190AF7" w14:textId="77777777" w:rsidR="00975C97" w:rsidRPr="0001701A" w:rsidRDefault="00975C97" w:rsidP="00C971DC">
            <w:pPr>
              <w:pStyle w:val="TAC"/>
              <w:rPr>
                <w:rFonts w:eastAsia="Batang"/>
              </w:rPr>
            </w:pPr>
            <w:r w:rsidRPr="0001701A">
              <w:rPr>
                <w:rFonts w:eastAsia="Batang"/>
              </w:rPr>
              <w:t>B1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C67287" w14:textId="77777777" w:rsidR="00975C97" w:rsidRPr="0001701A" w:rsidRDefault="00975C97" w:rsidP="00C971DC">
            <w:pPr>
              <w:pStyle w:val="TAC"/>
              <w:rPr>
                <w:rFonts w:eastAsia="Batang"/>
              </w:rPr>
            </w:pPr>
            <w:r w:rsidRPr="0001701A">
              <w:rPr>
                <w:rFonts w:eastAsia="Batang"/>
              </w:rPr>
              <w:t>216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1324AC37"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00EF8789" w14:textId="77777777" w:rsidR="00975C97" w:rsidRPr="0001701A" w:rsidRDefault="00975C97" w:rsidP="00C971DC">
            <w:pPr>
              <w:pStyle w:val="TAC"/>
              <w:rPr>
                <w:rFonts w:eastAsia="Batang"/>
              </w:rPr>
            </w:pPr>
            <w:r w:rsidRPr="0001701A">
              <w:rPr>
                <w:rFonts w:eastAsia="Batang"/>
              </w:rPr>
              <w:t>72</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002F462D" w14:textId="77777777" w:rsidR="00975C97" w:rsidRPr="0001701A" w:rsidRDefault="00975C97" w:rsidP="00C971DC">
            <w:pPr>
              <w:pStyle w:val="TAC"/>
              <w:rPr>
                <w:rFonts w:eastAsia="Batang"/>
              </w:rPr>
            </w:pPr>
            <w:r w:rsidRPr="0001701A">
              <w:rPr>
                <w:rFonts w:cs="Arial"/>
                <w:szCs w:val="18"/>
              </w:rPr>
              <w:t>33.3%</w:t>
            </w:r>
          </w:p>
        </w:tc>
      </w:tr>
      <w:tr w:rsidR="00975C97" w:rsidRPr="0001701A" w14:paraId="558DF037"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789D8F3" w14:textId="77777777" w:rsidR="00975C97" w:rsidRPr="0001701A" w:rsidRDefault="00975C97" w:rsidP="00C971DC">
            <w:pPr>
              <w:pStyle w:val="TAC"/>
              <w:rPr>
                <w:rFonts w:eastAsia="Batang"/>
              </w:rPr>
            </w:pPr>
            <w:r w:rsidRPr="0001701A">
              <w:rPr>
                <w:rFonts w:eastAsia="Batang"/>
              </w:rPr>
              <w:t>B2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E54AAA9" w14:textId="77777777" w:rsidR="00975C97" w:rsidRPr="0001701A" w:rsidRDefault="00975C97" w:rsidP="00C971DC">
            <w:pPr>
              <w:pStyle w:val="TAC"/>
              <w:rPr>
                <w:rFonts w:eastAsia="Batang"/>
              </w:rPr>
            </w:pPr>
            <w:r w:rsidRPr="0001701A">
              <w:rPr>
                <w:rFonts w:eastAsia="Batang"/>
              </w:rPr>
              <w:t>360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123DAB4"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78A05E7" w14:textId="77777777" w:rsidR="00975C97" w:rsidRPr="0001701A" w:rsidRDefault="00975C97" w:rsidP="00C971DC">
            <w:pPr>
              <w:pStyle w:val="TAC"/>
              <w:rPr>
                <w:rFonts w:eastAsia="Batang"/>
              </w:rPr>
            </w:pPr>
            <w:r w:rsidRPr="0001701A">
              <w:rPr>
                <w:rFonts w:eastAsia="Batang"/>
              </w:rPr>
              <w:t>216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151158F2" w14:textId="77777777" w:rsidR="00975C97" w:rsidRPr="0001701A" w:rsidRDefault="00975C97" w:rsidP="00C971DC">
            <w:pPr>
              <w:pStyle w:val="TAC"/>
              <w:rPr>
                <w:rFonts w:eastAsia="Batang"/>
              </w:rPr>
            </w:pPr>
            <w:r w:rsidRPr="0001701A">
              <w:rPr>
                <w:rFonts w:cs="Arial"/>
                <w:szCs w:val="18"/>
              </w:rPr>
              <w:t>60.0%</w:t>
            </w:r>
          </w:p>
        </w:tc>
      </w:tr>
      <w:tr w:rsidR="00975C97" w:rsidRPr="0001701A" w14:paraId="3208EAB6"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41453F94" w14:textId="77777777" w:rsidR="00975C97" w:rsidRPr="0001701A" w:rsidRDefault="00975C97" w:rsidP="00C971DC">
            <w:pPr>
              <w:pStyle w:val="TAC"/>
              <w:rPr>
                <w:rFonts w:eastAsia="Batang"/>
              </w:rPr>
            </w:pPr>
            <w:r w:rsidRPr="0001701A">
              <w:rPr>
                <w:rFonts w:eastAsia="Batang"/>
              </w:rPr>
              <w:t>B3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A4E331" w14:textId="77777777" w:rsidR="00975C97" w:rsidRPr="0001701A" w:rsidRDefault="00975C97" w:rsidP="00C971DC">
            <w:pPr>
              <w:pStyle w:val="TAC"/>
              <w:rPr>
                <w:rFonts w:eastAsia="Batang"/>
              </w:rPr>
            </w:pPr>
            <w:r w:rsidRPr="0001701A">
              <w:rPr>
                <w:rFonts w:eastAsia="Batang"/>
              </w:rPr>
              <w:t>504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08AC7ACA"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5BEF3C65" w14:textId="77777777" w:rsidR="00975C97" w:rsidRPr="0001701A" w:rsidRDefault="00975C97" w:rsidP="00C971DC">
            <w:pPr>
              <w:pStyle w:val="TAC"/>
              <w:rPr>
                <w:rFonts w:eastAsia="Batang"/>
              </w:rPr>
            </w:pPr>
            <w:r w:rsidRPr="0001701A">
              <w:rPr>
                <w:rFonts w:eastAsia="Batang"/>
              </w:rPr>
              <w:t>360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03ECE48F" w14:textId="77777777" w:rsidR="00975C97" w:rsidRPr="0001701A" w:rsidRDefault="00975C97" w:rsidP="00C971DC">
            <w:pPr>
              <w:pStyle w:val="TAC"/>
              <w:rPr>
                <w:rFonts w:eastAsia="Batang"/>
              </w:rPr>
            </w:pPr>
            <w:r w:rsidRPr="0001701A">
              <w:rPr>
                <w:rFonts w:cs="Arial"/>
                <w:szCs w:val="18"/>
              </w:rPr>
              <w:t>71.4%</w:t>
            </w:r>
          </w:p>
        </w:tc>
      </w:tr>
      <w:tr w:rsidR="00975C97" w:rsidRPr="0001701A" w14:paraId="732539E0"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B211AC4" w14:textId="77777777" w:rsidR="00975C97" w:rsidRPr="0001701A" w:rsidRDefault="00975C97" w:rsidP="00C971DC">
            <w:pPr>
              <w:pStyle w:val="TAC"/>
              <w:rPr>
                <w:rFonts w:eastAsia="Batang"/>
              </w:rPr>
            </w:pPr>
            <w:r w:rsidRPr="0001701A">
              <w:rPr>
                <w:rFonts w:eastAsia="Batang"/>
              </w:rPr>
              <w:t>B4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00C9217" w14:textId="77777777" w:rsidR="00975C97" w:rsidRPr="0001701A" w:rsidRDefault="00975C97" w:rsidP="00C971DC">
            <w:pPr>
              <w:pStyle w:val="TAC"/>
              <w:rPr>
                <w:rFonts w:eastAsia="Batang"/>
              </w:rPr>
            </w:pPr>
            <w:r w:rsidRPr="0001701A">
              <w:rPr>
                <w:rFonts w:eastAsia="Batang"/>
              </w:rPr>
              <w:t>936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5D4D61BB"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7CAB39EB" w14:textId="77777777" w:rsidR="00975C97" w:rsidRPr="0001701A" w:rsidRDefault="00975C97" w:rsidP="00C971DC">
            <w:pPr>
              <w:pStyle w:val="TAC"/>
              <w:rPr>
                <w:rFonts w:eastAsia="Batang"/>
              </w:rPr>
            </w:pPr>
            <w:r w:rsidRPr="0001701A">
              <w:rPr>
                <w:rFonts w:eastAsia="Batang"/>
              </w:rPr>
              <w:t>792</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4FD9D74B" w14:textId="77777777" w:rsidR="00975C97" w:rsidRPr="0001701A" w:rsidRDefault="00975C97" w:rsidP="00C971DC">
            <w:pPr>
              <w:pStyle w:val="TAC"/>
              <w:rPr>
                <w:rFonts w:eastAsia="Batang"/>
              </w:rPr>
            </w:pPr>
            <w:r w:rsidRPr="0001701A">
              <w:rPr>
                <w:rFonts w:cs="Arial"/>
                <w:szCs w:val="18"/>
              </w:rPr>
              <w:t>84.6%</w:t>
            </w:r>
          </w:p>
        </w:tc>
      </w:tr>
      <w:tr w:rsidR="00975C97" w:rsidRPr="0001701A" w14:paraId="4190DB66"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762A3A36" w14:textId="77777777" w:rsidR="00975C97" w:rsidRPr="0001701A" w:rsidRDefault="00975C97" w:rsidP="00C971DC">
            <w:pPr>
              <w:pStyle w:val="TAC"/>
              <w:rPr>
                <w:rFonts w:eastAsia="Batang"/>
              </w:rPr>
            </w:pPr>
            <w:r w:rsidRPr="0001701A">
              <w:rPr>
                <w:rFonts w:eastAsia="Batang"/>
              </w:rPr>
              <w:t>C0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0822ED" w14:textId="77777777" w:rsidR="00975C97" w:rsidRPr="0001701A" w:rsidRDefault="00975C97" w:rsidP="00C971DC">
            <w:pPr>
              <w:pStyle w:val="TAC"/>
              <w:rPr>
                <w:rFonts w:eastAsia="Batang"/>
              </w:rPr>
            </w:pPr>
            <w:r w:rsidRPr="0001701A">
              <w:rPr>
                <w:rFonts w:eastAsia="Batang"/>
              </w:rPr>
              <w:t>1240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4C30BAEF"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04803EB1" w14:textId="77777777" w:rsidR="00975C97" w:rsidRPr="0001701A" w:rsidRDefault="00975C97" w:rsidP="00C971DC">
            <w:pPr>
              <w:pStyle w:val="TAC"/>
              <w:rPr>
                <w:rFonts w:eastAsia="Batang"/>
              </w:rPr>
            </w:pPr>
            <w:r w:rsidRPr="0001701A">
              <w:rPr>
                <w:rFonts w:eastAsia="Batang"/>
              </w:rPr>
              <w:t>1096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46F1B3F0" w14:textId="77777777" w:rsidR="00975C97" w:rsidRPr="0001701A" w:rsidRDefault="00975C97" w:rsidP="00C971DC">
            <w:pPr>
              <w:pStyle w:val="TAC"/>
              <w:rPr>
                <w:rFonts w:eastAsia="Batang"/>
              </w:rPr>
            </w:pPr>
            <w:r w:rsidRPr="0001701A">
              <w:rPr>
                <w:rFonts w:cs="Arial"/>
                <w:szCs w:val="18"/>
              </w:rPr>
              <w:t>88.4%</w:t>
            </w:r>
          </w:p>
        </w:tc>
      </w:tr>
      <w:tr w:rsidR="00975C97" w:rsidRPr="0001701A" w14:paraId="29A5A22D"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6D3DB065" w14:textId="77777777" w:rsidR="00975C97" w:rsidRPr="0001701A" w:rsidRDefault="00975C97" w:rsidP="00C971DC">
            <w:pPr>
              <w:pStyle w:val="TAC"/>
              <w:rPr>
                <w:rFonts w:eastAsia="Batang"/>
              </w:rPr>
            </w:pPr>
            <w:r w:rsidRPr="0001701A">
              <w:rPr>
                <w:rFonts w:eastAsia="Batang"/>
              </w:rPr>
              <w:t>C2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A4F272" w14:textId="77777777" w:rsidR="00975C97" w:rsidRPr="0001701A" w:rsidRDefault="00975C97" w:rsidP="00C971DC">
            <w:pPr>
              <w:pStyle w:val="TAC"/>
              <w:rPr>
                <w:rFonts w:eastAsia="Batang"/>
              </w:rPr>
            </w:pPr>
            <w:r w:rsidRPr="0001701A">
              <w:rPr>
                <w:rFonts w:eastAsia="Batang"/>
              </w:rPr>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CF60503"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52B18D5" w14:textId="77777777" w:rsidR="00975C97" w:rsidRPr="0001701A" w:rsidRDefault="00975C97" w:rsidP="00C971DC">
            <w:pPr>
              <w:pStyle w:val="TAC"/>
              <w:rPr>
                <w:rFonts w:eastAsia="Batang"/>
              </w:rPr>
            </w:pPr>
            <w:r w:rsidRPr="0001701A">
              <w:rPr>
                <w:rFonts w:eastAsia="Batang"/>
              </w:rPr>
              <w:t>1904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21648DEE" w14:textId="77777777" w:rsidR="00975C97" w:rsidRPr="0001701A" w:rsidRDefault="00975C97" w:rsidP="00C971DC">
            <w:pPr>
              <w:pStyle w:val="TAC"/>
              <w:rPr>
                <w:rFonts w:eastAsia="Batang"/>
              </w:rPr>
            </w:pPr>
            <w:r w:rsidRPr="0001701A">
              <w:rPr>
                <w:rFonts w:cs="Arial"/>
                <w:szCs w:val="18"/>
              </w:rPr>
              <w:t>93.0%</w:t>
            </w:r>
          </w:p>
        </w:tc>
      </w:tr>
      <w:tr w:rsidR="00975C97" w:rsidRPr="0001701A" w14:paraId="1ADBACB5" w14:textId="77777777" w:rsidTr="00C971DC">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14:paraId="524B7376" w14:textId="77777777" w:rsidR="00975C97" w:rsidRPr="0001701A" w:rsidRDefault="00975C97" w:rsidP="00C971DC">
            <w:pPr>
              <w:pStyle w:val="TAN"/>
              <w:rPr>
                <w:rFonts w:eastAsia="Calibri" w:cs="Arial"/>
              </w:rPr>
            </w:pPr>
            <w:r w:rsidRPr="0001701A">
              <w:rPr>
                <w:rFonts w:cs="Arial"/>
              </w:rPr>
              <w:t>Note 1:</w:t>
            </w:r>
            <w:r w:rsidRPr="0001701A">
              <w:rPr>
                <w:rFonts w:cs="Arial"/>
              </w:rPr>
              <w:tab/>
              <w:t>The use of other FFT sizes is possible as long as appropriate scaling of the window length is applied</w:t>
            </w:r>
          </w:p>
          <w:p w14:paraId="33994AE9" w14:textId="77777777" w:rsidR="00975C97" w:rsidRPr="0001701A" w:rsidRDefault="00975C97" w:rsidP="00C971DC">
            <w:pPr>
              <w:pStyle w:val="TAN"/>
              <w:rPr>
                <w:rFonts w:cs="Arial"/>
              </w:rPr>
            </w:pPr>
            <w:r w:rsidRPr="0001701A">
              <w:rPr>
                <w:rFonts w:cs="Arial"/>
              </w:rPr>
              <w:t>Note 2:</w:t>
            </w:r>
            <w:r w:rsidRPr="0001701A">
              <w:rPr>
                <w:rFonts w:cs="Arial"/>
              </w:rPr>
              <w:tab/>
              <w:t>These percentages are informative</w:t>
            </w:r>
          </w:p>
        </w:tc>
      </w:tr>
    </w:tbl>
    <w:p w14:paraId="787D49FB" w14:textId="77777777" w:rsidR="00975C97" w:rsidRPr="0001701A" w:rsidRDefault="00975C97" w:rsidP="00975C97"/>
    <w:p w14:paraId="798C2528" w14:textId="77777777" w:rsidR="00975C97" w:rsidRPr="0001701A" w:rsidRDefault="00975C97" w:rsidP="00975C97">
      <w:r w:rsidRPr="0001701A">
        <w:t>The number of samples, used for FFT is reduced compared to z</w:t>
      </w:r>
      <w:r w:rsidRPr="0001701A">
        <w:rPr>
          <w:vertAlign w:val="superscript"/>
        </w:rPr>
        <w:t>0</w:t>
      </w:r>
      <w:r w:rsidRPr="0001701A">
        <w:t>(ν). This subset of samples is called z’</w:t>
      </w:r>
      <w:r w:rsidRPr="0001701A" w:rsidDel="00822B12">
        <w:t xml:space="preserve"> </w:t>
      </w:r>
      <w:r w:rsidRPr="0001701A">
        <w:t>(ν).</w:t>
      </w:r>
    </w:p>
    <w:p w14:paraId="107A5CDB" w14:textId="77777777" w:rsidR="00975C97" w:rsidRPr="0001701A" w:rsidRDefault="00975C97" w:rsidP="00975C97">
      <w:r w:rsidRPr="0001701A">
        <w:rPr>
          <w:rFonts w:eastAsia="Osaka"/>
        </w:rPr>
        <w:t>EVM is based on Nominal FFT size samples per PRACH preamble and demodulated symbol</w:t>
      </w:r>
      <w:r w:rsidRPr="0001701A">
        <w:t>.</w:t>
      </w:r>
    </w:p>
    <w:p w14:paraId="4148F1A2" w14:textId="77777777" w:rsidR="00975C97" w:rsidRPr="0001701A" w:rsidRDefault="00975C97" w:rsidP="00975C97">
      <w:pPr>
        <w:pStyle w:val="Heading2"/>
      </w:pPr>
      <w:bookmarkStart w:id="221" w:name="_Toc27478767"/>
      <w:bookmarkStart w:id="222" w:name="_Toc36227481"/>
      <w:r w:rsidRPr="0001701A">
        <w:t>E.6.8</w:t>
      </w:r>
      <w:r w:rsidRPr="0001701A">
        <w:tab/>
        <w:t>Post FFT equalisation</w:t>
      </w:r>
      <w:bookmarkEnd w:id="221"/>
      <w:bookmarkEnd w:id="222"/>
    </w:p>
    <w:p w14:paraId="266AB6E9" w14:textId="77777777" w:rsidR="00975C97" w:rsidRPr="0001701A" w:rsidRDefault="00975C97" w:rsidP="00975C97">
      <w:r w:rsidRPr="0001701A">
        <w:t>Equalisation is not applicable for the PRACH.</w:t>
      </w:r>
    </w:p>
    <w:p w14:paraId="66F7C110" w14:textId="77777777" w:rsidR="00975C97" w:rsidRPr="0001701A" w:rsidRDefault="00975C97" w:rsidP="00975C97">
      <w:pPr>
        <w:pStyle w:val="Heading2"/>
      </w:pPr>
      <w:bookmarkStart w:id="223" w:name="_Toc27478768"/>
      <w:bookmarkStart w:id="224" w:name="_Toc36227482"/>
      <w:r w:rsidRPr="0001701A">
        <w:t>E.6.9</w:t>
      </w:r>
      <w:r w:rsidRPr="0001701A">
        <w:tab/>
        <w:t>Derivation of the results</w:t>
      </w:r>
      <w:bookmarkEnd w:id="223"/>
      <w:bookmarkEnd w:id="224"/>
    </w:p>
    <w:p w14:paraId="49B67A66" w14:textId="77777777" w:rsidR="00975C97" w:rsidRPr="0001701A" w:rsidRDefault="00975C97" w:rsidP="00975C97">
      <w:pPr>
        <w:pStyle w:val="Heading3"/>
        <w:rPr>
          <w:vertAlign w:val="subscript"/>
        </w:rPr>
      </w:pPr>
      <w:bookmarkStart w:id="225" w:name="_Toc27478769"/>
      <w:bookmarkStart w:id="226" w:name="_Toc36227483"/>
      <w:r w:rsidRPr="0001701A">
        <w:t>E.6.9.1</w:t>
      </w:r>
      <w:r w:rsidRPr="0001701A">
        <w:tab/>
        <w:t>EVM</w:t>
      </w:r>
      <w:r w:rsidRPr="0001701A">
        <w:rPr>
          <w:vertAlign w:val="subscript"/>
        </w:rPr>
        <w:t>PRACH</w:t>
      </w:r>
      <w:bookmarkEnd w:id="225"/>
      <w:bookmarkEnd w:id="226"/>
    </w:p>
    <w:p w14:paraId="788270FF" w14:textId="77777777" w:rsidR="00975C97" w:rsidRPr="0001701A" w:rsidRDefault="00975C97" w:rsidP="00975C97">
      <w:r w:rsidRPr="0001701A">
        <w:t xml:space="preserve">Perform FFT on z’(ν) and </w:t>
      </w:r>
      <w:proofErr w:type="spellStart"/>
      <w:r w:rsidRPr="0001701A">
        <w:t>i</w:t>
      </w:r>
      <w:proofErr w:type="spellEnd"/>
      <w:r w:rsidRPr="0001701A">
        <w:t xml:space="preserve">(ν) using the FFT timing </w:t>
      </w:r>
      <w:r w:rsidRPr="0001701A">
        <w:rPr>
          <w:position w:val="-3"/>
        </w:rPr>
        <w:object w:dxaOrig="360" w:dyaOrig="279" w14:anchorId="21C5BAE5">
          <v:shape id="_x0000_i1159" type="#_x0000_t75" style="width:18.75pt;height:14.25pt" o:ole="" filled="t">
            <v:fill color2="black"/>
            <v:imagedata r:id="rId230" o:title=""/>
          </v:shape>
          <o:OLEObject Type="Embed" ProgID="Equation.3" ShapeID="_x0000_i1159" DrawAspect="Content" ObjectID="_1710857278" r:id="rId249"/>
        </w:object>
      </w:r>
      <w:r w:rsidRPr="0001701A">
        <w:t xml:space="preserve"> –W/2 and </w:t>
      </w:r>
      <w:r w:rsidRPr="0001701A">
        <w:rPr>
          <w:position w:val="-3"/>
        </w:rPr>
        <w:object w:dxaOrig="360" w:dyaOrig="279" w14:anchorId="399F9C36">
          <v:shape id="_x0000_i1160" type="#_x0000_t75" style="width:18.75pt;height:14.25pt" o:ole="" filled="t">
            <v:fill color2="black"/>
            <v:imagedata r:id="rId230" o:title=""/>
          </v:shape>
          <o:OLEObject Type="Embed" ProgID="Equation.3" ShapeID="_x0000_i1160" DrawAspect="Content" ObjectID="_1710857279" r:id="rId250"/>
        </w:object>
      </w:r>
      <w:r w:rsidRPr="0001701A">
        <w:t xml:space="preserve"> +W/2.</w:t>
      </w:r>
    </w:p>
    <w:p w14:paraId="3F35CD97" w14:textId="77777777" w:rsidR="00975C97" w:rsidRPr="0001701A" w:rsidRDefault="00975C97" w:rsidP="00975C97">
      <w:r w:rsidRPr="0001701A">
        <w:t>For format 2 and 3 the first and the repeated preamble sequence are FFT-converted separately. using the standard FFT length of 2048.</w:t>
      </w:r>
    </w:p>
    <w:p w14:paraId="0E1CE383" w14:textId="77777777" w:rsidR="00975C97" w:rsidRPr="0001701A" w:rsidRDefault="00975C97" w:rsidP="00975C97">
      <w:r w:rsidRPr="0001701A">
        <w:t xml:space="preserve">The </w:t>
      </w:r>
      <w:r w:rsidRPr="0001701A">
        <w:rPr>
          <w:rFonts w:eastAsia="Osaka"/>
        </w:rPr>
        <w:t>EVM</w:t>
      </w:r>
      <w:r w:rsidRPr="0001701A">
        <w:rPr>
          <w:rFonts w:eastAsia="Osaka"/>
          <w:vertAlign w:val="subscript"/>
        </w:rPr>
        <w:t>PRACH</w:t>
      </w:r>
      <w:r w:rsidRPr="0001701A">
        <w:t xml:space="preserve"> is the difference between the ideal waveform and the measured and equalized waveform for the allocated RB(s). </w:t>
      </w:r>
    </w:p>
    <w:p w14:paraId="0550E146" w14:textId="77777777" w:rsidR="00975C97" w:rsidRPr="0001701A" w:rsidRDefault="00975C97" w:rsidP="00975C97">
      <w:pPr>
        <w:pStyle w:val="EQ"/>
        <w:jc w:val="center"/>
        <w:rPr>
          <w:noProof w:val="0"/>
        </w:rPr>
      </w:pPr>
      <w:r w:rsidRPr="0001701A">
        <w:rPr>
          <w:noProof w:val="0"/>
        </w:rPr>
        <w:object w:dxaOrig="4380" w:dyaOrig="1080" w14:anchorId="3B38A639">
          <v:shape id="_x0000_i1161" type="#_x0000_t75" style="width:233.25pt;height:52.5pt" o:ole="">
            <v:imagedata r:id="rId251" o:title=""/>
          </v:shape>
          <o:OLEObject Type="Embed" ProgID="Equation.DSMT4" ShapeID="_x0000_i1161" DrawAspect="Content" ObjectID="_1710857280" r:id="rId252"/>
        </w:object>
      </w:r>
    </w:p>
    <w:p w14:paraId="0ADEF541" w14:textId="77777777" w:rsidR="00975C97" w:rsidRPr="0001701A" w:rsidRDefault="00975C97" w:rsidP="00975C97">
      <w:pPr>
        <w:pStyle w:val="EQ"/>
        <w:rPr>
          <w:noProof w:val="0"/>
        </w:rPr>
      </w:pPr>
      <w:r w:rsidRPr="0001701A">
        <w:rPr>
          <w:noProof w:val="0"/>
        </w:rPr>
        <w:t>,</w:t>
      </w:r>
    </w:p>
    <w:p w14:paraId="26736248" w14:textId="77777777" w:rsidR="00975C97" w:rsidRPr="0001701A" w:rsidRDefault="00975C97" w:rsidP="00975C97">
      <w:r w:rsidRPr="0001701A">
        <w:lastRenderedPageBreak/>
        <w:t>where</w:t>
      </w:r>
    </w:p>
    <w:p w14:paraId="338E2951" w14:textId="77777777" w:rsidR="00975C97" w:rsidRPr="0001701A" w:rsidRDefault="00975C97" w:rsidP="00975C97">
      <w:pPr>
        <w:pStyle w:val="B10"/>
      </w:pPr>
      <w:r w:rsidRPr="0001701A">
        <w:tab/>
        <w:t>t covers the count of demodulated symbols in the slot.</w:t>
      </w:r>
    </w:p>
    <w:p w14:paraId="6FD3D500" w14:textId="77777777" w:rsidR="00975C97" w:rsidRPr="0001701A" w:rsidRDefault="00975C97" w:rsidP="00975C97">
      <w:pPr>
        <w:pStyle w:val="B10"/>
      </w:pPr>
      <w:r w:rsidRPr="0001701A">
        <w:rPr>
          <w:rFonts w:eastAsia="Osaka"/>
        </w:rPr>
        <w:tab/>
        <w:t xml:space="preserve">f covers the count of demodulated symbols </w:t>
      </w:r>
      <w:r w:rsidRPr="0001701A">
        <w:t>within the allocated bandwidth.</w:t>
      </w:r>
    </w:p>
    <w:p w14:paraId="2C9F5344" w14:textId="77777777" w:rsidR="00975C97" w:rsidRPr="0001701A" w:rsidRDefault="00975C97" w:rsidP="00975C97">
      <w:pPr>
        <w:pStyle w:val="B10"/>
      </w:pPr>
      <w:r w:rsidRPr="0001701A">
        <w:tab/>
      </w:r>
      <w:r w:rsidRPr="0001701A">
        <w:rPr>
          <w:position w:val="-14"/>
        </w:rPr>
        <w:object w:dxaOrig="840" w:dyaOrig="380" w14:anchorId="074DB40C">
          <v:shape id="_x0000_i1162" type="#_x0000_t75" style="width:45pt;height:20.25pt" o:ole="">
            <v:imagedata r:id="rId179" o:title=""/>
          </v:shape>
          <o:OLEObject Type="Embed" ProgID="Equation.3" ShapeID="_x0000_i1162" DrawAspect="Content" ObjectID="_1710857281" r:id="rId253"/>
        </w:object>
      </w:r>
      <w:r w:rsidRPr="0001701A">
        <w:t xml:space="preserve"> are the samples of the signal evaluated for the </w:t>
      </w:r>
      <w:r w:rsidRPr="0001701A">
        <w:rPr>
          <w:rFonts w:eastAsia="Osaka"/>
        </w:rPr>
        <w:t>EVM</w:t>
      </w:r>
      <w:r w:rsidRPr="0001701A">
        <w:rPr>
          <w:rFonts w:eastAsia="Osaka"/>
          <w:vertAlign w:val="subscript"/>
        </w:rPr>
        <w:t>PRACH</w:t>
      </w:r>
    </w:p>
    <w:p w14:paraId="774A31B0" w14:textId="77777777" w:rsidR="00975C97" w:rsidRPr="0001701A" w:rsidRDefault="00975C97" w:rsidP="00975C97">
      <w:pPr>
        <w:pStyle w:val="B10"/>
      </w:pPr>
      <w:r w:rsidRPr="0001701A">
        <w:tab/>
      </w:r>
      <w:r w:rsidRPr="0001701A">
        <w:rPr>
          <w:position w:val="-10"/>
        </w:rPr>
        <w:object w:dxaOrig="660" w:dyaOrig="340" w14:anchorId="4B00F3F2">
          <v:shape id="_x0000_i1163" type="#_x0000_t75" style="width:35.25pt;height:18.75pt" o:ole="">
            <v:imagedata r:id="rId181" o:title=""/>
          </v:shape>
          <o:OLEObject Type="Embed" ProgID="Equation.3" ShapeID="_x0000_i1163" DrawAspect="Content" ObjectID="_1710857282" r:id="rId254"/>
        </w:object>
      </w:r>
      <w:r w:rsidRPr="0001701A">
        <w:t>is the ideal signal reconstructed by the measurement equipment, and</w:t>
      </w:r>
    </w:p>
    <w:p w14:paraId="746132E8" w14:textId="77777777" w:rsidR="00975C97" w:rsidRPr="0001701A" w:rsidRDefault="00975C97" w:rsidP="00975C97">
      <w:pPr>
        <w:pStyle w:val="B10"/>
        <w:rPr>
          <w:lang w:eastAsia="zh-CN"/>
        </w:rPr>
      </w:pPr>
      <w:r w:rsidRPr="0001701A">
        <w:tab/>
      </w:r>
      <w:r w:rsidRPr="0001701A">
        <w:rPr>
          <w:position w:val="-8"/>
        </w:rPr>
        <w:object w:dxaOrig="260" w:dyaOrig="360" w14:anchorId="7E9B5E9B">
          <v:shape id="_x0000_i1164" type="#_x0000_t75" style="width:12.75pt;height:18.75pt" o:ole="" filled="t">
            <v:fill color2="black"/>
            <v:imagedata r:id="rId255" o:title=""/>
          </v:shape>
          <o:OLEObject Type="Embed" ProgID="Equation.3" ShapeID="_x0000_i1164" DrawAspect="Content" ObjectID="_1710857283" r:id="rId256"/>
        </w:object>
      </w:r>
      <w:r w:rsidRPr="0001701A">
        <w:t xml:space="preserve"> is the average power of the ideal signal. For normalized modulation symbols </w:t>
      </w:r>
      <w:r w:rsidRPr="0001701A">
        <w:rPr>
          <w:position w:val="-8"/>
        </w:rPr>
        <w:object w:dxaOrig="260" w:dyaOrig="360" w14:anchorId="29895C64">
          <v:shape id="_x0000_i1165" type="#_x0000_t75" style="width:12.75pt;height:18.75pt" o:ole="" filled="t">
            <v:fill color2="black"/>
            <v:imagedata r:id="rId255" o:title=""/>
          </v:shape>
          <o:OLEObject Type="Embed" ProgID="Equation.3" ShapeID="_x0000_i1165" DrawAspect="Content" ObjectID="_1710857284" r:id="rId257"/>
        </w:object>
      </w:r>
      <w:r w:rsidRPr="0001701A">
        <w:t xml:space="preserve"> is equal to 1.</w:t>
      </w:r>
    </w:p>
    <w:p w14:paraId="4FEAE5CB" w14:textId="77777777" w:rsidR="00975C97" w:rsidRPr="0001701A" w:rsidRDefault="00975C97" w:rsidP="00975C97">
      <w:r w:rsidRPr="0001701A">
        <w:rPr>
          <w:rFonts w:eastAsia="MS Mincho"/>
        </w:rPr>
        <w:t>From the acquired samples 2</w:t>
      </w:r>
      <w:r w:rsidRPr="0001701A">
        <w:rPr>
          <w:rFonts w:eastAsia="MS Mincho"/>
          <w:i/>
        </w:rPr>
        <w:t>m</w:t>
      </w:r>
      <w:r w:rsidRPr="0001701A">
        <w:rPr>
          <w:rFonts w:eastAsia="MS Mincho"/>
        </w:rPr>
        <w:t xml:space="preserve"> </w:t>
      </w:r>
      <w:r w:rsidRPr="0001701A">
        <w:rPr>
          <w:rFonts w:eastAsia="Osaka"/>
        </w:rPr>
        <w:t>EVM</w:t>
      </w:r>
      <w:r w:rsidRPr="0001701A">
        <w:rPr>
          <w:rFonts w:eastAsia="Osaka"/>
          <w:vertAlign w:val="subscript"/>
        </w:rPr>
        <w:t>PRACH</w:t>
      </w:r>
      <w:r w:rsidRPr="0001701A">
        <w:rPr>
          <w:rFonts w:eastAsia="MS Mincho"/>
        </w:rPr>
        <w:t xml:space="preserve"> values can be derived, </w:t>
      </w:r>
      <w:r w:rsidRPr="0001701A">
        <w:rPr>
          <w:rFonts w:eastAsia="MS Mincho"/>
          <w:i/>
        </w:rPr>
        <w:t>m</w:t>
      </w:r>
      <w:r w:rsidRPr="0001701A">
        <w:rPr>
          <w:rFonts w:eastAsia="MS Mincho"/>
        </w:rPr>
        <w:t xml:space="preserve"> values for the timing </w:t>
      </w:r>
      <w:r w:rsidRPr="0001701A">
        <w:rPr>
          <w:position w:val="-3"/>
        </w:rPr>
        <w:object w:dxaOrig="360" w:dyaOrig="279" w14:anchorId="15AA3A61">
          <v:shape id="_x0000_i1166" type="#_x0000_t75" style="width:18.75pt;height:14.25pt" o:ole="" filled="t">
            <v:fill color2="black"/>
            <v:imagedata r:id="rId230" o:title=""/>
          </v:shape>
          <o:OLEObject Type="Embed" ProgID="Equation.3" ShapeID="_x0000_i1166" DrawAspect="Content" ObjectID="_1710857285" r:id="rId258"/>
        </w:object>
      </w:r>
      <w:r w:rsidRPr="0001701A">
        <w:t xml:space="preserve"> –W/2 and </w:t>
      </w:r>
      <w:r w:rsidRPr="0001701A">
        <w:rPr>
          <w:i/>
        </w:rPr>
        <w:t>m</w:t>
      </w:r>
      <w:r w:rsidRPr="0001701A">
        <w:t xml:space="preserve"> values for the timing </w:t>
      </w:r>
      <w:r w:rsidRPr="0001701A">
        <w:rPr>
          <w:position w:val="-3"/>
        </w:rPr>
        <w:object w:dxaOrig="360" w:dyaOrig="279" w14:anchorId="3E8E4ABE">
          <v:shape id="_x0000_i1167" type="#_x0000_t75" style="width:18.75pt;height:14.25pt" o:ole="" filled="t">
            <v:fill color2="black"/>
            <v:imagedata r:id="rId230" o:title=""/>
          </v:shape>
          <o:OLEObject Type="Embed" ProgID="Equation.3" ShapeID="_x0000_i1167" DrawAspect="Content" ObjectID="_1710857286" r:id="rId259"/>
        </w:object>
      </w:r>
      <w:r w:rsidRPr="0001701A">
        <w:t xml:space="preserve"> +W/2, where </w:t>
      </w:r>
      <w:r w:rsidRPr="0001701A">
        <w:rPr>
          <w:i/>
        </w:rPr>
        <w:t>m</w:t>
      </w:r>
      <w:r w:rsidRPr="0001701A">
        <w:t xml:space="preserve"> is the number of recorded preambles as defined in Annex E.6.2.</w:t>
      </w:r>
    </w:p>
    <w:p w14:paraId="017E6BCD" w14:textId="77777777" w:rsidR="00975C97" w:rsidRPr="0001701A" w:rsidRDefault="00975C97" w:rsidP="00975C97">
      <w:pPr>
        <w:pStyle w:val="Heading3"/>
        <w:rPr>
          <w:vertAlign w:val="subscript"/>
        </w:rPr>
      </w:pPr>
      <w:bookmarkStart w:id="227" w:name="_Toc27478770"/>
      <w:bookmarkStart w:id="228" w:name="_Toc36227484"/>
      <w:r w:rsidRPr="0001701A">
        <w:t>E.6.9.2</w:t>
      </w:r>
      <w:r w:rsidRPr="0001701A">
        <w:tab/>
        <w:t>Averaged EVM</w:t>
      </w:r>
      <w:r w:rsidRPr="0001701A">
        <w:rPr>
          <w:vertAlign w:val="subscript"/>
        </w:rPr>
        <w:t>PRACH</w:t>
      </w:r>
      <w:bookmarkEnd w:id="227"/>
      <w:bookmarkEnd w:id="228"/>
    </w:p>
    <w:p w14:paraId="69FA3CC9" w14:textId="77777777" w:rsidR="00975C97" w:rsidRPr="0001701A" w:rsidRDefault="00975C97" w:rsidP="00975C97">
      <w:pPr>
        <w:rPr>
          <w:rFonts w:eastAsia="×–¾’©‘Ì"/>
        </w:rPr>
      </w:pPr>
      <w:r w:rsidRPr="0001701A">
        <w:rPr>
          <w:rFonts w:eastAsia="×–¾’©‘Ì"/>
        </w:rPr>
        <w:t xml:space="preserve">The PRACH EVM, </w:t>
      </w:r>
      <w:r w:rsidRPr="0001701A">
        <w:rPr>
          <w:rFonts w:eastAsia="×–¾’©‘Ì"/>
          <w:position w:val="-12"/>
        </w:rPr>
        <w:object w:dxaOrig="1080" w:dyaOrig="360" w14:anchorId="73D63B01">
          <v:shape id="_x0000_i1168" type="#_x0000_t75" style="width:54.75pt;height:18.75pt" o:ole="">
            <v:imagedata r:id="rId260" o:title=""/>
          </v:shape>
          <o:OLEObject Type="Embed" ProgID="Equation.3" ShapeID="_x0000_i1168" DrawAspect="Content" ObjectID="_1710857287" r:id="rId261"/>
        </w:object>
      </w:r>
      <w:r w:rsidRPr="0001701A">
        <w:rPr>
          <w:rFonts w:eastAsia="×–¾’©‘Ì"/>
        </w:rPr>
        <w:t xml:space="preserve">, is averaged over </w:t>
      </w:r>
      <w:r w:rsidRPr="0001701A">
        <w:rPr>
          <w:rFonts w:eastAsia="×–¾’©‘Ì"/>
          <w:i/>
        </w:rPr>
        <w:t>m</w:t>
      </w:r>
      <w:r w:rsidRPr="0001701A">
        <w:rPr>
          <w:rFonts w:eastAsia="×–¾’©‘Ì"/>
        </w:rPr>
        <w:t xml:space="preserve"> preamble sequence measurements.</w:t>
      </w:r>
    </w:p>
    <w:p w14:paraId="3FFAD665" w14:textId="77777777" w:rsidR="00975C97" w:rsidRPr="0001701A" w:rsidRDefault="00975C97" w:rsidP="00975C97">
      <w:pPr>
        <w:pStyle w:val="EQ"/>
        <w:jc w:val="center"/>
        <w:rPr>
          <w:rFonts w:eastAsia="×–¾’©‘Ì"/>
          <w:noProof w:val="0"/>
        </w:rPr>
      </w:pPr>
      <w:r w:rsidRPr="0001701A">
        <w:rPr>
          <w:noProof w:val="0"/>
          <w:position w:val="-30"/>
        </w:rPr>
        <w:object w:dxaOrig="3460" w:dyaOrig="760" w14:anchorId="7CA28959">
          <v:shape id="_x0000_i1169" type="#_x0000_t75" style="width:185.25pt;height:36.75pt" o:ole="">
            <v:imagedata r:id="rId262" o:title=""/>
          </v:shape>
          <o:OLEObject Type="Embed" ProgID="Equation.DSMT4" ShapeID="_x0000_i1169" DrawAspect="Content" ObjectID="_1710857288" r:id="rId263"/>
        </w:object>
      </w:r>
      <w:r w:rsidRPr="0001701A">
        <w:rPr>
          <w:noProof w:val="0"/>
        </w:rPr>
        <w:t>,</w:t>
      </w:r>
    </w:p>
    <w:p w14:paraId="14FFAACC" w14:textId="77777777" w:rsidR="00975C97" w:rsidRPr="0001701A" w:rsidRDefault="00975C97" w:rsidP="00975C97">
      <w:r w:rsidRPr="0001701A">
        <w:t xml:space="preserve">where </w:t>
      </w:r>
      <w:r w:rsidRPr="0001701A">
        <w:rPr>
          <w:i/>
        </w:rPr>
        <w:t>m</w:t>
      </w:r>
      <w:r w:rsidRPr="0001701A">
        <w:t xml:space="preserve"> is the number of recorded preambles as defined in Annex E.6.2.The averaging is done separately for timing¦ </w:t>
      </w:r>
      <w:r w:rsidRPr="0001701A">
        <w:rPr>
          <w:position w:val="-3"/>
        </w:rPr>
        <w:object w:dxaOrig="360" w:dyaOrig="279" w14:anchorId="027C226F">
          <v:shape id="_x0000_i1170" type="#_x0000_t75" style="width:18.75pt;height:14.25pt" o:ole="" filled="t">
            <v:fill color2="black"/>
            <v:imagedata r:id="rId230" o:title=""/>
          </v:shape>
          <o:OLEObject Type="Embed" ProgID="Equation.3" ShapeID="_x0000_i1170" DrawAspect="Content" ObjectID="_1710857289" r:id="rId264"/>
        </w:object>
      </w:r>
      <w:r w:rsidRPr="0001701A">
        <w:t xml:space="preserve"> –W/2 and </w:t>
      </w:r>
      <w:r w:rsidRPr="0001701A">
        <w:rPr>
          <w:position w:val="-3"/>
        </w:rPr>
        <w:object w:dxaOrig="360" w:dyaOrig="279" w14:anchorId="6F419C9E">
          <v:shape id="_x0000_i1171" type="#_x0000_t75" style="width:18.75pt;height:14.25pt" o:ole="" filled="t">
            <v:fill color2="black"/>
            <v:imagedata r:id="rId230" o:title=""/>
          </v:shape>
          <o:OLEObject Type="Embed" ProgID="Equation.3" ShapeID="_x0000_i1171" DrawAspect="Content" ObjectID="_1710857290" r:id="rId265"/>
        </w:object>
      </w:r>
      <w:r w:rsidRPr="0001701A">
        <w:t xml:space="preserve"> +W/2 leading to</w:t>
      </w:r>
      <w:r w:rsidRPr="0001701A">
        <w:rPr>
          <w:position w:val="-7"/>
        </w:rPr>
        <w:object w:dxaOrig="1340" w:dyaOrig="360" w14:anchorId="43223E41">
          <v:shape id="_x0000_i1172" type="#_x0000_t75" style="width:71.25pt;height:17.25pt" o:ole="" filled="t">
            <v:fill color2="black"/>
            <v:imagedata r:id="rId266" o:title=""/>
          </v:shape>
          <o:OLEObject Type="Embed" ProgID="Equation.3" ShapeID="_x0000_i1172" DrawAspect="Content" ObjectID="_1710857291" r:id="rId267"/>
        </w:object>
      </w:r>
      <w:r w:rsidRPr="0001701A">
        <w:t xml:space="preserve"> and </w:t>
      </w:r>
      <w:r w:rsidRPr="0001701A">
        <w:rPr>
          <w:position w:val="-8"/>
        </w:rPr>
        <w:object w:dxaOrig="1400" w:dyaOrig="380" w14:anchorId="13BB20E7">
          <v:shape id="_x0000_i1173" type="#_x0000_t75" style="width:75.75pt;height:18.75pt" o:ole="" filled="t">
            <v:fill color2="black"/>
            <v:imagedata r:id="rId268" o:title=""/>
          </v:shape>
          <o:OLEObject Type="Embed" ProgID="Equation.3" ShapeID="_x0000_i1173" DrawAspect="Content" ObjectID="_1710857292" r:id="rId269"/>
        </w:object>
      </w:r>
    </w:p>
    <w:p w14:paraId="2F48203D" w14:textId="77777777" w:rsidR="00975C97" w:rsidRPr="0001701A" w:rsidRDefault="00975C97" w:rsidP="00975C97">
      <w:r w:rsidRPr="0001701A">
        <w:rPr>
          <w:position w:val="-10"/>
        </w:rPr>
        <w:object w:dxaOrig="5020" w:dyaOrig="420" w14:anchorId="0CE9F6DE">
          <v:shape id="_x0000_i1174" type="#_x0000_t75" style="width:268.5pt;height:20.25pt" o:ole="" filled="t">
            <v:fill color2="black"/>
            <v:imagedata r:id="rId270" o:title=""/>
          </v:shape>
          <o:OLEObject Type="Embed" ProgID="Equation.3" ShapeID="_x0000_i1174" DrawAspect="Content" ObjectID="_1710857293" r:id="rId271"/>
        </w:object>
      </w:r>
      <w:r w:rsidRPr="0001701A">
        <w:t>is compared against the test requirements.</w:t>
      </w:r>
    </w:p>
    <w:p w14:paraId="7D098C9D" w14:textId="77777777" w:rsidR="00975C97" w:rsidRPr="0001701A" w:rsidRDefault="00975C97" w:rsidP="00975C97">
      <w:pPr>
        <w:pStyle w:val="Heading8"/>
      </w:pPr>
      <w:bookmarkStart w:id="229" w:name="_Toc27478771"/>
      <w:bookmarkStart w:id="230" w:name="_Toc36227485"/>
      <w:r w:rsidRPr="0001701A">
        <w:t>Annex F (normative):</w:t>
      </w:r>
      <w:r w:rsidRPr="0001701A">
        <w:br/>
        <w:t>Measurement uncertainties and Test Tolerances</w:t>
      </w:r>
      <w:bookmarkEnd w:id="229"/>
      <w:bookmarkEnd w:id="230"/>
    </w:p>
    <w:p w14:paraId="726455AC" w14:textId="77777777" w:rsidR="00975C97" w:rsidRPr="0001701A" w:rsidRDefault="00975C97" w:rsidP="00975C97">
      <w:pPr>
        <w:pStyle w:val="Heading1"/>
      </w:pPr>
      <w:bookmarkStart w:id="231" w:name="_Toc27478772"/>
      <w:bookmarkStart w:id="232" w:name="_Toc36227486"/>
      <w:r w:rsidRPr="0001701A">
        <w:t>F.1</w:t>
      </w:r>
      <w:r w:rsidRPr="0001701A">
        <w:tab/>
        <w:t>Acceptable uncertainty of Test System (normative)</w:t>
      </w:r>
      <w:bookmarkEnd w:id="231"/>
      <w:bookmarkEnd w:id="232"/>
    </w:p>
    <w:p w14:paraId="0E37A465" w14:textId="77777777" w:rsidR="00975C97" w:rsidRPr="0001701A" w:rsidRDefault="00975C97" w:rsidP="00975C97">
      <w:r w:rsidRPr="0001701A">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7AA6261" w14:textId="77777777" w:rsidR="00975C97" w:rsidRPr="0001701A" w:rsidRDefault="00975C97" w:rsidP="00975C97">
      <w:r w:rsidRPr="0001701A">
        <w:t>A confidence level of 95 % is the measurement uncertainty tolerance interval for a specific measurement that contains 95 % of the performance of a population of test equipment.</w:t>
      </w:r>
    </w:p>
    <w:p w14:paraId="2E8CD2BF" w14:textId="77777777" w:rsidR="00975C97" w:rsidRPr="0001701A" w:rsidRDefault="00975C97" w:rsidP="00975C97">
      <w:r w:rsidRPr="0001701A">
        <w:t>For RF tests it should be noted that the uncertainties in clause F.1 apply to the Test System operating into a nominal 50 ohm load and do not include system effects due to mismatch between the DUT and the Test System.</w:t>
      </w:r>
    </w:p>
    <w:p w14:paraId="6B7DA301" w14:textId="77777777" w:rsidR="00975C97" w:rsidRPr="0001701A" w:rsidRDefault="00975C97" w:rsidP="00975C97">
      <w:r w:rsidRPr="0001701A">
        <w:rPr>
          <w:rFonts w:eastAsia="MS Mincho"/>
        </w:rPr>
        <w:t>T</w:t>
      </w:r>
      <w:r w:rsidRPr="0001701A">
        <w:t>he downlink signal uncertainties apply at each receiver antenna connector.</w:t>
      </w:r>
    </w:p>
    <w:p w14:paraId="4DE3515A" w14:textId="77777777" w:rsidR="00975C97" w:rsidRPr="0001701A" w:rsidRDefault="00975C97" w:rsidP="00975C97">
      <w:pPr>
        <w:pStyle w:val="Heading2"/>
      </w:pPr>
      <w:bookmarkStart w:id="233" w:name="_Toc27478773"/>
      <w:bookmarkStart w:id="234" w:name="_Toc36227487"/>
      <w:r w:rsidRPr="0001701A">
        <w:t>F.1.1</w:t>
      </w:r>
      <w:r w:rsidRPr="0001701A">
        <w:tab/>
      </w:r>
      <w:r w:rsidRPr="0001701A">
        <w:rPr>
          <w:lang w:eastAsia="sv-SE"/>
        </w:rPr>
        <w:t>Measurement of test environments</w:t>
      </w:r>
      <w:bookmarkEnd w:id="233"/>
      <w:bookmarkEnd w:id="234"/>
    </w:p>
    <w:p w14:paraId="24B4CA6E" w14:textId="77777777" w:rsidR="00975C97" w:rsidRPr="0001701A" w:rsidRDefault="00975C97" w:rsidP="00975C97">
      <w:pPr>
        <w:rPr>
          <w:lang w:eastAsia="sv-SE"/>
        </w:rPr>
      </w:pPr>
      <w:r w:rsidRPr="0001701A">
        <w:rPr>
          <w:lang w:eastAsia="sv-SE"/>
        </w:rPr>
        <w:t xml:space="preserve">The measurement accuracy of the </w:t>
      </w:r>
      <w:r w:rsidRPr="0001701A">
        <w:t>UE</w:t>
      </w:r>
      <w:r w:rsidRPr="0001701A">
        <w:rPr>
          <w:lang w:eastAsia="sv-SE"/>
        </w:rPr>
        <w:t xml:space="preserve"> test environments defined in </w:t>
      </w:r>
      <w:r w:rsidRPr="0001701A">
        <w:t>TS 38.508-1 [5] subclause 4.1</w:t>
      </w:r>
      <w:r w:rsidRPr="0001701A">
        <w:rPr>
          <w:lang w:eastAsia="sv-SE"/>
        </w:rPr>
        <w:t>, Test environments shall be</w:t>
      </w:r>
    </w:p>
    <w:p w14:paraId="46C6A48B"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t>Pressure</w:t>
      </w:r>
      <w:r w:rsidRPr="0001701A">
        <w:rPr>
          <w:snapToGrid w:val="0"/>
          <w:lang w:eastAsia="sv-SE"/>
        </w:rPr>
        <w:tab/>
      </w:r>
      <w:r w:rsidRPr="0001701A">
        <w:rPr>
          <w:snapToGrid w:val="0"/>
          <w:lang w:eastAsia="sv-SE"/>
        </w:rPr>
        <w:tab/>
      </w:r>
      <w:r w:rsidRPr="0001701A">
        <w:rPr>
          <w:snapToGrid w:val="0"/>
          <w:lang w:eastAsia="sv-SE"/>
        </w:rPr>
        <w:tab/>
      </w:r>
      <w:r w:rsidRPr="0001701A">
        <w:rPr>
          <w:snapToGrid w:val="0"/>
          <w:lang w:eastAsia="sv-SE"/>
        </w:rPr>
        <w:tab/>
      </w:r>
      <w:r w:rsidRPr="0001701A">
        <w:rPr>
          <w:rFonts w:ascii="Symbol" w:hAnsi="Symbol"/>
          <w:snapToGrid w:val="0"/>
          <w:lang w:eastAsia="sv-SE"/>
        </w:rPr>
        <w:t></w:t>
      </w:r>
      <w:r w:rsidRPr="0001701A">
        <w:rPr>
          <w:snapToGrid w:val="0"/>
          <w:lang w:eastAsia="sv-SE"/>
        </w:rPr>
        <w:t>5 kPa.</w:t>
      </w:r>
    </w:p>
    <w:p w14:paraId="4DA34661"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Temperature</w:t>
      </w:r>
      <w:r w:rsidRPr="0001701A">
        <w:rPr>
          <w:snapToGrid w:val="0"/>
        </w:rPr>
        <w:tab/>
      </w:r>
      <w:r w:rsidRPr="0001701A">
        <w:rPr>
          <w:snapToGrid w:val="0"/>
        </w:rPr>
        <w:tab/>
      </w:r>
      <w:r w:rsidRPr="0001701A">
        <w:rPr>
          <w:snapToGrid w:val="0"/>
        </w:rPr>
        <w:tab/>
      </w:r>
      <w:r w:rsidRPr="0001701A">
        <w:rPr>
          <w:rFonts w:ascii="Symbol" w:hAnsi="Symbol"/>
          <w:snapToGrid w:val="0"/>
        </w:rPr>
        <w:t></w:t>
      </w:r>
      <w:r w:rsidRPr="0001701A">
        <w:rPr>
          <w:snapToGrid w:val="0"/>
        </w:rPr>
        <w:t>2 degrees.</w:t>
      </w:r>
    </w:p>
    <w:p w14:paraId="0BCFE7EF" w14:textId="77777777" w:rsidR="00975C97" w:rsidRPr="0001701A" w:rsidRDefault="00975C97" w:rsidP="00975C97">
      <w:pPr>
        <w:pStyle w:val="B10"/>
        <w:rPr>
          <w:snapToGrid w:val="0"/>
          <w:lang w:eastAsia="sv-SE"/>
        </w:rPr>
      </w:pPr>
      <w:r w:rsidRPr="0001701A">
        <w:rPr>
          <w:snapToGrid w:val="0"/>
          <w:lang w:eastAsia="sv-SE"/>
        </w:rPr>
        <w:lastRenderedPageBreak/>
        <w:t>-</w:t>
      </w:r>
      <w:r w:rsidRPr="0001701A">
        <w:rPr>
          <w:snapToGrid w:val="0"/>
          <w:lang w:eastAsia="sv-SE"/>
        </w:rPr>
        <w:tab/>
      </w:r>
      <w:r w:rsidRPr="0001701A">
        <w:rPr>
          <w:snapToGrid w:val="0"/>
        </w:rPr>
        <w:t>Relative Humidity</w:t>
      </w:r>
      <w:r w:rsidRPr="0001701A">
        <w:rPr>
          <w:snapToGrid w:val="0"/>
        </w:rPr>
        <w:tab/>
      </w:r>
      <w:r w:rsidRPr="0001701A">
        <w:rPr>
          <w:rFonts w:ascii="Symbol" w:hAnsi="Symbol"/>
          <w:snapToGrid w:val="0"/>
        </w:rPr>
        <w:t></w:t>
      </w:r>
      <w:r w:rsidRPr="0001701A">
        <w:rPr>
          <w:snapToGrid w:val="0"/>
        </w:rPr>
        <w:t>5 %.</w:t>
      </w:r>
    </w:p>
    <w:p w14:paraId="4201767E"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DC Voltage</w:t>
      </w:r>
      <w:r w:rsidRPr="0001701A">
        <w:rPr>
          <w:snapToGrid w:val="0"/>
        </w:rPr>
        <w:tab/>
      </w:r>
      <w:r w:rsidRPr="0001701A">
        <w:rPr>
          <w:snapToGrid w:val="0"/>
        </w:rPr>
        <w:tab/>
      </w:r>
      <w:r w:rsidRPr="0001701A">
        <w:rPr>
          <w:snapToGrid w:val="0"/>
        </w:rPr>
        <w:tab/>
      </w:r>
      <w:r w:rsidRPr="0001701A">
        <w:rPr>
          <w:rFonts w:ascii="Symbol" w:hAnsi="Symbol"/>
          <w:snapToGrid w:val="0"/>
        </w:rPr>
        <w:t></w:t>
      </w:r>
      <w:r w:rsidRPr="0001701A">
        <w:rPr>
          <w:snapToGrid w:val="0"/>
        </w:rPr>
        <w:t>1,0 %.</w:t>
      </w:r>
    </w:p>
    <w:p w14:paraId="4D2BA23B"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AC Voltage</w:t>
      </w:r>
      <w:r w:rsidRPr="0001701A">
        <w:rPr>
          <w:snapToGrid w:val="0"/>
        </w:rPr>
        <w:tab/>
      </w:r>
      <w:r w:rsidRPr="0001701A">
        <w:rPr>
          <w:snapToGrid w:val="0"/>
        </w:rPr>
        <w:tab/>
      </w:r>
      <w:r w:rsidRPr="0001701A">
        <w:rPr>
          <w:snapToGrid w:val="0"/>
        </w:rPr>
        <w:tab/>
      </w:r>
      <w:r w:rsidRPr="0001701A">
        <w:rPr>
          <w:rFonts w:ascii="Symbol" w:hAnsi="Symbol"/>
          <w:snapToGrid w:val="0"/>
        </w:rPr>
        <w:t></w:t>
      </w:r>
      <w:r w:rsidRPr="0001701A">
        <w:rPr>
          <w:snapToGrid w:val="0"/>
        </w:rPr>
        <w:t>1,5 %.</w:t>
      </w:r>
    </w:p>
    <w:p w14:paraId="1DFB7ED6"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Vibration</w:t>
      </w:r>
      <w:r w:rsidRPr="0001701A">
        <w:rPr>
          <w:snapToGrid w:val="0"/>
        </w:rPr>
        <w:tab/>
      </w:r>
      <w:r w:rsidRPr="0001701A">
        <w:rPr>
          <w:snapToGrid w:val="0"/>
        </w:rPr>
        <w:tab/>
      </w:r>
      <w:r w:rsidRPr="0001701A">
        <w:rPr>
          <w:snapToGrid w:val="0"/>
        </w:rPr>
        <w:tab/>
      </w:r>
      <w:r w:rsidRPr="0001701A">
        <w:rPr>
          <w:snapToGrid w:val="0"/>
        </w:rPr>
        <w:tab/>
        <w:t>10 %.</w:t>
      </w:r>
    </w:p>
    <w:p w14:paraId="543DA392" w14:textId="77777777" w:rsidR="00975C97" w:rsidRPr="0001701A" w:rsidRDefault="00975C97" w:rsidP="00975C97">
      <w:pPr>
        <w:pStyle w:val="B10"/>
      </w:pPr>
      <w:r w:rsidRPr="0001701A">
        <w:rPr>
          <w:snapToGrid w:val="0"/>
          <w:lang w:eastAsia="sv-SE"/>
        </w:rPr>
        <w:t>-</w:t>
      </w:r>
      <w:r w:rsidRPr="0001701A">
        <w:rPr>
          <w:snapToGrid w:val="0"/>
          <w:lang w:eastAsia="sv-SE"/>
        </w:rPr>
        <w:tab/>
      </w:r>
      <w:r w:rsidRPr="0001701A">
        <w:rPr>
          <w:snapToGrid w:val="0"/>
        </w:rPr>
        <w:t>Vibration frequency</w:t>
      </w:r>
      <w:r w:rsidRPr="0001701A">
        <w:rPr>
          <w:snapToGrid w:val="0"/>
        </w:rPr>
        <w:tab/>
        <w:t>0,1 Hz.</w:t>
      </w:r>
    </w:p>
    <w:p w14:paraId="5BB8EAFC" w14:textId="77777777" w:rsidR="00975C97" w:rsidRPr="0001701A" w:rsidRDefault="00975C97" w:rsidP="00975C97">
      <w:r w:rsidRPr="0001701A">
        <w:t>The above values shall apply unless the test environment is otherwise controlled and the specification for the control of the test environment specifies the uncertainty for the parameter.</w:t>
      </w:r>
    </w:p>
    <w:p w14:paraId="601BA24E" w14:textId="77777777" w:rsidR="00975C97" w:rsidRPr="0001701A" w:rsidRDefault="00975C97" w:rsidP="00975C97">
      <w:pPr>
        <w:pStyle w:val="Heading2"/>
      </w:pPr>
      <w:bookmarkStart w:id="235" w:name="_Toc27478774"/>
      <w:bookmarkStart w:id="236" w:name="_Toc36227488"/>
      <w:r w:rsidRPr="0001701A">
        <w:lastRenderedPageBreak/>
        <w:t>F.1.2</w:t>
      </w:r>
      <w:r w:rsidRPr="0001701A">
        <w:tab/>
      </w:r>
      <w:r w:rsidRPr="0001701A">
        <w:rPr>
          <w:lang w:eastAsia="sv-SE"/>
        </w:rPr>
        <w:t xml:space="preserve">Measurement of </w:t>
      </w:r>
      <w:r w:rsidRPr="0001701A">
        <w:t>transmitter</w:t>
      </w:r>
      <w:bookmarkEnd w:id="235"/>
      <w:bookmarkEnd w:id="236"/>
    </w:p>
    <w:p w14:paraId="1F2E8598" w14:textId="77777777" w:rsidR="00975C97" w:rsidRPr="0001701A" w:rsidRDefault="00975C97" w:rsidP="00975C97">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975C97" w:rsidRPr="0001701A" w14:paraId="1FD96903" w14:textId="77777777" w:rsidTr="003D3464">
        <w:trPr>
          <w:gridAfter w:val="1"/>
          <w:wAfter w:w="75" w:type="dxa"/>
          <w:cantSplit/>
          <w:jc w:val="center"/>
        </w:trPr>
        <w:tc>
          <w:tcPr>
            <w:tcW w:w="2435" w:type="dxa"/>
            <w:gridSpan w:val="2"/>
          </w:tcPr>
          <w:p w14:paraId="56C7EA57" w14:textId="77777777" w:rsidR="00975C97" w:rsidRPr="0001701A" w:rsidRDefault="00975C97" w:rsidP="00C971DC">
            <w:pPr>
              <w:pStyle w:val="TAH"/>
            </w:pPr>
            <w:r w:rsidRPr="0001701A">
              <w:lastRenderedPageBreak/>
              <w:t>Subclause</w:t>
            </w:r>
          </w:p>
        </w:tc>
        <w:tc>
          <w:tcPr>
            <w:tcW w:w="4535" w:type="dxa"/>
            <w:gridSpan w:val="2"/>
          </w:tcPr>
          <w:p w14:paraId="4E75E871" w14:textId="77777777" w:rsidR="00975C97" w:rsidRPr="0001701A" w:rsidRDefault="00975C97" w:rsidP="00C971DC">
            <w:pPr>
              <w:pStyle w:val="TAH"/>
            </w:pPr>
            <w:r w:rsidRPr="0001701A">
              <w:t>Maximum Test System Uncertainty</w:t>
            </w:r>
          </w:p>
        </w:tc>
        <w:tc>
          <w:tcPr>
            <w:tcW w:w="2720" w:type="dxa"/>
            <w:gridSpan w:val="2"/>
          </w:tcPr>
          <w:p w14:paraId="1C6312EA" w14:textId="77777777" w:rsidR="00975C97" w:rsidRPr="0001701A" w:rsidRDefault="00975C97" w:rsidP="00C971DC">
            <w:pPr>
              <w:pStyle w:val="TAH"/>
            </w:pPr>
            <w:r w:rsidRPr="0001701A">
              <w:t>Derivation of Test System Uncertainty</w:t>
            </w:r>
          </w:p>
        </w:tc>
      </w:tr>
      <w:tr w:rsidR="00975C97" w:rsidRPr="0001701A" w14:paraId="723A136A" w14:textId="77777777" w:rsidTr="003D3464">
        <w:trPr>
          <w:gridAfter w:val="1"/>
          <w:wAfter w:w="75" w:type="dxa"/>
          <w:cantSplit/>
          <w:jc w:val="center"/>
        </w:trPr>
        <w:tc>
          <w:tcPr>
            <w:tcW w:w="2435" w:type="dxa"/>
            <w:gridSpan w:val="2"/>
          </w:tcPr>
          <w:p w14:paraId="729E4EEF" w14:textId="77777777" w:rsidR="00975C97" w:rsidRPr="0001701A" w:rsidRDefault="00975C97" w:rsidP="00C971DC">
            <w:pPr>
              <w:pStyle w:val="TAL"/>
              <w:rPr>
                <w:rFonts w:cs="v4.2.0"/>
              </w:rPr>
            </w:pPr>
            <w:r w:rsidRPr="0001701A">
              <w:rPr>
                <w:rFonts w:cs="v4.2.0"/>
              </w:rPr>
              <w:t>6.2.1 UE maximum output power</w:t>
            </w:r>
          </w:p>
        </w:tc>
        <w:tc>
          <w:tcPr>
            <w:tcW w:w="4535" w:type="dxa"/>
            <w:gridSpan w:val="2"/>
          </w:tcPr>
          <w:p w14:paraId="3E472587" w14:textId="77777777" w:rsidR="00975C97" w:rsidRPr="0001701A" w:rsidRDefault="00975C97" w:rsidP="00C971DC">
            <w:pPr>
              <w:pStyle w:val="TAL"/>
              <w:rPr>
                <w:rFonts w:cs="Arial"/>
                <w:bCs/>
                <w:szCs w:val="18"/>
              </w:rPr>
            </w:pPr>
            <w:r w:rsidRPr="0001701A">
              <w:rPr>
                <w:rFonts w:cs="Arial"/>
                <w:bCs/>
                <w:szCs w:val="18"/>
              </w:rPr>
              <w:t>f ≤ 3.0GHz</w:t>
            </w:r>
          </w:p>
          <w:p w14:paraId="4A778BE0" w14:textId="77777777" w:rsidR="00975C97" w:rsidRPr="0001701A" w:rsidRDefault="00975C97" w:rsidP="00C971DC">
            <w:pPr>
              <w:pStyle w:val="TAL"/>
              <w:rPr>
                <w:rFonts w:cs="Arial"/>
                <w:bCs/>
                <w:szCs w:val="18"/>
              </w:rPr>
            </w:pPr>
            <w:r w:rsidRPr="0001701A">
              <w:rPr>
                <w:rFonts w:cs="Arial"/>
                <w:bCs/>
                <w:szCs w:val="18"/>
              </w:rPr>
              <w:t>±0.7 dB, BW ≤ 40MHz</w:t>
            </w:r>
          </w:p>
          <w:p w14:paraId="673DF66D" w14:textId="77777777" w:rsidR="00975C97" w:rsidRPr="0001701A" w:rsidRDefault="00975C97" w:rsidP="00C971DC">
            <w:pPr>
              <w:pStyle w:val="TAL"/>
              <w:rPr>
                <w:rFonts w:cs="v4.2.0"/>
              </w:rPr>
            </w:pPr>
            <w:r w:rsidRPr="0001701A">
              <w:rPr>
                <w:rFonts w:cs="Arial"/>
                <w:bCs/>
                <w:szCs w:val="18"/>
              </w:rPr>
              <w:t>±1.4 dB, 40MHz &lt; BW ≤ 100MHz</w:t>
            </w:r>
          </w:p>
          <w:p w14:paraId="4F239C92" w14:textId="77777777" w:rsidR="00975C97" w:rsidRPr="0001701A" w:rsidRDefault="00975C97" w:rsidP="00C971DC">
            <w:pPr>
              <w:pStyle w:val="TAL"/>
              <w:rPr>
                <w:rFonts w:cs="Arial"/>
                <w:bCs/>
                <w:szCs w:val="18"/>
              </w:rPr>
            </w:pPr>
          </w:p>
          <w:p w14:paraId="243A793D" w14:textId="77777777" w:rsidR="00975C97" w:rsidRPr="0001701A" w:rsidRDefault="00975C97" w:rsidP="00C971DC">
            <w:pPr>
              <w:pStyle w:val="TAL"/>
              <w:rPr>
                <w:rFonts w:cs="Arial"/>
                <w:bCs/>
                <w:szCs w:val="18"/>
              </w:rPr>
            </w:pPr>
            <w:r w:rsidRPr="0001701A">
              <w:rPr>
                <w:rFonts w:cs="Arial"/>
                <w:bCs/>
                <w:szCs w:val="18"/>
              </w:rPr>
              <w:t>3.0GHz &lt; f ≤ 4.2GHz</w:t>
            </w:r>
          </w:p>
          <w:p w14:paraId="7249D7B9" w14:textId="77777777" w:rsidR="00975C97" w:rsidRPr="0001701A" w:rsidRDefault="00975C97" w:rsidP="00C971DC">
            <w:pPr>
              <w:pStyle w:val="TAL"/>
              <w:rPr>
                <w:rFonts w:cs="Arial"/>
                <w:bCs/>
                <w:szCs w:val="18"/>
              </w:rPr>
            </w:pPr>
            <w:r w:rsidRPr="0001701A">
              <w:rPr>
                <w:rFonts w:cs="Arial"/>
                <w:bCs/>
                <w:szCs w:val="18"/>
              </w:rPr>
              <w:t>±1.0 dB, BW ≤ 40MHz</w:t>
            </w:r>
          </w:p>
          <w:p w14:paraId="15E5C7C0" w14:textId="77777777" w:rsidR="00975C97" w:rsidRPr="0001701A" w:rsidRDefault="00975C97" w:rsidP="00C971DC">
            <w:pPr>
              <w:pStyle w:val="TAL"/>
              <w:rPr>
                <w:rFonts w:cs="v4.2.0"/>
              </w:rPr>
            </w:pPr>
            <w:r w:rsidRPr="0001701A">
              <w:rPr>
                <w:rFonts w:cs="Arial"/>
                <w:bCs/>
                <w:szCs w:val="18"/>
              </w:rPr>
              <w:t>±1.6 dB, 40MHz &lt; BW ≤ 100MHz</w:t>
            </w:r>
          </w:p>
          <w:p w14:paraId="2B2CC7D3" w14:textId="77777777" w:rsidR="00975C97" w:rsidRPr="0001701A" w:rsidRDefault="00975C97" w:rsidP="00C971DC">
            <w:pPr>
              <w:pStyle w:val="TAL"/>
              <w:rPr>
                <w:rFonts w:cs="Arial"/>
                <w:bCs/>
                <w:szCs w:val="18"/>
              </w:rPr>
            </w:pPr>
          </w:p>
          <w:p w14:paraId="6FFAB088" w14:textId="77777777" w:rsidR="00975C97" w:rsidRPr="0001701A" w:rsidRDefault="00975C97" w:rsidP="00C971DC">
            <w:pPr>
              <w:pStyle w:val="TAL"/>
              <w:rPr>
                <w:rFonts w:cs="Arial"/>
                <w:bCs/>
                <w:szCs w:val="18"/>
              </w:rPr>
            </w:pPr>
            <w:r w:rsidRPr="0001701A">
              <w:rPr>
                <w:rFonts w:cs="Arial"/>
                <w:bCs/>
                <w:szCs w:val="18"/>
              </w:rPr>
              <w:t>4.2GHz &lt; f ≤ 6.0GHz</w:t>
            </w:r>
          </w:p>
          <w:p w14:paraId="7F534B29" w14:textId="77777777" w:rsidR="00975C97" w:rsidRPr="0001701A" w:rsidRDefault="00975C97" w:rsidP="00C971DC">
            <w:pPr>
              <w:pStyle w:val="TAL"/>
              <w:rPr>
                <w:rFonts w:cs="Arial"/>
                <w:bCs/>
                <w:szCs w:val="18"/>
              </w:rPr>
            </w:pPr>
            <w:r w:rsidRPr="0001701A">
              <w:rPr>
                <w:rFonts w:cs="Arial"/>
                <w:bCs/>
                <w:szCs w:val="18"/>
              </w:rPr>
              <w:t>±1.3 dB, BW ≤ 20MHz</w:t>
            </w:r>
          </w:p>
          <w:p w14:paraId="39776A8B" w14:textId="77777777" w:rsidR="00975C97" w:rsidRPr="0001701A" w:rsidRDefault="00975C97" w:rsidP="00C971DC">
            <w:pPr>
              <w:pStyle w:val="TAL"/>
              <w:rPr>
                <w:rFonts w:cs="v4.2.0"/>
              </w:rPr>
            </w:pPr>
            <w:r w:rsidRPr="0001701A">
              <w:rPr>
                <w:rFonts w:cs="Arial"/>
                <w:bCs/>
                <w:szCs w:val="18"/>
              </w:rPr>
              <w:t>±1.5 dB, 20MHz &lt; BW ≤ 40MHz</w:t>
            </w:r>
          </w:p>
          <w:p w14:paraId="353F19B5" w14:textId="77777777" w:rsidR="00975C97" w:rsidRPr="0001701A" w:rsidRDefault="00975C97" w:rsidP="00C971DC">
            <w:pPr>
              <w:pStyle w:val="TAL"/>
              <w:rPr>
                <w:rFonts w:cs="v4.2.0"/>
              </w:rPr>
            </w:pPr>
            <w:r w:rsidRPr="0001701A">
              <w:rPr>
                <w:rFonts w:cs="Arial"/>
                <w:bCs/>
                <w:szCs w:val="18"/>
              </w:rPr>
              <w:t>±1.6 dB, 40MHz &lt; BW ≤ 100MHz</w:t>
            </w:r>
          </w:p>
        </w:tc>
        <w:tc>
          <w:tcPr>
            <w:tcW w:w="2720" w:type="dxa"/>
            <w:gridSpan w:val="2"/>
          </w:tcPr>
          <w:p w14:paraId="50CA0BF8" w14:textId="77777777" w:rsidR="00975C97" w:rsidRPr="0001701A" w:rsidRDefault="00975C97" w:rsidP="00C971DC">
            <w:pPr>
              <w:pStyle w:val="TAL"/>
              <w:rPr>
                <w:rFonts w:cs="Arial"/>
                <w:snapToGrid w:val="0"/>
                <w:lang w:eastAsia="sv-SE"/>
              </w:rPr>
            </w:pPr>
          </w:p>
        </w:tc>
      </w:tr>
      <w:tr w:rsidR="00975C97" w:rsidRPr="0001701A" w14:paraId="39467D20" w14:textId="77777777" w:rsidTr="003D3464">
        <w:trPr>
          <w:gridAfter w:val="1"/>
          <w:wAfter w:w="75" w:type="dxa"/>
          <w:cantSplit/>
          <w:jc w:val="center"/>
        </w:trPr>
        <w:tc>
          <w:tcPr>
            <w:tcW w:w="2435" w:type="dxa"/>
            <w:gridSpan w:val="2"/>
          </w:tcPr>
          <w:p w14:paraId="3907C00C" w14:textId="77777777" w:rsidR="00975C97" w:rsidRPr="0001701A" w:rsidRDefault="00975C97" w:rsidP="00C971DC">
            <w:pPr>
              <w:pStyle w:val="TAL"/>
              <w:rPr>
                <w:rFonts w:cs="v4.2.0"/>
              </w:rPr>
            </w:pPr>
            <w:r w:rsidRPr="0001701A">
              <w:rPr>
                <w:rFonts w:cs="v4.2.0"/>
              </w:rPr>
              <w:t>6.2.2 Maximum Power Reduction (MPR)</w:t>
            </w:r>
          </w:p>
        </w:tc>
        <w:tc>
          <w:tcPr>
            <w:tcW w:w="4535" w:type="dxa"/>
            <w:gridSpan w:val="2"/>
          </w:tcPr>
          <w:p w14:paraId="795F4D9E" w14:textId="77777777" w:rsidR="00975C97" w:rsidRPr="0001701A" w:rsidRDefault="00975C97" w:rsidP="00C971DC">
            <w:pPr>
              <w:pStyle w:val="TAL"/>
              <w:rPr>
                <w:rFonts w:cs="Arial"/>
                <w:bCs/>
                <w:szCs w:val="18"/>
              </w:rPr>
            </w:pPr>
            <w:r w:rsidRPr="0001701A">
              <w:rPr>
                <w:rFonts w:cs="Arial"/>
                <w:bCs/>
                <w:szCs w:val="18"/>
              </w:rPr>
              <w:t>f ≤ 3.0GHz</w:t>
            </w:r>
          </w:p>
          <w:p w14:paraId="5831AE9E" w14:textId="77777777" w:rsidR="00975C97" w:rsidRPr="0001701A" w:rsidRDefault="00975C97" w:rsidP="00C971DC">
            <w:pPr>
              <w:pStyle w:val="TAL"/>
              <w:rPr>
                <w:rFonts w:cs="Arial"/>
                <w:bCs/>
                <w:szCs w:val="18"/>
              </w:rPr>
            </w:pPr>
            <w:r w:rsidRPr="0001701A">
              <w:rPr>
                <w:rFonts w:cs="Arial"/>
                <w:bCs/>
                <w:szCs w:val="18"/>
              </w:rPr>
              <w:t>±0.7 dB, BW ≤ 40MHz</w:t>
            </w:r>
          </w:p>
          <w:p w14:paraId="0504C5EF" w14:textId="77777777" w:rsidR="00975C97" w:rsidRPr="0001701A" w:rsidRDefault="00975C97" w:rsidP="00C971DC">
            <w:pPr>
              <w:pStyle w:val="TAL"/>
              <w:rPr>
                <w:rFonts w:cs="v4.2.0"/>
              </w:rPr>
            </w:pPr>
            <w:r w:rsidRPr="0001701A">
              <w:rPr>
                <w:rFonts w:cs="Arial"/>
                <w:bCs/>
                <w:szCs w:val="18"/>
              </w:rPr>
              <w:t>±1.4 dB, 40MHz &lt; BW ≤ 100MHz</w:t>
            </w:r>
          </w:p>
          <w:p w14:paraId="232A0FD5" w14:textId="77777777" w:rsidR="00975C97" w:rsidRPr="0001701A" w:rsidRDefault="00975C97" w:rsidP="00C971DC">
            <w:pPr>
              <w:pStyle w:val="TAL"/>
              <w:rPr>
                <w:rFonts w:cs="Arial"/>
                <w:bCs/>
                <w:szCs w:val="18"/>
              </w:rPr>
            </w:pPr>
          </w:p>
          <w:p w14:paraId="1FAE2616" w14:textId="77777777" w:rsidR="00975C97" w:rsidRPr="0001701A" w:rsidRDefault="00975C97" w:rsidP="00C971DC">
            <w:pPr>
              <w:pStyle w:val="TAL"/>
              <w:rPr>
                <w:rFonts w:cs="Arial"/>
                <w:bCs/>
                <w:szCs w:val="18"/>
              </w:rPr>
            </w:pPr>
            <w:r w:rsidRPr="0001701A">
              <w:rPr>
                <w:rFonts w:cs="Arial"/>
                <w:bCs/>
                <w:szCs w:val="18"/>
              </w:rPr>
              <w:t>3.0GHz &lt; f ≤ 4.2GHz</w:t>
            </w:r>
          </w:p>
          <w:p w14:paraId="76F7ED4F" w14:textId="77777777" w:rsidR="00975C97" w:rsidRPr="0001701A" w:rsidRDefault="00975C97" w:rsidP="00C971DC">
            <w:pPr>
              <w:pStyle w:val="TAL"/>
              <w:rPr>
                <w:rFonts w:cs="Arial"/>
                <w:bCs/>
                <w:szCs w:val="18"/>
              </w:rPr>
            </w:pPr>
            <w:r w:rsidRPr="0001701A">
              <w:rPr>
                <w:rFonts w:cs="Arial"/>
                <w:bCs/>
                <w:szCs w:val="18"/>
              </w:rPr>
              <w:t>±1.0 dB, BW ≤ 40MHz</w:t>
            </w:r>
          </w:p>
          <w:p w14:paraId="2057EF4E" w14:textId="77777777" w:rsidR="00975C97" w:rsidRPr="0001701A" w:rsidRDefault="00975C97" w:rsidP="00C971DC">
            <w:pPr>
              <w:pStyle w:val="TAL"/>
              <w:rPr>
                <w:rFonts w:cs="v4.2.0"/>
              </w:rPr>
            </w:pPr>
            <w:r w:rsidRPr="0001701A">
              <w:rPr>
                <w:rFonts w:cs="Arial"/>
                <w:bCs/>
                <w:szCs w:val="18"/>
              </w:rPr>
              <w:t>±1.6 dB, 40MHz &lt; BW ≤ 100MHz</w:t>
            </w:r>
          </w:p>
          <w:p w14:paraId="688443B2" w14:textId="77777777" w:rsidR="00975C97" w:rsidRPr="0001701A" w:rsidRDefault="00975C97" w:rsidP="00C971DC">
            <w:pPr>
              <w:pStyle w:val="TAL"/>
              <w:rPr>
                <w:rFonts w:cs="Arial"/>
                <w:bCs/>
                <w:szCs w:val="18"/>
              </w:rPr>
            </w:pPr>
          </w:p>
          <w:p w14:paraId="352604FE" w14:textId="77777777" w:rsidR="00975C97" w:rsidRPr="0001701A" w:rsidRDefault="00975C97" w:rsidP="00C971DC">
            <w:pPr>
              <w:pStyle w:val="TAL"/>
              <w:rPr>
                <w:rFonts w:cs="Arial"/>
                <w:bCs/>
                <w:szCs w:val="18"/>
              </w:rPr>
            </w:pPr>
            <w:r w:rsidRPr="0001701A">
              <w:rPr>
                <w:rFonts w:cs="Arial"/>
                <w:bCs/>
                <w:szCs w:val="18"/>
              </w:rPr>
              <w:t>4.2GHz &lt; f ≤ 6.0GHz</w:t>
            </w:r>
          </w:p>
          <w:p w14:paraId="0E9A4B62" w14:textId="77777777" w:rsidR="00975C97" w:rsidRPr="0001701A" w:rsidRDefault="00975C97" w:rsidP="00C971DC">
            <w:pPr>
              <w:pStyle w:val="TAL"/>
              <w:rPr>
                <w:rFonts w:cs="Arial"/>
                <w:bCs/>
                <w:szCs w:val="18"/>
              </w:rPr>
            </w:pPr>
            <w:r w:rsidRPr="0001701A">
              <w:rPr>
                <w:rFonts w:cs="Arial"/>
                <w:bCs/>
                <w:szCs w:val="18"/>
              </w:rPr>
              <w:t>±1.3 dB, BW ≤ 20MHz</w:t>
            </w:r>
          </w:p>
          <w:p w14:paraId="504AB08A" w14:textId="77777777" w:rsidR="00975C97" w:rsidRPr="0001701A" w:rsidRDefault="00975C97" w:rsidP="00C971DC">
            <w:pPr>
              <w:pStyle w:val="TAL"/>
              <w:rPr>
                <w:rFonts w:cs="v4.2.0"/>
              </w:rPr>
            </w:pPr>
            <w:r w:rsidRPr="0001701A">
              <w:rPr>
                <w:rFonts w:cs="Arial"/>
                <w:bCs/>
                <w:szCs w:val="18"/>
              </w:rPr>
              <w:t>±1.5 dB, 20MHz &lt; BW ≤ 40MHz</w:t>
            </w:r>
          </w:p>
          <w:p w14:paraId="5C6371FA" w14:textId="77777777" w:rsidR="00975C97" w:rsidRPr="0001701A" w:rsidRDefault="00975C97" w:rsidP="00C971DC">
            <w:pPr>
              <w:pStyle w:val="TAL"/>
              <w:rPr>
                <w:rFonts w:cs="v4.2.0"/>
              </w:rPr>
            </w:pPr>
            <w:r w:rsidRPr="0001701A">
              <w:rPr>
                <w:rFonts w:cs="Arial"/>
                <w:bCs/>
                <w:szCs w:val="18"/>
              </w:rPr>
              <w:t>±1.6 dB, 40MHz &lt; BW ≤ 100MHz</w:t>
            </w:r>
          </w:p>
        </w:tc>
        <w:tc>
          <w:tcPr>
            <w:tcW w:w="2720" w:type="dxa"/>
            <w:gridSpan w:val="2"/>
          </w:tcPr>
          <w:p w14:paraId="6E186779" w14:textId="77777777" w:rsidR="00975C97" w:rsidRPr="0001701A" w:rsidRDefault="00975C97" w:rsidP="00C971DC">
            <w:pPr>
              <w:pStyle w:val="TAL"/>
              <w:rPr>
                <w:rFonts w:cs="Arial"/>
                <w:snapToGrid w:val="0"/>
                <w:lang w:eastAsia="sv-SE"/>
              </w:rPr>
            </w:pPr>
          </w:p>
        </w:tc>
      </w:tr>
      <w:tr w:rsidR="00975C97" w:rsidRPr="0001701A" w14:paraId="6DC41D52" w14:textId="77777777" w:rsidTr="003D3464">
        <w:trPr>
          <w:gridAfter w:val="1"/>
          <w:wAfter w:w="75" w:type="dxa"/>
          <w:cantSplit/>
          <w:jc w:val="center"/>
        </w:trPr>
        <w:tc>
          <w:tcPr>
            <w:tcW w:w="2435" w:type="dxa"/>
            <w:gridSpan w:val="2"/>
          </w:tcPr>
          <w:p w14:paraId="603B0B51" w14:textId="77777777" w:rsidR="00975C97" w:rsidRPr="0001701A" w:rsidRDefault="00975C97" w:rsidP="00C971DC">
            <w:pPr>
              <w:pStyle w:val="TAL"/>
              <w:rPr>
                <w:rFonts w:cs="v4.2.0"/>
              </w:rPr>
            </w:pPr>
            <w:r w:rsidRPr="0001701A">
              <w:rPr>
                <w:rFonts w:cs="v4.2.0"/>
              </w:rPr>
              <w:t>6.2.3 UE additional maximum output power reduction</w:t>
            </w:r>
          </w:p>
        </w:tc>
        <w:tc>
          <w:tcPr>
            <w:tcW w:w="4535" w:type="dxa"/>
            <w:gridSpan w:val="2"/>
          </w:tcPr>
          <w:p w14:paraId="542E0255" w14:textId="77777777" w:rsidR="00975C97" w:rsidRPr="0001701A" w:rsidRDefault="00975C97" w:rsidP="00C971DC">
            <w:pPr>
              <w:pStyle w:val="TAL"/>
              <w:rPr>
                <w:rFonts w:cs="Arial"/>
                <w:bCs/>
                <w:szCs w:val="18"/>
              </w:rPr>
            </w:pPr>
            <w:r w:rsidRPr="0001701A">
              <w:rPr>
                <w:rFonts w:cs="Arial"/>
                <w:bCs/>
                <w:szCs w:val="18"/>
              </w:rPr>
              <w:t>f ≤ 3.0GHz</w:t>
            </w:r>
          </w:p>
          <w:p w14:paraId="041C63E7" w14:textId="77777777" w:rsidR="00975C97" w:rsidRPr="0001701A" w:rsidRDefault="00975C97" w:rsidP="00C971DC">
            <w:pPr>
              <w:pStyle w:val="TAL"/>
              <w:rPr>
                <w:rFonts w:cs="Arial"/>
                <w:bCs/>
                <w:szCs w:val="18"/>
              </w:rPr>
            </w:pPr>
            <w:r w:rsidRPr="0001701A">
              <w:rPr>
                <w:rFonts w:cs="Arial"/>
                <w:bCs/>
                <w:szCs w:val="18"/>
              </w:rPr>
              <w:t>±0.7 dB, BW ≤ 40MHz</w:t>
            </w:r>
          </w:p>
          <w:p w14:paraId="50315368" w14:textId="77777777" w:rsidR="00975C97" w:rsidRPr="0001701A" w:rsidRDefault="00975C97" w:rsidP="00C971DC">
            <w:pPr>
              <w:pStyle w:val="TAL"/>
              <w:rPr>
                <w:rFonts w:cs="v4.2.0"/>
              </w:rPr>
            </w:pPr>
            <w:r w:rsidRPr="0001701A">
              <w:rPr>
                <w:rFonts w:cs="Arial"/>
                <w:bCs/>
                <w:szCs w:val="18"/>
              </w:rPr>
              <w:t>±1.4 dB, 40MHz &lt; BW ≤ 100MHz</w:t>
            </w:r>
          </w:p>
          <w:p w14:paraId="0F59A95B" w14:textId="77777777" w:rsidR="00975C97" w:rsidRPr="0001701A" w:rsidRDefault="00975C97" w:rsidP="00C971DC">
            <w:pPr>
              <w:pStyle w:val="TAL"/>
              <w:rPr>
                <w:rFonts w:cs="Arial"/>
                <w:bCs/>
                <w:szCs w:val="18"/>
              </w:rPr>
            </w:pPr>
          </w:p>
          <w:p w14:paraId="7DC2C319" w14:textId="77777777" w:rsidR="00975C97" w:rsidRPr="0001701A" w:rsidRDefault="00975C97" w:rsidP="00C971DC">
            <w:pPr>
              <w:pStyle w:val="TAL"/>
              <w:rPr>
                <w:rFonts w:cs="Arial"/>
                <w:bCs/>
                <w:szCs w:val="18"/>
              </w:rPr>
            </w:pPr>
            <w:r w:rsidRPr="0001701A">
              <w:rPr>
                <w:rFonts w:cs="Arial"/>
                <w:bCs/>
                <w:szCs w:val="18"/>
              </w:rPr>
              <w:t>3.0GHz &lt; f ≤ 4.2GHz</w:t>
            </w:r>
          </w:p>
          <w:p w14:paraId="33C39B61" w14:textId="77777777" w:rsidR="00975C97" w:rsidRPr="0001701A" w:rsidRDefault="00975C97" w:rsidP="00C971DC">
            <w:pPr>
              <w:pStyle w:val="TAL"/>
              <w:rPr>
                <w:rFonts w:cs="Arial"/>
                <w:bCs/>
                <w:szCs w:val="18"/>
              </w:rPr>
            </w:pPr>
            <w:r w:rsidRPr="0001701A">
              <w:rPr>
                <w:rFonts w:cs="Arial"/>
                <w:bCs/>
                <w:szCs w:val="18"/>
              </w:rPr>
              <w:t>±1.0 dB, BW ≤ 40MHz</w:t>
            </w:r>
          </w:p>
          <w:p w14:paraId="722CB778" w14:textId="77777777" w:rsidR="00975C97" w:rsidRPr="0001701A" w:rsidRDefault="00975C97" w:rsidP="00C971DC">
            <w:pPr>
              <w:pStyle w:val="TAL"/>
              <w:rPr>
                <w:rFonts w:cs="v4.2.0"/>
              </w:rPr>
            </w:pPr>
            <w:r w:rsidRPr="0001701A">
              <w:rPr>
                <w:rFonts w:cs="Arial"/>
                <w:bCs/>
                <w:szCs w:val="18"/>
              </w:rPr>
              <w:t>±1.6 dB, 40MHz &lt; BW ≤ 100MHz</w:t>
            </w:r>
          </w:p>
          <w:p w14:paraId="388771A0" w14:textId="77777777" w:rsidR="00975C97" w:rsidRPr="0001701A" w:rsidRDefault="00975C97" w:rsidP="00C971DC">
            <w:pPr>
              <w:pStyle w:val="TAL"/>
              <w:rPr>
                <w:rFonts w:cs="Arial"/>
                <w:bCs/>
                <w:szCs w:val="18"/>
              </w:rPr>
            </w:pPr>
          </w:p>
          <w:p w14:paraId="3F1EEADB" w14:textId="77777777" w:rsidR="00975C97" w:rsidRPr="0001701A" w:rsidRDefault="00975C97" w:rsidP="00C971DC">
            <w:pPr>
              <w:pStyle w:val="TAL"/>
              <w:rPr>
                <w:rFonts w:cs="Arial"/>
                <w:bCs/>
                <w:szCs w:val="18"/>
              </w:rPr>
            </w:pPr>
            <w:r w:rsidRPr="0001701A">
              <w:rPr>
                <w:rFonts w:cs="Arial"/>
                <w:bCs/>
                <w:szCs w:val="18"/>
              </w:rPr>
              <w:t>4.2GHz &lt; f ≤ 6.0GHz</w:t>
            </w:r>
          </w:p>
          <w:p w14:paraId="2024A455" w14:textId="77777777" w:rsidR="00975C97" w:rsidRPr="0001701A" w:rsidRDefault="00975C97" w:rsidP="00C971DC">
            <w:pPr>
              <w:pStyle w:val="TAL"/>
              <w:rPr>
                <w:rFonts w:cs="Arial"/>
                <w:bCs/>
                <w:szCs w:val="18"/>
              </w:rPr>
            </w:pPr>
            <w:r w:rsidRPr="0001701A">
              <w:rPr>
                <w:rFonts w:cs="Arial"/>
                <w:bCs/>
                <w:szCs w:val="18"/>
              </w:rPr>
              <w:t>±1.3 dB, BW ≤ 20MHz</w:t>
            </w:r>
          </w:p>
          <w:p w14:paraId="38C12360" w14:textId="77777777" w:rsidR="00975C97" w:rsidRPr="0001701A" w:rsidRDefault="00975C97" w:rsidP="00C971DC">
            <w:pPr>
              <w:pStyle w:val="TAL"/>
              <w:rPr>
                <w:rFonts w:cs="v4.2.0"/>
              </w:rPr>
            </w:pPr>
            <w:r w:rsidRPr="0001701A">
              <w:rPr>
                <w:rFonts w:cs="Arial"/>
                <w:bCs/>
                <w:szCs w:val="18"/>
              </w:rPr>
              <w:t>±1.5 dB, 20MHz &lt; BW ≤ 40MHz</w:t>
            </w:r>
          </w:p>
          <w:p w14:paraId="6476F330" w14:textId="77777777" w:rsidR="00975C97" w:rsidRPr="0001701A" w:rsidRDefault="00975C97" w:rsidP="00C971DC">
            <w:pPr>
              <w:pStyle w:val="TAL"/>
              <w:rPr>
                <w:rFonts w:cs="v4.2.0"/>
              </w:rPr>
            </w:pPr>
            <w:r w:rsidRPr="0001701A">
              <w:rPr>
                <w:rFonts w:cs="Arial"/>
                <w:bCs/>
                <w:szCs w:val="18"/>
              </w:rPr>
              <w:t>±1.6 dB, 40MHz &lt; BW ≤ 100MHz</w:t>
            </w:r>
          </w:p>
        </w:tc>
        <w:tc>
          <w:tcPr>
            <w:tcW w:w="2720" w:type="dxa"/>
            <w:gridSpan w:val="2"/>
          </w:tcPr>
          <w:p w14:paraId="425C660F" w14:textId="77777777" w:rsidR="00975C97" w:rsidRPr="0001701A" w:rsidRDefault="00975C97" w:rsidP="00C971DC">
            <w:pPr>
              <w:pStyle w:val="TAL"/>
              <w:rPr>
                <w:rFonts w:cs="Arial"/>
                <w:snapToGrid w:val="0"/>
                <w:lang w:eastAsia="sv-SE"/>
              </w:rPr>
            </w:pPr>
          </w:p>
        </w:tc>
      </w:tr>
      <w:tr w:rsidR="00975C97" w:rsidRPr="0001701A" w14:paraId="3E542B13" w14:textId="77777777" w:rsidTr="003D3464">
        <w:trPr>
          <w:gridAfter w:val="1"/>
          <w:wAfter w:w="75" w:type="dxa"/>
          <w:cantSplit/>
          <w:jc w:val="center"/>
        </w:trPr>
        <w:tc>
          <w:tcPr>
            <w:tcW w:w="2435" w:type="dxa"/>
            <w:gridSpan w:val="2"/>
          </w:tcPr>
          <w:p w14:paraId="17A5C4C2" w14:textId="77777777" w:rsidR="00975C97" w:rsidRPr="0001701A" w:rsidRDefault="00975C97" w:rsidP="00C971DC">
            <w:pPr>
              <w:pStyle w:val="TAL"/>
              <w:rPr>
                <w:rFonts w:cs="v4.2.0"/>
              </w:rPr>
            </w:pPr>
            <w:r w:rsidRPr="0001701A">
              <w:rPr>
                <w:rFonts w:cs="v4.2.0"/>
              </w:rPr>
              <w:t>6.2.4 Configured transmitted power</w:t>
            </w:r>
          </w:p>
        </w:tc>
        <w:tc>
          <w:tcPr>
            <w:tcW w:w="4535" w:type="dxa"/>
            <w:gridSpan w:val="2"/>
          </w:tcPr>
          <w:p w14:paraId="4D7A0497" w14:textId="77777777" w:rsidR="00975C97" w:rsidRPr="0001701A" w:rsidRDefault="00975C97" w:rsidP="00C971DC">
            <w:pPr>
              <w:pStyle w:val="TAL"/>
              <w:rPr>
                <w:rFonts w:cs="Arial"/>
                <w:bCs/>
                <w:szCs w:val="18"/>
              </w:rPr>
            </w:pPr>
            <w:r w:rsidRPr="0001701A">
              <w:rPr>
                <w:rFonts w:cs="Arial"/>
                <w:bCs/>
                <w:szCs w:val="18"/>
              </w:rPr>
              <w:t>f ≤ 3.0GHz</w:t>
            </w:r>
          </w:p>
          <w:p w14:paraId="5D0F04F2" w14:textId="77777777" w:rsidR="00975C97" w:rsidRPr="0001701A" w:rsidRDefault="00975C97" w:rsidP="00C971DC">
            <w:pPr>
              <w:pStyle w:val="TAL"/>
              <w:rPr>
                <w:rFonts w:cs="Arial"/>
                <w:bCs/>
                <w:szCs w:val="18"/>
              </w:rPr>
            </w:pPr>
            <w:r w:rsidRPr="0001701A">
              <w:rPr>
                <w:rFonts w:cs="Arial"/>
                <w:bCs/>
                <w:szCs w:val="18"/>
              </w:rPr>
              <w:t>±0.7 dB, BW ≤ 40MHz</w:t>
            </w:r>
          </w:p>
          <w:p w14:paraId="243DADEE" w14:textId="77777777" w:rsidR="00975C97" w:rsidRPr="0001701A" w:rsidRDefault="00975C97" w:rsidP="00C971DC">
            <w:pPr>
              <w:pStyle w:val="TAL"/>
              <w:rPr>
                <w:rFonts w:cs="v4.2.0"/>
              </w:rPr>
            </w:pPr>
            <w:r w:rsidRPr="0001701A">
              <w:rPr>
                <w:rFonts w:cs="Arial"/>
                <w:bCs/>
                <w:szCs w:val="18"/>
              </w:rPr>
              <w:t>±1.4 dB, 40MHz &lt; BW ≤ 100MHz</w:t>
            </w:r>
          </w:p>
          <w:p w14:paraId="6D463A28" w14:textId="77777777" w:rsidR="00975C97" w:rsidRPr="0001701A" w:rsidRDefault="00975C97" w:rsidP="00C971DC">
            <w:pPr>
              <w:pStyle w:val="TAL"/>
              <w:rPr>
                <w:rFonts w:cs="Arial"/>
                <w:bCs/>
                <w:szCs w:val="18"/>
              </w:rPr>
            </w:pPr>
          </w:p>
          <w:p w14:paraId="3A32014D" w14:textId="77777777" w:rsidR="00975C97" w:rsidRPr="0001701A" w:rsidRDefault="00975C97" w:rsidP="00C971DC">
            <w:pPr>
              <w:pStyle w:val="TAL"/>
              <w:rPr>
                <w:rFonts w:cs="Arial"/>
                <w:bCs/>
                <w:szCs w:val="18"/>
              </w:rPr>
            </w:pPr>
            <w:r w:rsidRPr="0001701A">
              <w:rPr>
                <w:rFonts w:cs="Arial"/>
                <w:bCs/>
                <w:szCs w:val="18"/>
              </w:rPr>
              <w:t>3.0GHz &lt; f ≤ 4.2GHz</w:t>
            </w:r>
          </w:p>
          <w:p w14:paraId="2B68A8B0" w14:textId="77777777" w:rsidR="00975C97" w:rsidRPr="0001701A" w:rsidRDefault="00975C97" w:rsidP="00C971DC">
            <w:pPr>
              <w:pStyle w:val="TAL"/>
              <w:rPr>
                <w:rFonts w:cs="Arial"/>
                <w:bCs/>
                <w:szCs w:val="18"/>
              </w:rPr>
            </w:pPr>
            <w:r w:rsidRPr="0001701A">
              <w:rPr>
                <w:rFonts w:cs="Arial"/>
                <w:bCs/>
                <w:szCs w:val="18"/>
              </w:rPr>
              <w:t>±1.0 dB, BW ≤ 40MHz</w:t>
            </w:r>
          </w:p>
          <w:p w14:paraId="691C26E0" w14:textId="77777777" w:rsidR="00975C97" w:rsidRPr="0001701A" w:rsidRDefault="00975C97" w:rsidP="00C971DC">
            <w:pPr>
              <w:pStyle w:val="TAL"/>
              <w:rPr>
                <w:rFonts w:cs="v4.2.0"/>
              </w:rPr>
            </w:pPr>
            <w:r w:rsidRPr="0001701A">
              <w:rPr>
                <w:rFonts w:cs="Arial"/>
                <w:bCs/>
                <w:szCs w:val="18"/>
              </w:rPr>
              <w:t>±1.6 dB, 40MHz &lt; BW ≤ 100MHz</w:t>
            </w:r>
          </w:p>
          <w:p w14:paraId="780C4F64" w14:textId="77777777" w:rsidR="00975C97" w:rsidRPr="0001701A" w:rsidRDefault="00975C97" w:rsidP="00C971DC">
            <w:pPr>
              <w:pStyle w:val="TAL"/>
              <w:rPr>
                <w:rFonts w:cs="Arial"/>
                <w:bCs/>
                <w:szCs w:val="18"/>
              </w:rPr>
            </w:pPr>
          </w:p>
          <w:p w14:paraId="0B4E9E60" w14:textId="77777777" w:rsidR="00975C97" w:rsidRPr="0001701A" w:rsidRDefault="00975C97" w:rsidP="00C971DC">
            <w:pPr>
              <w:pStyle w:val="TAL"/>
              <w:rPr>
                <w:rFonts w:cs="Arial"/>
                <w:bCs/>
                <w:szCs w:val="18"/>
              </w:rPr>
            </w:pPr>
            <w:r w:rsidRPr="0001701A">
              <w:rPr>
                <w:rFonts w:cs="Arial"/>
                <w:bCs/>
                <w:szCs w:val="18"/>
              </w:rPr>
              <w:t>4.2GHz &lt; f ≤ 6.0GHz</w:t>
            </w:r>
          </w:p>
          <w:p w14:paraId="621E83D8" w14:textId="77777777" w:rsidR="00975C97" w:rsidRPr="0001701A" w:rsidRDefault="00975C97" w:rsidP="00C971DC">
            <w:pPr>
              <w:pStyle w:val="TAL"/>
              <w:rPr>
                <w:rFonts w:cs="Arial"/>
                <w:bCs/>
                <w:szCs w:val="18"/>
              </w:rPr>
            </w:pPr>
            <w:r w:rsidRPr="0001701A">
              <w:rPr>
                <w:rFonts w:cs="Arial"/>
                <w:bCs/>
                <w:szCs w:val="18"/>
              </w:rPr>
              <w:t>±1.3 dB, BW ≤ 20MHz</w:t>
            </w:r>
          </w:p>
          <w:p w14:paraId="47B4CD6F" w14:textId="77777777" w:rsidR="00975C97" w:rsidRPr="0001701A" w:rsidRDefault="00975C97" w:rsidP="00C971DC">
            <w:pPr>
              <w:pStyle w:val="TAL"/>
              <w:rPr>
                <w:rFonts w:cs="v4.2.0"/>
              </w:rPr>
            </w:pPr>
            <w:r w:rsidRPr="0001701A">
              <w:rPr>
                <w:rFonts w:cs="Arial"/>
                <w:bCs/>
                <w:szCs w:val="18"/>
              </w:rPr>
              <w:t>±1.5 dB, 20MHz &lt; BW ≤ 40MHz</w:t>
            </w:r>
          </w:p>
          <w:p w14:paraId="7E39FE9A" w14:textId="77777777" w:rsidR="00975C97" w:rsidRPr="0001701A" w:rsidRDefault="00975C97" w:rsidP="00C971DC">
            <w:pPr>
              <w:pStyle w:val="TAL"/>
              <w:rPr>
                <w:rFonts w:cs="Arial"/>
                <w:bCs/>
                <w:szCs w:val="18"/>
              </w:rPr>
            </w:pPr>
            <w:r w:rsidRPr="0001701A">
              <w:rPr>
                <w:rFonts w:cs="Arial"/>
                <w:bCs/>
                <w:szCs w:val="18"/>
              </w:rPr>
              <w:t>±1.6 dB, 40MHz &lt; BW ≤ 100MHz</w:t>
            </w:r>
          </w:p>
        </w:tc>
        <w:tc>
          <w:tcPr>
            <w:tcW w:w="2720" w:type="dxa"/>
            <w:gridSpan w:val="2"/>
          </w:tcPr>
          <w:p w14:paraId="11E94DA3" w14:textId="77777777" w:rsidR="00975C97" w:rsidRPr="0001701A" w:rsidRDefault="00975C97" w:rsidP="00C971DC">
            <w:pPr>
              <w:pStyle w:val="TAL"/>
              <w:rPr>
                <w:rFonts w:cs="Arial"/>
                <w:snapToGrid w:val="0"/>
                <w:lang w:eastAsia="sv-SE"/>
              </w:rPr>
            </w:pPr>
          </w:p>
        </w:tc>
      </w:tr>
      <w:tr w:rsidR="00975C97" w:rsidRPr="0001701A" w14:paraId="58105C29" w14:textId="77777777" w:rsidTr="003D3464">
        <w:trPr>
          <w:gridAfter w:val="1"/>
          <w:wAfter w:w="75" w:type="dxa"/>
          <w:cantSplit/>
          <w:jc w:val="center"/>
        </w:trPr>
        <w:tc>
          <w:tcPr>
            <w:tcW w:w="2435" w:type="dxa"/>
            <w:gridSpan w:val="2"/>
          </w:tcPr>
          <w:p w14:paraId="3E054EF8" w14:textId="77777777" w:rsidR="00975C97" w:rsidRPr="0001701A" w:rsidRDefault="00975C97" w:rsidP="00C971DC">
            <w:pPr>
              <w:pStyle w:val="TAL"/>
              <w:rPr>
                <w:rFonts w:cs="v4.2.0"/>
              </w:rPr>
            </w:pPr>
            <w:r w:rsidRPr="0001701A">
              <w:rPr>
                <w:rFonts w:cs="v4.2.0"/>
              </w:rPr>
              <w:t>6.2A.1.1 UE maximum output power for CA (2UL CA)</w:t>
            </w:r>
          </w:p>
        </w:tc>
        <w:tc>
          <w:tcPr>
            <w:tcW w:w="4535" w:type="dxa"/>
            <w:gridSpan w:val="2"/>
          </w:tcPr>
          <w:p w14:paraId="6CB35C7A"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37EFB31A" w14:textId="77777777" w:rsidR="00975C97" w:rsidRPr="0001701A" w:rsidRDefault="00975C97" w:rsidP="00C971D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01B6ACD0"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975C97" w:rsidRPr="0001701A" w14:paraId="00F25C41" w14:textId="77777777" w:rsidTr="003D3464">
        <w:trPr>
          <w:gridAfter w:val="1"/>
          <w:wAfter w:w="75" w:type="dxa"/>
          <w:cantSplit/>
          <w:jc w:val="center"/>
        </w:trPr>
        <w:tc>
          <w:tcPr>
            <w:tcW w:w="2435" w:type="dxa"/>
            <w:gridSpan w:val="2"/>
          </w:tcPr>
          <w:p w14:paraId="06AC7E5F" w14:textId="77777777" w:rsidR="00975C97" w:rsidRPr="0001701A" w:rsidRDefault="00975C97" w:rsidP="00C971DC">
            <w:pPr>
              <w:pStyle w:val="TAL"/>
              <w:rPr>
                <w:rFonts w:cs="v4.2.0"/>
              </w:rPr>
            </w:pPr>
            <w:r w:rsidRPr="0001701A">
              <w:rPr>
                <w:rFonts w:cs="v4.2.0"/>
              </w:rPr>
              <w:t>6.2A.2.1 UE maximum output power reduction for CA (2UL CA)</w:t>
            </w:r>
          </w:p>
        </w:tc>
        <w:tc>
          <w:tcPr>
            <w:tcW w:w="4535" w:type="dxa"/>
            <w:gridSpan w:val="2"/>
          </w:tcPr>
          <w:p w14:paraId="2278B517"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0BC7FE23" w14:textId="77777777" w:rsidR="00975C97" w:rsidRPr="0001701A" w:rsidRDefault="00975C97" w:rsidP="00C971DC">
            <w:pPr>
              <w:pStyle w:val="TAL"/>
              <w:rPr>
                <w:rFonts w:cs="Arial"/>
                <w:bCs/>
                <w:szCs w:val="18"/>
              </w:rPr>
            </w:pPr>
            <w:bookmarkStart w:id="237" w:name="OLE_LINK34"/>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bookmarkEnd w:id="237"/>
          </w:p>
          <w:p w14:paraId="126D42D5" w14:textId="77777777" w:rsidR="00975C97" w:rsidRPr="0001701A" w:rsidRDefault="00975C97" w:rsidP="00C971DC">
            <w:pPr>
              <w:pStyle w:val="TAL"/>
              <w:rPr>
                <w:rFonts w:cs="Arial"/>
                <w:bCs/>
                <w:szCs w:val="18"/>
              </w:rPr>
            </w:pPr>
            <w:r w:rsidRPr="0001701A">
              <w:rPr>
                <w:rFonts w:cs="Arial"/>
                <w:bCs/>
                <w:szCs w:val="18"/>
              </w:rPr>
              <w:t>For intra-band contiguous CA</w:t>
            </w:r>
          </w:p>
          <w:p w14:paraId="04A9AF1D" w14:textId="77777777" w:rsidR="00975C97" w:rsidRPr="0001701A" w:rsidRDefault="00975C97" w:rsidP="00C971DC">
            <w:pPr>
              <w:pStyle w:val="TAL"/>
              <w:rPr>
                <w:rFonts w:cs="Arial"/>
                <w:lang w:eastAsia="zh-CN"/>
              </w:rPr>
            </w:pPr>
            <w:r w:rsidRPr="0001701A">
              <w:rPr>
                <w:rFonts w:cs="Arial"/>
                <w:lang w:eastAsia="zh-CN"/>
              </w:rPr>
              <w:t>Aggregated BW ≤ 100M: same as 6.2.2 for sum of  powers of all CCs</w:t>
            </w:r>
          </w:p>
          <w:p w14:paraId="7CAF94D1"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2720" w:type="dxa"/>
            <w:gridSpan w:val="2"/>
          </w:tcPr>
          <w:p w14:paraId="76ED1959"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975C97" w:rsidRPr="0001701A" w14:paraId="505F5874" w14:textId="77777777" w:rsidTr="003D3464">
        <w:trPr>
          <w:gridAfter w:val="1"/>
          <w:wAfter w:w="75" w:type="dxa"/>
          <w:cantSplit/>
          <w:jc w:val="center"/>
        </w:trPr>
        <w:tc>
          <w:tcPr>
            <w:tcW w:w="2435" w:type="dxa"/>
            <w:gridSpan w:val="2"/>
          </w:tcPr>
          <w:p w14:paraId="6CC9D2E5" w14:textId="77777777" w:rsidR="00975C97" w:rsidRPr="0001701A" w:rsidRDefault="00975C97" w:rsidP="00C971DC">
            <w:pPr>
              <w:pStyle w:val="TAL"/>
              <w:rPr>
                <w:rFonts w:cs="v4.2.0"/>
              </w:rPr>
            </w:pPr>
            <w:r w:rsidRPr="0001701A">
              <w:rPr>
                <w:rFonts w:cs="v4.2.0"/>
              </w:rPr>
              <w:t>6.2A.3.1 UE additional maximum output power reduction CA (2UL CA)</w:t>
            </w:r>
          </w:p>
        </w:tc>
        <w:tc>
          <w:tcPr>
            <w:tcW w:w="4535" w:type="dxa"/>
            <w:gridSpan w:val="2"/>
          </w:tcPr>
          <w:p w14:paraId="15AC9E9F"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1A4DE958" w14:textId="77777777" w:rsidR="00975C97" w:rsidRPr="0001701A" w:rsidRDefault="00975C97" w:rsidP="00C971D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39FD958F"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975C97" w:rsidRPr="0001701A" w14:paraId="6E934ED9" w14:textId="77777777" w:rsidTr="003D3464">
        <w:trPr>
          <w:gridAfter w:val="1"/>
          <w:wAfter w:w="75" w:type="dxa"/>
          <w:cantSplit/>
          <w:jc w:val="center"/>
        </w:trPr>
        <w:tc>
          <w:tcPr>
            <w:tcW w:w="2435" w:type="dxa"/>
            <w:gridSpan w:val="2"/>
          </w:tcPr>
          <w:p w14:paraId="74D13B3F" w14:textId="77777777" w:rsidR="00975C97" w:rsidRPr="0001701A" w:rsidRDefault="00975C97" w:rsidP="00C971DC">
            <w:pPr>
              <w:pStyle w:val="TAL"/>
              <w:rPr>
                <w:rFonts w:cs="v4.2.0"/>
              </w:rPr>
            </w:pPr>
            <w:r w:rsidRPr="0001701A">
              <w:rPr>
                <w:rFonts w:cs="v4.2.0"/>
              </w:rPr>
              <w:lastRenderedPageBreak/>
              <w:t>6.2A.4.1 Configured transmitted power for CA (2UL CA)</w:t>
            </w:r>
          </w:p>
        </w:tc>
        <w:tc>
          <w:tcPr>
            <w:tcW w:w="4535" w:type="dxa"/>
            <w:gridSpan w:val="2"/>
          </w:tcPr>
          <w:p w14:paraId="19DAC950"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7969CB6A" w14:textId="77777777" w:rsidR="00975C97" w:rsidRPr="0001701A" w:rsidRDefault="00975C97" w:rsidP="00C971D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6AAD9B0A" w14:textId="77777777" w:rsidR="00975C97" w:rsidRPr="0001701A" w:rsidRDefault="00975C97" w:rsidP="00C971DC">
            <w:pPr>
              <w:pStyle w:val="TAL"/>
              <w:rPr>
                <w:rFonts w:cs="Arial"/>
                <w:bCs/>
                <w:szCs w:val="18"/>
              </w:rPr>
            </w:pPr>
            <w:r w:rsidRPr="0001701A">
              <w:rPr>
                <w:rFonts w:cs="Arial"/>
                <w:bCs/>
                <w:szCs w:val="18"/>
              </w:rPr>
              <w:t>For intra-band contiguous CA</w:t>
            </w:r>
          </w:p>
          <w:p w14:paraId="2121C073" w14:textId="77777777" w:rsidR="00975C97" w:rsidRPr="0001701A" w:rsidRDefault="00975C97" w:rsidP="00C971DC">
            <w:pPr>
              <w:pStyle w:val="TAL"/>
              <w:rPr>
                <w:rFonts w:cs="Arial"/>
                <w:lang w:eastAsia="zh-CN"/>
              </w:rPr>
            </w:pPr>
            <w:r w:rsidRPr="0001701A">
              <w:rPr>
                <w:rFonts w:cs="Arial"/>
                <w:lang w:eastAsia="zh-CN"/>
              </w:rPr>
              <w:t>Aggregated BW ≤ 100M: same as 6.2.2 for sum of  powers of all CCs</w:t>
            </w:r>
          </w:p>
          <w:p w14:paraId="26E0D23F"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2720" w:type="dxa"/>
            <w:gridSpan w:val="2"/>
          </w:tcPr>
          <w:p w14:paraId="19EE85E5"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975C97" w:rsidRPr="0001701A" w14:paraId="540EE7C4" w14:textId="77777777" w:rsidTr="003D3464">
        <w:trPr>
          <w:gridAfter w:val="1"/>
          <w:wAfter w:w="75" w:type="dxa"/>
          <w:cantSplit/>
          <w:jc w:val="center"/>
        </w:trPr>
        <w:tc>
          <w:tcPr>
            <w:tcW w:w="2435" w:type="dxa"/>
            <w:gridSpan w:val="2"/>
          </w:tcPr>
          <w:p w14:paraId="2444BE90" w14:textId="77777777" w:rsidR="00975C97" w:rsidRPr="0001701A" w:rsidRDefault="00975C97" w:rsidP="00C971DC">
            <w:pPr>
              <w:pStyle w:val="TAL"/>
              <w:rPr>
                <w:rFonts w:cs="v4.2.0"/>
              </w:rPr>
            </w:pPr>
            <w:r w:rsidRPr="0001701A">
              <w:rPr>
                <w:rFonts w:cs="v4.2.0"/>
              </w:rPr>
              <w:t>6.2C.1 Configured transmitted power for SUL</w:t>
            </w:r>
          </w:p>
        </w:tc>
        <w:tc>
          <w:tcPr>
            <w:tcW w:w="4535" w:type="dxa"/>
            <w:gridSpan w:val="2"/>
          </w:tcPr>
          <w:p w14:paraId="7C4F6B28" w14:textId="77777777" w:rsidR="00975C97" w:rsidRPr="0001701A" w:rsidRDefault="00975C97" w:rsidP="00C971DC">
            <w:pPr>
              <w:pStyle w:val="TAL"/>
              <w:rPr>
                <w:rFonts w:cs="Arial"/>
                <w:bCs/>
                <w:szCs w:val="18"/>
              </w:rPr>
            </w:pPr>
            <w:r w:rsidRPr="0001701A">
              <w:rPr>
                <w:rFonts w:cs="Arial"/>
                <w:bCs/>
                <w:szCs w:val="18"/>
              </w:rPr>
              <w:t>Same as 6.2.4</w:t>
            </w:r>
          </w:p>
        </w:tc>
        <w:tc>
          <w:tcPr>
            <w:tcW w:w="2720" w:type="dxa"/>
            <w:gridSpan w:val="2"/>
          </w:tcPr>
          <w:p w14:paraId="0DCEDD5D" w14:textId="77777777" w:rsidR="00975C97" w:rsidRPr="0001701A" w:rsidRDefault="00975C97" w:rsidP="00C971DC">
            <w:pPr>
              <w:pStyle w:val="TAL"/>
              <w:rPr>
                <w:rFonts w:cs="Arial"/>
                <w:snapToGrid w:val="0"/>
                <w:lang w:eastAsia="sv-SE"/>
              </w:rPr>
            </w:pPr>
          </w:p>
        </w:tc>
      </w:tr>
      <w:tr w:rsidR="00975C97" w:rsidRPr="0001701A" w14:paraId="25BFAC42" w14:textId="77777777" w:rsidTr="003D3464">
        <w:trPr>
          <w:gridAfter w:val="1"/>
          <w:wAfter w:w="75" w:type="dxa"/>
          <w:cantSplit/>
          <w:jc w:val="center"/>
        </w:trPr>
        <w:tc>
          <w:tcPr>
            <w:tcW w:w="2435" w:type="dxa"/>
            <w:gridSpan w:val="2"/>
          </w:tcPr>
          <w:p w14:paraId="5ADE1FC5" w14:textId="77777777" w:rsidR="00975C97" w:rsidRPr="0001701A" w:rsidRDefault="00975C97" w:rsidP="00C971DC">
            <w:pPr>
              <w:pStyle w:val="TAL"/>
              <w:rPr>
                <w:rFonts w:cs="v4.2.0"/>
              </w:rPr>
            </w:pPr>
            <w:r w:rsidRPr="0001701A">
              <w:rPr>
                <w:rFonts w:cs="v4.2.0"/>
              </w:rPr>
              <w:t>6.2C.3 UE maximum output power for SUL</w:t>
            </w:r>
          </w:p>
        </w:tc>
        <w:tc>
          <w:tcPr>
            <w:tcW w:w="4535" w:type="dxa"/>
            <w:gridSpan w:val="2"/>
          </w:tcPr>
          <w:p w14:paraId="1675B30B" w14:textId="77777777" w:rsidR="00975C97" w:rsidRPr="0001701A" w:rsidRDefault="00975C97" w:rsidP="00C971DC">
            <w:pPr>
              <w:pStyle w:val="TAL"/>
              <w:rPr>
                <w:rFonts w:cs="Arial"/>
                <w:bCs/>
                <w:szCs w:val="18"/>
              </w:rPr>
            </w:pPr>
            <w:r w:rsidRPr="0001701A">
              <w:rPr>
                <w:rFonts w:cs="Arial"/>
                <w:bCs/>
                <w:szCs w:val="18"/>
              </w:rPr>
              <w:t>Same as 6.2.1</w:t>
            </w:r>
          </w:p>
        </w:tc>
        <w:tc>
          <w:tcPr>
            <w:tcW w:w="2720" w:type="dxa"/>
            <w:gridSpan w:val="2"/>
          </w:tcPr>
          <w:p w14:paraId="3C6264BE" w14:textId="77777777" w:rsidR="00975C97" w:rsidRPr="0001701A" w:rsidRDefault="00975C97" w:rsidP="00C971DC">
            <w:pPr>
              <w:pStyle w:val="TAL"/>
              <w:rPr>
                <w:rFonts w:cs="Arial"/>
                <w:snapToGrid w:val="0"/>
                <w:lang w:eastAsia="sv-SE"/>
              </w:rPr>
            </w:pPr>
          </w:p>
        </w:tc>
      </w:tr>
      <w:tr w:rsidR="00975C97" w:rsidRPr="0001701A" w14:paraId="6D4B06B0" w14:textId="77777777" w:rsidTr="003D3464">
        <w:trPr>
          <w:gridAfter w:val="1"/>
          <w:wAfter w:w="75" w:type="dxa"/>
          <w:cantSplit/>
          <w:jc w:val="center"/>
        </w:trPr>
        <w:tc>
          <w:tcPr>
            <w:tcW w:w="2435" w:type="dxa"/>
            <w:gridSpan w:val="2"/>
          </w:tcPr>
          <w:p w14:paraId="454034A5" w14:textId="77777777" w:rsidR="00975C97" w:rsidRPr="0001701A" w:rsidRDefault="00975C97" w:rsidP="00C971DC">
            <w:pPr>
              <w:pStyle w:val="TAL"/>
              <w:rPr>
                <w:rFonts w:cs="v4.2.0"/>
              </w:rPr>
            </w:pPr>
            <w:r w:rsidRPr="0001701A">
              <w:rPr>
                <w:rFonts w:cs="v4.2.0"/>
              </w:rPr>
              <w:t>6.2C.4 UE maximum output power reduction for SUL</w:t>
            </w:r>
          </w:p>
        </w:tc>
        <w:tc>
          <w:tcPr>
            <w:tcW w:w="4535" w:type="dxa"/>
            <w:gridSpan w:val="2"/>
          </w:tcPr>
          <w:p w14:paraId="4B308185" w14:textId="77777777" w:rsidR="00975C97" w:rsidRPr="0001701A" w:rsidRDefault="00975C97" w:rsidP="00C971DC">
            <w:pPr>
              <w:pStyle w:val="TAL"/>
              <w:rPr>
                <w:rFonts w:cs="Arial"/>
                <w:bCs/>
                <w:szCs w:val="18"/>
              </w:rPr>
            </w:pPr>
            <w:r w:rsidRPr="0001701A">
              <w:rPr>
                <w:rFonts w:cs="Arial"/>
                <w:bCs/>
                <w:szCs w:val="18"/>
              </w:rPr>
              <w:t>Same as 6.2.2</w:t>
            </w:r>
          </w:p>
        </w:tc>
        <w:tc>
          <w:tcPr>
            <w:tcW w:w="2720" w:type="dxa"/>
            <w:gridSpan w:val="2"/>
          </w:tcPr>
          <w:p w14:paraId="1EE5B485" w14:textId="77777777" w:rsidR="00975C97" w:rsidRPr="0001701A" w:rsidRDefault="00975C97" w:rsidP="00C971DC">
            <w:pPr>
              <w:pStyle w:val="TAL"/>
              <w:rPr>
                <w:rFonts w:cs="Arial"/>
                <w:snapToGrid w:val="0"/>
                <w:lang w:eastAsia="sv-SE"/>
              </w:rPr>
            </w:pPr>
          </w:p>
        </w:tc>
      </w:tr>
      <w:tr w:rsidR="00975C97" w:rsidRPr="0001701A" w14:paraId="5CE28295" w14:textId="77777777" w:rsidTr="003D3464">
        <w:trPr>
          <w:gridAfter w:val="1"/>
          <w:wAfter w:w="75" w:type="dxa"/>
          <w:cantSplit/>
          <w:jc w:val="center"/>
        </w:trPr>
        <w:tc>
          <w:tcPr>
            <w:tcW w:w="2435" w:type="dxa"/>
            <w:gridSpan w:val="2"/>
          </w:tcPr>
          <w:p w14:paraId="724C8CDD" w14:textId="77777777" w:rsidR="00975C97" w:rsidRPr="0001701A" w:rsidRDefault="00975C97" w:rsidP="00C971DC">
            <w:pPr>
              <w:pStyle w:val="TAL"/>
              <w:rPr>
                <w:rFonts w:cs="v4.2.0"/>
              </w:rPr>
            </w:pPr>
            <w:r w:rsidRPr="0001701A">
              <w:rPr>
                <w:rFonts w:cs="v4.2.0"/>
              </w:rPr>
              <w:t>6.2C.5 UE additional maximum output power reduction for SUL</w:t>
            </w:r>
          </w:p>
        </w:tc>
        <w:tc>
          <w:tcPr>
            <w:tcW w:w="4535" w:type="dxa"/>
            <w:gridSpan w:val="2"/>
          </w:tcPr>
          <w:p w14:paraId="7DC4EF18" w14:textId="77777777" w:rsidR="00975C97" w:rsidRPr="0001701A" w:rsidRDefault="00975C97" w:rsidP="00C971DC">
            <w:pPr>
              <w:pStyle w:val="TAL"/>
              <w:rPr>
                <w:rFonts w:cs="Arial"/>
                <w:bCs/>
                <w:szCs w:val="18"/>
              </w:rPr>
            </w:pPr>
            <w:r w:rsidRPr="0001701A">
              <w:rPr>
                <w:rFonts w:cs="Arial"/>
                <w:bCs/>
                <w:szCs w:val="18"/>
              </w:rPr>
              <w:t>Same as 6.2.3</w:t>
            </w:r>
          </w:p>
        </w:tc>
        <w:tc>
          <w:tcPr>
            <w:tcW w:w="2720" w:type="dxa"/>
            <w:gridSpan w:val="2"/>
          </w:tcPr>
          <w:p w14:paraId="071572D1" w14:textId="77777777" w:rsidR="00975C97" w:rsidRPr="0001701A" w:rsidRDefault="00975C97" w:rsidP="00C971DC">
            <w:pPr>
              <w:pStyle w:val="TAL"/>
              <w:rPr>
                <w:rFonts w:cs="Arial"/>
                <w:snapToGrid w:val="0"/>
                <w:lang w:eastAsia="sv-SE"/>
              </w:rPr>
            </w:pPr>
          </w:p>
        </w:tc>
      </w:tr>
      <w:tr w:rsidR="00975C97" w:rsidRPr="0001701A" w14:paraId="793DF11E" w14:textId="77777777" w:rsidTr="003D3464">
        <w:trPr>
          <w:gridAfter w:val="1"/>
          <w:wAfter w:w="75" w:type="dxa"/>
          <w:cantSplit/>
          <w:jc w:val="center"/>
        </w:trPr>
        <w:tc>
          <w:tcPr>
            <w:tcW w:w="2435" w:type="dxa"/>
            <w:gridSpan w:val="2"/>
          </w:tcPr>
          <w:p w14:paraId="78B872FB" w14:textId="77777777" w:rsidR="00975C97" w:rsidRPr="0001701A" w:rsidRDefault="00975C97" w:rsidP="00C971DC">
            <w:pPr>
              <w:pStyle w:val="TAL"/>
              <w:rPr>
                <w:rFonts w:cs="v4.2.0"/>
              </w:rPr>
            </w:pPr>
            <w:r w:rsidRPr="0001701A">
              <w:rPr>
                <w:rFonts w:cs="v4.2.0"/>
              </w:rPr>
              <w:t>6.2D.1 UE maximum output power for UL MIMO</w:t>
            </w:r>
          </w:p>
        </w:tc>
        <w:tc>
          <w:tcPr>
            <w:tcW w:w="4535" w:type="dxa"/>
            <w:gridSpan w:val="2"/>
          </w:tcPr>
          <w:p w14:paraId="571FF3C1" w14:textId="77777777" w:rsidR="00975C97" w:rsidRPr="0001701A" w:rsidRDefault="00975C97" w:rsidP="00C971DC">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7FD71497"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975C97" w:rsidRPr="0001701A" w14:paraId="2DD3353F" w14:textId="77777777" w:rsidTr="003D3464">
        <w:trPr>
          <w:gridAfter w:val="1"/>
          <w:wAfter w:w="75" w:type="dxa"/>
          <w:cantSplit/>
          <w:jc w:val="center"/>
        </w:trPr>
        <w:tc>
          <w:tcPr>
            <w:tcW w:w="2435" w:type="dxa"/>
            <w:gridSpan w:val="2"/>
          </w:tcPr>
          <w:p w14:paraId="58580D4C" w14:textId="77777777" w:rsidR="00975C97" w:rsidRPr="0001701A" w:rsidRDefault="00975C97" w:rsidP="00C971DC">
            <w:pPr>
              <w:pStyle w:val="TAL"/>
              <w:rPr>
                <w:rFonts w:cs="v4.2.0"/>
              </w:rPr>
            </w:pPr>
            <w:r w:rsidRPr="0001701A">
              <w:rPr>
                <w:rFonts w:cs="v4.2.0"/>
              </w:rPr>
              <w:t>6.2D.2 UE maximum output power reduction for UL MIMO</w:t>
            </w:r>
          </w:p>
        </w:tc>
        <w:tc>
          <w:tcPr>
            <w:tcW w:w="4535" w:type="dxa"/>
            <w:gridSpan w:val="2"/>
          </w:tcPr>
          <w:p w14:paraId="4503111F" w14:textId="77777777" w:rsidR="00975C97" w:rsidRPr="0001701A" w:rsidRDefault="00975C97" w:rsidP="00C971DC">
            <w:pPr>
              <w:pStyle w:val="TAL"/>
              <w:rPr>
                <w:rFonts w:cs="Arial"/>
              </w:rPr>
            </w:pPr>
            <w:r w:rsidRPr="0001701A">
              <w:rPr>
                <w:rFonts w:cs="Arial"/>
                <w:bCs/>
                <w:szCs w:val="18"/>
              </w:rPr>
              <w:t>Same as 6.2.2 for the sum of power at each of UE antenna connector</w:t>
            </w:r>
          </w:p>
        </w:tc>
        <w:tc>
          <w:tcPr>
            <w:tcW w:w="2720" w:type="dxa"/>
            <w:gridSpan w:val="2"/>
          </w:tcPr>
          <w:p w14:paraId="21B4BD69"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975C97" w:rsidRPr="0001701A" w14:paraId="27F4C077" w14:textId="77777777" w:rsidTr="003D3464">
        <w:trPr>
          <w:gridAfter w:val="1"/>
          <w:wAfter w:w="75" w:type="dxa"/>
          <w:cantSplit/>
          <w:jc w:val="center"/>
        </w:trPr>
        <w:tc>
          <w:tcPr>
            <w:tcW w:w="2435" w:type="dxa"/>
            <w:gridSpan w:val="2"/>
          </w:tcPr>
          <w:p w14:paraId="1AAE6C09" w14:textId="77777777" w:rsidR="00975C97" w:rsidRPr="0001701A" w:rsidRDefault="00975C97" w:rsidP="00C971DC">
            <w:pPr>
              <w:pStyle w:val="TAL"/>
              <w:rPr>
                <w:rFonts w:cs="v4.2.0"/>
              </w:rPr>
            </w:pPr>
            <w:r w:rsidRPr="0001701A">
              <w:rPr>
                <w:rFonts w:cs="v4.2.0"/>
              </w:rPr>
              <w:t>6.2D.3 UE additional maximum output power reduction for UL MIMO</w:t>
            </w:r>
          </w:p>
        </w:tc>
        <w:tc>
          <w:tcPr>
            <w:tcW w:w="4535" w:type="dxa"/>
            <w:gridSpan w:val="2"/>
          </w:tcPr>
          <w:p w14:paraId="307346F3" w14:textId="77777777" w:rsidR="00975C97" w:rsidRPr="0001701A" w:rsidRDefault="00975C97" w:rsidP="00C971DC">
            <w:pPr>
              <w:pStyle w:val="TAL"/>
              <w:rPr>
                <w:rFonts w:cs="Arial"/>
              </w:rPr>
            </w:pPr>
            <w:r w:rsidRPr="0001701A">
              <w:rPr>
                <w:rFonts w:cs="Arial"/>
                <w:bCs/>
                <w:szCs w:val="18"/>
              </w:rPr>
              <w:t>Same as 6.2.3 for the sum of power at each of UE antenna connector</w:t>
            </w:r>
          </w:p>
        </w:tc>
        <w:tc>
          <w:tcPr>
            <w:tcW w:w="2720" w:type="dxa"/>
            <w:gridSpan w:val="2"/>
          </w:tcPr>
          <w:p w14:paraId="51759C29"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975C97" w:rsidRPr="0001701A" w14:paraId="077C2F11" w14:textId="77777777" w:rsidTr="003D3464">
        <w:trPr>
          <w:gridAfter w:val="1"/>
          <w:wAfter w:w="75" w:type="dxa"/>
          <w:cantSplit/>
          <w:jc w:val="center"/>
        </w:trPr>
        <w:tc>
          <w:tcPr>
            <w:tcW w:w="2435" w:type="dxa"/>
            <w:gridSpan w:val="2"/>
          </w:tcPr>
          <w:p w14:paraId="73885A76" w14:textId="77777777" w:rsidR="00975C97" w:rsidRPr="0001701A" w:rsidRDefault="00975C97" w:rsidP="00C971DC">
            <w:pPr>
              <w:pStyle w:val="TAL"/>
              <w:rPr>
                <w:rFonts w:cs="v4.2.0"/>
              </w:rPr>
            </w:pPr>
            <w:r w:rsidRPr="0001701A">
              <w:rPr>
                <w:rFonts w:cs="v4.2.0"/>
              </w:rPr>
              <w:t>6.2D.4 Configured transmitted power for UL MIMO</w:t>
            </w:r>
          </w:p>
        </w:tc>
        <w:tc>
          <w:tcPr>
            <w:tcW w:w="4535" w:type="dxa"/>
            <w:gridSpan w:val="2"/>
          </w:tcPr>
          <w:p w14:paraId="51035AC6" w14:textId="77777777" w:rsidR="00975C97" w:rsidRPr="0001701A" w:rsidRDefault="00975C97" w:rsidP="00C971DC">
            <w:pPr>
              <w:pStyle w:val="TAL"/>
              <w:rPr>
                <w:rFonts w:cs="Arial"/>
              </w:rPr>
            </w:pPr>
            <w:r w:rsidRPr="0001701A">
              <w:rPr>
                <w:rFonts w:cs="Arial"/>
                <w:bCs/>
                <w:szCs w:val="18"/>
              </w:rPr>
              <w:t>Same as 6.2.4 for the sum of power at each of UE antenna connector</w:t>
            </w:r>
          </w:p>
        </w:tc>
        <w:tc>
          <w:tcPr>
            <w:tcW w:w="2720" w:type="dxa"/>
            <w:gridSpan w:val="2"/>
          </w:tcPr>
          <w:p w14:paraId="08BE4C27"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975C97" w:rsidRPr="0001701A" w14:paraId="09B30985" w14:textId="77777777" w:rsidTr="003D3464">
        <w:trPr>
          <w:gridAfter w:val="1"/>
          <w:wAfter w:w="75" w:type="dxa"/>
          <w:cantSplit/>
          <w:jc w:val="center"/>
        </w:trPr>
        <w:tc>
          <w:tcPr>
            <w:tcW w:w="2435" w:type="dxa"/>
            <w:gridSpan w:val="2"/>
          </w:tcPr>
          <w:p w14:paraId="422649CF" w14:textId="77777777" w:rsidR="00975C97" w:rsidRPr="0001701A" w:rsidRDefault="00975C97" w:rsidP="00C971DC">
            <w:pPr>
              <w:pStyle w:val="TAL"/>
              <w:rPr>
                <w:rFonts w:cs="v4.2.0"/>
              </w:rPr>
            </w:pPr>
            <w:r w:rsidRPr="0001701A">
              <w:rPr>
                <w:rFonts w:cs="v4.2.0"/>
              </w:rPr>
              <w:t>6.2F.1 UE maximum output power for shared spectrum channel access</w:t>
            </w:r>
          </w:p>
        </w:tc>
        <w:tc>
          <w:tcPr>
            <w:tcW w:w="4535" w:type="dxa"/>
            <w:gridSpan w:val="2"/>
          </w:tcPr>
          <w:p w14:paraId="51EA7199" w14:textId="77777777" w:rsidR="00975C97" w:rsidRPr="0001701A" w:rsidRDefault="00975C97" w:rsidP="00C971DC">
            <w:pPr>
              <w:pStyle w:val="TAL"/>
              <w:rPr>
                <w:rFonts w:cs="Arial"/>
                <w:bCs/>
                <w:szCs w:val="18"/>
              </w:rPr>
            </w:pPr>
          </w:p>
          <w:p w14:paraId="2A14EDE6" w14:textId="77777777" w:rsidR="00975C97" w:rsidRPr="0001701A" w:rsidRDefault="00975C97" w:rsidP="00C971DC">
            <w:pPr>
              <w:pStyle w:val="TAL"/>
              <w:rPr>
                <w:rFonts w:cs="Arial"/>
                <w:bCs/>
                <w:szCs w:val="18"/>
              </w:rPr>
            </w:pPr>
            <w:r w:rsidRPr="0001701A">
              <w:rPr>
                <w:rFonts w:cs="Arial"/>
                <w:bCs/>
                <w:szCs w:val="18"/>
              </w:rPr>
              <w:t>4.2GHz &lt; f ≤ 5.925GHz</w:t>
            </w:r>
          </w:p>
          <w:p w14:paraId="7FF758EF" w14:textId="77777777" w:rsidR="00975C97" w:rsidRPr="0001701A" w:rsidRDefault="00975C97" w:rsidP="00C971DC">
            <w:pPr>
              <w:pStyle w:val="TAL"/>
              <w:rPr>
                <w:rFonts w:cs="Arial"/>
                <w:bCs/>
                <w:szCs w:val="18"/>
              </w:rPr>
            </w:pPr>
            <w:r w:rsidRPr="0001701A">
              <w:rPr>
                <w:rFonts w:cs="Arial"/>
                <w:bCs/>
                <w:szCs w:val="18"/>
              </w:rPr>
              <w:t>±1.3 dB, BW ≤ 20MHz</w:t>
            </w:r>
          </w:p>
          <w:p w14:paraId="4F1BB47F" w14:textId="77777777" w:rsidR="00975C97" w:rsidRPr="0001701A" w:rsidRDefault="00975C97" w:rsidP="00C971DC">
            <w:pPr>
              <w:pStyle w:val="TAL"/>
              <w:rPr>
                <w:rFonts w:cs="v4.2.0"/>
              </w:rPr>
            </w:pPr>
            <w:r w:rsidRPr="0001701A">
              <w:rPr>
                <w:rFonts w:cs="Arial"/>
                <w:bCs/>
                <w:szCs w:val="18"/>
              </w:rPr>
              <w:t>±1.5 dB, 20MHz &lt; BW ≤ 40MHz</w:t>
            </w:r>
          </w:p>
          <w:p w14:paraId="74E846B9" w14:textId="77777777" w:rsidR="00975C97" w:rsidRPr="0001701A" w:rsidRDefault="00975C97" w:rsidP="00C971DC">
            <w:pPr>
              <w:pStyle w:val="TAL"/>
              <w:rPr>
                <w:rFonts w:cs="Arial"/>
                <w:bCs/>
                <w:szCs w:val="18"/>
              </w:rPr>
            </w:pPr>
            <w:r w:rsidRPr="0001701A">
              <w:rPr>
                <w:rFonts w:cs="Arial"/>
                <w:bCs/>
                <w:szCs w:val="18"/>
              </w:rPr>
              <w:t>±1.6 dB, 40MHz &lt; BW ≤ 100MHz</w:t>
            </w:r>
          </w:p>
          <w:p w14:paraId="0DEE1834" w14:textId="77777777" w:rsidR="00975C97" w:rsidRPr="0001701A" w:rsidRDefault="00975C97" w:rsidP="00C971DC">
            <w:pPr>
              <w:pStyle w:val="TAL"/>
              <w:rPr>
                <w:rFonts w:cs="Arial"/>
                <w:bCs/>
                <w:szCs w:val="18"/>
              </w:rPr>
            </w:pPr>
          </w:p>
          <w:p w14:paraId="02233313" w14:textId="77777777" w:rsidR="00975C97" w:rsidRPr="0001701A" w:rsidRDefault="00975C97" w:rsidP="00C971DC">
            <w:pPr>
              <w:pStyle w:val="TAL"/>
              <w:rPr>
                <w:rFonts w:cs="Arial"/>
                <w:bCs/>
                <w:szCs w:val="18"/>
              </w:rPr>
            </w:pPr>
            <w:r w:rsidRPr="0001701A">
              <w:rPr>
                <w:rFonts w:cs="Arial"/>
                <w:bCs/>
                <w:szCs w:val="18"/>
              </w:rPr>
              <w:t>5.925GHz &lt; f ≤ 7.125GHz</w:t>
            </w:r>
          </w:p>
          <w:p w14:paraId="1B6B0B83" w14:textId="77777777" w:rsidR="00975C97" w:rsidRPr="0001701A" w:rsidRDefault="00975C97" w:rsidP="00C971DC">
            <w:pPr>
              <w:pStyle w:val="TAL"/>
              <w:rPr>
                <w:rFonts w:cs="Arial"/>
                <w:bCs/>
                <w:szCs w:val="18"/>
              </w:rPr>
            </w:pPr>
            <w:r w:rsidRPr="0001701A">
              <w:rPr>
                <w:rFonts w:cs="Arial"/>
                <w:bCs/>
                <w:szCs w:val="18"/>
              </w:rPr>
              <w:t>TBD</w:t>
            </w:r>
          </w:p>
        </w:tc>
        <w:tc>
          <w:tcPr>
            <w:tcW w:w="2720" w:type="dxa"/>
            <w:gridSpan w:val="2"/>
          </w:tcPr>
          <w:p w14:paraId="74A56F7D" w14:textId="77777777" w:rsidR="00975C97" w:rsidRPr="0001701A" w:rsidRDefault="00975C97" w:rsidP="00C971DC">
            <w:pPr>
              <w:pStyle w:val="TAL"/>
              <w:rPr>
                <w:rFonts w:cs="Arial"/>
                <w:lang w:eastAsia="zh-CN"/>
              </w:rPr>
            </w:pPr>
          </w:p>
        </w:tc>
      </w:tr>
      <w:tr w:rsidR="00975C97" w:rsidRPr="0001701A" w14:paraId="311782FC" w14:textId="77777777" w:rsidTr="003D3464">
        <w:trPr>
          <w:gridAfter w:val="1"/>
          <w:wAfter w:w="75" w:type="dxa"/>
          <w:cantSplit/>
          <w:jc w:val="center"/>
        </w:trPr>
        <w:tc>
          <w:tcPr>
            <w:tcW w:w="2435" w:type="dxa"/>
            <w:gridSpan w:val="2"/>
          </w:tcPr>
          <w:p w14:paraId="3480F794" w14:textId="77777777" w:rsidR="00975C97" w:rsidRPr="0001701A" w:rsidRDefault="00975C97" w:rsidP="00C971DC">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52A6AE73" w14:textId="77777777" w:rsidR="00975C97" w:rsidRPr="0001701A" w:rsidRDefault="00975C97" w:rsidP="00C971DC">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5F7F48C4" w14:textId="77777777" w:rsidR="00975C97" w:rsidRPr="0001701A" w:rsidRDefault="00975C97" w:rsidP="00C971DC">
            <w:pPr>
              <w:pStyle w:val="TAL"/>
              <w:rPr>
                <w:rFonts w:cs="Arial"/>
                <w:lang w:eastAsia="zh-CN"/>
              </w:rPr>
            </w:pPr>
          </w:p>
        </w:tc>
      </w:tr>
      <w:tr w:rsidR="00975C97" w:rsidRPr="0001701A" w14:paraId="30781AAE" w14:textId="77777777" w:rsidTr="003D3464">
        <w:trPr>
          <w:gridAfter w:val="1"/>
          <w:wAfter w:w="75" w:type="dxa"/>
          <w:cantSplit/>
          <w:jc w:val="center"/>
        </w:trPr>
        <w:tc>
          <w:tcPr>
            <w:tcW w:w="2435" w:type="dxa"/>
            <w:gridSpan w:val="2"/>
          </w:tcPr>
          <w:p w14:paraId="6E08DA15" w14:textId="77777777" w:rsidR="00975C97" w:rsidRPr="0001701A" w:rsidRDefault="00975C97" w:rsidP="00C971DC">
            <w:pPr>
              <w:pStyle w:val="TAL"/>
              <w:rPr>
                <w:rFonts w:cs="v4.2.0"/>
              </w:rPr>
            </w:pPr>
            <w:r w:rsidRPr="0001701A">
              <w:rPr>
                <w:rFonts w:cs="v4.2.0"/>
              </w:rPr>
              <w:t>6.3.1 Minimum output power</w:t>
            </w:r>
          </w:p>
        </w:tc>
        <w:tc>
          <w:tcPr>
            <w:tcW w:w="4535" w:type="dxa"/>
            <w:gridSpan w:val="2"/>
          </w:tcPr>
          <w:p w14:paraId="64A33DFB" w14:textId="77777777" w:rsidR="00975C97" w:rsidRPr="0001701A" w:rsidRDefault="00975C97" w:rsidP="00C971DC">
            <w:pPr>
              <w:pStyle w:val="TAL"/>
              <w:rPr>
                <w:rFonts w:cs="Arial"/>
                <w:bCs/>
                <w:szCs w:val="18"/>
              </w:rPr>
            </w:pPr>
            <w:r w:rsidRPr="0001701A">
              <w:rPr>
                <w:rFonts w:cs="Arial"/>
                <w:bCs/>
                <w:szCs w:val="18"/>
              </w:rPr>
              <w:t>f ≤ 3.0GHz</w:t>
            </w:r>
          </w:p>
          <w:p w14:paraId="658DA4D1" w14:textId="77777777" w:rsidR="00975C97" w:rsidRPr="0001701A" w:rsidRDefault="00975C97" w:rsidP="00C971DC">
            <w:pPr>
              <w:pStyle w:val="TAL"/>
              <w:rPr>
                <w:rFonts w:cs="Arial"/>
                <w:bCs/>
                <w:szCs w:val="18"/>
              </w:rPr>
            </w:pPr>
            <w:r w:rsidRPr="0001701A">
              <w:rPr>
                <w:rFonts w:cs="Arial"/>
                <w:bCs/>
                <w:szCs w:val="18"/>
              </w:rPr>
              <w:t>±1.0 dB, BW ≤ 40MHz</w:t>
            </w:r>
          </w:p>
          <w:p w14:paraId="05F8CF94" w14:textId="77777777" w:rsidR="00975C97" w:rsidRPr="0001701A" w:rsidRDefault="00975C97" w:rsidP="00C971DC">
            <w:pPr>
              <w:pStyle w:val="TAL"/>
              <w:rPr>
                <w:rFonts w:cs="v4.2.0"/>
              </w:rPr>
            </w:pPr>
            <w:r w:rsidRPr="0001701A">
              <w:rPr>
                <w:rFonts w:cs="Arial"/>
                <w:bCs/>
                <w:szCs w:val="18"/>
              </w:rPr>
              <w:t>±1.4 dB, 40MHz &lt; BW ≤ 100MHz</w:t>
            </w:r>
          </w:p>
          <w:p w14:paraId="35401897" w14:textId="77777777" w:rsidR="00975C97" w:rsidRPr="0001701A" w:rsidRDefault="00975C97" w:rsidP="00C971DC">
            <w:pPr>
              <w:pStyle w:val="TAL"/>
              <w:rPr>
                <w:rFonts w:cs="Arial"/>
                <w:bCs/>
                <w:szCs w:val="18"/>
              </w:rPr>
            </w:pPr>
          </w:p>
          <w:p w14:paraId="76FC18B1" w14:textId="77777777" w:rsidR="00975C97" w:rsidRPr="0001701A" w:rsidRDefault="00975C97" w:rsidP="00C971DC">
            <w:pPr>
              <w:pStyle w:val="TAL"/>
              <w:rPr>
                <w:rFonts w:cs="Arial"/>
                <w:bCs/>
                <w:szCs w:val="18"/>
              </w:rPr>
            </w:pPr>
            <w:r w:rsidRPr="0001701A">
              <w:rPr>
                <w:rFonts w:cs="Arial"/>
                <w:bCs/>
                <w:szCs w:val="18"/>
              </w:rPr>
              <w:t>3.0GHz &lt; f ≤ 4.2GHz</w:t>
            </w:r>
          </w:p>
          <w:p w14:paraId="404C3536" w14:textId="77777777" w:rsidR="00975C97" w:rsidRPr="0001701A" w:rsidRDefault="00975C97" w:rsidP="00C971DC">
            <w:pPr>
              <w:pStyle w:val="TAL"/>
              <w:rPr>
                <w:rFonts w:cs="Arial"/>
                <w:bCs/>
                <w:szCs w:val="18"/>
              </w:rPr>
            </w:pPr>
            <w:r w:rsidRPr="0001701A">
              <w:rPr>
                <w:rFonts w:cs="Arial"/>
                <w:bCs/>
                <w:szCs w:val="18"/>
              </w:rPr>
              <w:t>±1.3 dB, BW ≤ 40MHz</w:t>
            </w:r>
          </w:p>
          <w:p w14:paraId="46A23CA5" w14:textId="77777777" w:rsidR="00975C97" w:rsidRPr="0001701A" w:rsidRDefault="00975C97" w:rsidP="00C971DC">
            <w:pPr>
              <w:pStyle w:val="TAL"/>
              <w:rPr>
                <w:rFonts w:cs="v4.2.0"/>
              </w:rPr>
            </w:pPr>
            <w:r w:rsidRPr="0001701A">
              <w:rPr>
                <w:rFonts w:cs="Arial"/>
                <w:bCs/>
                <w:szCs w:val="18"/>
              </w:rPr>
              <w:t>±1.6 dB, 40MHz &lt; BW ≤ 100MHz</w:t>
            </w:r>
          </w:p>
          <w:p w14:paraId="58FD7296" w14:textId="77777777" w:rsidR="00975C97" w:rsidRPr="0001701A" w:rsidRDefault="00975C97" w:rsidP="00C971DC">
            <w:pPr>
              <w:pStyle w:val="TAL"/>
              <w:rPr>
                <w:rFonts w:cs="Arial"/>
                <w:bCs/>
                <w:szCs w:val="18"/>
              </w:rPr>
            </w:pPr>
          </w:p>
          <w:p w14:paraId="0E21CCDF" w14:textId="77777777" w:rsidR="00975C97" w:rsidRPr="0001701A" w:rsidRDefault="00975C97" w:rsidP="00C971DC">
            <w:pPr>
              <w:pStyle w:val="TAL"/>
              <w:rPr>
                <w:rFonts w:cs="Arial"/>
                <w:bCs/>
                <w:szCs w:val="18"/>
              </w:rPr>
            </w:pPr>
            <w:r w:rsidRPr="0001701A">
              <w:rPr>
                <w:rFonts w:cs="Arial"/>
                <w:bCs/>
                <w:szCs w:val="18"/>
              </w:rPr>
              <w:t>4.2GHz &lt; f ≤ 6.0GHz</w:t>
            </w:r>
          </w:p>
          <w:p w14:paraId="41BD3B76" w14:textId="77777777" w:rsidR="00975C97" w:rsidRPr="0001701A" w:rsidRDefault="00975C97" w:rsidP="00C971DC">
            <w:pPr>
              <w:pStyle w:val="TAL"/>
              <w:rPr>
                <w:rFonts w:cs="Arial"/>
                <w:bCs/>
                <w:szCs w:val="18"/>
              </w:rPr>
            </w:pPr>
            <w:r w:rsidRPr="0001701A">
              <w:rPr>
                <w:rFonts w:cs="Arial"/>
                <w:bCs/>
                <w:szCs w:val="18"/>
              </w:rPr>
              <w:t>±1.5 dB, BW ≤ 40MHz</w:t>
            </w:r>
          </w:p>
          <w:p w14:paraId="139EFD67" w14:textId="77777777" w:rsidR="00975C97" w:rsidRPr="0001701A" w:rsidRDefault="00975C97" w:rsidP="00C971DC">
            <w:pPr>
              <w:pStyle w:val="TAL"/>
              <w:rPr>
                <w:rFonts w:cs="v4.2.0"/>
              </w:rPr>
            </w:pPr>
            <w:r w:rsidRPr="0001701A">
              <w:rPr>
                <w:rFonts w:cs="Arial"/>
                <w:bCs/>
                <w:szCs w:val="18"/>
              </w:rPr>
              <w:t>±1.8 dB, 40MHz &lt; BW ≤ 100MHz</w:t>
            </w:r>
          </w:p>
        </w:tc>
        <w:tc>
          <w:tcPr>
            <w:tcW w:w="2720" w:type="dxa"/>
            <w:gridSpan w:val="2"/>
          </w:tcPr>
          <w:p w14:paraId="556C2299" w14:textId="77777777" w:rsidR="00975C97" w:rsidRPr="0001701A" w:rsidRDefault="00975C97" w:rsidP="00C971DC">
            <w:pPr>
              <w:pStyle w:val="TAL"/>
              <w:rPr>
                <w:rFonts w:cs="Arial"/>
                <w:snapToGrid w:val="0"/>
                <w:lang w:eastAsia="sv-SE"/>
              </w:rPr>
            </w:pPr>
          </w:p>
        </w:tc>
      </w:tr>
      <w:tr w:rsidR="00975C97" w:rsidRPr="0001701A" w14:paraId="26F4E6AF" w14:textId="77777777" w:rsidTr="003D3464">
        <w:trPr>
          <w:gridAfter w:val="1"/>
          <w:wAfter w:w="75" w:type="dxa"/>
          <w:cantSplit/>
          <w:jc w:val="center"/>
        </w:trPr>
        <w:tc>
          <w:tcPr>
            <w:tcW w:w="2435" w:type="dxa"/>
            <w:gridSpan w:val="2"/>
          </w:tcPr>
          <w:p w14:paraId="0AA4498D" w14:textId="77777777" w:rsidR="00975C97" w:rsidRPr="0001701A" w:rsidRDefault="00975C97" w:rsidP="00C971DC">
            <w:pPr>
              <w:pStyle w:val="TAL"/>
              <w:rPr>
                <w:rFonts w:cs="v4.2.0"/>
              </w:rPr>
            </w:pPr>
            <w:r w:rsidRPr="0001701A">
              <w:rPr>
                <w:rFonts w:cs="v4.2.0"/>
              </w:rPr>
              <w:lastRenderedPageBreak/>
              <w:t>6.3.2 Transmit OFF power</w:t>
            </w:r>
          </w:p>
        </w:tc>
        <w:tc>
          <w:tcPr>
            <w:tcW w:w="4535" w:type="dxa"/>
            <w:gridSpan w:val="2"/>
          </w:tcPr>
          <w:p w14:paraId="5BA64C82" w14:textId="77777777" w:rsidR="00975C97" w:rsidRPr="0001701A" w:rsidRDefault="00975C97" w:rsidP="00C971DC">
            <w:pPr>
              <w:pStyle w:val="TAL"/>
              <w:rPr>
                <w:rFonts w:cs="Arial"/>
                <w:bCs/>
                <w:szCs w:val="18"/>
              </w:rPr>
            </w:pPr>
            <w:r w:rsidRPr="0001701A">
              <w:rPr>
                <w:rFonts w:cs="Arial"/>
                <w:bCs/>
                <w:szCs w:val="18"/>
              </w:rPr>
              <w:t>f ≤ 3.0GHz</w:t>
            </w:r>
          </w:p>
          <w:p w14:paraId="15D21077" w14:textId="77777777" w:rsidR="00975C97" w:rsidRPr="0001701A" w:rsidRDefault="00975C97" w:rsidP="00C971DC">
            <w:pPr>
              <w:pStyle w:val="TAL"/>
              <w:rPr>
                <w:rFonts w:cs="Arial"/>
                <w:bCs/>
                <w:szCs w:val="18"/>
              </w:rPr>
            </w:pPr>
            <w:r w:rsidRPr="0001701A">
              <w:rPr>
                <w:rFonts w:cs="Arial"/>
                <w:bCs/>
                <w:szCs w:val="18"/>
              </w:rPr>
              <w:t>±1.5 dB, BW ≤ 40MHz</w:t>
            </w:r>
          </w:p>
          <w:p w14:paraId="36CE54A9" w14:textId="77777777" w:rsidR="00975C97" w:rsidRPr="0001701A" w:rsidRDefault="00975C97" w:rsidP="00C971DC">
            <w:pPr>
              <w:pStyle w:val="TAL"/>
              <w:rPr>
                <w:rFonts w:cs="v4.2.0"/>
              </w:rPr>
            </w:pPr>
            <w:r w:rsidRPr="0001701A">
              <w:rPr>
                <w:rFonts w:cs="Arial"/>
                <w:bCs/>
                <w:szCs w:val="18"/>
              </w:rPr>
              <w:t>±1.7 dB, 40MHz &lt; BW ≤ 100MHz</w:t>
            </w:r>
          </w:p>
          <w:p w14:paraId="2492B069" w14:textId="77777777" w:rsidR="00975C97" w:rsidRPr="0001701A" w:rsidRDefault="00975C97" w:rsidP="00C971DC">
            <w:pPr>
              <w:pStyle w:val="TAL"/>
              <w:rPr>
                <w:rFonts w:cs="Arial"/>
                <w:bCs/>
                <w:szCs w:val="18"/>
              </w:rPr>
            </w:pPr>
          </w:p>
          <w:p w14:paraId="2A867DE5" w14:textId="77777777" w:rsidR="00975C97" w:rsidRPr="0001701A" w:rsidRDefault="00975C97" w:rsidP="00C971DC">
            <w:pPr>
              <w:pStyle w:val="TAL"/>
              <w:rPr>
                <w:rFonts w:cs="Arial"/>
                <w:bCs/>
                <w:szCs w:val="18"/>
              </w:rPr>
            </w:pPr>
            <w:r w:rsidRPr="0001701A">
              <w:rPr>
                <w:rFonts w:cs="Arial"/>
                <w:bCs/>
                <w:szCs w:val="18"/>
              </w:rPr>
              <w:t>3.0GHz &lt; f ≤ 4.2GHz</w:t>
            </w:r>
          </w:p>
          <w:p w14:paraId="04987431" w14:textId="77777777" w:rsidR="00975C97" w:rsidRPr="0001701A" w:rsidRDefault="00975C97" w:rsidP="00C971DC">
            <w:pPr>
              <w:pStyle w:val="TAL"/>
              <w:rPr>
                <w:rFonts w:cs="Arial"/>
                <w:bCs/>
                <w:szCs w:val="18"/>
              </w:rPr>
            </w:pPr>
            <w:r w:rsidRPr="0001701A">
              <w:rPr>
                <w:rFonts w:cs="Arial"/>
                <w:bCs/>
                <w:szCs w:val="18"/>
              </w:rPr>
              <w:t>±1.8 dB, BW ≤ 40MHz</w:t>
            </w:r>
          </w:p>
          <w:p w14:paraId="67AE1F8A" w14:textId="77777777" w:rsidR="00975C97" w:rsidRPr="0001701A" w:rsidRDefault="00975C97" w:rsidP="00C971DC">
            <w:pPr>
              <w:pStyle w:val="TAL"/>
              <w:rPr>
                <w:rFonts w:cs="Arial"/>
                <w:bCs/>
                <w:szCs w:val="18"/>
              </w:rPr>
            </w:pPr>
            <w:r w:rsidRPr="0001701A">
              <w:rPr>
                <w:rFonts w:cs="Arial"/>
                <w:bCs/>
                <w:szCs w:val="18"/>
              </w:rPr>
              <w:t>±1.9 dB, 40MHz &lt; BW ≤ 80MHz</w:t>
            </w:r>
          </w:p>
          <w:p w14:paraId="1DFCE3A0" w14:textId="77777777" w:rsidR="00975C97" w:rsidRPr="0001701A" w:rsidRDefault="00975C97" w:rsidP="00C971DC">
            <w:pPr>
              <w:pStyle w:val="TAL"/>
              <w:rPr>
                <w:rFonts w:cs="v4.2.0"/>
              </w:rPr>
            </w:pPr>
            <w:r w:rsidRPr="0001701A">
              <w:rPr>
                <w:rFonts w:cs="Arial"/>
                <w:bCs/>
                <w:szCs w:val="18"/>
              </w:rPr>
              <w:t>±2.2 dB, 80MHz &lt; BW ≤ 100MHz</w:t>
            </w:r>
          </w:p>
          <w:p w14:paraId="09B53996" w14:textId="77777777" w:rsidR="00975C97" w:rsidRPr="0001701A" w:rsidRDefault="00975C97" w:rsidP="00C971DC">
            <w:pPr>
              <w:pStyle w:val="TAL"/>
              <w:rPr>
                <w:rFonts w:cs="Arial"/>
                <w:bCs/>
                <w:szCs w:val="18"/>
              </w:rPr>
            </w:pPr>
          </w:p>
          <w:p w14:paraId="086ED569" w14:textId="77777777" w:rsidR="00975C97" w:rsidRPr="0001701A" w:rsidRDefault="00975C97" w:rsidP="00C971DC">
            <w:pPr>
              <w:pStyle w:val="TAL"/>
              <w:rPr>
                <w:rFonts w:cs="Arial"/>
                <w:bCs/>
                <w:szCs w:val="18"/>
              </w:rPr>
            </w:pPr>
            <w:r w:rsidRPr="0001701A">
              <w:rPr>
                <w:rFonts w:cs="Arial"/>
                <w:bCs/>
                <w:szCs w:val="18"/>
              </w:rPr>
              <w:t>4.2GHz &lt; f ≤ 6.0GHz</w:t>
            </w:r>
          </w:p>
          <w:p w14:paraId="1EFDCD2D" w14:textId="77777777" w:rsidR="00975C97" w:rsidRPr="0001701A" w:rsidRDefault="00975C97" w:rsidP="00C971DC">
            <w:pPr>
              <w:pStyle w:val="TAL"/>
              <w:rPr>
                <w:rFonts w:cs="Arial"/>
                <w:bCs/>
                <w:szCs w:val="18"/>
              </w:rPr>
            </w:pPr>
            <w:r w:rsidRPr="0001701A">
              <w:rPr>
                <w:rFonts w:cs="Arial"/>
                <w:bCs/>
                <w:szCs w:val="18"/>
              </w:rPr>
              <w:t>±2.0 dB, BW ≤ 20MHz</w:t>
            </w:r>
          </w:p>
          <w:p w14:paraId="09B4FB63" w14:textId="77777777" w:rsidR="00975C97" w:rsidRPr="0001701A" w:rsidRDefault="00975C97" w:rsidP="00C971DC">
            <w:pPr>
              <w:pStyle w:val="TAL"/>
              <w:rPr>
                <w:rFonts w:cs="Arial"/>
                <w:bCs/>
                <w:szCs w:val="18"/>
              </w:rPr>
            </w:pPr>
            <w:r w:rsidRPr="0001701A">
              <w:rPr>
                <w:rFonts w:cs="Arial"/>
                <w:bCs/>
                <w:szCs w:val="18"/>
              </w:rPr>
              <w:t>±2.1 dB, 20MHz &lt; BW ≤ 80MHz</w:t>
            </w:r>
          </w:p>
          <w:p w14:paraId="7F1CB5BD" w14:textId="77777777" w:rsidR="00975C97" w:rsidRPr="0001701A" w:rsidRDefault="00975C97" w:rsidP="00C971DC">
            <w:pPr>
              <w:pStyle w:val="TAL"/>
              <w:rPr>
                <w:rFonts w:cs="v4.2.0"/>
              </w:rPr>
            </w:pPr>
            <w:r w:rsidRPr="0001701A">
              <w:rPr>
                <w:rFonts w:cs="Arial"/>
                <w:bCs/>
                <w:szCs w:val="18"/>
              </w:rPr>
              <w:t>±2.2 dB, 80MHz &lt; BW ≤ 100MHz</w:t>
            </w:r>
          </w:p>
        </w:tc>
        <w:tc>
          <w:tcPr>
            <w:tcW w:w="2720" w:type="dxa"/>
            <w:gridSpan w:val="2"/>
          </w:tcPr>
          <w:p w14:paraId="0B751D62" w14:textId="77777777" w:rsidR="00975C97" w:rsidRPr="0001701A" w:rsidRDefault="00975C97" w:rsidP="00C971DC">
            <w:pPr>
              <w:pStyle w:val="TAL"/>
              <w:rPr>
                <w:rFonts w:cs="Arial"/>
                <w:snapToGrid w:val="0"/>
                <w:lang w:eastAsia="sv-SE"/>
              </w:rPr>
            </w:pPr>
          </w:p>
        </w:tc>
      </w:tr>
      <w:tr w:rsidR="00975C97" w:rsidRPr="0001701A" w14:paraId="50D649CA" w14:textId="77777777" w:rsidTr="003D3464">
        <w:trPr>
          <w:gridAfter w:val="1"/>
          <w:wAfter w:w="75" w:type="dxa"/>
          <w:cantSplit/>
          <w:jc w:val="center"/>
        </w:trPr>
        <w:tc>
          <w:tcPr>
            <w:tcW w:w="2435" w:type="dxa"/>
            <w:gridSpan w:val="2"/>
          </w:tcPr>
          <w:p w14:paraId="1C429640" w14:textId="77777777" w:rsidR="00975C97" w:rsidRPr="0001701A" w:rsidRDefault="00975C97" w:rsidP="00C971DC">
            <w:pPr>
              <w:pStyle w:val="TAL"/>
              <w:rPr>
                <w:rFonts w:cs="v4.2.0"/>
              </w:rPr>
            </w:pPr>
            <w:r w:rsidRPr="0001701A">
              <w:rPr>
                <w:rFonts w:cs="v4.2.0"/>
              </w:rPr>
              <w:t>6.3.3.2 General ON/OFF time mask</w:t>
            </w:r>
          </w:p>
        </w:tc>
        <w:tc>
          <w:tcPr>
            <w:tcW w:w="4535" w:type="dxa"/>
            <w:gridSpan w:val="2"/>
          </w:tcPr>
          <w:p w14:paraId="418AE473" w14:textId="77777777" w:rsidR="00975C97" w:rsidRPr="0001701A" w:rsidRDefault="00975C97" w:rsidP="00C971DC">
            <w:pPr>
              <w:pStyle w:val="TAL"/>
              <w:rPr>
                <w:rFonts w:cs="Arial"/>
                <w:bCs/>
                <w:szCs w:val="18"/>
              </w:rPr>
            </w:pPr>
            <w:r w:rsidRPr="0001701A">
              <w:rPr>
                <w:rFonts w:cs="Arial"/>
                <w:bCs/>
                <w:szCs w:val="18"/>
              </w:rPr>
              <w:t>f ≤ 3.0GHz</w:t>
            </w:r>
          </w:p>
          <w:p w14:paraId="086AE965" w14:textId="77777777" w:rsidR="00975C97" w:rsidRPr="0001701A" w:rsidRDefault="00975C97" w:rsidP="00C971DC">
            <w:pPr>
              <w:pStyle w:val="TAL"/>
              <w:rPr>
                <w:rFonts w:cs="Arial"/>
                <w:bCs/>
                <w:szCs w:val="18"/>
              </w:rPr>
            </w:pPr>
            <w:r w:rsidRPr="0001701A">
              <w:rPr>
                <w:rFonts w:cs="Arial"/>
                <w:bCs/>
                <w:szCs w:val="18"/>
              </w:rPr>
              <w:t>±1.5 dB, BW ≤ 40MHz</w:t>
            </w:r>
          </w:p>
          <w:p w14:paraId="08888476" w14:textId="77777777" w:rsidR="00975C97" w:rsidRPr="0001701A" w:rsidRDefault="00975C97" w:rsidP="00C971DC">
            <w:pPr>
              <w:pStyle w:val="TAL"/>
              <w:rPr>
                <w:rFonts w:cs="v4.2.0"/>
              </w:rPr>
            </w:pPr>
            <w:r w:rsidRPr="0001701A">
              <w:rPr>
                <w:rFonts w:cs="Arial"/>
                <w:bCs/>
                <w:szCs w:val="18"/>
              </w:rPr>
              <w:t>±1.7 dB, 40MHz &lt; BW ≤ 100MHz</w:t>
            </w:r>
          </w:p>
          <w:p w14:paraId="784E6241" w14:textId="77777777" w:rsidR="00975C97" w:rsidRPr="0001701A" w:rsidRDefault="00975C97" w:rsidP="00C971DC">
            <w:pPr>
              <w:pStyle w:val="TAL"/>
              <w:rPr>
                <w:rFonts w:cs="Arial"/>
                <w:bCs/>
                <w:szCs w:val="18"/>
              </w:rPr>
            </w:pPr>
          </w:p>
          <w:p w14:paraId="721C4B13" w14:textId="77777777" w:rsidR="00975C97" w:rsidRPr="0001701A" w:rsidRDefault="00975C97" w:rsidP="00C971DC">
            <w:pPr>
              <w:pStyle w:val="TAL"/>
              <w:rPr>
                <w:rFonts w:cs="Arial"/>
                <w:bCs/>
                <w:szCs w:val="18"/>
              </w:rPr>
            </w:pPr>
            <w:r w:rsidRPr="0001701A">
              <w:rPr>
                <w:rFonts w:cs="Arial"/>
                <w:bCs/>
                <w:szCs w:val="18"/>
              </w:rPr>
              <w:t>3.0GHz &lt; f ≤ 4.2GHz</w:t>
            </w:r>
          </w:p>
          <w:p w14:paraId="427914A8" w14:textId="77777777" w:rsidR="00975C97" w:rsidRPr="0001701A" w:rsidRDefault="00975C97" w:rsidP="00C971DC">
            <w:pPr>
              <w:pStyle w:val="TAL"/>
              <w:rPr>
                <w:rFonts w:cs="Arial"/>
                <w:bCs/>
                <w:szCs w:val="18"/>
              </w:rPr>
            </w:pPr>
            <w:r w:rsidRPr="0001701A">
              <w:rPr>
                <w:rFonts w:cs="Arial"/>
                <w:bCs/>
                <w:szCs w:val="18"/>
              </w:rPr>
              <w:t>±1.8 dB, BW ≤ 40MHz</w:t>
            </w:r>
          </w:p>
          <w:p w14:paraId="3A1A5B81" w14:textId="77777777" w:rsidR="00975C97" w:rsidRPr="0001701A" w:rsidRDefault="00975C97" w:rsidP="00C971DC">
            <w:pPr>
              <w:pStyle w:val="TAL"/>
              <w:rPr>
                <w:rFonts w:cs="Arial"/>
                <w:bCs/>
                <w:szCs w:val="18"/>
              </w:rPr>
            </w:pPr>
            <w:r w:rsidRPr="0001701A">
              <w:rPr>
                <w:rFonts w:cs="Arial"/>
                <w:bCs/>
                <w:szCs w:val="18"/>
              </w:rPr>
              <w:t>±1.9 dB, 40MHz &lt; BW ≤ 80MHz</w:t>
            </w:r>
          </w:p>
          <w:p w14:paraId="203541FA" w14:textId="77777777" w:rsidR="00975C97" w:rsidRPr="0001701A" w:rsidRDefault="00975C97" w:rsidP="00C971DC">
            <w:pPr>
              <w:pStyle w:val="TAL"/>
              <w:rPr>
                <w:rFonts w:cs="v4.2.0"/>
              </w:rPr>
            </w:pPr>
            <w:r w:rsidRPr="0001701A">
              <w:rPr>
                <w:rFonts w:cs="Arial"/>
                <w:bCs/>
                <w:szCs w:val="18"/>
              </w:rPr>
              <w:t>±2.2 dB, 80MHz &lt; BW ≤ 100MHz</w:t>
            </w:r>
          </w:p>
          <w:p w14:paraId="3630CCB1" w14:textId="77777777" w:rsidR="00975C97" w:rsidRPr="0001701A" w:rsidRDefault="00975C97" w:rsidP="00C971DC">
            <w:pPr>
              <w:pStyle w:val="TAL"/>
              <w:rPr>
                <w:rFonts w:cs="Arial"/>
                <w:bCs/>
                <w:szCs w:val="18"/>
              </w:rPr>
            </w:pPr>
          </w:p>
          <w:p w14:paraId="092976F9" w14:textId="77777777" w:rsidR="00975C97" w:rsidRPr="0001701A" w:rsidRDefault="00975C97" w:rsidP="00C971DC">
            <w:pPr>
              <w:pStyle w:val="TAL"/>
              <w:rPr>
                <w:rFonts w:cs="Arial"/>
                <w:bCs/>
                <w:szCs w:val="18"/>
              </w:rPr>
            </w:pPr>
            <w:r w:rsidRPr="0001701A">
              <w:rPr>
                <w:rFonts w:cs="Arial"/>
                <w:bCs/>
                <w:szCs w:val="18"/>
              </w:rPr>
              <w:t>4.2GHz &lt; f ≤ 6.0GHz</w:t>
            </w:r>
          </w:p>
          <w:p w14:paraId="16C5EBAD" w14:textId="77777777" w:rsidR="00975C97" w:rsidRPr="0001701A" w:rsidRDefault="00975C97" w:rsidP="00C971DC">
            <w:pPr>
              <w:pStyle w:val="TAL"/>
              <w:rPr>
                <w:rFonts w:cs="Arial"/>
                <w:bCs/>
                <w:szCs w:val="18"/>
              </w:rPr>
            </w:pPr>
            <w:r w:rsidRPr="0001701A">
              <w:rPr>
                <w:rFonts w:cs="Arial"/>
                <w:bCs/>
                <w:szCs w:val="18"/>
              </w:rPr>
              <w:t>±2.0 dB, BW ≤ 20MHz</w:t>
            </w:r>
          </w:p>
          <w:p w14:paraId="41EF0EAF" w14:textId="77777777" w:rsidR="00975C97" w:rsidRPr="0001701A" w:rsidRDefault="00975C97" w:rsidP="00C971DC">
            <w:pPr>
              <w:pStyle w:val="TAL"/>
              <w:rPr>
                <w:rFonts w:cs="Arial"/>
                <w:bCs/>
                <w:szCs w:val="18"/>
              </w:rPr>
            </w:pPr>
            <w:r w:rsidRPr="0001701A">
              <w:rPr>
                <w:rFonts w:cs="Arial"/>
                <w:bCs/>
                <w:szCs w:val="18"/>
              </w:rPr>
              <w:t>±2.1 dB, 20MHz &lt; BW ≤ 80MHz</w:t>
            </w:r>
          </w:p>
          <w:p w14:paraId="0B132A51" w14:textId="77777777" w:rsidR="00975C97" w:rsidRPr="0001701A" w:rsidRDefault="00975C97" w:rsidP="00C971DC">
            <w:pPr>
              <w:pStyle w:val="TAL"/>
              <w:rPr>
                <w:rFonts w:cs="v4.2.0"/>
              </w:rPr>
            </w:pPr>
            <w:r w:rsidRPr="0001701A">
              <w:rPr>
                <w:rFonts w:cs="Arial"/>
                <w:bCs/>
                <w:szCs w:val="18"/>
              </w:rPr>
              <w:t>±2.2 dB, 80MHz &lt; BW ≤ 100MHz</w:t>
            </w:r>
          </w:p>
        </w:tc>
        <w:tc>
          <w:tcPr>
            <w:tcW w:w="2720" w:type="dxa"/>
            <w:gridSpan w:val="2"/>
          </w:tcPr>
          <w:p w14:paraId="794B17A0" w14:textId="77777777" w:rsidR="00975C97" w:rsidRPr="0001701A" w:rsidRDefault="00975C97" w:rsidP="00C971DC">
            <w:pPr>
              <w:pStyle w:val="TAL"/>
              <w:rPr>
                <w:rFonts w:cs="Arial"/>
                <w:snapToGrid w:val="0"/>
                <w:lang w:eastAsia="sv-SE"/>
              </w:rPr>
            </w:pPr>
          </w:p>
        </w:tc>
      </w:tr>
      <w:tr w:rsidR="00975C97" w:rsidRPr="0001701A" w14:paraId="7D4FB5EC" w14:textId="77777777" w:rsidTr="003D3464">
        <w:trPr>
          <w:gridAfter w:val="1"/>
          <w:wAfter w:w="75" w:type="dxa"/>
          <w:cantSplit/>
          <w:jc w:val="center"/>
        </w:trPr>
        <w:tc>
          <w:tcPr>
            <w:tcW w:w="2435" w:type="dxa"/>
            <w:gridSpan w:val="2"/>
          </w:tcPr>
          <w:p w14:paraId="47D99D2E" w14:textId="77777777" w:rsidR="00975C97" w:rsidRPr="0001701A" w:rsidRDefault="00975C97" w:rsidP="00C971DC">
            <w:pPr>
              <w:pStyle w:val="TAL"/>
              <w:rPr>
                <w:rFonts w:cs="v4.2.0"/>
              </w:rPr>
            </w:pPr>
            <w:r w:rsidRPr="0001701A">
              <w:rPr>
                <w:rFonts w:cs="v4.2.0"/>
              </w:rPr>
              <w:t>6.3.3.4 PRACH time mask</w:t>
            </w:r>
          </w:p>
        </w:tc>
        <w:tc>
          <w:tcPr>
            <w:tcW w:w="4535" w:type="dxa"/>
            <w:gridSpan w:val="2"/>
          </w:tcPr>
          <w:p w14:paraId="026FBC8A" w14:textId="77777777" w:rsidR="00975C97" w:rsidRPr="0001701A" w:rsidRDefault="00975C97" w:rsidP="00C971DC">
            <w:pPr>
              <w:pStyle w:val="TAL"/>
              <w:rPr>
                <w:rFonts w:cs="Arial"/>
                <w:bCs/>
                <w:szCs w:val="18"/>
              </w:rPr>
            </w:pPr>
            <w:r w:rsidRPr="0001701A">
              <w:rPr>
                <w:rFonts w:cs="Arial"/>
                <w:bCs/>
                <w:szCs w:val="18"/>
              </w:rPr>
              <w:t>f ≤ 3.0GHz</w:t>
            </w:r>
          </w:p>
          <w:p w14:paraId="13A0B0E9" w14:textId="77777777" w:rsidR="00975C97" w:rsidRPr="0001701A" w:rsidRDefault="00975C97" w:rsidP="00C971DC">
            <w:pPr>
              <w:pStyle w:val="TAL"/>
              <w:rPr>
                <w:rFonts w:cs="Arial"/>
                <w:bCs/>
                <w:szCs w:val="18"/>
              </w:rPr>
            </w:pPr>
            <w:r w:rsidRPr="0001701A">
              <w:rPr>
                <w:rFonts w:cs="Arial"/>
                <w:bCs/>
                <w:szCs w:val="18"/>
              </w:rPr>
              <w:t>±1.5 dB, BW ≤ 40MHz</w:t>
            </w:r>
          </w:p>
          <w:p w14:paraId="16AF85A9" w14:textId="77777777" w:rsidR="00975C97" w:rsidRPr="0001701A" w:rsidRDefault="00975C97" w:rsidP="00C971DC">
            <w:pPr>
              <w:pStyle w:val="TAL"/>
              <w:rPr>
                <w:rFonts w:cs="v4.2.0"/>
              </w:rPr>
            </w:pPr>
            <w:r w:rsidRPr="0001701A">
              <w:rPr>
                <w:rFonts w:cs="Arial"/>
                <w:bCs/>
                <w:szCs w:val="18"/>
              </w:rPr>
              <w:t>±1.7 dB, 40MHz &lt; BW ≤ 100MHz</w:t>
            </w:r>
          </w:p>
          <w:p w14:paraId="66A7528C" w14:textId="77777777" w:rsidR="00975C97" w:rsidRPr="0001701A" w:rsidRDefault="00975C97" w:rsidP="00C971DC">
            <w:pPr>
              <w:pStyle w:val="TAL"/>
              <w:rPr>
                <w:rFonts w:cs="Arial"/>
                <w:bCs/>
                <w:szCs w:val="18"/>
              </w:rPr>
            </w:pPr>
          </w:p>
          <w:p w14:paraId="3C16C0DE" w14:textId="77777777" w:rsidR="00975C97" w:rsidRPr="0001701A" w:rsidRDefault="00975C97" w:rsidP="00C971DC">
            <w:pPr>
              <w:pStyle w:val="TAL"/>
              <w:rPr>
                <w:rFonts w:cs="Arial"/>
                <w:bCs/>
                <w:szCs w:val="18"/>
              </w:rPr>
            </w:pPr>
            <w:r w:rsidRPr="0001701A">
              <w:rPr>
                <w:rFonts w:cs="Arial"/>
                <w:bCs/>
                <w:szCs w:val="18"/>
              </w:rPr>
              <w:t>3.0GHz &lt; f ≤ 4.2GHz</w:t>
            </w:r>
          </w:p>
          <w:p w14:paraId="4FF1CFBA" w14:textId="77777777" w:rsidR="00975C97" w:rsidRPr="0001701A" w:rsidRDefault="00975C97" w:rsidP="00C971DC">
            <w:pPr>
              <w:pStyle w:val="TAL"/>
              <w:rPr>
                <w:rFonts w:cs="Arial"/>
                <w:bCs/>
                <w:szCs w:val="18"/>
              </w:rPr>
            </w:pPr>
            <w:r w:rsidRPr="0001701A">
              <w:rPr>
                <w:rFonts w:cs="Arial"/>
                <w:bCs/>
                <w:szCs w:val="18"/>
              </w:rPr>
              <w:t>±1.8 dB, BW ≤ 40MHz</w:t>
            </w:r>
          </w:p>
          <w:p w14:paraId="0ABAEC90" w14:textId="77777777" w:rsidR="00975C97" w:rsidRPr="0001701A" w:rsidRDefault="00975C97" w:rsidP="00C971DC">
            <w:pPr>
              <w:pStyle w:val="TAL"/>
              <w:rPr>
                <w:rFonts w:cs="Arial"/>
                <w:bCs/>
                <w:szCs w:val="18"/>
              </w:rPr>
            </w:pPr>
            <w:r w:rsidRPr="0001701A">
              <w:rPr>
                <w:rFonts w:cs="Arial"/>
                <w:bCs/>
                <w:szCs w:val="18"/>
              </w:rPr>
              <w:t>±1.9 dB, 40MHz &lt; BW ≤ 80MHz</w:t>
            </w:r>
          </w:p>
          <w:p w14:paraId="4012098F" w14:textId="77777777" w:rsidR="00975C97" w:rsidRPr="0001701A" w:rsidRDefault="00975C97" w:rsidP="00C971DC">
            <w:pPr>
              <w:pStyle w:val="TAL"/>
              <w:rPr>
                <w:rFonts w:cs="v4.2.0"/>
              </w:rPr>
            </w:pPr>
            <w:r w:rsidRPr="0001701A">
              <w:rPr>
                <w:rFonts w:cs="Arial"/>
                <w:bCs/>
                <w:szCs w:val="18"/>
              </w:rPr>
              <w:t>±2.2 dB, 80MHz &lt; BW ≤ 100MHz</w:t>
            </w:r>
          </w:p>
          <w:p w14:paraId="0F05841A" w14:textId="77777777" w:rsidR="00975C97" w:rsidRPr="0001701A" w:rsidRDefault="00975C97" w:rsidP="00C971DC">
            <w:pPr>
              <w:pStyle w:val="TAL"/>
              <w:rPr>
                <w:rFonts w:cs="Arial"/>
                <w:bCs/>
                <w:szCs w:val="18"/>
              </w:rPr>
            </w:pPr>
          </w:p>
          <w:p w14:paraId="61A9820E" w14:textId="77777777" w:rsidR="00975C97" w:rsidRPr="0001701A" w:rsidRDefault="00975C97" w:rsidP="00C971DC">
            <w:pPr>
              <w:pStyle w:val="TAL"/>
              <w:rPr>
                <w:rFonts w:cs="Arial"/>
                <w:bCs/>
                <w:szCs w:val="18"/>
              </w:rPr>
            </w:pPr>
            <w:r w:rsidRPr="0001701A">
              <w:rPr>
                <w:rFonts w:cs="Arial"/>
                <w:bCs/>
                <w:szCs w:val="18"/>
              </w:rPr>
              <w:t>4.2GHz &lt; f ≤ 6.0GHz</w:t>
            </w:r>
          </w:p>
          <w:p w14:paraId="3EEF3E29" w14:textId="77777777" w:rsidR="00975C97" w:rsidRPr="0001701A" w:rsidRDefault="00975C97" w:rsidP="00C971DC">
            <w:pPr>
              <w:pStyle w:val="TAL"/>
              <w:rPr>
                <w:rFonts w:cs="Arial"/>
                <w:bCs/>
                <w:szCs w:val="18"/>
              </w:rPr>
            </w:pPr>
            <w:r w:rsidRPr="0001701A">
              <w:rPr>
                <w:rFonts w:cs="Arial"/>
                <w:bCs/>
                <w:szCs w:val="18"/>
              </w:rPr>
              <w:t>±2.0 dB, BW ≤ 20MHz</w:t>
            </w:r>
          </w:p>
          <w:p w14:paraId="7B307405" w14:textId="77777777" w:rsidR="00975C97" w:rsidRPr="0001701A" w:rsidRDefault="00975C97" w:rsidP="00C971DC">
            <w:pPr>
              <w:pStyle w:val="TAL"/>
              <w:rPr>
                <w:rFonts w:cs="Arial"/>
                <w:bCs/>
                <w:szCs w:val="18"/>
              </w:rPr>
            </w:pPr>
            <w:r w:rsidRPr="0001701A">
              <w:rPr>
                <w:rFonts w:cs="Arial"/>
                <w:bCs/>
                <w:szCs w:val="18"/>
              </w:rPr>
              <w:t>±2.1 dB, 20MHz &lt; BW ≤ 80MHz</w:t>
            </w:r>
          </w:p>
          <w:p w14:paraId="0CDFEED0" w14:textId="77777777" w:rsidR="00975C97" w:rsidRPr="0001701A" w:rsidRDefault="00975C97" w:rsidP="00C971DC">
            <w:pPr>
              <w:pStyle w:val="TAL"/>
              <w:rPr>
                <w:rFonts w:cs="Arial"/>
                <w:bCs/>
                <w:szCs w:val="18"/>
              </w:rPr>
            </w:pPr>
            <w:r w:rsidRPr="0001701A">
              <w:rPr>
                <w:rFonts w:cs="Arial"/>
                <w:bCs/>
                <w:szCs w:val="18"/>
              </w:rPr>
              <w:t>±2.2 dB, 80MHz &lt; BW ≤ 100MHz</w:t>
            </w:r>
          </w:p>
        </w:tc>
        <w:tc>
          <w:tcPr>
            <w:tcW w:w="2720" w:type="dxa"/>
            <w:gridSpan w:val="2"/>
          </w:tcPr>
          <w:p w14:paraId="05D952F2" w14:textId="77777777" w:rsidR="00975C97" w:rsidRPr="0001701A" w:rsidRDefault="00975C97" w:rsidP="00C971DC">
            <w:pPr>
              <w:pStyle w:val="TAL"/>
              <w:rPr>
                <w:rFonts w:cs="Arial"/>
                <w:snapToGrid w:val="0"/>
                <w:lang w:eastAsia="sv-SE"/>
              </w:rPr>
            </w:pPr>
          </w:p>
        </w:tc>
      </w:tr>
      <w:tr w:rsidR="00975C97" w:rsidRPr="0001701A" w14:paraId="1634FDF1" w14:textId="77777777" w:rsidTr="003D3464">
        <w:trPr>
          <w:gridAfter w:val="1"/>
          <w:wAfter w:w="75" w:type="dxa"/>
          <w:cantSplit/>
          <w:jc w:val="center"/>
        </w:trPr>
        <w:tc>
          <w:tcPr>
            <w:tcW w:w="2435" w:type="dxa"/>
            <w:gridSpan w:val="2"/>
          </w:tcPr>
          <w:p w14:paraId="76031EC9" w14:textId="77777777" w:rsidR="00975C97" w:rsidRPr="0001701A" w:rsidRDefault="00975C97" w:rsidP="00C971DC">
            <w:pPr>
              <w:pStyle w:val="TAL"/>
              <w:rPr>
                <w:rFonts w:cs="v4.2.0"/>
              </w:rPr>
            </w:pPr>
            <w:r w:rsidRPr="0001701A">
              <w:t>6.3.3.6 SRS time mask</w:t>
            </w:r>
          </w:p>
        </w:tc>
        <w:tc>
          <w:tcPr>
            <w:tcW w:w="4535" w:type="dxa"/>
            <w:gridSpan w:val="2"/>
          </w:tcPr>
          <w:p w14:paraId="70C0EF31" w14:textId="77777777" w:rsidR="00975C97" w:rsidRPr="0001701A" w:rsidRDefault="00975C97" w:rsidP="00C971DC">
            <w:pPr>
              <w:pStyle w:val="TAL"/>
              <w:rPr>
                <w:rFonts w:cs="Arial"/>
                <w:bCs/>
                <w:szCs w:val="18"/>
              </w:rPr>
            </w:pPr>
            <w:r w:rsidRPr="0001701A">
              <w:rPr>
                <w:rFonts w:cs="Arial"/>
                <w:bCs/>
                <w:szCs w:val="18"/>
              </w:rPr>
              <w:t>f ≤ 3.0GHz</w:t>
            </w:r>
          </w:p>
          <w:p w14:paraId="34A5137A" w14:textId="77777777" w:rsidR="00975C97" w:rsidRPr="0001701A" w:rsidRDefault="00975C97" w:rsidP="00C971DC">
            <w:pPr>
              <w:pStyle w:val="TAL"/>
              <w:rPr>
                <w:rFonts w:cs="Arial"/>
                <w:bCs/>
                <w:szCs w:val="18"/>
              </w:rPr>
            </w:pPr>
            <w:r w:rsidRPr="0001701A">
              <w:rPr>
                <w:rFonts w:cs="Arial"/>
                <w:bCs/>
                <w:szCs w:val="18"/>
              </w:rPr>
              <w:t>±1.5 dB, BW ≤ 40MHz</w:t>
            </w:r>
          </w:p>
          <w:p w14:paraId="3BE8FFB8" w14:textId="77777777" w:rsidR="00975C97" w:rsidRPr="0001701A" w:rsidRDefault="00975C97" w:rsidP="00C971DC">
            <w:pPr>
              <w:pStyle w:val="TAL"/>
              <w:rPr>
                <w:rFonts w:cs="v4.2.0"/>
              </w:rPr>
            </w:pPr>
            <w:r w:rsidRPr="0001701A">
              <w:rPr>
                <w:rFonts w:cs="Arial"/>
                <w:bCs/>
                <w:szCs w:val="18"/>
              </w:rPr>
              <w:t>±1.7 dB, 40MHz &lt; BW ≤ 100MHz</w:t>
            </w:r>
          </w:p>
          <w:p w14:paraId="74A70BDC" w14:textId="77777777" w:rsidR="00975C97" w:rsidRPr="0001701A" w:rsidRDefault="00975C97" w:rsidP="00C971DC">
            <w:pPr>
              <w:pStyle w:val="TAL"/>
              <w:rPr>
                <w:rFonts w:cs="Arial"/>
                <w:bCs/>
                <w:szCs w:val="18"/>
              </w:rPr>
            </w:pPr>
          </w:p>
          <w:p w14:paraId="477EE4D7" w14:textId="77777777" w:rsidR="00975C97" w:rsidRPr="0001701A" w:rsidRDefault="00975C97" w:rsidP="00C971DC">
            <w:pPr>
              <w:pStyle w:val="TAL"/>
              <w:rPr>
                <w:rFonts w:cs="Arial"/>
                <w:bCs/>
                <w:szCs w:val="18"/>
              </w:rPr>
            </w:pPr>
            <w:r w:rsidRPr="0001701A">
              <w:rPr>
                <w:rFonts w:cs="Arial"/>
                <w:bCs/>
                <w:szCs w:val="18"/>
              </w:rPr>
              <w:t>3.0GHz &lt; f ≤ 4.2GHz</w:t>
            </w:r>
          </w:p>
          <w:p w14:paraId="6A1DF7ED" w14:textId="77777777" w:rsidR="00975C97" w:rsidRPr="0001701A" w:rsidRDefault="00975C97" w:rsidP="00C971DC">
            <w:pPr>
              <w:pStyle w:val="TAL"/>
              <w:rPr>
                <w:rFonts w:cs="Arial"/>
                <w:bCs/>
                <w:szCs w:val="18"/>
              </w:rPr>
            </w:pPr>
            <w:r w:rsidRPr="0001701A">
              <w:rPr>
                <w:rFonts w:cs="Arial"/>
                <w:bCs/>
                <w:szCs w:val="18"/>
              </w:rPr>
              <w:t>±1.8 dB, BW ≤ 40MHz</w:t>
            </w:r>
          </w:p>
          <w:p w14:paraId="1ABD278D" w14:textId="77777777" w:rsidR="00975C97" w:rsidRPr="0001701A" w:rsidRDefault="00975C97" w:rsidP="00C971DC">
            <w:pPr>
              <w:pStyle w:val="TAL"/>
              <w:rPr>
                <w:rFonts w:cs="Arial"/>
                <w:bCs/>
                <w:szCs w:val="18"/>
              </w:rPr>
            </w:pPr>
            <w:r w:rsidRPr="0001701A">
              <w:rPr>
                <w:rFonts w:cs="Arial"/>
                <w:bCs/>
                <w:szCs w:val="18"/>
              </w:rPr>
              <w:t>±1.9 dB, 40MHz &lt; BW ≤ 80MHz</w:t>
            </w:r>
          </w:p>
          <w:p w14:paraId="65A307A4" w14:textId="77777777" w:rsidR="00975C97" w:rsidRPr="0001701A" w:rsidRDefault="00975C97" w:rsidP="00C971DC">
            <w:pPr>
              <w:pStyle w:val="TAL"/>
              <w:rPr>
                <w:rFonts w:cs="v4.2.0"/>
              </w:rPr>
            </w:pPr>
            <w:r w:rsidRPr="0001701A">
              <w:rPr>
                <w:rFonts w:cs="Arial"/>
                <w:bCs/>
                <w:szCs w:val="18"/>
              </w:rPr>
              <w:t>±2.2 dB, 80MHz &lt; BW ≤ 100MHz</w:t>
            </w:r>
          </w:p>
          <w:p w14:paraId="3A68F9FE" w14:textId="77777777" w:rsidR="00975C97" w:rsidRPr="0001701A" w:rsidRDefault="00975C97" w:rsidP="00C971DC">
            <w:pPr>
              <w:pStyle w:val="TAL"/>
              <w:rPr>
                <w:rFonts w:cs="Arial"/>
                <w:bCs/>
                <w:szCs w:val="18"/>
              </w:rPr>
            </w:pPr>
          </w:p>
          <w:p w14:paraId="684B4FD3" w14:textId="77777777" w:rsidR="00975C97" w:rsidRPr="0001701A" w:rsidRDefault="00975C97" w:rsidP="00C971DC">
            <w:pPr>
              <w:pStyle w:val="TAL"/>
              <w:rPr>
                <w:rFonts w:cs="Arial"/>
                <w:bCs/>
                <w:szCs w:val="18"/>
              </w:rPr>
            </w:pPr>
            <w:r w:rsidRPr="0001701A">
              <w:rPr>
                <w:rFonts w:cs="Arial"/>
                <w:bCs/>
                <w:szCs w:val="18"/>
              </w:rPr>
              <w:t>4.2GHz &lt; f ≤ 6.0GHz</w:t>
            </w:r>
          </w:p>
          <w:p w14:paraId="2C424797" w14:textId="77777777" w:rsidR="00975C97" w:rsidRPr="0001701A" w:rsidRDefault="00975C97" w:rsidP="00C971DC">
            <w:pPr>
              <w:pStyle w:val="TAL"/>
              <w:rPr>
                <w:rFonts w:cs="Arial"/>
                <w:bCs/>
                <w:szCs w:val="18"/>
              </w:rPr>
            </w:pPr>
            <w:r w:rsidRPr="0001701A">
              <w:rPr>
                <w:rFonts w:cs="Arial"/>
                <w:bCs/>
                <w:szCs w:val="18"/>
              </w:rPr>
              <w:t>±2.0 dB, BW ≤ 20MHz</w:t>
            </w:r>
          </w:p>
          <w:p w14:paraId="05C141F4" w14:textId="77777777" w:rsidR="00975C97" w:rsidRPr="0001701A" w:rsidRDefault="00975C97" w:rsidP="00C971DC">
            <w:pPr>
              <w:pStyle w:val="TAL"/>
              <w:rPr>
                <w:rFonts w:cs="Arial"/>
                <w:bCs/>
                <w:szCs w:val="18"/>
              </w:rPr>
            </w:pPr>
            <w:r w:rsidRPr="0001701A">
              <w:rPr>
                <w:rFonts w:cs="Arial"/>
                <w:bCs/>
                <w:szCs w:val="18"/>
              </w:rPr>
              <w:t>±2.1 dB, 20MHz &lt; BW ≤ 80MHz</w:t>
            </w:r>
          </w:p>
          <w:p w14:paraId="620BD5CD" w14:textId="77777777" w:rsidR="00975C97" w:rsidRPr="0001701A" w:rsidRDefault="00975C97" w:rsidP="00C971DC">
            <w:pPr>
              <w:pStyle w:val="TAL"/>
              <w:rPr>
                <w:rFonts w:cs="Arial"/>
                <w:bCs/>
                <w:szCs w:val="18"/>
              </w:rPr>
            </w:pPr>
            <w:r w:rsidRPr="0001701A">
              <w:rPr>
                <w:rFonts w:cs="Arial"/>
                <w:bCs/>
                <w:szCs w:val="18"/>
              </w:rPr>
              <w:t>±2.2 dB, 80MHz &lt; BW ≤ 100MHz</w:t>
            </w:r>
          </w:p>
        </w:tc>
        <w:tc>
          <w:tcPr>
            <w:tcW w:w="2720" w:type="dxa"/>
            <w:gridSpan w:val="2"/>
          </w:tcPr>
          <w:p w14:paraId="7B160118" w14:textId="77777777" w:rsidR="00975C97" w:rsidRPr="0001701A" w:rsidRDefault="00975C97" w:rsidP="00C971DC">
            <w:pPr>
              <w:pStyle w:val="TAL"/>
              <w:rPr>
                <w:rFonts w:cs="Arial"/>
                <w:snapToGrid w:val="0"/>
                <w:lang w:eastAsia="sv-SE"/>
              </w:rPr>
            </w:pPr>
          </w:p>
        </w:tc>
      </w:tr>
      <w:tr w:rsidR="00975C97" w:rsidRPr="0001701A" w14:paraId="5C376E4E" w14:textId="77777777" w:rsidTr="003D3464">
        <w:trPr>
          <w:gridAfter w:val="1"/>
          <w:wAfter w:w="75" w:type="dxa"/>
          <w:cantSplit/>
          <w:jc w:val="center"/>
        </w:trPr>
        <w:tc>
          <w:tcPr>
            <w:tcW w:w="2435" w:type="dxa"/>
            <w:gridSpan w:val="2"/>
          </w:tcPr>
          <w:p w14:paraId="09FEC2B9" w14:textId="77777777" w:rsidR="00975C97" w:rsidRPr="0001701A" w:rsidRDefault="00975C97" w:rsidP="00C971DC">
            <w:pPr>
              <w:pStyle w:val="TAL"/>
              <w:rPr>
                <w:rFonts w:cs="v4.2.0"/>
              </w:rPr>
            </w:pPr>
            <w:r w:rsidRPr="0001701A">
              <w:rPr>
                <w:rFonts w:cs="v4.2.0"/>
              </w:rPr>
              <w:t>6.3.4.2 Absolute power tolerance</w:t>
            </w:r>
          </w:p>
        </w:tc>
        <w:tc>
          <w:tcPr>
            <w:tcW w:w="4535" w:type="dxa"/>
            <w:gridSpan w:val="2"/>
          </w:tcPr>
          <w:p w14:paraId="0D80E137" w14:textId="77777777" w:rsidR="00975C97" w:rsidRPr="0001701A" w:rsidRDefault="00975C97" w:rsidP="00C971DC">
            <w:pPr>
              <w:pStyle w:val="TAL"/>
              <w:rPr>
                <w:rFonts w:cs="Arial"/>
                <w:bCs/>
                <w:szCs w:val="18"/>
              </w:rPr>
            </w:pPr>
            <w:r w:rsidRPr="0001701A">
              <w:rPr>
                <w:rFonts w:cs="Arial"/>
                <w:bCs/>
                <w:szCs w:val="18"/>
              </w:rPr>
              <w:t>f ≤ 3.0GHz</w:t>
            </w:r>
          </w:p>
          <w:p w14:paraId="244CC2B0" w14:textId="77777777" w:rsidR="00975C97" w:rsidRPr="0001701A" w:rsidRDefault="00975C97" w:rsidP="00C971DC">
            <w:pPr>
              <w:pStyle w:val="TAL"/>
              <w:rPr>
                <w:rFonts w:cs="Arial"/>
                <w:bCs/>
                <w:szCs w:val="18"/>
              </w:rPr>
            </w:pPr>
            <w:r w:rsidRPr="0001701A">
              <w:rPr>
                <w:rFonts w:cs="Arial"/>
                <w:bCs/>
                <w:szCs w:val="18"/>
              </w:rPr>
              <w:t>±1.0 dB, BW ≤ 40MHz</w:t>
            </w:r>
          </w:p>
          <w:p w14:paraId="2FD5AD42" w14:textId="77777777" w:rsidR="00975C97" w:rsidRPr="0001701A" w:rsidRDefault="00975C97" w:rsidP="00C971DC">
            <w:pPr>
              <w:pStyle w:val="TAL"/>
              <w:rPr>
                <w:rFonts w:cs="v4.2.0"/>
              </w:rPr>
            </w:pPr>
            <w:r w:rsidRPr="0001701A">
              <w:rPr>
                <w:rFonts w:cs="Arial"/>
                <w:bCs/>
                <w:szCs w:val="18"/>
              </w:rPr>
              <w:t>±1.6 dB, 40MHz &lt; BW ≤ 100MHz</w:t>
            </w:r>
          </w:p>
          <w:p w14:paraId="33649638" w14:textId="77777777" w:rsidR="00975C97" w:rsidRPr="0001701A" w:rsidRDefault="00975C97" w:rsidP="00C971DC">
            <w:pPr>
              <w:pStyle w:val="TAL"/>
              <w:rPr>
                <w:rFonts w:cs="Arial"/>
                <w:bCs/>
                <w:szCs w:val="18"/>
              </w:rPr>
            </w:pPr>
          </w:p>
          <w:p w14:paraId="34E3A2A2" w14:textId="77777777" w:rsidR="00975C97" w:rsidRPr="0001701A" w:rsidRDefault="00975C97" w:rsidP="00C971DC">
            <w:pPr>
              <w:pStyle w:val="TAL"/>
              <w:rPr>
                <w:rFonts w:cs="Arial"/>
                <w:bCs/>
                <w:szCs w:val="18"/>
              </w:rPr>
            </w:pPr>
            <w:r w:rsidRPr="0001701A">
              <w:rPr>
                <w:rFonts w:cs="Arial"/>
                <w:bCs/>
                <w:szCs w:val="18"/>
              </w:rPr>
              <w:t>3.0GHz &lt; f ≤ 4.2GHz</w:t>
            </w:r>
          </w:p>
          <w:p w14:paraId="1BE2F4D9" w14:textId="77777777" w:rsidR="00975C97" w:rsidRPr="0001701A" w:rsidRDefault="00975C97" w:rsidP="00C971DC">
            <w:pPr>
              <w:pStyle w:val="TAL"/>
              <w:rPr>
                <w:rFonts w:cs="Arial"/>
                <w:bCs/>
                <w:szCs w:val="18"/>
              </w:rPr>
            </w:pPr>
            <w:r w:rsidRPr="0001701A">
              <w:rPr>
                <w:rFonts w:cs="Arial"/>
                <w:bCs/>
                <w:szCs w:val="18"/>
              </w:rPr>
              <w:t>±1.4 dB, BW ≤ 40MHz</w:t>
            </w:r>
          </w:p>
          <w:p w14:paraId="6CD7F40F" w14:textId="77777777" w:rsidR="00975C97" w:rsidRPr="0001701A" w:rsidRDefault="00975C97" w:rsidP="00C971DC">
            <w:pPr>
              <w:pStyle w:val="TAL"/>
              <w:rPr>
                <w:rFonts w:cs="v4.2.0"/>
              </w:rPr>
            </w:pPr>
            <w:r w:rsidRPr="0001701A">
              <w:rPr>
                <w:rFonts w:cs="Arial"/>
                <w:bCs/>
                <w:szCs w:val="18"/>
              </w:rPr>
              <w:t>±1.9 dB, 40MHz &lt; BW ≤ 100MHz</w:t>
            </w:r>
          </w:p>
          <w:p w14:paraId="33BACB60" w14:textId="77777777" w:rsidR="00975C97" w:rsidRPr="0001701A" w:rsidRDefault="00975C97" w:rsidP="00C971DC">
            <w:pPr>
              <w:pStyle w:val="TAL"/>
              <w:rPr>
                <w:rFonts w:cs="Arial"/>
                <w:bCs/>
                <w:szCs w:val="18"/>
              </w:rPr>
            </w:pPr>
          </w:p>
          <w:p w14:paraId="2018F952" w14:textId="77777777" w:rsidR="00975C97" w:rsidRPr="0001701A" w:rsidRDefault="00975C97" w:rsidP="00C971DC">
            <w:pPr>
              <w:pStyle w:val="TAL"/>
              <w:rPr>
                <w:rFonts w:cs="Arial"/>
                <w:bCs/>
                <w:szCs w:val="18"/>
              </w:rPr>
            </w:pPr>
            <w:r w:rsidRPr="0001701A">
              <w:rPr>
                <w:rFonts w:cs="Arial"/>
                <w:bCs/>
                <w:szCs w:val="18"/>
              </w:rPr>
              <w:t>4.2GHz &lt; f ≤ 6.0GHz</w:t>
            </w:r>
          </w:p>
          <w:p w14:paraId="7921714A" w14:textId="77777777" w:rsidR="00975C97" w:rsidRPr="0001701A" w:rsidRDefault="00975C97" w:rsidP="00C971DC">
            <w:pPr>
              <w:pStyle w:val="TAL"/>
              <w:rPr>
                <w:rFonts w:cs="Arial"/>
                <w:bCs/>
                <w:szCs w:val="18"/>
              </w:rPr>
            </w:pPr>
            <w:r w:rsidRPr="0001701A">
              <w:rPr>
                <w:rFonts w:cs="Arial"/>
                <w:bCs/>
                <w:szCs w:val="18"/>
              </w:rPr>
              <w:t>±2.0 dB, BW ≤ 20MHz</w:t>
            </w:r>
          </w:p>
          <w:p w14:paraId="13040E0F" w14:textId="77777777" w:rsidR="00975C97" w:rsidRPr="0001701A" w:rsidRDefault="00975C97" w:rsidP="00C971DC">
            <w:pPr>
              <w:pStyle w:val="TAL"/>
              <w:rPr>
                <w:rFonts w:cs="Arial"/>
                <w:bCs/>
                <w:szCs w:val="18"/>
              </w:rPr>
            </w:pPr>
            <w:r w:rsidRPr="0001701A">
              <w:rPr>
                <w:rFonts w:cs="Arial"/>
                <w:bCs/>
                <w:szCs w:val="18"/>
              </w:rPr>
              <w:t>±2.1 dB, 20MHz &lt; BW ≤ 40MHz</w:t>
            </w:r>
          </w:p>
          <w:p w14:paraId="1D9C17C3" w14:textId="77777777" w:rsidR="00975C97" w:rsidRPr="0001701A" w:rsidRDefault="00975C97" w:rsidP="00C971DC">
            <w:pPr>
              <w:pStyle w:val="TAL"/>
              <w:rPr>
                <w:rFonts w:cs="v4.2.0"/>
              </w:rPr>
            </w:pPr>
            <w:r w:rsidRPr="0001701A">
              <w:rPr>
                <w:rFonts w:cs="Arial"/>
                <w:bCs/>
                <w:szCs w:val="18"/>
              </w:rPr>
              <w:t>±2.2 dB, 80MHz &lt; BW ≤ 100MHz</w:t>
            </w:r>
          </w:p>
        </w:tc>
        <w:tc>
          <w:tcPr>
            <w:tcW w:w="2720" w:type="dxa"/>
            <w:gridSpan w:val="2"/>
          </w:tcPr>
          <w:p w14:paraId="0848642B" w14:textId="77777777" w:rsidR="00975C97" w:rsidRPr="0001701A" w:rsidRDefault="00975C97" w:rsidP="00C971DC">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975C97" w:rsidRPr="0001701A" w14:paraId="61CE4951" w14:textId="77777777" w:rsidTr="003D3464">
        <w:trPr>
          <w:gridAfter w:val="1"/>
          <w:wAfter w:w="75" w:type="dxa"/>
          <w:cantSplit/>
          <w:jc w:val="center"/>
        </w:trPr>
        <w:tc>
          <w:tcPr>
            <w:tcW w:w="2435" w:type="dxa"/>
            <w:gridSpan w:val="2"/>
          </w:tcPr>
          <w:p w14:paraId="558F9860" w14:textId="77777777" w:rsidR="00975C97" w:rsidRPr="0001701A" w:rsidRDefault="00975C97" w:rsidP="00C971DC">
            <w:pPr>
              <w:pStyle w:val="TAL"/>
              <w:rPr>
                <w:rFonts w:cs="v4.2.0"/>
              </w:rPr>
            </w:pPr>
            <w:r w:rsidRPr="0001701A">
              <w:rPr>
                <w:rFonts w:cs="v4.2.0"/>
              </w:rPr>
              <w:lastRenderedPageBreak/>
              <w:t>6.3.4.3 Power Control Relative power tolerance</w:t>
            </w:r>
          </w:p>
        </w:tc>
        <w:tc>
          <w:tcPr>
            <w:tcW w:w="4535" w:type="dxa"/>
            <w:gridSpan w:val="2"/>
          </w:tcPr>
          <w:p w14:paraId="00D58640" w14:textId="77777777" w:rsidR="00975C97" w:rsidRPr="0001701A" w:rsidRDefault="00975C97" w:rsidP="00C971DC">
            <w:pPr>
              <w:pStyle w:val="TAL"/>
              <w:rPr>
                <w:rFonts w:cs="Arial"/>
              </w:rPr>
            </w:pPr>
            <w:r w:rsidRPr="0001701A">
              <w:rPr>
                <w:rFonts w:cs="Arial"/>
              </w:rPr>
              <w:t>±0.7 dB, BW ≤ 40MHz</w:t>
            </w:r>
          </w:p>
          <w:p w14:paraId="1A8C03E5" w14:textId="77777777" w:rsidR="00975C97" w:rsidRPr="0001701A" w:rsidRDefault="00975C97" w:rsidP="00C971DC">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087E15FA" w14:textId="77777777" w:rsidR="00975C97" w:rsidRPr="0001701A" w:rsidRDefault="00975C97" w:rsidP="00C971DC">
            <w:pPr>
              <w:pStyle w:val="TAL"/>
              <w:rPr>
                <w:rFonts w:cs="Arial"/>
              </w:rPr>
            </w:pPr>
          </w:p>
          <w:p w14:paraId="681DD61F" w14:textId="77777777" w:rsidR="00975C97" w:rsidRPr="0001701A" w:rsidRDefault="00975C97" w:rsidP="00C971DC">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5BAC5198" w14:textId="77777777" w:rsidR="00975C97" w:rsidRPr="0001701A" w:rsidRDefault="00975C97" w:rsidP="00C971DC">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7CC30CC8" w14:textId="77777777" w:rsidR="00975C97" w:rsidRPr="0001701A" w:rsidRDefault="00975C97" w:rsidP="00C971DC">
            <w:pPr>
              <w:pStyle w:val="TAL"/>
              <w:rPr>
                <w:rFonts w:cs="Arial"/>
                <w:snapToGrid w:val="0"/>
                <w:lang w:eastAsia="sv-SE"/>
              </w:rPr>
            </w:pPr>
          </w:p>
        </w:tc>
      </w:tr>
      <w:tr w:rsidR="00975C97" w:rsidRPr="0001701A" w14:paraId="7256AC73" w14:textId="77777777" w:rsidTr="003D3464">
        <w:trPr>
          <w:gridAfter w:val="1"/>
          <w:wAfter w:w="75" w:type="dxa"/>
          <w:cantSplit/>
          <w:jc w:val="center"/>
        </w:trPr>
        <w:tc>
          <w:tcPr>
            <w:tcW w:w="2435" w:type="dxa"/>
            <w:gridSpan w:val="2"/>
          </w:tcPr>
          <w:p w14:paraId="41DFA196" w14:textId="77777777" w:rsidR="00975C97" w:rsidRPr="0001701A" w:rsidRDefault="00975C97" w:rsidP="00C971DC">
            <w:pPr>
              <w:pStyle w:val="TAL"/>
              <w:rPr>
                <w:rFonts w:cs="v4.2.0"/>
              </w:rPr>
            </w:pPr>
            <w:r w:rsidRPr="0001701A">
              <w:rPr>
                <w:rFonts w:cs="v4.2.0"/>
              </w:rPr>
              <w:t>6.3.4.4 Aggregate power tolerance</w:t>
            </w:r>
          </w:p>
        </w:tc>
        <w:tc>
          <w:tcPr>
            <w:tcW w:w="4535" w:type="dxa"/>
            <w:gridSpan w:val="2"/>
          </w:tcPr>
          <w:p w14:paraId="3B46C651" w14:textId="77777777" w:rsidR="00975C97" w:rsidRPr="0001701A" w:rsidRDefault="00975C97" w:rsidP="00C971DC">
            <w:pPr>
              <w:pStyle w:val="TAL"/>
              <w:rPr>
                <w:rFonts w:cs="Arial"/>
              </w:rPr>
            </w:pPr>
            <w:r w:rsidRPr="0001701A">
              <w:rPr>
                <w:rFonts w:cs="Arial"/>
              </w:rPr>
              <w:t>±0.7 dB, BW ≤ 40MHz</w:t>
            </w:r>
          </w:p>
          <w:p w14:paraId="2532EE90" w14:textId="77777777" w:rsidR="00975C97" w:rsidRPr="0001701A" w:rsidRDefault="00975C97" w:rsidP="00C971DC">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2DF6DBB0" w14:textId="77777777" w:rsidR="00975C97" w:rsidRPr="0001701A" w:rsidRDefault="00975C97" w:rsidP="00C971DC">
            <w:pPr>
              <w:pStyle w:val="TAL"/>
              <w:rPr>
                <w:rFonts w:cs="Arial"/>
                <w:snapToGrid w:val="0"/>
                <w:lang w:eastAsia="sv-SE"/>
              </w:rPr>
            </w:pPr>
          </w:p>
        </w:tc>
      </w:tr>
      <w:tr w:rsidR="00975C97" w:rsidRPr="0001701A" w14:paraId="3ED85FAD"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22BCDB" w14:textId="77777777" w:rsidR="00975C97" w:rsidRPr="0001701A" w:rsidRDefault="00975C97" w:rsidP="00C971DC">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9B3C174" w14:textId="77777777" w:rsidR="00975C97" w:rsidRPr="0001701A" w:rsidRDefault="00975C97" w:rsidP="00C971DC">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501132D8" w14:textId="77777777" w:rsidR="00975C97" w:rsidRPr="0001701A" w:rsidRDefault="00975C97" w:rsidP="00C971DC">
            <w:pPr>
              <w:pStyle w:val="TAL"/>
              <w:rPr>
                <w:rFonts w:cs="Arial"/>
                <w:snapToGrid w:val="0"/>
                <w:lang w:eastAsia="sv-SE"/>
              </w:rPr>
            </w:pPr>
          </w:p>
        </w:tc>
      </w:tr>
      <w:tr w:rsidR="00975C97" w:rsidRPr="0001701A" w14:paraId="1DDC2F49"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DB4AE4" w14:textId="77777777" w:rsidR="00975C97" w:rsidRPr="0001701A" w:rsidRDefault="00975C97" w:rsidP="00C971DC">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0D4B48B" w14:textId="77777777" w:rsidR="00975C97" w:rsidRPr="0001701A" w:rsidRDefault="00975C97" w:rsidP="00C971DC">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B1EF64F" w14:textId="77777777" w:rsidR="00975C97" w:rsidRPr="0001701A" w:rsidRDefault="00975C97" w:rsidP="00C971DC">
            <w:pPr>
              <w:pStyle w:val="TAL"/>
              <w:rPr>
                <w:rFonts w:cs="Arial"/>
                <w:snapToGrid w:val="0"/>
                <w:lang w:eastAsia="sv-SE"/>
              </w:rPr>
            </w:pPr>
          </w:p>
        </w:tc>
      </w:tr>
      <w:tr w:rsidR="00975C97" w:rsidRPr="0001701A" w14:paraId="61A5579C" w14:textId="77777777" w:rsidTr="003D3464">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0EBD4B" w14:textId="77777777" w:rsidR="00975C97" w:rsidRPr="0001701A" w:rsidRDefault="00975C97" w:rsidP="00C971DC">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07809B73" w14:textId="77777777" w:rsidR="00975C97" w:rsidRPr="0001701A" w:rsidRDefault="00975C97" w:rsidP="00C971DC">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6BD83CE7" w14:textId="77777777" w:rsidR="00975C97" w:rsidRPr="0001701A" w:rsidRDefault="00975C97" w:rsidP="00C971DC">
            <w:pPr>
              <w:pStyle w:val="TAL"/>
              <w:rPr>
                <w:rFonts w:cs="Arial"/>
              </w:rPr>
            </w:pPr>
          </w:p>
        </w:tc>
      </w:tr>
      <w:tr w:rsidR="00975C97" w:rsidRPr="0001701A" w14:paraId="3C429EDE"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1EF8E1" w14:textId="77777777" w:rsidR="00975C97" w:rsidRPr="0001701A" w:rsidRDefault="00975C97" w:rsidP="00C971DC">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23E9739" w14:textId="77777777" w:rsidR="00975C97" w:rsidRPr="0001701A" w:rsidRDefault="00975C97" w:rsidP="00C971DC">
            <w:pPr>
              <w:pStyle w:val="TAL"/>
              <w:rPr>
                <w:rFonts w:cs="Arial"/>
              </w:rPr>
            </w:pPr>
            <w:r w:rsidRPr="0001701A">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63C2420" w14:textId="77777777" w:rsidR="00975C97" w:rsidRPr="0001701A" w:rsidRDefault="00975C97" w:rsidP="00C971DC">
            <w:pPr>
              <w:pStyle w:val="TAL"/>
              <w:rPr>
                <w:rFonts w:cs="Arial"/>
                <w:snapToGrid w:val="0"/>
                <w:lang w:eastAsia="sv-SE"/>
              </w:rPr>
            </w:pPr>
          </w:p>
        </w:tc>
      </w:tr>
      <w:tr w:rsidR="00975C97" w:rsidRPr="0001701A" w14:paraId="0146201C"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D580D0" w14:textId="77777777" w:rsidR="00975C97" w:rsidRPr="0001701A" w:rsidRDefault="00975C97" w:rsidP="00C971DC">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3BBA76C" w14:textId="77777777" w:rsidR="00975C97" w:rsidRPr="0001701A" w:rsidRDefault="00975C97" w:rsidP="00C971DC">
            <w:pPr>
              <w:pStyle w:val="TAL"/>
              <w:rPr>
                <w:rFonts w:cs="Arial"/>
              </w:rPr>
            </w:pPr>
            <w:r w:rsidRPr="0001701A">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41129760" w14:textId="77777777" w:rsidR="00975C97" w:rsidRPr="0001701A" w:rsidRDefault="00975C97" w:rsidP="00C971DC">
            <w:pPr>
              <w:pStyle w:val="TAL"/>
              <w:rPr>
                <w:rFonts w:cs="Arial"/>
                <w:snapToGrid w:val="0"/>
                <w:lang w:eastAsia="sv-SE"/>
              </w:rPr>
            </w:pPr>
          </w:p>
        </w:tc>
      </w:tr>
      <w:tr w:rsidR="00975C97" w:rsidRPr="0001701A" w14:paraId="40941162"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A8AAA" w14:textId="77777777" w:rsidR="00975C97" w:rsidRPr="0001701A" w:rsidRDefault="00975C97" w:rsidP="00C971DC">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8B69A51" w14:textId="77777777" w:rsidR="00975C97" w:rsidRPr="0001701A" w:rsidRDefault="00975C97" w:rsidP="00C971DC">
            <w:pPr>
              <w:pStyle w:val="TAL"/>
              <w:rPr>
                <w:rFonts w:cs="Arial"/>
              </w:rPr>
            </w:pPr>
            <w:r w:rsidRPr="0001701A">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304ACC80" w14:textId="77777777" w:rsidR="00975C97" w:rsidRPr="0001701A" w:rsidRDefault="00975C97" w:rsidP="00C971DC">
            <w:pPr>
              <w:pStyle w:val="TAL"/>
              <w:rPr>
                <w:rFonts w:cs="Arial"/>
                <w:snapToGrid w:val="0"/>
                <w:lang w:eastAsia="sv-SE"/>
              </w:rPr>
            </w:pPr>
          </w:p>
        </w:tc>
      </w:tr>
      <w:tr w:rsidR="00975C97" w:rsidRPr="0001701A" w14:paraId="4550225F" w14:textId="77777777" w:rsidTr="003D3464">
        <w:trPr>
          <w:gridAfter w:val="1"/>
          <w:wAfter w:w="75" w:type="dxa"/>
          <w:cantSplit/>
          <w:jc w:val="center"/>
        </w:trPr>
        <w:tc>
          <w:tcPr>
            <w:tcW w:w="2435" w:type="dxa"/>
            <w:gridSpan w:val="2"/>
          </w:tcPr>
          <w:p w14:paraId="0B6BB000" w14:textId="77777777" w:rsidR="00975C97" w:rsidRPr="0001701A" w:rsidRDefault="00975C97" w:rsidP="00C971DC">
            <w:pPr>
              <w:pStyle w:val="TAL"/>
              <w:rPr>
                <w:rFonts w:cs="v4.2.0"/>
              </w:rPr>
            </w:pPr>
            <w:r w:rsidRPr="0001701A">
              <w:rPr>
                <w:rFonts w:cs="v4.2.0"/>
              </w:rPr>
              <w:t>6.3D.1 Minimum output power for UL MIMO</w:t>
            </w:r>
          </w:p>
        </w:tc>
        <w:tc>
          <w:tcPr>
            <w:tcW w:w="4535" w:type="dxa"/>
            <w:gridSpan w:val="2"/>
          </w:tcPr>
          <w:p w14:paraId="3D4BA9D8" w14:textId="77777777" w:rsidR="00975C97" w:rsidRPr="0001701A" w:rsidRDefault="00975C97" w:rsidP="00C971DC">
            <w:pPr>
              <w:pStyle w:val="TAL"/>
              <w:rPr>
                <w:rFonts w:cs="Arial"/>
              </w:rPr>
            </w:pPr>
            <w:r w:rsidRPr="0001701A">
              <w:rPr>
                <w:rFonts w:cs="Arial"/>
                <w:bCs/>
                <w:szCs w:val="18"/>
              </w:rPr>
              <w:t>Same as 6.3.1 for the sum of power at each of UE antenna connector</w:t>
            </w:r>
          </w:p>
        </w:tc>
        <w:tc>
          <w:tcPr>
            <w:tcW w:w="2720" w:type="dxa"/>
            <w:gridSpan w:val="2"/>
          </w:tcPr>
          <w:p w14:paraId="1ABFA601"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975C97" w:rsidRPr="0001701A" w14:paraId="214EEC4A" w14:textId="77777777" w:rsidTr="003D3464">
        <w:trPr>
          <w:gridAfter w:val="1"/>
          <w:wAfter w:w="75" w:type="dxa"/>
          <w:cantSplit/>
          <w:jc w:val="center"/>
        </w:trPr>
        <w:tc>
          <w:tcPr>
            <w:tcW w:w="2435" w:type="dxa"/>
            <w:gridSpan w:val="2"/>
          </w:tcPr>
          <w:p w14:paraId="2E435E38" w14:textId="77777777" w:rsidR="00975C97" w:rsidRPr="0001701A" w:rsidRDefault="00975C97" w:rsidP="00C971DC">
            <w:pPr>
              <w:pStyle w:val="TAL"/>
              <w:rPr>
                <w:rFonts w:cs="v4.2.0"/>
              </w:rPr>
            </w:pPr>
            <w:r w:rsidRPr="0001701A">
              <w:rPr>
                <w:rFonts w:cs="v4.2.0"/>
              </w:rPr>
              <w:t>6.3D.2 Transmit OFF power for UL MIMO</w:t>
            </w:r>
          </w:p>
        </w:tc>
        <w:tc>
          <w:tcPr>
            <w:tcW w:w="4535" w:type="dxa"/>
            <w:gridSpan w:val="2"/>
          </w:tcPr>
          <w:p w14:paraId="69825DA9" w14:textId="77777777" w:rsidR="00975C97" w:rsidRPr="0001701A" w:rsidRDefault="00975C97" w:rsidP="00C971DC">
            <w:pPr>
              <w:pStyle w:val="TAL"/>
              <w:rPr>
                <w:rFonts w:cs="Arial"/>
              </w:rPr>
            </w:pPr>
            <w:r w:rsidRPr="0001701A">
              <w:rPr>
                <w:rFonts w:cs="Arial"/>
              </w:rPr>
              <w:t>Same as 6.3.2 for each antenna</w:t>
            </w:r>
          </w:p>
        </w:tc>
        <w:tc>
          <w:tcPr>
            <w:tcW w:w="2720" w:type="dxa"/>
            <w:gridSpan w:val="2"/>
          </w:tcPr>
          <w:p w14:paraId="49501BFF" w14:textId="77777777" w:rsidR="00975C97" w:rsidRPr="0001701A" w:rsidRDefault="00975C97" w:rsidP="00C971DC">
            <w:pPr>
              <w:pStyle w:val="TAL"/>
              <w:rPr>
                <w:rFonts w:cs="Arial"/>
                <w:snapToGrid w:val="0"/>
                <w:lang w:eastAsia="sv-SE"/>
              </w:rPr>
            </w:pPr>
          </w:p>
        </w:tc>
      </w:tr>
      <w:tr w:rsidR="00975C97" w:rsidRPr="0001701A" w14:paraId="5A23FA77" w14:textId="77777777" w:rsidTr="003D3464">
        <w:trPr>
          <w:gridAfter w:val="1"/>
          <w:wAfter w:w="75" w:type="dxa"/>
          <w:cantSplit/>
          <w:jc w:val="center"/>
        </w:trPr>
        <w:tc>
          <w:tcPr>
            <w:tcW w:w="2435" w:type="dxa"/>
            <w:gridSpan w:val="2"/>
          </w:tcPr>
          <w:p w14:paraId="6BCBA6E0" w14:textId="77777777" w:rsidR="00975C97" w:rsidRPr="0001701A" w:rsidRDefault="00975C97" w:rsidP="00C971DC">
            <w:pPr>
              <w:pStyle w:val="TAL"/>
              <w:rPr>
                <w:rFonts w:cs="v4.2.0"/>
              </w:rPr>
            </w:pPr>
            <w:r w:rsidRPr="0001701A">
              <w:rPr>
                <w:rFonts w:cs="v4.2.0"/>
              </w:rPr>
              <w:t xml:space="preserve">6.3D.3 </w:t>
            </w:r>
            <w:r w:rsidRPr="0001701A">
              <w:t>Transmit ON/OFF time mask for UL MIMO</w:t>
            </w:r>
          </w:p>
        </w:tc>
        <w:tc>
          <w:tcPr>
            <w:tcW w:w="4535" w:type="dxa"/>
            <w:gridSpan w:val="2"/>
          </w:tcPr>
          <w:p w14:paraId="7ECDD0F6" w14:textId="77777777" w:rsidR="00975C97" w:rsidRPr="0001701A" w:rsidRDefault="00975C97" w:rsidP="00C971DC">
            <w:pPr>
              <w:pStyle w:val="TAL"/>
              <w:rPr>
                <w:rFonts w:cs="Arial"/>
              </w:rPr>
            </w:pPr>
            <w:r w:rsidRPr="0001701A">
              <w:rPr>
                <w:rFonts w:cs="Arial"/>
              </w:rPr>
              <w:t>ON power:</w:t>
            </w:r>
          </w:p>
          <w:p w14:paraId="38D67BA8" w14:textId="77777777" w:rsidR="00975C97" w:rsidRPr="0001701A" w:rsidRDefault="00975C97" w:rsidP="00C971DC">
            <w:pPr>
              <w:pStyle w:val="TAL"/>
              <w:rPr>
                <w:rFonts w:cs="Arial"/>
              </w:rPr>
            </w:pPr>
            <w:r w:rsidRPr="0001701A">
              <w:rPr>
                <w:rFonts w:cs="Arial"/>
              </w:rPr>
              <w:t>Same as 6.2D.1</w:t>
            </w:r>
          </w:p>
          <w:p w14:paraId="1752B37A" w14:textId="77777777" w:rsidR="00975C97" w:rsidRPr="0001701A" w:rsidRDefault="00975C97" w:rsidP="00C971DC">
            <w:pPr>
              <w:pStyle w:val="TAL"/>
              <w:rPr>
                <w:rFonts w:cs="Arial"/>
              </w:rPr>
            </w:pPr>
            <w:r w:rsidRPr="0001701A">
              <w:rPr>
                <w:rFonts w:cs="Arial"/>
              </w:rPr>
              <w:t>OFF power:</w:t>
            </w:r>
          </w:p>
          <w:p w14:paraId="5ABC01D2" w14:textId="77777777" w:rsidR="00975C97" w:rsidRPr="0001701A" w:rsidRDefault="00975C97" w:rsidP="00C971DC">
            <w:pPr>
              <w:pStyle w:val="TAL"/>
              <w:rPr>
                <w:rFonts w:cs="Arial"/>
              </w:rPr>
            </w:pPr>
            <w:r w:rsidRPr="0001701A">
              <w:rPr>
                <w:rFonts w:cs="Arial"/>
              </w:rPr>
              <w:t>Same as 6.3D.2</w:t>
            </w:r>
          </w:p>
        </w:tc>
        <w:tc>
          <w:tcPr>
            <w:tcW w:w="2720" w:type="dxa"/>
            <w:gridSpan w:val="2"/>
          </w:tcPr>
          <w:p w14:paraId="799EBF76" w14:textId="77777777" w:rsidR="00975C97" w:rsidRPr="0001701A" w:rsidRDefault="00975C97" w:rsidP="00C971DC">
            <w:pPr>
              <w:pStyle w:val="TAL"/>
              <w:rPr>
                <w:rFonts w:cs="Arial"/>
                <w:snapToGrid w:val="0"/>
                <w:lang w:eastAsia="sv-SE"/>
              </w:rPr>
            </w:pPr>
          </w:p>
        </w:tc>
      </w:tr>
      <w:tr w:rsidR="00975C97" w:rsidRPr="0001701A" w14:paraId="0E634C2A" w14:textId="77777777" w:rsidTr="003D3464">
        <w:trPr>
          <w:gridAfter w:val="1"/>
          <w:wAfter w:w="75" w:type="dxa"/>
          <w:cantSplit/>
          <w:jc w:val="center"/>
        </w:trPr>
        <w:tc>
          <w:tcPr>
            <w:tcW w:w="2435" w:type="dxa"/>
            <w:gridSpan w:val="2"/>
          </w:tcPr>
          <w:p w14:paraId="314C96F3" w14:textId="77777777" w:rsidR="00975C97" w:rsidRPr="0001701A" w:rsidRDefault="00975C97" w:rsidP="00C971DC">
            <w:pPr>
              <w:pStyle w:val="TAL"/>
              <w:rPr>
                <w:rFonts w:cs="v4.2.0"/>
              </w:rPr>
            </w:pPr>
            <w:r w:rsidRPr="0001701A">
              <w:rPr>
                <w:rFonts w:cs="v4.2.0"/>
              </w:rPr>
              <w:t>6.3D.4.1 Absolute Power tolerance</w:t>
            </w:r>
          </w:p>
        </w:tc>
        <w:tc>
          <w:tcPr>
            <w:tcW w:w="4535" w:type="dxa"/>
            <w:gridSpan w:val="2"/>
          </w:tcPr>
          <w:p w14:paraId="6247BB72" w14:textId="77777777" w:rsidR="00975C97" w:rsidRPr="0001701A" w:rsidRDefault="00975C97" w:rsidP="00C971DC">
            <w:pPr>
              <w:pStyle w:val="TAL"/>
              <w:rPr>
                <w:rFonts w:cs="Arial"/>
              </w:rPr>
            </w:pPr>
            <w:r w:rsidRPr="0001701A">
              <w:rPr>
                <w:rFonts w:cs="Arial"/>
                <w:bCs/>
                <w:szCs w:val="18"/>
              </w:rPr>
              <w:t>Same as 6.3.4.2 for the sum of power at each of UE antenna connector</w:t>
            </w:r>
          </w:p>
        </w:tc>
        <w:tc>
          <w:tcPr>
            <w:tcW w:w="2720" w:type="dxa"/>
            <w:gridSpan w:val="2"/>
          </w:tcPr>
          <w:p w14:paraId="74EEF614"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975C97" w:rsidRPr="0001701A" w14:paraId="53473DB6" w14:textId="77777777" w:rsidTr="003D3464">
        <w:trPr>
          <w:gridAfter w:val="1"/>
          <w:wAfter w:w="75" w:type="dxa"/>
          <w:cantSplit/>
          <w:jc w:val="center"/>
        </w:trPr>
        <w:tc>
          <w:tcPr>
            <w:tcW w:w="2435" w:type="dxa"/>
            <w:gridSpan w:val="2"/>
          </w:tcPr>
          <w:p w14:paraId="126D9425" w14:textId="77777777" w:rsidR="00975C97" w:rsidRPr="0001701A" w:rsidRDefault="00975C97" w:rsidP="00C971DC">
            <w:pPr>
              <w:pStyle w:val="TAL"/>
              <w:rPr>
                <w:rFonts w:cs="v4.2.0"/>
              </w:rPr>
            </w:pPr>
            <w:r w:rsidRPr="0001701A">
              <w:rPr>
                <w:rFonts w:cs="v4.2.0"/>
              </w:rPr>
              <w:t>6.3D.4.2 Relative Power tolerance</w:t>
            </w:r>
          </w:p>
        </w:tc>
        <w:tc>
          <w:tcPr>
            <w:tcW w:w="4535" w:type="dxa"/>
            <w:gridSpan w:val="2"/>
          </w:tcPr>
          <w:p w14:paraId="10D8FB5A" w14:textId="77777777" w:rsidR="00975C97" w:rsidRPr="0001701A" w:rsidRDefault="00975C97" w:rsidP="00C971DC">
            <w:pPr>
              <w:pStyle w:val="TAL"/>
              <w:rPr>
                <w:rFonts w:cs="Arial"/>
                <w:lang w:eastAsia="zh-CN"/>
              </w:rPr>
            </w:pPr>
            <w:r w:rsidRPr="0001701A">
              <w:rPr>
                <w:rFonts w:cs="Arial"/>
              </w:rPr>
              <w:t>±</w:t>
            </w:r>
            <w:r w:rsidRPr="0001701A">
              <w:rPr>
                <w:rFonts w:cs="Arial"/>
                <w:lang w:eastAsia="zh-CN"/>
              </w:rPr>
              <w:t xml:space="preserve">0.9 dB, BW ≤ 40MHz </w:t>
            </w:r>
          </w:p>
          <w:p w14:paraId="6F2F701A" w14:textId="77777777" w:rsidR="00975C97" w:rsidRPr="0001701A" w:rsidRDefault="00975C97" w:rsidP="00C971DC">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09EC8F6F"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w:t>
            </w:r>
          </w:p>
        </w:tc>
      </w:tr>
      <w:tr w:rsidR="00975C97" w:rsidRPr="0001701A" w14:paraId="2EF79666" w14:textId="77777777" w:rsidTr="003D3464">
        <w:trPr>
          <w:gridAfter w:val="1"/>
          <w:wAfter w:w="75" w:type="dxa"/>
          <w:cantSplit/>
          <w:jc w:val="center"/>
        </w:trPr>
        <w:tc>
          <w:tcPr>
            <w:tcW w:w="2435" w:type="dxa"/>
            <w:gridSpan w:val="2"/>
          </w:tcPr>
          <w:p w14:paraId="6F174548" w14:textId="77777777" w:rsidR="00975C97" w:rsidRPr="0001701A" w:rsidRDefault="00975C97" w:rsidP="00C971DC">
            <w:pPr>
              <w:pStyle w:val="TAL"/>
              <w:rPr>
                <w:rFonts w:cs="v4.2.0"/>
              </w:rPr>
            </w:pPr>
            <w:r w:rsidRPr="0001701A">
              <w:rPr>
                <w:rFonts w:cs="v4.2.0"/>
              </w:rPr>
              <w:t>6.3D.4.3 Aggregate Power tolerance</w:t>
            </w:r>
          </w:p>
        </w:tc>
        <w:tc>
          <w:tcPr>
            <w:tcW w:w="4535" w:type="dxa"/>
            <w:gridSpan w:val="2"/>
          </w:tcPr>
          <w:p w14:paraId="6AC9D703" w14:textId="77777777" w:rsidR="00975C97" w:rsidRPr="0001701A" w:rsidRDefault="00975C97" w:rsidP="00C971DC">
            <w:pPr>
              <w:pStyle w:val="TAL"/>
              <w:rPr>
                <w:rFonts w:cs="Arial"/>
              </w:rPr>
            </w:pPr>
            <w:r w:rsidRPr="0001701A">
              <w:rPr>
                <w:rFonts w:cs="Arial"/>
                <w:bCs/>
                <w:szCs w:val="18"/>
              </w:rPr>
              <w:t>Same as 6.3.4.4 for the sum of power at each of UE antenna connector</w:t>
            </w:r>
          </w:p>
        </w:tc>
        <w:tc>
          <w:tcPr>
            <w:tcW w:w="2720" w:type="dxa"/>
            <w:gridSpan w:val="2"/>
          </w:tcPr>
          <w:p w14:paraId="5C4A71AB"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937DAD" w:rsidRPr="0001701A" w14:paraId="43A044D4" w14:textId="77777777" w:rsidTr="003D3464">
        <w:trPr>
          <w:gridAfter w:val="1"/>
          <w:wAfter w:w="75" w:type="dxa"/>
          <w:cantSplit/>
          <w:jc w:val="center"/>
        </w:trPr>
        <w:tc>
          <w:tcPr>
            <w:tcW w:w="2435" w:type="dxa"/>
            <w:gridSpan w:val="2"/>
          </w:tcPr>
          <w:p w14:paraId="4DB92473" w14:textId="77777777" w:rsidR="00937DAD" w:rsidRPr="0001701A" w:rsidRDefault="00937DAD" w:rsidP="008D023C">
            <w:pPr>
              <w:pStyle w:val="TAL"/>
              <w:rPr>
                <w:rFonts w:cs="v4.2.0"/>
              </w:rPr>
            </w:pPr>
            <w:r w:rsidRPr="0001701A">
              <w:rPr>
                <w:rFonts w:cs="v4.2.0"/>
              </w:rPr>
              <w:t>6.3F.2 Transmit OFF power for shared spectrum channel access</w:t>
            </w:r>
          </w:p>
        </w:tc>
        <w:tc>
          <w:tcPr>
            <w:tcW w:w="4535" w:type="dxa"/>
            <w:gridSpan w:val="2"/>
          </w:tcPr>
          <w:p w14:paraId="52B84065" w14:textId="77777777" w:rsidR="00937DAD" w:rsidRPr="0001701A" w:rsidRDefault="00937DAD" w:rsidP="008D023C">
            <w:pPr>
              <w:pStyle w:val="TAL"/>
              <w:rPr>
                <w:rFonts w:cs="Arial"/>
                <w:bCs/>
                <w:szCs w:val="18"/>
              </w:rPr>
            </w:pPr>
            <w:r w:rsidRPr="0001701A">
              <w:rPr>
                <w:rFonts w:cs="Arial"/>
                <w:bCs/>
                <w:szCs w:val="18"/>
              </w:rPr>
              <w:t>4.2GHz &lt; f ≤ 5.925GHz</w:t>
            </w:r>
          </w:p>
          <w:p w14:paraId="018B3CC2" w14:textId="77777777" w:rsidR="00937DAD" w:rsidRPr="0001701A" w:rsidRDefault="00937DAD" w:rsidP="008D023C">
            <w:pPr>
              <w:pStyle w:val="TAL"/>
              <w:rPr>
                <w:rFonts w:cs="Arial"/>
                <w:bCs/>
                <w:szCs w:val="18"/>
              </w:rPr>
            </w:pPr>
            <w:r w:rsidRPr="0001701A">
              <w:rPr>
                <w:rFonts w:cs="Arial"/>
                <w:bCs/>
                <w:szCs w:val="18"/>
              </w:rPr>
              <w:t>±2.0 dB, BW ≤ 20MHz</w:t>
            </w:r>
          </w:p>
          <w:p w14:paraId="55A69EB0" w14:textId="77777777" w:rsidR="00937DAD" w:rsidRPr="0001701A" w:rsidRDefault="00937DAD" w:rsidP="008D023C">
            <w:pPr>
              <w:pStyle w:val="TAL"/>
              <w:rPr>
                <w:rFonts w:cs="Arial"/>
                <w:bCs/>
                <w:szCs w:val="18"/>
              </w:rPr>
            </w:pPr>
            <w:r w:rsidRPr="0001701A">
              <w:rPr>
                <w:rFonts w:cs="Arial"/>
                <w:bCs/>
                <w:szCs w:val="18"/>
              </w:rPr>
              <w:t>±2.1 dB, 20MHz &lt; BW ≤ 80MHz</w:t>
            </w:r>
          </w:p>
          <w:p w14:paraId="7422B953" w14:textId="77777777" w:rsidR="00937DAD" w:rsidRPr="0001701A" w:rsidRDefault="00937DAD" w:rsidP="008D023C">
            <w:pPr>
              <w:pStyle w:val="TAL"/>
              <w:rPr>
                <w:rFonts w:cs="Arial"/>
                <w:bCs/>
                <w:szCs w:val="18"/>
              </w:rPr>
            </w:pPr>
            <w:r w:rsidRPr="0001701A">
              <w:rPr>
                <w:rFonts w:cs="Arial"/>
                <w:bCs/>
                <w:szCs w:val="18"/>
              </w:rPr>
              <w:t>±2.2 dB, 80MHz &lt; BW ≤ 100MHz</w:t>
            </w:r>
          </w:p>
          <w:p w14:paraId="732CA653" w14:textId="77777777" w:rsidR="00937DAD" w:rsidRPr="0001701A" w:rsidRDefault="00937DAD" w:rsidP="008D023C">
            <w:pPr>
              <w:pStyle w:val="TAL"/>
              <w:rPr>
                <w:rFonts w:cs="Arial"/>
                <w:bCs/>
                <w:szCs w:val="18"/>
              </w:rPr>
            </w:pPr>
          </w:p>
          <w:p w14:paraId="12F5C40D" w14:textId="77777777" w:rsidR="00937DAD" w:rsidRPr="0001701A" w:rsidRDefault="00937DAD" w:rsidP="008D023C">
            <w:pPr>
              <w:pStyle w:val="TAL"/>
              <w:rPr>
                <w:rFonts w:cs="Arial"/>
                <w:bCs/>
                <w:szCs w:val="18"/>
              </w:rPr>
            </w:pPr>
            <w:r w:rsidRPr="0001701A">
              <w:rPr>
                <w:rFonts w:cs="Arial"/>
                <w:bCs/>
                <w:szCs w:val="18"/>
              </w:rPr>
              <w:t>5.925GHz &lt; f ≤ 7.125GHz</w:t>
            </w:r>
          </w:p>
          <w:p w14:paraId="796EF0F9" w14:textId="77777777" w:rsidR="00937DAD" w:rsidRPr="0001701A" w:rsidRDefault="00937DAD" w:rsidP="008D023C">
            <w:pPr>
              <w:pStyle w:val="TAL"/>
              <w:rPr>
                <w:rFonts w:cs="v4.2.0"/>
              </w:rPr>
            </w:pPr>
            <w:r w:rsidRPr="0001701A">
              <w:rPr>
                <w:rFonts w:cs="Arial"/>
                <w:bCs/>
                <w:szCs w:val="18"/>
              </w:rPr>
              <w:t>TBD</w:t>
            </w:r>
          </w:p>
        </w:tc>
        <w:tc>
          <w:tcPr>
            <w:tcW w:w="2720" w:type="dxa"/>
            <w:gridSpan w:val="2"/>
          </w:tcPr>
          <w:p w14:paraId="301F80E3" w14:textId="77777777" w:rsidR="00937DAD" w:rsidRPr="0001701A" w:rsidRDefault="00937DAD" w:rsidP="008D023C">
            <w:pPr>
              <w:pStyle w:val="TAL"/>
              <w:rPr>
                <w:rFonts w:cs="Arial"/>
                <w:snapToGrid w:val="0"/>
                <w:lang w:eastAsia="sv-SE"/>
              </w:rPr>
            </w:pPr>
          </w:p>
        </w:tc>
      </w:tr>
      <w:tr w:rsidR="00937DAD" w:rsidRPr="0001701A" w14:paraId="6768F3F8" w14:textId="77777777" w:rsidTr="003D3464">
        <w:trPr>
          <w:gridAfter w:val="1"/>
          <w:wAfter w:w="75" w:type="dxa"/>
          <w:cantSplit/>
          <w:jc w:val="center"/>
        </w:trPr>
        <w:tc>
          <w:tcPr>
            <w:tcW w:w="2435" w:type="dxa"/>
            <w:gridSpan w:val="2"/>
          </w:tcPr>
          <w:p w14:paraId="1F075F28" w14:textId="77777777" w:rsidR="00937DAD" w:rsidRPr="0001701A" w:rsidRDefault="00937DAD" w:rsidP="00937DAD">
            <w:pPr>
              <w:keepNext/>
              <w:keepLines/>
              <w:spacing w:after="0"/>
              <w:rPr>
                <w:rFonts w:ascii="Arial" w:hAnsi="Arial" w:cs="v4.2.0"/>
                <w:color w:val="auto"/>
                <w:sz w:val="18"/>
                <w:lang w:eastAsia="en-GB"/>
              </w:rPr>
            </w:pPr>
            <w:r w:rsidRPr="0001701A">
              <w:rPr>
                <w:rFonts w:ascii="Arial" w:hAnsi="Arial" w:cs="v4.2.0"/>
                <w:color w:val="auto"/>
                <w:sz w:val="18"/>
                <w:lang w:eastAsia="en-GB"/>
              </w:rPr>
              <w:lastRenderedPageBreak/>
              <w:t>6.3F.3.2 General ON/OFF time mask for shared spectrum channel access</w:t>
            </w:r>
          </w:p>
        </w:tc>
        <w:tc>
          <w:tcPr>
            <w:tcW w:w="4535" w:type="dxa"/>
            <w:gridSpan w:val="2"/>
          </w:tcPr>
          <w:p w14:paraId="78DA3E38" w14:textId="77777777" w:rsidR="00937DAD" w:rsidRPr="0001701A" w:rsidRDefault="00937DAD" w:rsidP="00937DAD">
            <w:pPr>
              <w:keepNext/>
              <w:keepLines/>
              <w:spacing w:after="0"/>
              <w:rPr>
                <w:rFonts w:ascii="Arial" w:hAnsi="Arial" w:cs="Arial"/>
                <w:bCs/>
                <w:sz w:val="18"/>
                <w:szCs w:val="18"/>
                <w:lang w:eastAsia="en-GB"/>
              </w:rPr>
            </w:pPr>
            <w:r w:rsidRPr="0001701A">
              <w:rPr>
                <w:rFonts w:ascii="Arial" w:hAnsi="Arial" w:cs="Arial"/>
                <w:bCs/>
                <w:sz w:val="18"/>
                <w:szCs w:val="18"/>
                <w:lang w:eastAsia="en-GB"/>
              </w:rPr>
              <w:t xml:space="preserve">4.2GHz &lt; f ≤ </w:t>
            </w:r>
            <w:r w:rsidRPr="0001701A">
              <w:rPr>
                <w:rFonts w:ascii="Arial" w:hAnsi="Arial" w:cs="Arial"/>
                <w:bCs/>
                <w:color w:val="auto"/>
                <w:sz w:val="18"/>
                <w:szCs w:val="18"/>
                <w:lang w:eastAsia="en-GB"/>
              </w:rPr>
              <w:t>5.925</w:t>
            </w:r>
            <w:r w:rsidRPr="0001701A">
              <w:rPr>
                <w:rFonts w:ascii="Arial" w:hAnsi="Arial" w:cs="Arial"/>
                <w:bCs/>
                <w:sz w:val="18"/>
                <w:szCs w:val="18"/>
                <w:lang w:eastAsia="en-GB"/>
              </w:rPr>
              <w:t>GHz</w:t>
            </w:r>
          </w:p>
          <w:p w14:paraId="6791EF7D" w14:textId="77777777" w:rsidR="00937DAD" w:rsidRPr="0001701A" w:rsidRDefault="00937DAD" w:rsidP="00937DAD">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649D8612" w14:textId="77777777" w:rsidR="00937DAD" w:rsidRPr="0001701A" w:rsidRDefault="00937DAD" w:rsidP="00937DAD">
            <w:pPr>
              <w:keepNext/>
              <w:keepLines/>
              <w:spacing w:after="0"/>
              <w:rPr>
                <w:rFonts w:ascii="Arial" w:hAnsi="Arial" w:cs="Arial"/>
                <w:bCs/>
                <w:color w:val="auto"/>
                <w:sz w:val="18"/>
                <w:szCs w:val="18"/>
                <w:lang w:eastAsia="en-GB"/>
              </w:rPr>
            </w:pPr>
            <w:r w:rsidRPr="0001701A">
              <w:rPr>
                <w:rFonts w:ascii="Arial" w:hAnsi="Arial" w:cs="Arial"/>
                <w:bCs/>
                <w:color w:val="auto"/>
                <w:sz w:val="18"/>
                <w:szCs w:val="18"/>
                <w:lang w:eastAsia="en-GB"/>
              </w:rPr>
              <w:t>±2.1 dB, 20MHz &lt; BW ≤ 80MHz</w:t>
            </w:r>
          </w:p>
          <w:p w14:paraId="0A2D3D74" w14:textId="77777777" w:rsidR="00937DAD" w:rsidRPr="0001701A" w:rsidRDefault="00937DAD" w:rsidP="00937DAD">
            <w:pPr>
              <w:keepNext/>
              <w:keepLines/>
              <w:spacing w:after="0"/>
              <w:rPr>
                <w:rFonts w:ascii="Arial" w:hAnsi="Arial" w:cs="Arial"/>
                <w:bCs/>
                <w:color w:val="auto"/>
                <w:sz w:val="18"/>
                <w:szCs w:val="18"/>
                <w:lang w:eastAsia="en-GB"/>
              </w:rPr>
            </w:pPr>
            <w:r w:rsidRPr="0001701A">
              <w:rPr>
                <w:rFonts w:ascii="Arial" w:hAnsi="Arial" w:cs="Arial"/>
                <w:bCs/>
                <w:color w:val="auto"/>
                <w:sz w:val="18"/>
                <w:szCs w:val="18"/>
                <w:lang w:eastAsia="en-GB"/>
              </w:rPr>
              <w:t>±2.2 dB, 80MHz &lt; BW ≤ 100MHz</w:t>
            </w:r>
          </w:p>
          <w:p w14:paraId="049B479D" w14:textId="77777777" w:rsidR="00937DAD" w:rsidRPr="0001701A" w:rsidRDefault="00937DAD" w:rsidP="00937DAD">
            <w:pPr>
              <w:keepNext/>
              <w:keepLines/>
              <w:spacing w:after="0"/>
              <w:rPr>
                <w:rFonts w:ascii="Arial" w:hAnsi="Arial" w:cs="Arial"/>
                <w:bCs/>
                <w:color w:val="auto"/>
                <w:sz w:val="18"/>
                <w:szCs w:val="18"/>
                <w:lang w:eastAsia="en-GB"/>
              </w:rPr>
            </w:pPr>
          </w:p>
          <w:p w14:paraId="5416F58D" w14:textId="77777777" w:rsidR="00937DAD" w:rsidRPr="0001701A" w:rsidRDefault="00937DAD" w:rsidP="00937DAD">
            <w:pPr>
              <w:keepNext/>
              <w:keepLines/>
              <w:spacing w:after="0"/>
              <w:rPr>
                <w:rFonts w:ascii="Arial" w:hAnsi="Arial" w:cs="Arial"/>
                <w:bCs/>
                <w:sz w:val="18"/>
                <w:szCs w:val="18"/>
                <w:lang w:eastAsia="en-GB"/>
              </w:rPr>
            </w:pPr>
            <w:r w:rsidRPr="0001701A">
              <w:rPr>
                <w:rFonts w:ascii="Arial" w:hAnsi="Arial" w:cs="Arial"/>
                <w:bCs/>
                <w:color w:val="auto"/>
                <w:sz w:val="18"/>
                <w:szCs w:val="18"/>
                <w:lang w:eastAsia="en-GB"/>
              </w:rPr>
              <w:t>5.925GHz &lt; f ≤ 7.125GHz</w:t>
            </w:r>
          </w:p>
          <w:p w14:paraId="0FD6FFD0" w14:textId="77777777" w:rsidR="00937DAD" w:rsidRPr="0001701A" w:rsidRDefault="00937DAD" w:rsidP="00937DAD">
            <w:pPr>
              <w:keepNext/>
              <w:keepLines/>
              <w:spacing w:after="0"/>
              <w:rPr>
                <w:rFonts w:ascii="Arial" w:hAnsi="Arial" w:cs="v4.2.0"/>
                <w:color w:val="auto"/>
                <w:sz w:val="18"/>
              </w:rPr>
            </w:pPr>
            <w:r w:rsidRPr="0001701A">
              <w:rPr>
                <w:rFonts w:ascii="Arial" w:hAnsi="Arial" w:cs="Arial"/>
                <w:bCs/>
                <w:sz w:val="18"/>
                <w:szCs w:val="18"/>
                <w:lang w:eastAsia="en-GB"/>
              </w:rPr>
              <w:t>TBD</w:t>
            </w:r>
          </w:p>
        </w:tc>
        <w:tc>
          <w:tcPr>
            <w:tcW w:w="2720" w:type="dxa"/>
            <w:gridSpan w:val="2"/>
          </w:tcPr>
          <w:p w14:paraId="46207D05" w14:textId="77777777" w:rsidR="00937DAD" w:rsidRPr="0001701A" w:rsidRDefault="00937DAD" w:rsidP="00937DAD">
            <w:pPr>
              <w:keepNext/>
              <w:keepLines/>
              <w:spacing w:after="0"/>
              <w:rPr>
                <w:rFonts w:ascii="Arial" w:hAnsi="Arial" w:cs="Arial"/>
                <w:snapToGrid w:val="0"/>
                <w:color w:val="auto"/>
                <w:sz w:val="18"/>
                <w:lang w:eastAsia="sv-SE"/>
              </w:rPr>
            </w:pPr>
          </w:p>
        </w:tc>
      </w:tr>
      <w:tr w:rsidR="00975C97" w:rsidRPr="0001701A" w14:paraId="06ED8235" w14:textId="77777777" w:rsidTr="003D3464">
        <w:trPr>
          <w:gridAfter w:val="1"/>
          <w:wAfter w:w="75" w:type="dxa"/>
          <w:cantSplit/>
          <w:jc w:val="center"/>
        </w:trPr>
        <w:tc>
          <w:tcPr>
            <w:tcW w:w="2435" w:type="dxa"/>
            <w:gridSpan w:val="2"/>
          </w:tcPr>
          <w:p w14:paraId="6B518265" w14:textId="77777777" w:rsidR="00975C97" w:rsidRPr="0001701A" w:rsidRDefault="00975C97" w:rsidP="00C971DC">
            <w:pPr>
              <w:pStyle w:val="TAL"/>
              <w:rPr>
                <w:rFonts w:cs="v4.2.0"/>
              </w:rPr>
            </w:pPr>
            <w:r w:rsidRPr="0001701A">
              <w:rPr>
                <w:rFonts w:cs="v4.2.0"/>
              </w:rPr>
              <w:t>6.4.1 Frequency Error</w:t>
            </w:r>
          </w:p>
        </w:tc>
        <w:tc>
          <w:tcPr>
            <w:tcW w:w="4535" w:type="dxa"/>
            <w:gridSpan w:val="2"/>
          </w:tcPr>
          <w:p w14:paraId="31045780" w14:textId="77777777" w:rsidR="00975C97" w:rsidRPr="0001701A" w:rsidRDefault="00975C97" w:rsidP="00C971DC">
            <w:pPr>
              <w:pStyle w:val="TAL"/>
              <w:rPr>
                <w:rFonts w:cs="Arial"/>
              </w:rPr>
            </w:pPr>
            <w:r w:rsidRPr="0001701A">
              <w:rPr>
                <w:rFonts w:cs="Arial"/>
              </w:rPr>
              <w:t>±15 Hz, f ≤ 3.0GHz</w:t>
            </w:r>
          </w:p>
          <w:p w14:paraId="0E9D9841" w14:textId="77777777" w:rsidR="00975C97" w:rsidRPr="0001701A" w:rsidRDefault="00975C97" w:rsidP="00C971DC">
            <w:pPr>
              <w:pStyle w:val="TAL"/>
              <w:rPr>
                <w:rFonts w:cs="Arial"/>
              </w:rPr>
            </w:pPr>
            <w:r w:rsidRPr="0001701A">
              <w:rPr>
                <w:rFonts w:cs="Arial"/>
              </w:rPr>
              <w:t>±36 Hz, f &gt; 3.0GHz</w:t>
            </w:r>
          </w:p>
          <w:p w14:paraId="4EE6A56B" w14:textId="77777777" w:rsidR="00975C97" w:rsidRPr="0001701A" w:rsidRDefault="00975C97" w:rsidP="00C971DC">
            <w:pPr>
              <w:pStyle w:val="TAL"/>
              <w:rPr>
                <w:rFonts w:cs="Arial"/>
              </w:rPr>
            </w:pPr>
          </w:p>
          <w:p w14:paraId="0164CF5E" w14:textId="77777777" w:rsidR="00975C97" w:rsidRPr="0001701A" w:rsidRDefault="00975C97" w:rsidP="00C971DC">
            <w:pPr>
              <w:pStyle w:val="TAL"/>
              <w:rPr>
                <w:rFonts w:cs="Arial"/>
              </w:rPr>
            </w:pPr>
            <w:r w:rsidRPr="0001701A">
              <w:rPr>
                <w:rFonts w:cs="Arial"/>
              </w:rPr>
              <w:t xml:space="preserve">DL Signal level: </w:t>
            </w:r>
          </w:p>
          <w:p w14:paraId="1374064B" w14:textId="77777777" w:rsidR="00975C97" w:rsidRPr="0001701A" w:rsidRDefault="00975C97" w:rsidP="00C971DC">
            <w:pPr>
              <w:pStyle w:val="TAL"/>
              <w:rPr>
                <w:rFonts w:cs="Arial"/>
              </w:rPr>
            </w:pPr>
            <w:r w:rsidRPr="0001701A">
              <w:rPr>
                <w:rFonts w:cs="Arial"/>
              </w:rPr>
              <w:t>±0.7 dB, f ≤ 3.0GHz</w:t>
            </w:r>
          </w:p>
          <w:p w14:paraId="6522271D" w14:textId="77777777" w:rsidR="00975C97" w:rsidRPr="0001701A" w:rsidRDefault="00975C97" w:rsidP="00C971DC">
            <w:pPr>
              <w:pStyle w:val="TAL"/>
              <w:rPr>
                <w:rFonts w:cs="Arial"/>
              </w:rPr>
            </w:pPr>
            <w:r w:rsidRPr="0001701A">
              <w:rPr>
                <w:rFonts w:cs="Arial"/>
              </w:rPr>
              <w:t>±1.0 dB, 3.0GHz &lt; f ≤ 4.2GHz</w:t>
            </w:r>
          </w:p>
          <w:p w14:paraId="6A436DE5" w14:textId="77777777" w:rsidR="00975C97" w:rsidRPr="0001701A" w:rsidRDefault="00975C97" w:rsidP="00C971DC">
            <w:pPr>
              <w:pStyle w:val="TAL"/>
              <w:rPr>
                <w:rFonts w:cs="Arial"/>
              </w:rPr>
            </w:pPr>
            <w:r w:rsidRPr="0001701A">
              <w:rPr>
                <w:rFonts w:cs="Arial"/>
              </w:rPr>
              <w:t>±1.5 dB, 4.2GHz &lt; f ≤ 6.0GHz</w:t>
            </w:r>
          </w:p>
        </w:tc>
        <w:tc>
          <w:tcPr>
            <w:tcW w:w="2720" w:type="dxa"/>
            <w:gridSpan w:val="2"/>
          </w:tcPr>
          <w:p w14:paraId="37DBD0FE" w14:textId="77777777" w:rsidR="00975C97" w:rsidRPr="0001701A" w:rsidRDefault="00975C97" w:rsidP="00C971DC">
            <w:pPr>
              <w:pStyle w:val="TAL"/>
              <w:rPr>
                <w:rFonts w:cs="Arial"/>
                <w:snapToGrid w:val="0"/>
                <w:lang w:eastAsia="sv-SE"/>
              </w:rPr>
            </w:pPr>
          </w:p>
        </w:tc>
      </w:tr>
      <w:tr w:rsidR="00975C97" w:rsidRPr="0001701A" w14:paraId="7AC2139C" w14:textId="77777777" w:rsidTr="003D3464">
        <w:trPr>
          <w:gridAfter w:val="1"/>
          <w:wAfter w:w="75" w:type="dxa"/>
          <w:cantSplit/>
          <w:jc w:val="center"/>
        </w:trPr>
        <w:tc>
          <w:tcPr>
            <w:tcW w:w="2435" w:type="dxa"/>
            <w:gridSpan w:val="2"/>
          </w:tcPr>
          <w:p w14:paraId="60A8EE3D" w14:textId="77777777" w:rsidR="00975C97" w:rsidRPr="0001701A" w:rsidRDefault="00975C97" w:rsidP="00C971DC">
            <w:pPr>
              <w:pStyle w:val="TAL"/>
              <w:rPr>
                <w:rFonts w:cs="v4.2.0"/>
              </w:rPr>
            </w:pPr>
            <w:r w:rsidRPr="0001701A">
              <w:rPr>
                <w:rFonts w:cs="v4.2.0"/>
              </w:rPr>
              <w:t>6.4.2.1 Error Vector Magnitude</w:t>
            </w:r>
          </w:p>
        </w:tc>
        <w:tc>
          <w:tcPr>
            <w:tcW w:w="4535" w:type="dxa"/>
            <w:gridSpan w:val="2"/>
          </w:tcPr>
          <w:p w14:paraId="4BC882D6" w14:textId="77777777" w:rsidR="00975C97" w:rsidRPr="0001701A" w:rsidRDefault="00975C97" w:rsidP="00C971DC">
            <w:pPr>
              <w:pStyle w:val="TAL"/>
              <w:rPr>
                <w:rFonts w:cs="Arial"/>
              </w:rPr>
            </w:pPr>
            <w:r w:rsidRPr="0001701A">
              <w:rPr>
                <w:rFonts w:cs="Arial"/>
              </w:rPr>
              <w:t>For up to 256QAM:</w:t>
            </w:r>
          </w:p>
          <w:p w14:paraId="66501C10" w14:textId="77777777" w:rsidR="00975C97" w:rsidRPr="0001701A" w:rsidRDefault="00975C97" w:rsidP="00C971DC">
            <w:pPr>
              <w:pStyle w:val="TAL"/>
              <w:rPr>
                <w:rFonts w:cs="Arial"/>
              </w:rPr>
            </w:pPr>
            <w:r w:rsidRPr="0001701A">
              <w:rPr>
                <w:rFonts w:eastAsia="MS Mincho" w:cs="Arial"/>
                <w:bCs/>
                <w:szCs w:val="18"/>
              </w:rPr>
              <w:t xml:space="preserve">f ≤ 6.0GHz, BW </w:t>
            </w:r>
            <w:r w:rsidRPr="0001701A">
              <w:rPr>
                <w:rFonts w:cs="Arial"/>
                <w:bCs/>
                <w:szCs w:val="18"/>
              </w:rPr>
              <w:t>≤ 100MHz</w:t>
            </w:r>
          </w:p>
          <w:p w14:paraId="2A51873A" w14:textId="77777777" w:rsidR="00975C97" w:rsidRPr="0001701A" w:rsidRDefault="00975C97" w:rsidP="00C971DC">
            <w:pPr>
              <w:pStyle w:val="TAL"/>
              <w:rPr>
                <w:rFonts w:eastAsia="MS Mincho" w:cs="Arial"/>
                <w:bCs/>
                <w:szCs w:val="18"/>
              </w:rPr>
            </w:pPr>
          </w:p>
          <w:p w14:paraId="14BD87C0" w14:textId="77777777" w:rsidR="00975C97" w:rsidRPr="0001701A" w:rsidRDefault="00975C97" w:rsidP="00C971DC">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460D95C2" w14:textId="77777777" w:rsidR="00975C97" w:rsidRPr="0001701A" w:rsidRDefault="00975C97" w:rsidP="00C971DC">
            <w:pPr>
              <w:pStyle w:val="TAL"/>
              <w:rPr>
                <w:rFonts w:eastAsia="MS Mincho" w:cs="Arial"/>
                <w:bCs/>
                <w:szCs w:val="18"/>
              </w:rPr>
            </w:pPr>
            <w:r w:rsidRPr="0001701A">
              <w:rPr>
                <w:rFonts w:eastAsia="MS Mincho" w:cs="Arial"/>
                <w:bCs/>
                <w:szCs w:val="18"/>
              </w:rPr>
              <w:t>PUSCH, PUCCH, PRACH: ±1.5 %</w:t>
            </w:r>
          </w:p>
          <w:p w14:paraId="1237187C" w14:textId="77777777" w:rsidR="00975C97" w:rsidRPr="0001701A" w:rsidRDefault="00975C97" w:rsidP="00C971DC">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66B2FAD3" w14:textId="77777777" w:rsidR="00975C97" w:rsidRPr="0001701A" w:rsidRDefault="00975C97" w:rsidP="00C971DC">
            <w:pPr>
              <w:pStyle w:val="TAL"/>
              <w:rPr>
                <w:rFonts w:eastAsia="MS Mincho" w:cs="Arial"/>
                <w:bCs/>
                <w:szCs w:val="18"/>
              </w:rPr>
            </w:pPr>
            <w:r w:rsidRPr="0001701A">
              <w:rPr>
                <w:rFonts w:eastAsia="MS Mincho" w:cs="Arial"/>
                <w:bCs/>
                <w:szCs w:val="18"/>
              </w:rPr>
              <w:t>PUSCH, PUCCH, PRACH: ±2.5 %</w:t>
            </w:r>
          </w:p>
          <w:p w14:paraId="7B4D702D" w14:textId="77777777" w:rsidR="00975C97" w:rsidRPr="0001701A" w:rsidRDefault="00975C97" w:rsidP="00C971DC">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64D57464" w14:textId="77777777" w:rsidR="00975C97" w:rsidRPr="0001701A" w:rsidRDefault="00975C97" w:rsidP="00C971DC">
            <w:pPr>
              <w:pStyle w:val="TAL"/>
              <w:rPr>
                <w:rFonts w:eastAsia="MS Mincho" w:cs="Arial"/>
                <w:bCs/>
                <w:szCs w:val="18"/>
              </w:rPr>
            </w:pPr>
            <w:r w:rsidRPr="0001701A">
              <w:rPr>
                <w:rFonts w:eastAsia="MS Mincho" w:cs="Arial"/>
                <w:bCs/>
                <w:szCs w:val="18"/>
              </w:rPr>
              <w:t>PUSCH, PUCCH, PRACH: ±3.0 %</w:t>
            </w:r>
          </w:p>
          <w:p w14:paraId="6BDF1EE1" w14:textId="77777777" w:rsidR="00975C97" w:rsidRPr="0001701A" w:rsidRDefault="00975C97" w:rsidP="00C971DC">
            <w:pPr>
              <w:pStyle w:val="TAL"/>
              <w:rPr>
                <w:rFonts w:eastAsia="MS Mincho" w:cs="Arial"/>
                <w:bCs/>
                <w:szCs w:val="18"/>
              </w:rPr>
            </w:pPr>
          </w:p>
          <w:p w14:paraId="69B095EC"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6.3.1</w:t>
            </w:r>
            <w:r w:rsidRPr="0001701A">
              <w:rPr>
                <w:rFonts w:cs="v4.2.0"/>
                <w:lang w:eastAsia="zh-CN"/>
              </w:rPr>
              <w:t>.</w:t>
            </w:r>
          </w:p>
          <w:p w14:paraId="36746610"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2A7C39CC" w14:textId="77777777" w:rsidR="00975C97" w:rsidRPr="0001701A" w:rsidRDefault="00975C97" w:rsidP="00C971DC">
            <w:pPr>
              <w:pStyle w:val="TAL"/>
              <w:rPr>
                <w:rFonts w:cs="Arial"/>
                <w:snapToGrid w:val="0"/>
                <w:lang w:eastAsia="sv-SE"/>
              </w:rPr>
            </w:pPr>
          </w:p>
        </w:tc>
      </w:tr>
      <w:tr w:rsidR="003D3464" w:rsidRPr="0001701A" w14:paraId="705C4C99" w14:textId="77777777" w:rsidTr="003D3464">
        <w:trPr>
          <w:gridAfter w:val="1"/>
          <w:wAfter w:w="75" w:type="dxa"/>
          <w:cantSplit/>
          <w:jc w:val="center"/>
        </w:trPr>
        <w:tc>
          <w:tcPr>
            <w:tcW w:w="2435" w:type="dxa"/>
            <w:gridSpan w:val="2"/>
          </w:tcPr>
          <w:p w14:paraId="72363C93" w14:textId="77777777" w:rsidR="003D3464" w:rsidRPr="0001701A" w:rsidRDefault="003D3464" w:rsidP="008D023C">
            <w:pPr>
              <w:pStyle w:val="TAL"/>
              <w:rPr>
                <w:rFonts w:cs="v4.2.0"/>
              </w:rPr>
            </w:pPr>
            <w:r w:rsidRPr="0001701A">
              <w:rPr>
                <w:rFonts w:cs="v4.2.0"/>
              </w:rPr>
              <w:t>6.4.2.1a Error Vector Magnitude including symbols with transient period</w:t>
            </w:r>
          </w:p>
        </w:tc>
        <w:tc>
          <w:tcPr>
            <w:tcW w:w="4535" w:type="dxa"/>
            <w:gridSpan w:val="2"/>
          </w:tcPr>
          <w:p w14:paraId="25BEBEDA" w14:textId="77777777" w:rsidR="003D3464" w:rsidRPr="0001701A" w:rsidRDefault="003D3464" w:rsidP="008D023C">
            <w:pPr>
              <w:pStyle w:val="TAL"/>
              <w:rPr>
                <w:rFonts w:cs="Arial"/>
              </w:rPr>
            </w:pPr>
            <w:r w:rsidRPr="0001701A">
              <w:rPr>
                <w:rFonts w:cs="Arial"/>
                <w:bCs/>
                <w:szCs w:val="18"/>
              </w:rPr>
              <w:t>Same as 6.4.2.1</w:t>
            </w:r>
          </w:p>
        </w:tc>
        <w:tc>
          <w:tcPr>
            <w:tcW w:w="2720" w:type="dxa"/>
            <w:gridSpan w:val="2"/>
          </w:tcPr>
          <w:p w14:paraId="21AC76F5" w14:textId="77777777" w:rsidR="003D3464" w:rsidRPr="0001701A" w:rsidRDefault="003D3464" w:rsidP="008D023C">
            <w:pPr>
              <w:pStyle w:val="TAL"/>
              <w:rPr>
                <w:rFonts w:cs="Arial"/>
                <w:snapToGrid w:val="0"/>
                <w:lang w:eastAsia="sv-SE"/>
              </w:rPr>
            </w:pPr>
          </w:p>
        </w:tc>
      </w:tr>
      <w:tr w:rsidR="00975C97" w:rsidRPr="0001701A" w14:paraId="1B4090B4" w14:textId="77777777" w:rsidTr="003D3464">
        <w:trPr>
          <w:gridAfter w:val="1"/>
          <w:wAfter w:w="75" w:type="dxa"/>
          <w:cantSplit/>
          <w:jc w:val="center"/>
        </w:trPr>
        <w:tc>
          <w:tcPr>
            <w:tcW w:w="2435" w:type="dxa"/>
            <w:gridSpan w:val="2"/>
          </w:tcPr>
          <w:p w14:paraId="027732F9" w14:textId="77777777" w:rsidR="00975C97" w:rsidRPr="0001701A" w:rsidRDefault="00975C97" w:rsidP="00C971DC">
            <w:pPr>
              <w:pStyle w:val="TAL"/>
              <w:rPr>
                <w:rFonts w:cs="v4.2.0"/>
              </w:rPr>
            </w:pPr>
            <w:r w:rsidRPr="0001701A">
              <w:t>6.4.2.2 Carrier Leakage</w:t>
            </w:r>
          </w:p>
        </w:tc>
        <w:tc>
          <w:tcPr>
            <w:tcW w:w="4535" w:type="dxa"/>
            <w:gridSpan w:val="2"/>
          </w:tcPr>
          <w:p w14:paraId="31EB3221" w14:textId="77777777" w:rsidR="00975C97" w:rsidRPr="0001701A" w:rsidRDefault="00975C97" w:rsidP="00C971DC">
            <w:pPr>
              <w:pStyle w:val="TAL"/>
              <w:rPr>
                <w:rFonts w:cs="Arial"/>
                <w:bCs/>
                <w:szCs w:val="18"/>
              </w:rPr>
            </w:pPr>
            <w:r w:rsidRPr="0001701A">
              <w:rPr>
                <w:rFonts w:cs="Arial"/>
                <w:bCs/>
                <w:szCs w:val="18"/>
              </w:rPr>
              <w:t>f ≤ 3.0GHz</w:t>
            </w:r>
          </w:p>
          <w:p w14:paraId="26EEF442" w14:textId="77777777" w:rsidR="00975C97" w:rsidRPr="0001701A" w:rsidRDefault="00975C97" w:rsidP="00C971DC">
            <w:pPr>
              <w:pStyle w:val="TAL"/>
              <w:rPr>
                <w:rFonts w:cs="Arial"/>
                <w:bCs/>
                <w:szCs w:val="18"/>
              </w:rPr>
            </w:pPr>
            <w:r w:rsidRPr="0001701A">
              <w:rPr>
                <w:rFonts w:cs="Arial"/>
                <w:bCs/>
                <w:szCs w:val="18"/>
              </w:rPr>
              <w:t>±0.8 dB, BW ≤ 40MHz</w:t>
            </w:r>
          </w:p>
          <w:p w14:paraId="381D5168" w14:textId="77777777" w:rsidR="00975C97" w:rsidRPr="0001701A" w:rsidRDefault="00975C97" w:rsidP="00C971DC">
            <w:pPr>
              <w:pStyle w:val="TAL"/>
              <w:rPr>
                <w:rFonts w:cs="v4.2.0"/>
              </w:rPr>
            </w:pPr>
            <w:r w:rsidRPr="0001701A">
              <w:rPr>
                <w:rFonts w:cs="Arial"/>
                <w:bCs/>
                <w:szCs w:val="18"/>
              </w:rPr>
              <w:t>±1.5 dB, 40MHz &lt; BW ≤ 100MHz</w:t>
            </w:r>
          </w:p>
          <w:p w14:paraId="57C8DCEB" w14:textId="77777777" w:rsidR="00975C97" w:rsidRPr="0001701A" w:rsidRDefault="00975C97" w:rsidP="00C971DC">
            <w:pPr>
              <w:pStyle w:val="TAL"/>
              <w:rPr>
                <w:rFonts w:cs="Arial"/>
                <w:bCs/>
                <w:szCs w:val="18"/>
              </w:rPr>
            </w:pPr>
          </w:p>
          <w:p w14:paraId="4FD010EA" w14:textId="77777777" w:rsidR="00975C97" w:rsidRPr="0001701A" w:rsidRDefault="00975C97" w:rsidP="00C971DC">
            <w:pPr>
              <w:pStyle w:val="TAL"/>
              <w:rPr>
                <w:rFonts w:cs="Arial"/>
                <w:bCs/>
                <w:szCs w:val="18"/>
              </w:rPr>
            </w:pPr>
            <w:r w:rsidRPr="0001701A">
              <w:rPr>
                <w:rFonts w:cs="Arial"/>
                <w:bCs/>
                <w:szCs w:val="18"/>
              </w:rPr>
              <w:t>3.0GHz &lt; f ≤ 4.2GHz</w:t>
            </w:r>
          </w:p>
          <w:p w14:paraId="7C25D046" w14:textId="77777777" w:rsidR="00975C97" w:rsidRPr="0001701A" w:rsidRDefault="00975C97" w:rsidP="00C971DC">
            <w:pPr>
              <w:pStyle w:val="TAL"/>
              <w:rPr>
                <w:rFonts w:cs="Arial"/>
                <w:bCs/>
                <w:szCs w:val="18"/>
              </w:rPr>
            </w:pPr>
            <w:r w:rsidRPr="0001701A">
              <w:rPr>
                <w:rFonts w:cs="Arial"/>
                <w:bCs/>
                <w:szCs w:val="18"/>
              </w:rPr>
              <w:t>±0.8 dB, BW ≤ 40MHz</w:t>
            </w:r>
          </w:p>
          <w:p w14:paraId="51B40384" w14:textId="77777777" w:rsidR="00975C97" w:rsidRPr="0001701A" w:rsidRDefault="00975C97" w:rsidP="00C971DC">
            <w:pPr>
              <w:pStyle w:val="TAL"/>
              <w:rPr>
                <w:rFonts w:cs="v4.2.0"/>
              </w:rPr>
            </w:pPr>
            <w:r w:rsidRPr="0001701A">
              <w:rPr>
                <w:rFonts w:cs="Arial"/>
                <w:bCs/>
                <w:szCs w:val="18"/>
              </w:rPr>
              <w:t>±1.6 dB, 40MHz &lt; BW ≤ 100MHz</w:t>
            </w:r>
          </w:p>
          <w:p w14:paraId="01F7C2FD" w14:textId="77777777" w:rsidR="00975C97" w:rsidRPr="0001701A" w:rsidRDefault="00975C97" w:rsidP="00C971DC">
            <w:pPr>
              <w:pStyle w:val="TAL"/>
              <w:rPr>
                <w:rFonts w:cs="Arial"/>
                <w:bCs/>
                <w:szCs w:val="18"/>
              </w:rPr>
            </w:pPr>
          </w:p>
          <w:p w14:paraId="190003D5" w14:textId="77777777" w:rsidR="00975C97" w:rsidRPr="0001701A" w:rsidRDefault="00975C97" w:rsidP="00C971DC">
            <w:pPr>
              <w:pStyle w:val="TAL"/>
              <w:rPr>
                <w:rFonts w:cs="Arial"/>
                <w:bCs/>
                <w:szCs w:val="18"/>
              </w:rPr>
            </w:pPr>
            <w:r w:rsidRPr="0001701A">
              <w:rPr>
                <w:rFonts w:cs="Arial"/>
                <w:bCs/>
                <w:szCs w:val="18"/>
              </w:rPr>
              <w:t>4.2GHz &lt; f ≤ 6.0GHz</w:t>
            </w:r>
          </w:p>
          <w:p w14:paraId="309FC465" w14:textId="77777777" w:rsidR="00975C97" w:rsidRPr="0001701A" w:rsidRDefault="00975C97" w:rsidP="00C971DC">
            <w:pPr>
              <w:pStyle w:val="TAL"/>
              <w:rPr>
                <w:rFonts w:cs="Arial"/>
                <w:bCs/>
                <w:szCs w:val="18"/>
              </w:rPr>
            </w:pPr>
            <w:r w:rsidRPr="0001701A">
              <w:rPr>
                <w:rFonts w:cs="Arial"/>
                <w:bCs/>
                <w:szCs w:val="18"/>
              </w:rPr>
              <w:t>±1.0 dB, BW ≤ 40MHz</w:t>
            </w:r>
          </w:p>
          <w:p w14:paraId="7C3E2224" w14:textId="77777777" w:rsidR="00975C97" w:rsidRPr="0001701A" w:rsidRDefault="00975C97" w:rsidP="00C971DC">
            <w:pPr>
              <w:pStyle w:val="TAL"/>
              <w:rPr>
                <w:rFonts w:cs="Arial"/>
                <w:bCs/>
                <w:szCs w:val="18"/>
              </w:rPr>
            </w:pPr>
            <w:r w:rsidRPr="0001701A">
              <w:rPr>
                <w:rFonts w:cs="Arial"/>
                <w:bCs/>
                <w:szCs w:val="18"/>
              </w:rPr>
              <w:t>±1.6 dB, 40MHz &lt; BW ≤ 100MHz</w:t>
            </w:r>
          </w:p>
          <w:p w14:paraId="76B0BBE8" w14:textId="77777777" w:rsidR="00975C97" w:rsidRPr="0001701A" w:rsidRDefault="00975C97" w:rsidP="00C971DC">
            <w:pPr>
              <w:pStyle w:val="TAL"/>
              <w:rPr>
                <w:rFonts w:cs="Arial"/>
                <w:bCs/>
                <w:szCs w:val="18"/>
              </w:rPr>
            </w:pPr>
          </w:p>
          <w:p w14:paraId="7525A4CB"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40300724"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6.3.1</w:t>
            </w:r>
            <w:r w:rsidRPr="0001701A">
              <w:rPr>
                <w:rFonts w:cs="v4.2.0"/>
                <w:lang w:eastAsia="zh-CN"/>
              </w:rPr>
              <w:t>.</w:t>
            </w:r>
          </w:p>
          <w:p w14:paraId="0D8ED29D" w14:textId="77777777" w:rsidR="00975C97" w:rsidRPr="0001701A" w:rsidRDefault="00975C97" w:rsidP="00C971DC">
            <w:pPr>
              <w:pStyle w:val="TAL"/>
              <w:rPr>
                <w:rFonts w:cs="Arial"/>
              </w:rPr>
            </w:pPr>
            <w:r w:rsidRPr="0001701A">
              <w:rPr>
                <w:rFonts w:cs="Arial"/>
                <w:color w:val="FF0000"/>
                <w:szCs w:val="18"/>
              </w:rPr>
              <w:t xml:space="preserve">Relative Uplink power measurement same as 6.3.4.3. </w:t>
            </w:r>
          </w:p>
        </w:tc>
        <w:tc>
          <w:tcPr>
            <w:tcW w:w="2720" w:type="dxa"/>
            <w:gridSpan w:val="2"/>
          </w:tcPr>
          <w:p w14:paraId="3B327F0B" w14:textId="77777777" w:rsidR="00975C97" w:rsidRPr="0001701A" w:rsidRDefault="00975C97" w:rsidP="00C971DC">
            <w:pPr>
              <w:pStyle w:val="TAL"/>
              <w:rPr>
                <w:rFonts w:cs="Arial"/>
                <w:snapToGrid w:val="0"/>
                <w:lang w:eastAsia="sv-SE"/>
              </w:rPr>
            </w:pPr>
          </w:p>
        </w:tc>
      </w:tr>
      <w:tr w:rsidR="00975C97" w:rsidRPr="0001701A" w14:paraId="479DA304" w14:textId="77777777" w:rsidTr="003D3464">
        <w:trPr>
          <w:gridAfter w:val="1"/>
          <w:wAfter w:w="75" w:type="dxa"/>
          <w:cantSplit/>
          <w:jc w:val="center"/>
        </w:trPr>
        <w:tc>
          <w:tcPr>
            <w:tcW w:w="2435" w:type="dxa"/>
            <w:gridSpan w:val="2"/>
          </w:tcPr>
          <w:p w14:paraId="16FC1CB7" w14:textId="77777777" w:rsidR="00975C97" w:rsidRPr="0001701A" w:rsidRDefault="00975C97" w:rsidP="00C971DC">
            <w:pPr>
              <w:pStyle w:val="TAL"/>
            </w:pPr>
            <w:r w:rsidRPr="0001701A">
              <w:t>6.4.2.3 In-band emissions</w:t>
            </w:r>
          </w:p>
        </w:tc>
        <w:tc>
          <w:tcPr>
            <w:tcW w:w="4535" w:type="dxa"/>
            <w:gridSpan w:val="2"/>
          </w:tcPr>
          <w:p w14:paraId="60E64B5B" w14:textId="77777777" w:rsidR="00975C97" w:rsidRPr="0001701A" w:rsidRDefault="00975C97" w:rsidP="00C971DC">
            <w:pPr>
              <w:pStyle w:val="TAL"/>
              <w:rPr>
                <w:rFonts w:cs="Arial"/>
                <w:bCs/>
                <w:szCs w:val="18"/>
              </w:rPr>
            </w:pPr>
            <w:r w:rsidRPr="0001701A">
              <w:rPr>
                <w:rFonts w:cs="Arial"/>
                <w:bCs/>
                <w:szCs w:val="18"/>
              </w:rPr>
              <w:t>f ≤ 3.0GHz</w:t>
            </w:r>
          </w:p>
          <w:p w14:paraId="7DE5C8B5" w14:textId="77777777" w:rsidR="00975C97" w:rsidRPr="0001701A" w:rsidRDefault="00975C97" w:rsidP="00C971DC">
            <w:pPr>
              <w:pStyle w:val="TAL"/>
              <w:rPr>
                <w:rFonts w:cs="Arial"/>
                <w:bCs/>
                <w:szCs w:val="18"/>
              </w:rPr>
            </w:pPr>
            <w:r w:rsidRPr="0001701A">
              <w:rPr>
                <w:rFonts w:cs="Arial"/>
                <w:bCs/>
                <w:szCs w:val="18"/>
              </w:rPr>
              <w:t>±0.8 dB, BW ≤ 40MHz</w:t>
            </w:r>
          </w:p>
          <w:p w14:paraId="7351C21C" w14:textId="77777777" w:rsidR="00975C97" w:rsidRPr="0001701A" w:rsidRDefault="00975C97" w:rsidP="00C971DC">
            <w:pPr>
              <w:pStyle w:val="TAL"/>
              <w:rPr>
                <w:rFonts w:cs="v4.2.0"/>
              </w:rPr>
            </w:pPr>
            <w:r w:rsidRPr="0001701A">
              <w:rPr>
                <w:rFonts w:cs="Arial"/>
                <w:bCs/>
                <w:szCs w:val="18"/>
              </w:rPr>
              <w:t>±1.5 dB, 40MHz &lt; BW ≤ 100MHz</w:t>
            </w:r>
          </w:p>
          <w:p w14:paraId="22909DD7" w14:textId="77777777" w:rsidR="00975C97" w:rsidRPr="0001701A" w:rsidRDefault="00975C97" w:rsidP="00C971DC">
            <w:pPr>
              <w:pStyle w:val="TAL"/>
              <w:rPr>
                <w:rFonts w:cs="Arial"/>
                <w:bCs/>
                <w:szCs w:val="18"/>
              </w:rPr>
            </w:pPr>
          </w:p>
          <w:p w14:paraId="210409B7" w14:textId="77777777" w:rsidR="00975C97" w:rsidRPr="0001701A" w:rsidRDefault="00975C97" w:rsidP="00C971DC">
            <w:pPr>
              <w:pStyle w:val="TAL"/>
              <w:rPr>
                <w:rFonts w:cs="Arial"/>
                <w:bCs/>
                <w:szCs w:val="18"/>
              </w:rPr>
            </w:pPr>
            <w:r w:rsidRPr="0001701A">
              <w:rPr>
                <w:rFonts w:cs="Arial"/>
                <w:bCs/>
                <w:szCs w:val="18"/>
              </w:rPr>
              <w:t>3.0GHz &lt; f ≤ 4.2GHz</w:t>
            </w:r>
          </w:p>
          <w:p w14:paraId="32F56555" w14:textId="77777777" w:rsidR="00975C97" w:rsidRPr="0001701A" w:rsidRDefault="00975C97" w:rsidP="00C971DC">
            <w:pPr>
              <w:pStyle w:val="TAL"/>
              <w:rPr>
                <w:rFonts w:cs="Arial"/>
                <w:bCs/>
                <w:szCs w:val="18"/>
              </w:rPr>
            </w:pPr>
            <w:r w:rsidRPr="0001701A">
              <w:rPr>
                <w:rFonts w:cs="Arial"/>
                <w:bCs/>
                <w:szCs w:val="18"/>
              </w:rPr>
              <w:t>±0.8 dB, BW ≤ 40MHz</w:t>
            </w:r>
          </w:p>
          <w:p w14:paraId="0B3D3C08" w14:textId="77777777" w:rsidR="00975C97" w:rsidRPr="0001701A" w:rsidRDefault="00975C97" w:rsidP="00C971DC">
            <w:pPr>
              <w:pStyle w:val="TAL"/>
              <w:rPr>
                <w:rFonts w:cs="v4.2.0"/>
              </w:rPr>
            </w:pPr>
            <w:r w:rsidRPr="0001701A">
              <w:rPr>
                <w:rFonts w:cs="Arial"/>
                <w:bCs/>
                <w:szCs w:val="18"/>
              </w:rPr>
              <w:t>±1.6 dB, 40MHz &lt; BW ≤ 100MHz</w:t>
            </w:r>
          </w:p>
          <w:p w14:paraId="4734C3B1" w14:textId="77777777" w:rsidR="00975C97" w:rsidRPr="0001701A" w:rsidRDefault="00975C97" w:rsidP="00C971DC">
            <w:pPr>
              <w:pStyle w:val="TAL"/>
              <w:rPr>
                <w:rFonts w:cs="Arial"/>
                <w:bCs/>
                <w:szCs w:val="18"/>
              </w:rPr>
            </w:pPr>
          </w:p>
          <w:p w14:paraId="4E442D66" w14:textId="77777777" w:rsidR="00975C97" w:rsidRPr="0001701A" w:rsidRDefault="00975C97" w:rsidP="00C971DC">
            <w:pPr>
              <w:pStyle w:val="TAL"/>
              <w:rPr>
                <w:rFonts w:cs="Arial"/>
                <w:bCs/>
                <w:szCs w:val="18"/>
              </w:rPr>
            </w:pPr>
            <w:r w:rsidRPr="0001701A">
              <w:rPr>
                <w:rFonts w:cs="Arial"/>
                <w:bCs/>
                <w:szCs w:val="18"/>
              </w:rPr>
              <w:t>4.2GHz &lt; f ≤ 6.0GHz</w:t>
            </w:r>
          </w:p>
          <w:p w14:paraId="288E8290" w14:textId="77777777" w:rsidR="00975C97" w:rsidRPr="0001701A" w:rsidRDefault="00975C97" w:rsidP="00C971DC">
            <w:pPr>
              <w:pStyle w:val="TAL"/>
              <w:rPr>
                <w:rFonts w:cs="Arial"/>
                <w:bCs/>
                <w:szCs w:val="18"/>
              </w:rPr>
            </w:pPr>
            <w:r w:rsidRPr="0001701A">
              <w:rPr>
                <w:rFonts w:cs="Arial"/>
                <w:bCs/>
                <w:szCs w:val="18"/>
              </w:rPr>
              <w:t>±1.0 dB, BW ≤ 40MHz</w:t>
            </w:r>
          </w:p>
          <w:p w14:paraId="7E33A65A" w14:textId="77777777" w:rsidR="00975C97" w:rsidRPr="0001701A" w:rsidRDefault="00975C97" w:rsidP="00C971DC">
            <w:pPr>
              <w:pStyle w:val="TAL"/>
              <w:rPr>
                <w:rFonts w:cs="Arial"/>
                <w:bCs/>
                <w:szCs w:val="18"/>
              </w:rPr>
            </w:pPr>
            <w:r w:rsidRPr="0001701A">
              <w:rPr>
                <w:rFonts w:cs="Arial"/>
                <w:bCs/>
                <w:szCs w:val="18"/>
              </w:rPr>
              <w:t>±1.6 dB, 40MHz &lt; BW ≤ 100MHz</w:t>
            </w:r>
          </w:p>
          <w:p w14:paraId="1E81B4F2" w14:textId="77777777" w:rsidR="00975C97" w:rsidRPr="0001701A" w:rsidRDefault="00975C97" w:rsidP="00C971DC">
            <w:pPr>
              <w:pStyle w:val="TAL"/>
              <w:rPr>
                <w:rFonts w:cs="Arial"/>
                <w:bCs/>
                <w:szCs w:val="18"/>
              </w:rPr>
            </w:pPr>
          </w:p>
          <w:p w14:paraId="71077144"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1.4, 2.2, and 2.4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4591373D"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1.8, 2.6, and 2.8 same as </w:t>
            </w:r>
            <w:r w:rsidRPr="0001701A">
              <w:rPr>
                <w:rFonts w:cs="v4.2.0"/>
              </w:rPr>
              <w:t>6.3.1</w:t>
            </w:r>
            <w:r w:rsidRPr="0001701A">
              <w:rPr>
                <w:rFonts w:cs="v4.2.0"/>
                <w:lang w:eastAsia="zh-CN"/>
              </w:rPr>
              <w:t>.</w:t>
            </w:r>
          </w:p>
          <w:p w14:paraId="6F00EA9C" w14:textId="77777777" w:rsidR="00975C97" w:rsidRPr="0001701A" w:rsidRDefault="00975C97" w:rsidP="00C971DC">
            <w:pPr>
              <w:pStyle w:val="TAL"/>
              <w:rPr>
                <w:rFonts w:cs="Arial"/>
                <w:bCs/>
                <w:szCs w:val="18"/>
              </w:rPr>
            </w:pPr>
            <w:r w:rsidRPr="0001701A">
              <w:rPr>
                <w:rFonts w:cs="Arial"/>
                <w:color w:val="FF0000"/>
                <w:szCs w:val="18"/>
              </w:rPr>
              <w:t>Relative Uplink power measurement same as 6.3.4.3.</w:t>
            </w:r>
          </w:p>
        </w:tc>
        <w:tc>
          <w:tcPr>
            <w:tcW w:w="2720" w:type="dxa"/>
            <w:gridSpan w:val="2"/>
          </w:tcPr>
          <w:p w14:paraId="11355F81" w14:textId="77777777" w:rsidR="00975C97" w:rsidRPr="0001701A" w:rsidRDefault="00975C97" w:rsidP="00C971DC">
            <w:pPr>
              <w:pStyle w:val="TAL"/>
              <w:rPr>
                <w:rFonts w:cs="Arial"/>
                <w:snapToGrid w:val="0"/>
                <w:lang w:eastAsia="sv-SE"/>
              </w:rPr>
            </w:pPr>
          </w:p>
        </w:tc>
      </w:tr>
      <w:tr w:rsidR="00975C97" w:rsidRPr="0001701A" w14:paraId="06E66EFD" w14:textId="77777777" w:rsidTr="003D3464">
        <w:trPr>
          <w:gridAfter w:val="1"/>
          <w:wAfter w:w="75" w:type="dxa"/>
          <w:cantSplit/>
          <w:jc w:val="center"/>
        </w:trPr>
        <w:tc>
          <w:tcPr>
            <w:tcW w:w="2435" w:type="dxa"/>
            <w:gridSpan w:val="2"/>
          </w:tcPr>
          <w:p w14:paraId="0583B16A" w14:textId="77777777" w:rsidR="00975C97" w:rsidRPr="0001701A" w:rsidRDefault="00975C97" w:rsidP="00C971DC">
            <w:pPr>
              <w:pStyle w:val="TAL"/>
            </w:pPr>
            <w:r w:rsidRPr="0001701A">
              <w:t>6.4.2.4 EVM equalizer spectrum flatness</w:t>
            </w:r>
          </w:p>
        </w:tc>
        <w:tc>
          <w:tcPr>
            <w:tcW w:w="4535" w:type="dxa"/>
            <w:gridSpan w:val="2"/>
          </w:tcPr>
          <w:p w14:paraId="2839E4A2" w14:textId="77777777" w:rsidR="00975C97" w:rsidRPr="0001701A" w:rsidRDefault="00975C97" w:rsidP="00C971DC">
            <w:pPr>
              <w:pStyle w:val="TAL"/>
              <w:rPr>
                <w:rFonts w:cs="Arial"/>
              </w:rPr>
            </w:pPr>
            <w:r w:rsidRPr="0001701A">
              <w:rPr>
                <w:rFonts w:cs="Arial"/>
              </w:rPr>
              <w:t>±1.4 dB, BW ≤ 40MHz</w:t>
            </w:r>
          </w:p>
          <w:p w14:paraId="5004EC5F" w14:textId="77777777" w:rsidR="00975C97" w:rsidRPr="0001701A" w:rsidRDefault="00975C97" w:rsidP="00C971DC">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67ECEA53" w14:textId="77777777" w:rsidR="00975C97" w:rsidRPr="0001701A" w:rsidRDefault="00975C97" w:rsidP="00C971DC">
            <w:pPr>
              <w:pStyle w:val="TAL"/>
              <w:rPr>
                <w:rFonts w:cs="Arial"/>
                <w:snapToGrid w:val="0"/>
                <w:lang w:eastAsia="sv-SE"/>
              </w:rPr>
            </w:pPr>
          </w:p>
        </w:tc>
      </w:tr>
      <w:tr w:rsidR="00975C97" w:rsidRPr="0001701A" w14:paraId="51146C63" w14:textId="77777777" w:rsidTr="003D3464">
        <w:trPr>
          <w:gridAfter w:val="1"/>
          <w:wAfter w:w="75" w:type="dxa"/>
          <w:cantSplit/>
          <w:jc w:val="center"/>
        </w:trPr>
        <w:tc>
          <w:tcPr>
            <w:tcW w:w="2435" w:type="dxa"/>
            <w:gridSpan w:val="2"/>
          </w:tcPr>
          <w:p w14:paraId="513C848D" w14:textId="77777777" w:rsidR="00975C97" w:rsidRPr="0001701A" w:rsidRDefault="00975C97" w:rsidP="00C971DC">
            <w:pPr>
              <w:pStyle w:val="TAL"/>
            </w:pPr>
            <w:r w:rsidRPr="0001701A">
              <w:lastRenderedPageBreak/>
              <w:t>6.4.2.5 EVM equalizer spectrum flatness for Pi/2 BPSK</w:t>
            </w:r>
          </w:p>
        </w:tc>
        <w:tc>
          <w:tcPr>
            <w:tcW w:w="4535" w:type="dxa"/>
            <w:gridSpan w:val="2"/>
          </w:tcPr>
          <w:p w14:paraId="19B5E83F" w14:textId="77777777" w:rsidR="00975C97" w:rsidRPr="0001701A" w:rsidRDefault="00975C97" w:rsidP="00C971DC">
            <w:pPr>
              <w:pStyle w:val="TAL"/>
              <w:rPr>
                <w:rFonts w:cs="Arial"/>
              </w:rPr>
            </w:pPr>
            <w:r w:rsidRPr="0001701A">
              <w:rPr>
                <w:rFonts w:cs="Arial"/>
              </w:rPr>
              <w:t>Same as 6.4.2.4</w:t>
            </w:r>
          </w:p>
        </w:tc>
        <w:tc>
          <w:tcPr>
            <w:tcW w:w="2720" w:type="dxa"/>
            <w:gridSpan w:val="2"/>
          </w:tcPr>
          <w:p w14:paraId="729B7640" w14:textId="77777777" w:rsidR="00975C97" w:rsidRPr="0001701A" w:rsidRDefault="00975C97" w:rsidP="00C971DC">
            <w:pPr>
              <w:pStyle w:val="TAL"/>
              <w:rPr>
                <w:rFonts w:cs="Arial"/>
                <w:snapToGrid w:val="0"/>
                <w:lang w:eastAsia="sv-SE"/>
              </w:rPr>
            </w:pPr>
          </w:p>
        </w:tc>
      </w:tr>
      <w:tr w:rsidR="00975C97" w:rsidRPr="0001701A" w14:paraId="3A5CB329"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8EE49D" w14:textId="77777777" w:rsidR="00975C97" w:rsidRPr="0001701A" w:rsidRDefault="00975C97" w:rsidP="00C971DC">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5FE51BEC" w14:textId="77777777" w:rsidR="00975C97" w:rsidRPr="0001701A" w:rsidRDefault="00975C97" w:rsidP="00C971DC">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736D121C" w14:textId="77777777" w:rsidR="00975C97" w:rsidRPr="0001701A" w:rsidRDefault="00975C97" w:rsidP="00C971DC">
            <w:pPr>
              <w:pStyle w:val="TAL"/>
              <w:rPr>
                <w:rFonts w:cs="Arial"/>
                <w:snapToGrid w:val="0"/>
                <w:lang w:eastAsia="sv-SE"/>
              </w:rPr>
            </w:pPr>
          </w:p>
        </w:tc>
      </w:tr>
      <w:tr w:rsidR="00975C97" w:rsidRPr="0001701A" w14:paraId="72D71A9F"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1F075" w14:textId="77777777" w:rsidR="00975C97" w:rsidRPr="0001701A" w:rsidRDefault="00975C97" w:rsidP="00C971DC">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0F8273B3" w14:textId="77777777" w:rsidR="00975C97" w:rsidRPr="0001701A" w:rsidRDefault="00975C97" w:rsidP="00C971DC">
            <w:pPr>
              <w:pStyle w:val="TAL"/>
              <w:rPr>
                <w:rFonts w:cs="Arial"/>
                <w:lang w:eastAsia="zh-CN"/>
              </w:rPr>
            </w:pPr>
            <w:bookmarkStart w:id="238" w:name="OLE_LINK38"/>
            <w:r w:rsidRPr="0001701A">
              <w:rPr>
                <w:rFonts w:cs="Arial"/>
                <w:lang w:eastAsia="zh-CN"/>
              </w:rPr>
              <w:t>For inter-band CA: same as 6.4.2.1 for each CC</w:t>
            </w:r>
          </w:p>
          <w:bookmarkEnd w:id="238"/>
          <w:p w14:paraId="1A9D608A"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same as 6.3A.1.1.</w:t>
            </w:r>
          </w:p>
          <w:p w14:paraId="228D3EB0"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FAAB464" w14:textId="77777777" w:rsidR="00975C97" w:rsidRPr="0001701A" w:rsidRDefault="00975C97" w:rsidP="00C971DC">
            <w:pPr>
              <w:pStyle w:val="TAL"/>
              <w:rPr>
                <w:rFonts w:cs="Arial"/>
                <w:snapToGrid w:val="0"/>
                <w:lang w:eastAsia="sv-SE"/>
              </w:rPr>
            </w:pPr>
          </w:p>
        </w:tc>
      </w:tr>
      <w:tr w:rsidR="00975C97" w:rsidRPr="0001701A" w14:paraId="18BC78BD"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252BBD" w14:textId="77777777" w:rsidR="00975C97" w:rsidRPr="0001701A" w:rsidRDefault="00975C97" w:rsidP="00C971DC">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A0BD3BE" w14:textId="77777777" w:rsidR="00975C97" w:rsidRPr="0001701A" w:rsidRDefault="00975C97" w:rsidP="00C971DC">
            <w:pPr>
              <w:pStyle w:val="TAL"/>
              <w:rPr>
                <w:rFonts w:cs="Arial"/>
                <w:lang w:eastAsia="zh-CN"/>
              </w:rPr>
            </w:pPr>
            <w:bookmarkStart w:id="239" w:name="OLE_LINK44"/>
            <w:r w:rsidRPr="0001701A">
              <w:rPr>
                <w:rFonts w:cs="Arial"/>
                <w:lang w:eastAsia="zh-CN"/>
              </w:rPr>
              <w:t>For inter-band CA: same as 6.4.2.2 for each CC</w:t>
            </w:r>
          </w:p>
          <w:bookmarkEnd w:id="239"/>
          <w:p w14:paraId="42C6F0F2" w14:textId="77777777" w:rsidR="00975C97" w:rsidRPr="0001701A" w:rsidRDefault="00975C97" w:rsidP="00C971DC">
            <w:pPr>
              <w:pStyle w:val="TAL"/>
              <w:rPr>
                <w:rFonts w:cs="Arial"/>
                <w:lang w:eastAsia="zh-CN"/>
              </w:rPr>
            </w:pPr>
          </w:p>
          <w:p w14:paraId="65165458" w14:textId="77777777" w:rsidR="00975C97" w:rsidRPr="0001701A" w:rsidRDefault="00975C97" w:rsidP="00C971DC">
            <w:pPr>
              <w:pStyle w:val="TAL"/>
              <w:rPr>
                <w:rFonts w:cs="Arial"/>
              </w:rPr>
            </w:pPr>
            <w:r w:rsidRPr="0001701A">
              <w:rPr>
                <w:rFonts w:cs="Arial"/>
              </w:rPr>
              <w:t>Uplink power measurement for step 5 and step 7 same as 6.2A.1.1.</w:t>
            </w:r>
          </w:p>
          <w:p w14:paraId="24AEAB68"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5BF27CC9"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0AA1A38" w14:textId="77777777" w:rsidR="00975C97" w:rsidRPr="0001701A" w:rsidRDefault="00975C97" w:rsidP="00C971DC">
            <w:pPr>
              <w:pStyle w:val="TAL"/>
              <w:rPr>
                <w:rFonts w:cs="Arial"/>
                <w:snapToGrid w:val="0"/>
                <w:lang w:eastAsia="sv-SE"/>
              </w:rPr>
            </w:pPr>
          </w:p>
        </w:tc>
      </w:tr>
      <w:tr w:rsidR="00975C97" w:rsidRPr="0001701A" w14:paraId="2A48F585"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0AC74" w14:textId="77777777" w:rsidR="00975C97" w:rsidRPr="0001701A" w:rsidRDefault="00975C97" w:rsidP="00C971DC">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2A948930" w14:textId="77777777" w:rsidR="00975C97" w:rsidRPr="0001701A" w:rsidRDefault="00975C97" w:rsidP="00C971DC">
            <w:pPr>
              <w:pStyle w:val="TAL"/>
              <w:rPr>
                <w:rFonts w:cs="Arial"/>
                <w:lang w:eastAsia="zh-CN"/>
              </w:rPr>
            </w:pPr>
            <w:r w:rsidRPr="0001701A">
              <w:rPr>
                <w:rFonts w:cs="Arial"/>
                <w:lang w:eastAsia="zh-CN"/>
              </w:rPr>
              <w:t>For inter-band CA: same as 6.4.2.3 for each CC</w:t>
            </w:r>
          </w:p>
          <w:p w14:paraId="1F5FCA9F"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for step 5 and step 7 same as 6.2A.1.1.</w:t>
            </w:r>
          </w:p>
          <w:p w14:paraId="38ECFF3B"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770844DF"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3471DA5" w14:textId="77777777" w:rsidR="00975C97" w:rsidRPr="0001701A" w:rsidRDefault="00975C97" w:rsidP="00C971DC">
            <w:pPr>
              <w:pStyle w:val="TAL"/>
              <w:rPr>
                <w:rFonts w:cs="Arial"/>
                <w:snapToGrid w:val="0"/>
                <w:lang w:eastAsia="sv-SE"/>
              </w:rPr>
            </w:pPr>
          </w:p>
        </w:tc>
      </w:tr>
      <w:tr w:rsidR="00975C97" w:rsidRPr="0001701A" w14:paraId="3C6070A0" w14:textId="77777777" w:rsidTr="003D3464">
        <w:trPr>
          <w:gridAfter w:val="1"/>
          <w:wAfter w:w="75" w:type="dxa"/>
          <w:cantSplit/>
          <w:jc w:val="center"/>
        </w:trPr>
        <w:tc>
          <w:tcPr>
            <w:tcW w:w="2435" w:type="dxa"/>
            <w:gridSpan w:val="2"/>
          </w:tcPr>
          <w:p w14:paraId="4BFFBA18"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6.4C.1 Frequency error for SUL</w:t>
            </w:r>
          </w:p>
        </w:tc>
        <w:tc>
          <w:tcPr>
            <w:tcW w:w="4535" w:type="dxa"/>
            <w:gridSpan w:val="2"/>
          </w:tcPr>
          <w:p w14:paraId="2C930F33"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6.4.1</w:t>
            </w:r>
          </w:p>
        </w:tc>
        <w:tc>
          <w:tcPr>
            <w:tcW w:w="2720" w:type="dxa"/>
            <w:gridSpan w:val="2"/>
          </w:tcPr>
          <w:p w14:paraId="20BAE142"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11B04025" w14:textId="77777777" w:rsidTr="003D3464">
        <w:trPr>
          <w:gridAfter w:val="1"/>
          <w:wAfter w:w="75" w:type="dxa"/>
          <w:cantSplit/>
          <w:jc w:val="center"/>
        </w:trPr>
        <w:tc>
          <w:tcPr>
            <w:tcW w:w="2435" w:type="dxa"/>
            <w:gridSpan w:val="2"/>
          </w:tcPr>
          <w:p w14:paraId="5ACD872F"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6.4C.2.1 Error Vector Magnitude for SUL</w:t>
            </w:r>
          </w:p>
        </w:tc>
        <w:tc>
          <w:tcPr>
            <w:tcW w:w="4535" w:type="dxa"/>
            <w:gridSpan w:val="2"/>
          </w:tcPr>
          <w:p w14:paraId="19C806D8"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29BB4E1C"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5EA7455C" w14:textId="77777777" w:rsidTr="003D3464">
        <w:trPr>
          <w:gridAfter w:val="1"/>
          <w:wAfter w:w="75" w:type="dxa"/>
          <w:cantSplit/>
          <w:jc w:val="center"/>
        </w:trPr>
        <w:tc>
          <w:tcPr>
            <w:tcW w:w="2435" w:type="dxa"/>
            <w:gridSpan w:val="2"/>
          </w:tcPr>
          <w:p w14:paraId="31999938"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6.4C.2.2 Carrier leakage for SUL</w:t>
            </w:r>
          </w:p>
        </w:tc>
        <w:tc>
          <w:tcPr>
            <w:tcW w:w="4535" w:type="dxa"/>
            <w:gridSpan w:val="2"/>
          </w:tcPr>
          <w:p w14:paraId="6C97C1A6"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14ECE203"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4CB033B1" w14:textId="77777777" w:rsidTr="003D3464">
        <w:trPr>
          <w:gridAfter w:val="1"/>
          <w:wAfter w:w="75" w:type="dxa"/>
          <w:cantSplit/>
          <w:jc w:val="center"/>
        </w:trPr>
        <w:tc>
          <w:tcPr>
            <w:tcW w:w="2435" w:type="dxa"/>
            <w:gridSpan w:val="2"/>
          </w:tcPr>
          <w:p w14:paraId="521CC412"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6.4C.2.3 In-band emissions for SUL</w:t>
            </w:r>
          </w:p>
        </w:tc>
        <w:tc>
          <w:tcPr>
            <w:tcW w:w="4535" w:type="dxa"/>
            <w:gridSpan w:val="2"/>
          </w:tcPr>
          <w:p w14:paraId="349AC4BA"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3079D369"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2C572AAE" w14:textId="77777777" w:rsidTr="003D3464">
        <w:trPr>
          <w:gridAfter w:val="1"/>
          <w:wAfter w:w="75" w:type="dxa"/>
          <w:cantSplit/>
          <w:jc w:val="center"/>
        </w:trPr>
        <w:tc>
          <w:tcPr>
            <w:tcW w:w="2435" w:type="dxa"/>
            <w:gridSpan w:val="2"/>
          </w:tcPr>
          <w:p w14:paraId="1EBBF142"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6.4C.2.4 EVM equalizer spectrum flatness for SUL</w:t>
            </w:r>
          </w:p>
        </w:tc>
        <w:tc>
          <w:tcPr>
            <w:tcW w:w="4535" w:type="dxa"/>
            <w:gridSpan w:val="2"/>
          </w:tcPr>
          <w:p w14:paraId="2B23304B"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00007362"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098E8BDD" w14:textId="77777777" w:rsidTr="003D3464">
        <w:trPr>
          <w:gridAfter w:val="1"/>
          <w:wAfter w:w="75" w:type="dxa"/>
          <w:cantSplit/>
          <w:jc w:val="center"/>
        </w:trPr>
        <w:tc>
          <w:tcPr>
            <w:tcW w:w="2435" w:type="dxa"/>
            <w:gridSpan w:val="2"/>
          </w:tcPr>
          <w:p w14:paraId="270D11E8" w14:textId="77777777" w:rsidR="00975C97" w:rsidRPr="0001701A" w:rsidRDefault="00975C97" w:rsidP="00C971DC">
            <w:pPr>
              <w:pStyle w:val="TAL"/>
            </w:pPr>
            <w:r w:rsidRPr="0001701A">
              <w:t>6.4D.1 Frequency error for UL MIMO</w:t>
            </w:r>
          </w:p>
        </w:tc>
        <w:tc>
          <w:tcPr>
            <w:tcW w:w="4535" w:type="dxa"/>
            <w:gridSpan w:val="2"/>
          </w:tcPr>
          <w:p w14:paraId="3B74B77D" w14:textId="77777777" w:rsidR="00975C97" w:rsidRPr="0001701A" w:rsidRDefault="00975C97" w:rsidP="00C971DC">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07B017D2" w14:textId="77777777" w:rsidR="00975C97" w:rsidRPr="0001701A" w:rsidRDefault="00975C97" w:rsidP="00C971DC">
            <w:pPr>
              <w:pStyle w:val="TAL"/>
              <w:rPr>
                <w:rFonts w:cs="Arial"/>
                <w:snapToGrid w:val="0"/>
                <w:lang w:eastAsia="sv-SE"/>
              </w:rPr>
            </w:pPr>
          </w:p>
        </w:tc>
      </w:tr>
      <w:tr w:rsidR="00975C97" w:rsidRPr="0001701A" w14:paraId="57D41E8D" w14:textId="77777777" w:rsidTr="003D3464">
        <w:trPr>
          <w:gridAfter w:val="1"/>
          <w:wAfter w:w="75" w:type="dxa"/>
          <w:cantSplit/>
          <w:jc w:val="center"/>
        </w:trPr>
        <w:tc>
          <w:tcPr>
            <w:tcW w:w="2435" w:type="dxa"/>
            <w:gridSpan w:val="2"/>
          </w:tcPr>
          <w:p w14:paraId="3C985615" w14:textId="77777777" w:rsidR="00975C97" w:rsidRPr="0001701A" w:rsidRDefault="00975C97" w:rsidP="00C971DC">
            <w:pPr>
              <w:pStyle w:val="TAL"/>
            </w:pPr>
            <w:r w:rsidRPr="0001701A">
              <w:t>6.4D.2.1 Error Vector Magnitude for UL MIMO</w:t>
            </w:r>
          </w:p>
        </w:tc>
        <w:tc>
          <w:tcPr>
            <w:tcW w:w="4535" w:type="dxa"/>
            <w:gridSpan w:val="2"/>
          </w:tcPr>
          <w:p w14:paraId="3B2B3155" w14:textId="77777777" w:rsidR="00975C97" w:rsidRPr="0001701A" w:rsidRDefault="00975C97" w:rsidP="00C971DC">
            <w:pPr>
              <w:pStyle w:val="TAL"/>
              <w:rPr>
                <w:rFonts w:cs="Arial"/>
                <w:lang w:eastAsia="zh-CN"/>
              </w:rPr>
            </w:pPr>
            <w:r w:rsidRPr="0001701A">
              <w:rPr>
                <w:rFonts w:cs="Arial"/>
              </w:rPr>
              <w:t>Same as 6.4.2.1</w:t>
            </w:r>
            <w:r w:rsidRPr="0001701A">
              <w:rPr>
                <w:rFonts w:cs="Arial"/>
                <w:lang w:eastAsia="zh-CN"/>
              </w:rPr>
              <w:t xml:space="preserve"> for each antenna</w:t>
            </w:r>
          </w:p>
          <w:p w14:paraId="03104B38" w14:textId="77777777" w:rsidR="00975C97" w:rsidRPr="0001701A" w:rsidRDefault="00975C97" w:rsidP="00C971DC">
            <w:pPr>
              <w:pStyle w:val="TAL"/>
              <w:rPr>
                <w:rFonts w:cs="Arial"/>
                <w:lang w:eastAsia="zh-CN"/>
              </w:rPr>
            </w:pPr>
          </w:p>
          <w:p w14:paraId="232265CF"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w:t>
            </w:r>
            <w:r w:rsidRPr="0001701A">
              <w:rPr>
                <w:rFonts w:cs="v4.2.0"/>
                <w:lang w:eastAsia="zh-CN"/>
              </w:rPr>
              <w:t>3D.1.</w:t>
            </w:r>
          </w:p>
          <w:p w14:paraId="79A86E18"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4D9492E4" w14:textId="77777777" w:rsidR="00975C97" w:rsidRPr="0001701A" w:rsidRDefault="00975C97" w:rsidP="00C971DC">
            <w:pPr>
              <w:pStyle w:val="TAL"/>
              <w:rPr>
                <w:rFonts w:cs="Arial"/>
                <w:snapToGrid w:val="0"/>
                <w:lang w:eastAsia="sv-SE"/>
              </w:rPr>
            </w:pPr>
          </w:p>
        </w:tc>
      </w:tr>
      <w:tr w:rsidR="00975C97" w:rsidRPr="0001701A" w14:paraId="6130AD61" w14:textId="77777777" w:rsidTr="003D3464">
        <w:trPr>
          <w:gridAfter w:val="1"/>
          <w:wAfter w:w="75" w:type="dxa"/>
          <w:cantSplit/>
          <w:jc w:val="center"/>
        </w:trPr>
        <w:tc>
          <w:tcPr>
            <w:tcW w:w="2435" w:type="dxa"/>
            <w:gridSpan w:val="2"/>
          </w:tcPr>
          <w:p w14:paraId="7FA4EC5F" w14:textId="77777777" w:rsidR="00975C97" w:rsidRPr="0001701A" w:rsidRDefault="00975C97" w:rsidP="00C971DC">
            <w:pPr>
              <w:pStyle w:val="TAL"/>
            </w:pPr>
            <w:r w:rsidRPr="0001701A">
              <w:t>6.4D.2.2 Carrier leakage for UL MIMO</w:t>
            </w:r>
          </w:p>
        </w:tc>
        <w:tc>
          <w:tcPr>
            <w:tcW w:w="4535" w:type="dxa"/>
            <w:gridSpan w:val="2"/>
          </w:tcPr>
          <w:p w14:paraId="750D00F4" w14:textId="77777777" w:rsidR="00975C97" w:rsidRPr="0001701A" w:rsidRDefault="00975C97" w:rsidP="00C971DC">
            <w:pPr>
              <w:pStyle w:val="TAL"/>
              <w:rPr>
                <w:rFonts w:cs="Arial"/>
                <w:lang w:eastAsia="zh-CN"/>
              </w:rPr>
            </w:pPr>
            <w:r w:rsidRPr="0001701A">
              <w:rPr>
                <w:rFonts w:cs="Arial"/>
              </w:rPr>
              <w:t>Same as 6.4.2.2</w:t>
            </w:r>
            <w:r w:rsidRPr="0001701A">
              <w:rPr>
                <w:rFonts w:cs="Arial"/>
                <w:lang w:eastAsia="zh-CN"/>
              </w:rPr>
              <w:t xml:space="preserve"> for each antenna</w:t>
            </w:r>
          </w:p>
          <w:p w14:paraId="0EEA8801" w14:textId="77777777" w:rsidR="00975C97" w:rsidRPr="0001701A" w:rsidRDefault="00975C97" w:rsidP="00C971DC">
            <w:pPr>
              <w:pStyle w:val="TAL"/>
              <w:rPr>
                <w:rFonts w:cs="Arial"/>
                <w:lang w:eastAsia="zh-CN"/>
              </w:rPr>
            </w:pPr>
          </w:p>
          <w:p w14:paraId="56704F7A"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2DA5CF3E"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6.3D.1</w:t>
            </w:r>
            <w:r w:rsidRPr="0001701A">
              <w:rPr>
                <w:rFonts w:cs="v4.2.0"/>
                <w:lang w:eastAsia="zh-CN"/>
              </w:rPr>
              <w:t>.</w:t>
            </w:r>
          </w:p>
          <w:p w14:paraId="4D0C41C8"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6A4481B3" w14:textId="77777777" w:rsidR="00975C97" w:rsidRPr="0001701A" w:rsidRDefault="00975C97" w:rsidP="00C971DC">
            <w:pPr>
              <w:pStyle w:val="TAL"/>
              <w:rPr>
                <w:rFonts w:cs="Arial"/>
                <w:snapToGrid w:val="0"/>
                <w:lang w:eastAsia="sv-SE"/>
              </w:rPr>
            </w:pPr>
          </w:p>
        </w:tc>
      </w:tr>
      <w:tr w:rsidR="00975C97" w:rsidRPr="0001701A" w14:paraId="6E144536" w14:textId="77777777" w:rsidTr="003D3464">
        <w:trPr>
          <w:gridAfter w:val="1"/>
          <w:wAfter w:w="75" w:type="dxa"/>
          <w:cantSplit/>
          <w:jc w:val="center"/>
        </w:trPr>
        <w:tc>
          <w:tcPr>
            <w:tcW w:w="2435" w:type="dxa"/>
            <w:gridSpan w:val="2"/>
          </w:tcPr>
          <w:p w14:paraId="23785E06" w14:textId="77777777" w:rsidR="00975C97" w:rsidRPr="0001701A" w:rsidRDefault="00975C97" w:rsidP="00C971DC">
            <w:pPr>
              <w:pStyle w:val="TAL"/>
            </w:pPr>
            <w:r w:rsidRPr="0001701A">
              <w:t>6.4D.2.3 In-band emissions for UL MIMO</w:t>
            </w:r>
          </w:p>
        </w:tc>
        <w:tc>
          <w:tcPr>
            <w:tcW w:w="4535" w:type="dxa"/>
            <w:gridSpan w:val="2"/>
          </w:tcPr>
          <w:p w14:paraId="5BBBC25A" w14:textId="77777777" w:rsidR="00975C97" w:rsidRPr="0001701A" w:rsidRDefault="00975C97" w:rsidP="00C971DC">
            <w:pPr>
              <w:pStyle w:val="TAL"/>
              <w:rPr>
                <w:rFonts w:cs="Arial"/>
                <w:lang w:eastAsia="zh-CN"/>
              </w:rPr>
            </w:pPr>
            <w:r w:rsidRPr="0001701A">
              <w:rPr>
                <w:rFonts w:cs="Arial"/>
              </w:rPr>
              <w:t>Same as 6.4.2.3</w:t>
            </w:r>
            <w:r w:rsidRPr="0001701A">
              <w:rPr>
                <w:rFonts w:cs="Arial"/>
                <w:lang w:eastAsia="zh-CN"/>
              </w:rPr>
              <w:t xml:space="preserve"> for each antenna</w:t>
            </w:r>
          </w:p>
          <w:p w14:paraId="4D1BDD0C" w14:textId="77777777" w:rsidR="00975C97" w:rsidRPr="0001701A" w:rsidRDefault="00975C97" w:rsidP="00C971DC">
            <w:pPr>
              <w:pStyle w:val="TAL"/>
              <w:rPr>
                <w:rFonts w:cs="Arial"/>
                <w:lang w:eastAsia="zh-CN"/>
              </w:rPr>
            </w:pPr>
          </w:p>
          <w:p w14:paraId="40FBF3D8"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and 1.4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1CC6812F"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and 1.8 same as </w:t>
            </w:r>
            <w:r w:rsidRPr="0001701A">
              <w:rPr>
                <w:rFonts w:cs="v4.2.0"/>
              </w:rPr>
              <w:t>6.3D.1</w:t>
            </w:r>
            <w:r w:rsidRPr="0001701A">
              <w:rPr>
                <w:rFonts w:cs="v4.2.0"/>
                <w:lang w:eastAsia="zh-CN"/>
              </w:rPr>
              <w:t>.</w:t>
            </w:r>
          </w:p>
          <w:p w14:paraId="0656A824"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457D2C2B" w14:textId="77777777" w:rsidR="00975C97" w:rsidRPr="0001701A" w:rsidRDefault="00975C97" w:rsidP="00C971DC">
            <w:pPr>
              <w:pStyle w:val="TAL"/>
              <w:rPr>
                <w:rFonts w:cs="Arial"/>
                <w:snapToGrid w:val="0"/>
                <w:lang w:eastAsia="sv-SE"/>
              </w:rPr>
            </w:pPr>
          </w:p>
        </w:tc>
      </w:tr>
      <w:tr w:rsidR="00975C97" w:rsidRPr="0001701A" w14:paraId="1A89E31E" w14:textId="77777777" w:rsidTr="003D3464">
        <w:trPr>
          <w:gridAfter w:val="1"/>
          <w:wAfter w:w="75" w:type="dxa"/>
          <w:cantSplit/>
          <w:jc w:val="center"/>
        </w:trPr>
        <w:tc>
          <w:tcPr>
            <w:tcW w:w="2435" w:type="dxa"/>
            <w:gridSpan w:val="2"/>
          </w:tcPr>
          <w:p w14:paraId="1AB00F6C" w14:textId="77777777" w:rsidR="00975C97" w:rsidRPr="0001701A" w:rsidRDefault="00975C97" w:rsidP="00C971DC">
            <w:pPr>
              <w:pStyle w:val="TAL"/>
            </w:pPr>
            <w:r w:rsidRPr="0001701A">
              <w:t>6.4D.2.4 EVM equalizer spectrum flatness for UL MIMO</w:t>
            </w:r>
          </w:p>
        </w:tc>
        <w:tc>
          <w:tcPr>
            <w:tcW w:w="4535" w:type="dxa"/>
            <w:gridSpan w:val="2"/>
          </w:tcPr>
          <w:p w14:paraId="6F4C5DCD" w14:textId="77777777" w:rsidR="00975C97" w:rsidRPr="0001701A" w:rsidRDefault="00975C97" w:rsidP="00C971DC">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5FB76AD2" w14:textId="77777777" w:rsidR="00975C97" w:rsidRPr="0001701A" w:rsidRDefault="00975C97" w:rsidP="00C971DC">
            <w:pPr>
              <w:pStyle w:val="TAL"/>
              <w:rPr>
                <w:rFonts w:cs="Arial"/>
                <w:snapToGrid w:val="0"/>
                <w:lang w:eastAsia="sv-SE"/>
              </w:rPr>
            </w:pPr>
          </w:p>
        </w:tc>
      </w:tr>
      <w:tr w:rsidR="00975C97" w:rsidRPr="0001701A" w14:paraId="197C0671" w14:textId="77777777" w:rsidTr="003D3464">
        <w:trPr>
          <w:gridAfter w:val="1"/>
          <w:wAfter w:w="75" w:type="dxa"/>
          <w:cantSplit/>
          <w:jc w:val="center"/>
        </w:trPr>
        <w:tc>
          <w:tcPr>
            <w:tcW w:w="2435" w:type="dxa"/>
            <w:gridSpan w:val="2"/>
          </w:tcPr>
          <w:p w14:paraId="36DAADCC" w14:textId="77777777" w:rsidR="00975C97" w:rsidRPr="0001701A" w:rsidRDefault="00975C97" w:rsidP="00C971DC">
            <w:pPr>
              <w:pStyle w:val="TAL"/>
            </w:pPr>
            <w:r w:rsidRPr="0001701A">
              <w:t>6.4D.3 Time alignment error for UL MIMO</w:t>
            </w:r>
          </w:p>
        </w:tc>
        <w:tc>
          <w:tcPr>
            <w:tcW w:w="4535" w:type="dxa"/>
            <w:gridSpan w:val="2"/>
          </w:tcPr>
          <w:p w14:paraId="7E4A31EA" w14:textId="77777777" w:rsidR="00975C97" w:rsidRPr="0001701A" w:rsidRDefault="00975C97" w:rsidP="00C971DC">
            <w:pPr>
              <w:pStyle w:val="TAL"/>
              <w:rPr>
                <w:rFonts w:cs="Arial"/>
              </w:rPr>
            </w:pPr>
            <w:r w:rsidRPr="0001701A">
              <w:rPr>
                <w:rFonts w:cs="Arial"/>
                <w:bCs/>
                <w:szCs w:val="18"/>
              </w:rPr>
              <w:t>±25ns</w:t>
            </w:r>
          </w:p>
        </w:tc>
        <w:tc>
          <w:tcPr>
            <w:tcW w:w="2720" w:type="dxa"/>
            <w:gridSpan w:val="2"/>
          </w:tcPr>
          <w:p w14:paraId="7F69D0CB" w14:textId="77777777" w:rsidR="00975C97" w:rsidRPr="0001701A" w:rsidRDefault="00975C97" w:rsidP="00C971DC">
            <w:pPr>
              <w:pStyle w:val="TAL"/>
              <w:rPr>
                <w:rFonts w:cs="Arial"/>
                <w:snapToGrid w:val="0"/>
                <w:lang w:eastAsia="sv-SE"/>
              </w:rPr>
            </w:pPr>
          </w:p>
        </w:tc>
      </w:tr>
      <w:tr w:rsidR="00975C97" w:rsidRPr="0001701A" w14:paraId="340DDCF3" w14:textId="77777777" w:rsidTr="003D3464">
        <w:trPr>
          <w:gridAfter w:val="1"/>
          <w:wAfter w:w="75" w:type="dxa"/>
          <w:cantSplit/>
          <w:jc w:val="center"/>
        </w:trPr>
        <w:tc>
          <w:tcPr>
            <w:tcW w:w="2435" w:type="dxa"/>
            <w:gridSpan w:val="2"/>
          </w:tcPr>
          <w:p w14:paraId="460FD8EB" w14:textId="77777777" w:rsidR="00975C97" w:rsidRPr="0001701A" w:rsidRDefault="00975C97" w:rsidP="00C971DC">
            <w:pPr>
              <w:pStyle w:val="TAL"/>
            </w:pPr>
            <w:r w:rsidRPr="0001701A">
              <w:t>6.4D.4 Requirements for Coherent UL MIMO</w:t>
            </w:r>
          </w:p>
        </w:tc>
        <w:tc>
          <w:tcPr>
            <w:tcW w:w="4535" w:type="dxa"/>
            <w:gridSpan w:val="2"/>
          </w:tcPr>
          <w:p w14:paraId="69018E3A" w14:textId="77777777" w:rsidR="00975C97" w:rsidRPr="0001701A" w:rsidRDefault="00975C97" w:rsidP="00C971DC">
            <w:pPr>
              <w:pStyle w:val="TAL"/>
              <w:rPr>
                <w:rFonts w:cs="Arial"/>
              </w:rPr>
            </w:pPr>
            <w:r w:rsidRPr="0001701A">
              <w:rPr>
                <w:rFonts w:cs="Arial"/>
              </w:rPr>
              <w:t>FFS</w:t>
            </w:r>
          </w:p>
        </w:tc>
        <w:tc>
          <w:tcPr>
            <w:tcW w:w="2720" w:type="dxa"/>
            <w:gridSpan w:val="2"/>
          </w:tcPr>
          <w:p w14:paraId="7BBA459F" w14:textId="77777777" w:rsidR="00975C97" w:rsidRPr="0001701A" w:rsidRDefault="00975C97" w:rsidP="00C971DC">
            <w:pPr>
              <w:pStyle w:val="TAL"/>
              <w:rPr>
                <w:rFonts w:cs="Arial"/>
                <w:snapToGrid w:val="0"/>
                <w:lang w:eastAsia="sv-SE"/>
              </w:rPr>
            </w:pPr>
          </w:p>
        </w:tc>
      </w:tr>
      <w:tr w:rsidR="00975C97" w:rsidRPr="0001701A" w14:paraId="33F198DE" w14:textId="77777777" w:rsidTr="003D3464">
        <w:trPr>
          <w:gridAfter w:val="1"/>
          <w:wAfter w:w="75" w:type="dxa"/>
          <w:cantSplit/>
          <w:jc w:val="center"/>
        </w:trPr>
        <w:tc>
          <w:tcPr>
            <w:tcW w:w="2435" w:type="dxa"/>
            <w:gridSpan w:val="2"/>
          </w:tcPr>
          <w:p w14:paraId="12E2173E" w14:textId="77777777" w:rsidR="00975C97" w:rsidRPr="0001701A" w:rsidRDefault="00975C97" w:rsidP="00C971DC">
            <w:pPr>
              <w:pStyle w:val="TAL"/>
            </w:pPr>
            <w:r w:rsidRPr="0001701A">
              <w:t>6.5.1 Occupied bandwidth</w:t>
            </w:r>
          </w:p>
        </w:tc>
        <w:tc>
          <w:tcPr>
            <w:tcW w:w="4535" w:type="dxa"/>
            <w:gridSpan w:val="2"/>
          </w:tcPr>
          <w:p w14:paraId="06A26B83" w14:textId="77777777" w:rsidR="00975C97" w:rsidRPr="0001701A" w:rsidRDefault="00975C97" w:rsidP="00C971DC">
            <w:pPr>
              <w:pStyle w:val="TAL"/>
              <w:rPr>
                <w:rFonts w:cs="Arial"/>
                <w:bCs/>
                <w:szCs w:val="18"/>
              </w:rPr>
            </w:pPr>
            <w:r w:rsidRPr="0001701A">
              <w:rPr>
                <w:rFonts w:cs="Arial"/>
                <w:bCs/>
                <w:szCs w:val="18"/>
              </w:rPr>
              <w:t>1.5% of channel bandwidth</w:t>
            </w:r>
          </w:p>
        </w:tc>
        <w:tc>
          <w:tcPr>
            <w:tcW w:w="2720" w:type="dxa"/>
            <w:gridSpan w:val="2"/>
          </w:tcPr>
          <w:p w14:paraId="200326BB" w14:textId="77777777" w:rsidR="00975C97" w:rsidRPr="0001701A" w:rsidRDefault="00975C97" w:rsidP="00C971DC">
            <w:pPr>
              <w:pStyle w:val="TAL"/>
              <w:rPr>
                <w:rFonts w:cs="Arial"/>
                <w:snapToGrid w:val="0"/>
                <w:lang w:eastAsia="sv-SE"/>
              </w:rPr>
            </w:pPr>
          </w:p>
        </w:tc>
      </w:tr>
      <w:tr w:rsidR="00975C97" w:rsidRPr="0001701A" w14:paraId="07DE757E" w14:textId="77777777" w:rsidTr="003D3464">
        <w:trPr>
          <w:gridAfter w:val="1"/>
          <w:wAfter w:w="75" w:type="dxa"/>
          <w:cantSplit/>
          <w:jc w:val="center"/>
        </w:trPr>
        <w:tc>
          <w:tcPr>
            <w:tcW w:w="2435" w:type="dxa"/>
            <w:gridSpan w:val="2"/>
          </w:tcPr>
          <w:p w14:paraId="56825AAF" w14:textId="77777777" w:rsidR="00975C97" w:rsidRPr="0001701A" w:rsidRDefault="00975C97" w:rsidP="00C971DC">
            <w:pPr>
              <w:pStyle w:val="TAL"/>
            </w:pPr>
            <w:r w:rsidRPr="0001701A">
              <w:t>6.5.2.2 Spectrum Emission Mask</w:t>
            </w:r>
          </w:p>
        </w:tc>
        <w:tc>
          <w:tcPr>
            <w:tcW w:w="4535" w:type="dxa"/>
            <w:gridSpan w:val="2"/>
          </w:tcPr>
          <w:p w14:paraId="61DDC3D7" w14:textId="77777777" w:rsidR="00975C97" w:rsidRPr="0001701A" w:rsidRDefault="00975C97" w:rsidP="00C971DC">
            <w:pPr>
              <w:pStyle w:val="TAL"/>
              <w:rPr>
                <w:rFonts w:cs="Arial"/>
                <w:bCs/>
                <w:szCs w:val="18"/>
              </w:rPr>
            </w:pPr>
            <w:r w:rsidRPr="0001701A">
              <w:rPr>
                <w:rFonts w:cs="Arial"/>
                <w:bCs/>
                <w:szCs w:val="18"/>
              </w:rPr>
              <w:t>±1.5 dB, f ≤ 3.0GHz</w:t>
            </w:r>
          </w:p>
          <w:p w14:paraId="13AEE7E6" w14:textId="77777777" w:rsidR="00975C97" w:rsidRPr="0001701A" w:rsidRDefault="00975C97" w:rsidP="00C971DC">
            <w:pPr>
              <w:pStyle w:val="TAL"/>
              <w:rPr>
                <w:rFonts w:cs="Arial"/>
                <w:bCs/>
                <w:szCs w:val="18"/>
              </w:rPr>
            </w:pPr>
            <w:r w:rsidRPr="0001701A">
              <w:rPr>
                <w:rFonts w:cs="Arial"/>
                <w:bCs/>
                <w:szCs w:val="18"/>
              </w:rPr>
              <w:t>±1.8 dB, 3.0GHz &lt; f ≤ 4.2GHz</w:t>
            </w:r>
          </w:p>
          <w:p w14:paraId="38031F66" w14:textId="77777777" w:rsidR="00975C97" w:rsidRPr="0001701A" w:rsidRDefault="00975C97" w:rsidP="00C971DC">
            <w:pPr>
              <w:pStyle w:val="TAL"/>
              <w:rPr>
                <w:rFonts w:cs="Arial"/>
                <w:bCs/>
                <w:szCs w:val="18"/>
              </w:rPr>
            </w:pPr>
            <w:r w:rsidRPr="0001701A">
              <w:rPr>
                <w:rFonts w:cs="Arial"/>
                <w:bCs/>
                <w:szCs w:val="18"/>
              </w:rPr>
              <w:t>±2.0 dB, 4.2GHz &lt; f ≤ 6.0GHz</w:t>
            </w:r>
          </w:p>
        </w:tc>
        <w:tc>
          <w:tcPr>
            <w:tcW w:w="2720" w:type="dxa"/>
            <w:gridSpan w:val="2"/>
          </w:tcPr>
          <w:p w14:paraId="6AD85269" w14:textId="77777777" w:rsidR="00975C97" w:rsidRPr="0001701A" w:rsidRDefault="00975C97" w:rsidP="00C971DC">
            <w:pPr>
              <w:pStyle w:val="TAL"/>
              <w:rPr>
                <w:rFonts w:cs="Arial"/>
                <w:snapToGrid w:val="0"/>
                <w:lang w:eastAsia="sv-SE"/>
              </w:rPr>
            </w:pPr>
          </w:p>
        </w:tc>
      </w:tr>
      <w:tr w:rsidR="00975C97" w:rsidRPr="0001701A" w14:paraId="601BBA67" w14:textId="77777777" w:rsidTr="003D3464">
        <w:trPr>
          <w:gridAfter w:val="1"/>
          <w:wAfter w:w="75" w:type="dxa"/>
          <w:cantSplit/>
          <w:jc w:val="center"/>
        </w:trPr>
        <w:tc>
          <w:tcPr>
            <w:tcW w:w="2435" w:type="dxa"/>
            <w:gridSpan w:val="2"/>
          </w:tcPr>
          <w:p w14:paraId="7C4E1340" w14:textId="77777777" w:rsidR="00975C97" w:rsidRPr="0001701A" w:rsidRDefault="00975C97" w:rsidP="00C971DC">
            <w:pPr>
              <w:pStyle w:val="TAL"/>
            </w:pPr>
            <w:r w:rsidRPr="0001701A">
              <w:t>6.5.2.3 Additional spectrum emission mask</w:t>
            </w:r>
          </w:p>
        </w:tc>
        <w:tc>
          <w:tcPr>
            <w:tcW w:w="4535" w:type="dxa"/>
            <w:gridSpan w:val="2"/>
          </w:tcPr>
          <w:p w14:paraId="5A456C18" w14:textId="77777777" w:rsidR="00975C97" w:rsidRPr="0001701A" w:rsidRDefault="00975C97" w:rsidP="00C971DC">
            <w:pPr>
              <w:pStyle w:val="TAL"/>
              <w:rPr>
                <w:rFonts w:cs="Arial"/>
                <w:bCs/>
                <w:szCs w:val="18"/>
              </w:rPr>
            </w:pPr>
            <w:r w:rsidRPr="0001701A">
              <w:rPr>
                <w:rFonts w:cs="Arial"/>
                <w:bCs/>
                <w:szCs w:val="18"/>
              </w:rPr>
              <w:t>±1.5 dB, f ≤ 3.0GHz</w:t>
            </w:r>
          </w:p>
          <w:p w14:paraId="3450B9A6" w14:textId="77777777" w:rsidR="00975C97" w:rsidRPr="0001701A" w:rsidRDefault="00975C97" w:rsidP="00C971DC">
            <w:pPr>
              <w:pStyle w:val="TAL"/>
              <w:rPr>
                <w:rFonts w:cs="Arial"/>
                <w:bCs/>
                <w:szCs w:val="18"/>
              </w:rPr>
            </w:pPr>
            <w:r w:rsidRPr="0001701A">
              <w:rPr>
                <w:rFonts w:cs="Arial"/>
                <w:bCs/>
                <w:szCs w:val="18"/>
              </w:rPr>
              <w:t>±1.8 dB, 3.0GHz &lt; f ≤ 4.2GHz</w:t>
            </w:r>
          </w:p>
          <w:p w14:paraId="17EEE27C" w14:textId="77777777" w:rsidR="00975C97" w:rsidRPr="0001701A" w:rsidRDefault="00975C97" w:rsidP="00C971DC">
            <w:pPr>
              <w:pStyle w:val="TAL"/>
              <w:rPr>
                <w:rFonts w:cs="Arial"/>
                <w:bCs/>
                <w:szCs w:val="18"/>
              </w:rPr>
            </w:pPr>
            <w:r w:rsidRPr="0001701A">
              <w:rPr>
                <w:rFonts w:cs="Arial"/>
                <w:bCs/>
                <w:szCs w:val="18"/>
              </w:rPr>
              <w:t>±2.0 dB, 4.2GHz &lt; f ≤ 6.0GHz</w:t>
            </w:r>
          </w:p>
        </w:tc>
        <w:tc>
          <w:tcPr>
            <w:tcW w:w="2720" w:type="dxa"/>
            <w:gridSpan w:val="2"/>
          </w:tcPr>
          <w:p w14:paraId="427365F8" w14:textId="77777777" w:rsidR="00975C97" w:rsidRPr="0001701A" w:rsidRDefault="00975C97" w:rsidP="00C971DC">
            <w:pPr>
              <w:pStyle w:val="TAL"/>
              <w:rPr>
                <w:rFonts w:cs="Arial"/>
                <w:snapToGrid w:val="0"/>
                <w:lang w:eastAsia="sv-SE"/>
              </w:rPr>
            </w:pPr>
          </w:p>
        </w:tc>
      </w:tr>
      <w:tr w:rsidR="00975C97" w:rsidRPr="0001701A" w14:paraId="7E7D0E6F" w14:textId="77777777" w:rsidTr="003D3464">
        <w:trPr>
          <w:gridAfter w:val="1"/>
          <w:wAfter w:w="75" w:type="dxa"/>
          <w:cantSplit/>
          <w:jc w:val="center"/>
        </w:trPr>
        <w:tc>
          <w:tcPr>
            <w:tcW w:w="2435" w:type="dxa"/>
            <w:gridSpan w:val="2"/>
          </w:tcPr>
          <w:p w14:paraId="22CADD0F" w14:textId="77777777" w:rsidR="00975C97" w:rsidRPr="0001701A" w:rsidRDefault="00975C97" w:rsidP="00C971DC">
            <w:pPr>
              <w:pStyle w:val="TAL"/>
            </w:pPr>
            <w:r w:rsidRPr="0001701A">
              <w:lastRenderedPageBreak/>
              <w:t>6.5.2.4.1 NR ACLR</w:t>
            </w:r>
          </w:p>
        </w:tc>
        <w:tc>
          <w:tcPr>
            <w:tcW w:w="4535" w:type="dxa"/>
            <w:gridSpan w:val="2"/>
          </w:tcPr>
          <w:p w14:paraId="5B8F418B" w14:textId="77777777" w:rsidR="00975C97" w:rsidRPr="0001701A" w:rsidRDefault="00975C97" w:rsidP="00C971DC">
            <w:pPr>
              <w:pStyle w:val="TAL"/>
              <w:rPr>
                <w:rFonts w:cs="Arial"/>
                <w:bCs/>
                <w:szCs w:val="18"/>
              </w:rPr>
            </w:pPr>
            <w:r w:rsidRPr="0001701A">
              <w:rPr>
                <w:rFonts w:cs="Arial"/>
                <w:bCs/>
                <w:szCs w:val="18"/>
              </w:rPr>
              <w:t>±0.8 dB, f ≤ 4.0GHz</w:t>
            </w:r>
          </w:p>
          <w:p w14:paraId="21D25B12" w14:textId="77777777" w:rsidR="00975C97" w:rsidRPr="0001701A" w:rsidRDefault="00975C97" w:rsidP="00C971DC">
            <w:pPr>
              <w:pStyle w:val="TAL"/>
              <w:rPr>
                <w:rFonts w:cs="Arial"/>
                <w:bCs/>
                <w:szCs w:val="18"/>
              </w:rPr>
            </w:pPr>
            <w:r w:rsidRPr="0001701A">
              <w:rPr>
                <w:rFonts w:cs="Arial"/>
                <w:bCs/>
                <w:szCs w:val="18"/>
              </w:rPr>
              <w:t>±1.0 dB, 4.0GHz &lt; f ≤ 6.0GHz</w:t>
            </w:r>
          </w:p>
        </w:tc>
        <w:tc>
          <w:tcPr>
            <w:tcW w:w="2720" w:type="dxa"/>
            <w:gridSpan w:val="2"/>
          </w:tcPr>
          <w:p w14:paraId="1DFC98C2" w14:textId="77777777" w:rsidR="00975C97" w:rsidRPr="0001701A" w:rsidRDefault="00975C97" w:rsidP="00C971DC">
            <w:pPr>
              <w:pStyle w:val="TAL"/>
              <w:rPr>
                <w:rFonts w:cs="Arial"/>
                <w:snapToGrid w:val="0"/>
                <w:lang w:eastAsia="sv-SE"/>
              </w:rPr>
            </w:pPr>
          </w:p>
        </w:tc>
      </w:tr>
      <w:tr w:rsidR="00975C97" w:rsidRPr="0001701A" w14:paraId="0FEA1F76" w14:textId="77777777" w:rsidTr="003D3464">
        <w:trPr>
          <w:gridAfter w:val="1"/>
          <w:wAfter w:w="75" w:type="dxa"/>
          <w:cantSplit/>
          <w:jc w:val="center"/>
        </w:trPr>
        <w:tc>
          <w:tcPr>
            <w:tcW w:w="2435" w:type="dxa"/>
            <w:gridSpan w:val="2"/>
          </w:tcPr>
          <w:p w14:paraId="1E9FAEDD" w14:textId="77777777" w:rsidR="00975C97" w:rsidRPr="0001701A" w:rsidRDefault="00975C97" w:rsidP="00C971DC">
            <w:pPr>
              <w:pStyle w:val="TAL"/>
            </w:pPr>
            <w:r w:rsidRPr="0001701A">
              <w:t>6.5.2.4.2 UTRA ACLR</w:t>
            </w:r>
          </w:p>
        </w:tc>
        <w:tc>
          <w:tcPr>
            <w:tcW w:w="4535" w:type="dxa"/>
            <w:gridSpan w:val="2"/>
          </w:tcPr>
          <w:p w14:paraId="6F04158C" w14:textId="77777777" w:rsidR="00975C97" w:rsidRPr="0001701A" w:rsidRDefault="00975C97" w:rsidP="00C971DC">
            <w:pPr>
              <w:pStyle w:val="TAL"/>
              <w:rPr>
                <w:rFonts w:cs="Arial"/>
                <w:bCs/>
                <w:szCs w:val="18"/>
              </w:rPr>
            </w:pPr>
            <w:r w:rsidRPr="0001701A">
              <w:rPr>
                <w:rFonts w:cs="Arial"/>
                <w:bCs/>
                <w:szCs w:val="18"/>
              </w:rPr>
              <w:t>±0.8 dB, f ≤ 4.0GHz</w:t>
            </w:r>
          </w:p>
          <w:p w14:paraId="0ABB7DB8" w14:textId="77777777" w:rsidR="00975C97" w:rsidRPr="0001701A" w:rsidRDefault="00975C97" w:rsidP="00C971DC">
            <w:pPr>
              <w:pStyle w:val="TAL"/>
              <w:rPr>
                <w:rFonts w:cs="Arial"/>
                <w:bCs/>
                <w:szCs w:val="18"/>
              </w:rPr>
            </w:pPr>
            <w:r w:rsidRPr="0001701A">
              <w:rPr>
                <w:rFonts w:cs="Arial"/>
                <w:bCs/>
                <w:szCs w:val="18"/>
              </w:rPr>
              <w:t>±1.0 dB, 4.0GHz &lt; f ≤ 6.0GHz</w:t>
            </w:r>
          </w:p>
        </w:tc>
        <w:tc>
          <w:tcPr>
            <w:tcW w:w="2720" w:type="dxa"/>
            <w:gridSpan w:val="2"/>
          </w:tcPr>
          <w:p w14:paraId="55D2B803" w14:textId="77777777" w:rsidR="00975C97" w:rsidRPr="0001701A" w:rsidRDefault="00975C97" w:rsidP="00C971DC">
            <w:pPr>
              <w:pStyle w:val="TAL"/>
              <w:rPr>
                <w:rFonts w:cs="Arial"/>
                <w:snapToGrid w:val="0"/>
                <w:lang w:eastAsia="sv-SE"/>
              </w:rPr>
            </w:pPr>
          </w:p>
        </w:tc>
      </w:tr>
      <w:tr w:rsidR="00975C97" w:rsidRPr="0001701A" w14:paraId="3C58FE1A" w14:textId="77777777" w:rsidTr="003D3464">
        <w:trPr>
          <w:gridAfter w:val="1"/>
          <w:wAfter w:w="75" w:type="dxa"/>
          <w:cantSplit/>
          <w:jc w:val="center"/>
        </w:trPr>
        <w:tc>
          <w:tcPr>
            <w:tcW w:w="2435" w:type="dxa"/>
            <w:gridSpan w:val="2"/>
          </w:tcPr>
          <w:p w14:paraId="23C5B993" w14:textId="77777777" w:rsidR="00975C97" w:rsidRPr="0001701A" w:rsidRDefault="00975C97" w:rsidP="00C971DC">
            <w:pPr>
              <w:pStyle w:val="TAL"/>
            </w:pPr>
            <w:r w:rsidRPr="0001701A">
              <w:t>6.5.3.1 General spurious emissions</w:t>
            </w:r>
          </w:p>
        </w:tc>
        <w:tc>
          <w:tcPr>
            <w:tcW w:w="4535" w:type="dxa"/>
            <w:gridSpan w:val="2"/>
          </w:tcPr>
          <w:p w14:paraId="736D0FB8" w14:textId="77777777" w:rsidR="00975C97" w:rsidRPr="0001701A" w:rsidRDefault="00975C97" w:rsidP="00C971DC">
            <w:pPr>
              <w:pStyle w:val="TAL"/>
              <w:rPr>
                <w:rFonts w:cs="Arial"/>
                <w:bCs/>
                <w:szCs w:val="18"/>
              </w:rPr>
            </w:pPr>
            <w:r w:rsidRPr="0001701A">
              <w:rPr>
                <w:rFonts w:cs="Arial"/>
                <w:bCs/>
                <w:szCs w:val="18"/>
              </w:rPr>
              <w:t>for results &gt; -60 dBm:</w:t>
            </w:r>
          </w:p>
          <w:p w14:paraId="3A010573" w14:textId="77777777" w:rsidR="00975C97" w:rsidRPr="0001701A" w:rsidRDefault="00975C97" w:rsidP="00C971DC">
            <w:pPr>
              <w:pStyle w:val="TAL"/>
              <w:rPr>
                <w:rFonts w:cs="Arial"/>
                <w:bCs/>
                <w:szCs w:val="18"/>
              </w:rPr>
            </w:pPr>
            <w:r w:rsidRPr="0001701A">
              <w:rPr>
                <w:rFonts w:cs="Arial"/>
                <w:bCs/>
                <w:szCs w:val="18"/>
              </w:rPr>
              <w:t>±2.0 dB, 9kHz &lt; f ≤ 3GHz</w:t>
            </w:r>
          </w:p>
          <w:p w14:paraId="543ACD24" w14:textId="77777777" w:rsidR="00975C97" w:rsidRPr="0001701A" w:rsidRDefault="00975C97" w:rsidP="00C971DC">
            <w:pPr>
              <w:pStyle w:val="TAL"/>
              <w:rPr>
                <w:rFonts w:cs="Arial"/>
                <w:bCs/>
                <w:szCs w:val="18"/>
              </w:rPr>
            </w:pPr>
            <w:r w:rsidRPr="0001701A">
              <w:rPr>
                <w:rFonts w:cs="Arial"/>
                <w:bCs/>
                <w:szCs w:val="18"/>
              </w:rPr>
              <w:t>±2.5 dB, 3GHz &lt; f ≤ 4GHz</w:t>
            </w:r>
          </w:p>
          <w:p w14:paraId="6EDCB90A" w14:textId="77777777" w:rsidR="00975C97" w:rsidRPr="0001701A" w:rsidRDefault="00975C97" w:rsidP="00C971DC">
            <w:pPr>
              <w:pStyle w:val="TAL"/>
              <w:rPr>
                <w:rFonts w:cs="Arial"/>
                <w:bCs/>
                <w:szCs w:val="18"/>
              </w:rPr>
            </w:pPr>
            <w:r w:rsidRPr="0001701A">
              <w:rPr>
                <w:rFonts w:cs="Arial"/>
                <w:bCs/>
                <w:szCs w:val="18"/>
              </w:rPr>
              <w:t>±4.0 dB, 4GHz &lt; f ≤ 19GHz</w:t>
            </w:r>
          </w:p>
          <w:p w14:paraId="24B3A21B"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gridSpan w:val="2"/>
          </w:tcPr>
          <w:p w14:paraId="1A5EA7D3" w14:textId="77777777" w:rsidR="00975C97" w:rsidRPr="0001701A" w:rsidRDefault="00975C97" w:rsidP="00C971DC">
            <w:pPr>
              <w:pStyle w:val="TAL"/>
              <w:rPr>
                <w:rFonts w:cs="Arial"/>
                <w:snapToGrid w:val="0"/>
                <w:lang w:eastAsia="sv-SE"/>
              </w:rPr>
            </w:pPr>
          </w:p>
        </w:tc>
      </w:tr>
      <w:tr w:rsidR="00975C97" w:rsidRPr="0001701A" w14:paraId="33C679A0" w14:textId="77777777" w:rsidTr="003D3464">
        <w:trPr>
          <w:gridAfter w:val="1"/>
          <w:wAfter w:w="75" w:type="dxa"/>
          <w:cantSplit/>
          <w:jc w:val="center"/>
        </w:trPr>
        <w:tc>
          <w:tcPr>
            <w:tcW w:w="2435" w:type="dxa"/>
            <w:gridSpan w:val="2"/>
          </w:tcPr>
          <w:p w14:paraId="3D190AFB" w14:textId="77777777" w:rsidR="00975C97" w:rsidRPr="0001701A" w:rsidRDefault="00975C97" w:rsidP="00C971DC">
            <w:pPr>
              <w:pStyle w:val="TAL"/>
            </w:pPr>
            <w:r w:rsidRPr="0001701A">
              <w:t>6.5.3.2 Spurious emission for UE co-existence</w:t>
            </w:r>
          </w:p>
        </w:tc>
        <w:tc>
          <w:tcPr>
            <w:tcW w:w="4535" w:type="dxa"/>
            <w:gridSpan w:val="2"/>
          </w:tcPr>
          <w:p w14:paraId="04C7095E" w14:textId="77777777" w:rsidR="00975C97" w:rsidRPr="0001701A" w:rsidRDefault="00975C97" w:rsidP="00C971DC">
            <w:pPr>
              <w:pStyle w:val="TAL"/>
              <w:rPr>
                <w:rFonts w:cs="Arial"/>
                <w:bCs/>
                <w:szCs w:val="18"/>
              </w:rPr>
            </w:pPr>
            <w:r w:rsidRPr="0001701A">
              <w:rPr>
                <w:rFonts w:cs="Arial"/>
                <w:bCs/>
                <w:szCs w:val="18"/>
              </w:rPr>
              <w:t>for results &gt; -60 dBm:</w:t>
            </w:r>
          </w:p>
          <w:p w14:paraId="62BF07E1" w14:textId="77777777" w:rsidR="00975C97" w:rsidRPr="0001701A" w:rsidRDefault="00975C97" w:rsidP="00C971DC">
            <w:pPr>
              <w:pStyle w:val="TAL"/>
              <w:rPr>
                <w:rFonts w:cs="Arial"/>
                <w:bCs/>
                <w:szCs w:val="18"/>
              </w:rPr>
            </w:pPr>
            <w:r w:rsidRPr="0001701A">
              <w:rPr>
                <w:rFonts w:cs="Arial"/>
                <w:bCs/>
                <w:szCs w:val="18"/>
              </w:rPr>
              <w:t>±2.0 dB, 9kHz &lt; f ≤ 3GHz</w:t>
            </w:r>
          </w:p>
          <w:p w14:paraId="559E2D6F" w14:textId="77777777" w:rsidR="00975C97" w:rsidRPr="0001701A" w:rsidRDefault="00975C97" w:rsidP="00C971DC">
            <w:pPr>
              <w:pStyle w:val="TAL"/>
              <w:rPr>
                <w:rFonts w:cs="Arial"/>
                <w:bCs/>
                <w:szCs w:val="18"/>
              </w:rPr>
            </w:pPr>
            <w:r w:rsidRPr="0001701A">
              <w:rPr>
                <w:rFonts w:cs="Arial"/>
                <w:bCs/>
                <w:szCs w:val="18"/>
              </w:rPr>
              <w:t>±2.5 dB, 3GHz &lt; f ≤ 4GHz</w:t>
            </w:r>
          </w:p>
          <w:p w14:paraId="3041EE57" w14:textId="77777777" w:rsidR="00975C97" w:rsidRPr="0001701A" w:rsidRDefault="00975C97" w:rsidP="00C971DC">
            <w:pPr>
              <w:pStyle w:val="TAL"/>
              <w:rPr>
                <w:rFonts w:cs="Arial"/>
                <w:bCs/>
                <w:szCs w:val="18"/>
              </w:rPr>
            </w:pPr>
            <w:r w:rsidRPr="0001701A">
              <w:rPr>
                <w:rFonts w:cs="Arial"/>
                <w:bCs/>
                <w:szCs w:val="18"/>
              </w:rPr>
              <w:t>±4.0 dB, 4GHz &lt; f ≤ 19GHz</w:t>
            </w:r>
          </w:p>
          <w:p w14:paraId="6C615279"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gridSpan w:val="2"/>
          </w:tcPr>
          <w:p w14:paraId="6CA5E81C" w14:textId="77777777" w:rsidR="00975C97" w:rsidRPr="0001701A" w:rsidRDefault="00975C97" w:rsidP="00C971DC">
            <w:pPr>
              <w:pStyle w:val="TAL"/>
              <w:rPr>
                <w:rFonts w:cs="Arial"/>
                <w:snapToGrid w:val="0"/>
                <w:lang w:eastAsia="sv-SE"/>
              </w:rPr>
            </w:pPr>
          </w:p>
        </w:tc>
      </w:tr>
      <w:tr w:rsidR="00975C97" w:rsidRPr="0001701A" w14:paraId="6633D7A2" w14:textId="77777777" w:rsidTr="003D3464">
        <w:trPr>
          <w:gridAfter w:val="1"/>
          <w:wAfter w:w="75" w:type="dxa"/>
          <w:cantSplit/>
          <w:jc w:val="center"/>
        </w:trPr>
        <w:tc>
          <w:tcPr>
            <w:tcW w:w="2435" w:type="dxa"/>
            <w:gridSpan w:val="2"/>
          </w:tcPr>
          <w:p w14:paraId="6034C7EA" w14:textId="77777777" w:rsidR="00975C97" w:rsidRPr="0001701A" w:rsidRDefault="00975C97" w:rsidP="00C971DC">
            <w:pPr>
              <w:pStyle w:val="TAL"/>
            </w:pPr>
            <w:r w:rsidRPr="0001701A">
              <w:t>6.5.3.3 Additional spurious emissions</w:t>
            </w:r>
          </w:p>
        </w:tc>
        <w:tc>
          <w:tcPr>
            <w:tcW w:w="4535" w:type="dxa"/>
            <w:gridSpan w:val="2"/>
          </w:tcPr>
          <w:p w14:paraId="63E63F36" w14:textId="77777777" w:rsidR="00975C97" w:rsidRPr="0001701A" w:rsidRDefault="00975C97" w:rsidP="00C971DC">
            <w:pPr>
              <w:pStyle w:val="TAL"/>
              <w:rPr>
                <w:rFonts w:cs="Arial"/>
                <w:bCs/>
                <w:szCs w:val="18"/>
              </w:rPr>
            </w:pPr>
            <w:r w:rsidRPr="0001701A">
              <w:rPr>
                <w:rFonts w:cs="Arial"/>
                <w:bCs/>
                <w:szCs w:val="18"/>
              </w:rPr>
              <w:t>for results &gt; -60 dBm:</w:t>
            </w:r>
          </w:p>
          <w:p w14:paraId="1313E757" w14:textId="77777777" w:rsidR="00975C97" w:rsidRPr="0001701A" w:rsidRDefault="00975C97" w:rsidP="00C971DC">
            <w:pPr>
              <w:pStyle w:val="TAL"/>
              <w:rPr>
                <w:rFonts w:cs="Arial"/>
                <w:bCs/>
                <w:szCs w:val="18"/>
              </w:rPr>
            </w:pPr>
            <w:r w:rsidRPr="0001701A">
              <w:rPr>
                <w:rFonts w:cs="Arial"/>
                <w:bCs/>
                <w:szCs w:val="18"/>
              </w:rPr>
              <w:t>±2.0 dB, 9kHz &lt; f ≤ 3GHz</w:t>
            </w:r>
          </w:p>
          <w:p w14:paraId="7D9EBD95" w14:textId="77777777" w:rsidR="00975C97" w:rsidRPr="0001701A" w:rsidRDefault="00975C97" w:rsidP="00C971DC">
            <w:pPr>
              <w:pStyle w:val="TAL"/>
              <w:rPr>
                <w:rFonts w:cs="Arial"/>
                <w:bCs/>
                <w:szCs w:val="18"/>
              </w:rPr>
            </w:pPr>
            <w:r w:rsidRPr="0001701A">
              <w:rPr>
                <w:rFonts w:cs="Arial"/>
                <w:bCs/>
                <w:szCs w:val="18"/>
              </w:rPr>
              <w:t>±2.5 dB, 3GHz &lt; f ≤ 4GHz</w:t>
            </w:r>
          </w:p>
          <w:p w14:paraId="4DDBFA2F" w14:textId="77777777" w:rsidR="00975C97" w:rsidRPr="0001701A" w:rsidRDefault="00975C97" w:rsidP="00C971DC">
            <w:pPr>
              <w:pStyle w:val="TAL"/>
              <w:rPr>
                <w:rFonts w:cs="Arial"/>
                <w:bCs/>
                <w:szCs w:val="18"/>
              </w:rPr>
            </w:pPr>
            <w:r w:rsidRPr="0001701A">
              <w:rPr>
                <w:rFonts w:cs="Arial"/>
                <w:bCs/>
                <w:szCs w:val="18"/>
              </w:rPr>
              <w:t>±4.0 dB, 4GHz &lt; f ≤ 19GHz</w:t>
            </w:r>
          </w:p>
          <w:p w14:paraId="0B19BD10"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gridSpan w:val="2"/>
          </w:tcPr>
          <w:p w14:paraId="7576B612" w14:textId="77777777" w:rsidR="00975C97" w:rsidRPr="0001701A" w:rsidRDefault="00975C97" w:rsidP="00C971DC">
            <w:pPr>
              <w:pStyle w:val="TAL"/>
              <w:rPr>
                <w:rFonts w:cs="Arial"/>
                <w:snapToGrid w:val="0"/>
                <w:lang w:eastAsia="sv-SE"/>
              </w:rPr>
            </w:pPr>
          </w:p>
        </w:tc>
      </w:tr>
      <w:tr w:rsidR="00975C97" w:rsidRPr="0001701A" w14:paraId="31E2A2F4" w14:textId="77777777" w:rsidTr="003D3464">
        <w:trPr>
          <w:gridAfter w:val="1"/>
          <w:wAfter w:w="75" w:type="dxa"/>
          <w:cantSplit/>
          <w:jc w:val="center"/>
        </w:trPr>
        <w:tc>
          <w:tcPr>
            <w:tcW w:w="2435" w:type="dxa"/>
            <w:gridSpan w:val="2"/>
          </w:tcPr>
          <w:p w14:paraId="6DE44EDF" w14:textId="77777777" w:rsidR="00975C97" w:rsidRPr="0001701A" w:rsidRDefault="00975C97" w:rsidP="00C971DC">
            <w:pPr>
              <w:pStyle w:val="TAL"/>
            </w:pPr>
            <w:r w:rsidRPr="0001701A">
              <w:t>6.5.4 Transmit intermodulation</w:t>
            </w:r>
          </w:p>
        </w:tc>
        <w:tc>
          <w:tcPr>
            <w:tcW w:w="4535" w:type="dxa"/>
            <w:gridSpan w:val="2"/>
          </w:tcPr>
          <w:p w14:paraId="6AB2A5DD" w14:textId="77777777" w:rsidR="00975C97" w:rsidRPr="0001701A" w:rsidRDefault="00975C97" w:rsidP="00C971DC">
            <w:pPr>
              <w:pStyle w:val="TAL"/>
              <w:rPr>
                <w:rFonts w:cs="Arial"/>
                <w:bCs/>
                <w:szCs w:val="18"/>
              </w:rPr>
            </w:pPr>
            <w:r w:rsidRPr="0001701A">
              <w:rPr>
                <w:rFonts w:cs="Arial"/>
                <w:bCs/>
                <w:szCs w:val="18"/>
              </w:rPr>
              <w:t>f ≤ 3.0GHz</w:t>
            </w:r>
          </w:p>
          <w:p w14:paraId="6291FC01" w14:textId="77777777" w:rsidR="00975C97" w:rsidRPr="0001701A" w:rsidRDefault="00975C97" w:rsidP="00C971DC">
            <w:pPr>
              <w:pStyle w:val="TAL"/>
              <w:rPr>
                <w:rFonts w:cs="Arial"/>
                <w:bCs/>
                <w:szCs w:val="18"/>
              </w:rPr>
            </w:pPr>
            <w:r w:rsidRPr="0001701A">
              <w:rPr>
                <w:rFonts w:cs="Arial"/>
                <w:bCs/>
                <w:szCs w:val="18"/>
              </w:rPr>
              <w:t>±2.7 dB, BW ≤ 40MHz</w:t>
            </w:r>
          </w:p>
          <w:p w14:paraId="157DA1B6" w14:textId="77777777" w:rsidR="00975C97" w:rsidRPr="0001701A" w:rsidRDefault="00975C97" w:rsidP="00C971DC">
            <w:pPr>
              <w:pStyle w:val="TAL"/>
              <w:rPr>
                <w:rFonts w:cs="v4.2.0"/>
              </w:rPr>
            </w:pPr>
            <w:r w:rsidRPr="0001701A">
              <w:rPr>
                <w:rFonts w:cs="Arial"/>
                <w:bCs/>
                <w:szCs w:val="18"/>
              </w:rPr>
              <w:t>±3.1 dB, 40MHz &lt; BW ≤ 100MHz</w:t>
            </w:r>
          </w:p>
          <w:p w14:paraId="0FB17373" w14:textId="77777777" w:rsidR="00975C97" w:rsidRPr="0001701A" w:rsidRDefault="00975C97" w:rsidP="00C971DC">
            <w:pPr>
              <w:pStyle w:val="TAL"/>
              <w:rPr>
                <w:rFonts w:cs="Arial"/>
                <w:bCs/>
                <w:szCs w:val="18"/>
              </w:rPr>
            </w:pPr>
          </w:p>
          <w:p w14:paraId="25A6BC53" w14:textId="77777777" w:rsidR="00975C97" w:rsidRPr="0001701A" w:rsidRDefault="00975C97" w:rsidP="00C971DC">
            <w:pPr>
              <w:pStyle w:val="TAL"/>
              <w:rPr>
                <w:rFonts w:cs="Arial"/>
                <w:bCs/>
                <w:szCs w:val="18"/>
              </w:rPr>
            </w:pPr>
            <w:r w:rsidRPr="0001701A">
              <w:rPr>
                <w:rFonts w:cs="Arial"/>
                <w:bCs/>
                <w:szCs w:val="18"/>
              </w:rPr>
              <w:t>3.0GHz &lt; f ≤ 4.2GHz</w:t>
            </w:r>
          </w:p>
          <w:p w14:paraId="089382D0" w14:textId="77777777" w:rsidR="00975C97" w:rsidRPr="0001701A" w:rsidRDefault="00975C97" w:rsidP="00C971DC">
            <w:pPr>
              <w:pStyle w:val="TAL"/>
              <w:rPr>
                <w:rFonts w:cs="Arial"/>
                <w:bCs/>
                <w:szCs w:val="18"/>
              </w:rPr>
            </w:pPr>
            <w:r w:rsidRPr="0001701A">
              <w:rPr>
                <w:rFonts w:cs="Arial"/>
                <w:bCs/>
                <w:szCs w:val="18"/>
              </w:rPr>
              <w:t>±3.7 dB, BW ≤ 40MHz</w:t>
            </w:r>
          </w:p>
          <w:p w14:paraId="1E0E240E" w14:textId="77777777" w:rsidR="00975C97" w:rsidRPr="0001701A" w:rsidRDefault="00975C97" w:rsidP="00C971DC">
            <w:pPr>
              <w:pStyle w:val="TAL"/>
              <w:rPr>
                <w:rFonts w:cs="v4.2.0"/>
              </w:rPr>
            </w:pPr>
            <w:r w:rsidRPr="0001701A">
              <w:rPr>
                <w:rFonts w:cs="Arial"/>
                <w:bCs/>
                <w:szCs w:val="18"/>
              </w:rPr>
              <w:t>±4.0 dB, 40MHz &lt; BW ≤ 100MHz</w:t>
            </w:r>
          </w:p>
          <w:p w14:paraId="1F89F34C" w14:textId="77777777" w:rsidR="00975C97" w:rsidRPr="0001701A" w:rsidRDefault="00975C97" w:rsidP="00C971DC">
            <w:pPr>
              <w:pStyle w:val="TAL"/>
              <w:rPr>
                <w:rFonts w:cs="Arial"/>
                <w:bCs/>
                <w:szCs w:val="18"/>
              </w:rPr>
            </w:pPr>
          </w:p>
          <w:p w14:paraId="0A4765A8" w14:textId="77777777" w:rsidR="00975C97" w:rsidRPr="0001701A" w:rsidRDefault="00975C97" w:rsidP="00C971DC">
            <w:pPr>
              <w:pStyle w:val="TAL"/>
              <w:rPr>
                <w:rFonts w:cs="Arial"/>
                <w:bCs/>
                <w:szCs w:val="18"/>
              </w:rPr>
            </w:pPr>
            <w:r w:rsidRPr="0001701A">
              <w:rPr>
                <w:rFonts w:cs="Arial"/>
                <w:bCs/>
                <w:szCs w:val="18"/>
              </w:rPr>
              <w:t>4.2GHz &lt; f ≤ 6.0GHz</w:t>
            </w:r>
          </w:p>
          <w:p w14:paraId="70139699" w14:textId="77777777" w:rsidR="00975C97" w:rsidRPr="0001701A" w:rsidRDefault="00975C97" w:rsidP="00C971DC">
            <w:pPr>
              <w:pStyle w:val="TAL"/>
              <w:rPr>
                <w:rFonts w:cs="Arial"/>
                <w:bCs/>
                <w:szCs w:val="18"/>
              </w:rPr>
            </w:pPr>
            <w:r w:rsidRPr="0001701A">
              <w:rPr>
                <w:rFonts w:cs="Arial"/>
                <w:bCs/>
                <w:szCs w:val="18"/>
              </w:rPr>
              <w:t>±5.1 dB, BW ≤ 40MHz</w:t>
            </w:r>
          </w:p>
          <w:p w14:paraId="3A85711B" w14:textId="77777777" w:rsidR="00975C97" w:rsidRPr="0001701A" w:rsidRDefault="00975C97" w:rsidP="00C971DC">
            <w:pPr>
              <w:pStyle w:val="TAL"/>
              <w:rPr>
                <w:rFonts w:cs="Arial"/>
                <w:bCs/>
                <w:szCs w:val="18"/>
              </w:rPr>
            </w:pPr>
            <w:r w:rsidRPr="0001701A">
              <w:rPr>
                <w:rFonts w:cs="Arial"/>
                <w:bCs/>
                <w:szCs w:val="18"/>
              </w:rPr>
              <w:t>±5.3 dB, 40MHz &lt; BW ≤ 100MHz</w:t>
            </w:r>
          </w:p>
        </w:tc>
        <w:tc>
          <w:tcPr>
            <w:tcW w:w="2720" w:type="dxa"/>
            <w:gridSpan w:val="2"/>
          </w:tcPr>
          <w:p w14:paraId="2C50E6A9" w14:textId="77777777" w:rsidR="00975C97" w:rsidRPr="0001701A" w:rsidRDefault="00975C97" w:rsidP="00C971DC">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36ADB0AB" w14:textId="77777777" w:rsidR="00975C97" w:rsidRPr="0001701A" w:rsidRDefault="00975C97" w:rsidP="00C971DC">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05F70B4" w14:textId="77777777" w:rsidR="00975C97" w:rsidRPr="0001701A" w:rsidRDefault="00975C97" w:rsidP="00C971DC">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28738867" w14:textId="77777777" w:rsidR="00975C97" w:rsidRPr="0001701A" w:rsidRDefault="00975C97" w:rsidP="00C971DC">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7344972E" w14:textId="77777777" w:rsidR="00975C97" w:rsidRPr="0001701A" w:rsidRDefault="00975C97" w:rsidP="00C971DC">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2968AFA8" w14:textId="77777777" w:rsidR="00975C97" w:rsidRPr="0001701A" w:rsidRDefault="00975C97" w:rsidP="00C971DC">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302781E5" w14:textId="77777777" w:rsidR="00975C97" w:rsidRPr="0001701A" w:rsidRDefault="00975C97" w:rsidP="00C971DC">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76AEFB11" w14:textId="77777777" w:rsidR="00975C97" w:rsidRPr="0001701A" w:rsidRDefault="00975C97" w:rsidP="00C971DC">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975C97" w:rsidRPr="0001701A" w14:paraId="5AED5DCC" w14:textId="77777777" w:rsidTr="003D3464">
        <w:trPr>
          <w:gridAfter w:val="1"/>
          <w:wAfter w:w="75" w:type="dxa"/>
          <w:cantSplit/>
          <w:jc w:val="center"/>
        </w:trPr>
        <w:tc>
          <w:tcPr>
            <w:tcW w:w="2435" w:type="dxa"/>
            <w:gridSpan w:val="2"/>
          </w:tcPr>
          <w:p w14:paraId="5E923425" w14:textId="77777777" w:rsidR="00975C97" w:rsidRPr="0001701A" w:rsidRDefault="00975C97" w:rsidP="00C971DC">
            <w:pPr>
              <w:pStyle w:val="TAL"/>
            </w:pPr>
            <w:r w:rsidRPr="0001701A">
              <w:rPr>
                <w:lang w:eastAsia="zh-CN"/>
              </w:rPr>
              <w:t>6.5A.1 Occupied bandwidth for CA</w:t>
            </w:r>
          </w:p>
        </w:tc>
        <w:tc>
          <w:tcPr>
            <w:tcW w:w="4535" w:type="dxa"/>
            <w:gridSpan w:val="2"/>
          </w:tcPr>
          <w:p w14:paraId="29E7508D" w14:textId="77777777" w:rsidR="00975C97" w:rsidRPr="0001701A" w:rsidRDefault="00975C97" w:rsidP="00C971DC">
            <w:pPr>
              <w:pStyle w:val="TAL"/>
              <w:rPr>
                <w:rFonts w:cs="Arial"/>
                <w:bCs/>
                <w:szCs w:val="18"/>
              </w:rPr>
            </w:pPr>
            <w:r w:rsidRPr="0001701A">
              <w:rPr>
                <w:rFonts w:cs="Arial"/>
                <w:bCs/>
                <w:szCs w:val="18"/>
              </w:rPr>
              <w:t>For inter-band CA: same as 6.5.1 for each CC</w:t>
            </w:r>
          </w:p>
        </w:tc>
        <w:tc>
          <w:tcPr>
            <w:tcW w:w="2720" w:type="dxa"/>
            <w:gridSpan w:val="2"/>
          </w:tcPr>
          <w:p w14:paraId="2A09F449" w14:textId="77777777" w:rsidR="00975C97" w:rsidRPr="0001701A" w:rsidRDefault="00975C97" w:rsidP="00C971DC">
            <w:pPr>
              <w:pStyle w:val="TAL"/>
              <w:rPr>
                <w:rFonts w:cs="Arial"/>
                <w:snapToGrid w:val="0"/>
                <w:lang w:eastAsia="sv-SE"/>
              </w:rPr>
            </w:pPr>
          </w:p>
        </w:tc>
      </w:tr>
      <w:tr w:rsidR="00975C97" w:rsidRPr="0001701A" w14:paraId="44387F56" w14:textId="77777777" w:rsidTr="003D3464">
        <w:trPr>
          <w:gridAfter w:val="1"/>
          <w:wAfter w:w="75" w:type="dxa"/>
          <w:cantSplit/>
          <w:jc w:val="center"/>
        </w:trPr>
        <w:tc>
          <w:tcPr>
            <w:tcW w:w="2435" w:type="dxa"/>
            <w:gridSpan w:val="2"/>
          </w:tcPr>
          <w:p w14:paraId="5F344DAC" w14:textId="77777777" w:rsidR="00975C97" w:rsidRPr="0001701A" w:rsidRDefault="00975C97" w:rsidP="00C971DC">
            <w:pPr>
              <w:pStyle w:val="TAL"/>
              <w:rPr>
                <w:lang w:eastAsia="zh-CN"/>
              </w:rPr>
            </w:pPr>
            <w:r w:rsidRPr="0001701A">
              <w:rPr>
                <w:lang w:eastAsia="zh-CN"/>
              </w:rPr>
              <w:t xml:space="preserve">6.5A.2.2 </w:t>
            </w:r>
            <w:r w:rsidRPr="0001701A">
              <w:t>Spectrum emission mask</w:t>
            </w:r>
          </w:p>
        </w:tc>
        <w:tc>
          <w:tcPr>
            <w:tcW w:w="4535" w:type="dxa"/>
            <w:gridSpan w:val="2"/>
          </w:tcPr>
          <w:p w14:paraId="7494B545" w14:textId="77777777" w:rsidR="00975C97" w:rsidRPr="0001701A" w:rsidRDefault="00975C97" w:rsidP="00C971DC">
            <w:pPr>
              <w:pStyle w:val="TAL"/>
              <w:rPr>
                <w:rFonts w:cs="Arial"/>
                <w:bCs/>
                <w:szCs w:val="18"/>
              </w:rPr>
            </w:pPr>
            <w:r w:rsidRPr="0001701A">
              <w:rPr>
                <w:rFonts w:cs="Arial"/>
                <w:bCs/>
                <w:szCs w:val="18"/>
              </w:rPr>
              <w:t>For inter-band CA: same as 6.5.2.2 for each CC</w:t>
            </w:r>
          </w:p>
        </w:tc>
        <w:tc>
          <w:tcPr>
            <w:tcW w:w="2720" w:type="dxa"/>
            <w:gridSpan w:val="2"/>
          </w:tcPr>
          <w:p w14:paraId="07FB0697" w14:textId="77777777" w:rsidR="00975C97" w:rsidRPr="0001701A" w:rsidRDefault="00975C97" w:rsidP="00C971DC">
            <w:pPr>
              <w:pStyle w:val="TAL"/>
              <w:rPr>
                <w:rFonts w:cs="Arial"/>
                <w:snapToGrid w:val="0"/>
                <w:lang w:eastAsia="sv-SE"/>
              </w:rPr>
            </w:pPr>
          </w:p>
        </w:tc>
      </w:tr>
      <w:tr w:rsidR="00975C97" w:rsidRPr="0001701A" w14:paraId="72E54254" w14:textId="77777777" w:rsidTr="003D3464">
        <w:trPr>
          <w:gridAfter w:val="1"/>
          <w:wAfter w:w="75" w:type="dxa"/>
          <w:cantSplit/>
          <w:jc w:val="center"/>
        </w:trPr>
        <w:tc>
          <w:tcPr>
            <w:tcW w:w="2435" w:type="dxa"/>
            <w:gridSpan w:val="2"/>
          </w:tcPr>
          <w:p w14:paraId="4679CDB9" w14:textId="77777777" w:rsidR="00975C97" w:rsidRPr="0001701A" w:rsidRDefault="00975C97" w:rsidP="00C971DC">
            <w:pPr>
              <w:pStyle w:val="TAL"/>
              <w:rPr>
                <w:lang w:eastAsia="zh-CN"/>
              </w:rPr>
            </w:pPr>
            <w:r w:rsidRPr="0001701A">
              <w:rPr>
                <w:lang w:eastAsia="zh-CN"/>
              </w:rPr>
              <w:t>6.5A.2.4.1 NR ACLR</w:t>
            </w:r>
          </w:p>
        </w:tc>
        <w:tc>
          <w:tcPr>
            <w:tcW w:w="4535" w:type="dxa"/>
            <w:gridSpan w:val="2"/>
          </w:tcPr>
          <w:p w14:paraId="49D616FC" w14:textId="77777777" w:rsidR="00975C97" w:rsidRPr="0001701A" w:rsidRDefault="00975C97" w:rsidP="00C971DC">
            <w:pPr>
              <w:pStyle w:val="TAL"/>
              <w:rPr>
                <w:rFonts w:cs="Arial"/>
                <w:bCs/>
                <w:szCs w:val="18"/>
              </w:rPr>
            </w:pPr>
            <w:r w:rsidRPr="0001701A">
              <w:rPr>
                <w:rFonts w:cs="Arial"/>
                <w:bCs/>
                <w:szCs w:val="18"/>
              </w:rPr>
              <w:t>For inter-band CA: same as 6.5.2.4.1 for each CC</w:t>
            </w:r>
          </w:p>
        </w:tc>
        <w:tc>
          <w:tcPr>
            <w:tcW w:w="2720" w:type="dxa"/>
            <w:gridSpan w:val="2"/>
          </w:tcPr>
          <w:p w14:paraId="353CA727" w14:textId="77777777" w:rsidR="00975C97" w:rsidRPr="0001701A" w:rsidRDefault="00975C97" w:rsidP="00C971DC">
            <w:pPr>
              <w:pStyle w:val="TAL"/>
              <w:rPr>
                <w:rFonts w:cs="Arial"/>
                <w:snapToGrid w:val="0"/>
                <w:lang w:eastAsia="sv-SE"/>
              </w:rPr>
            </w:pPr>
          </w:p>
        </w:tc>
      </w:tr>
      <w:tr w:rsidR="00975C97" w:rsidRPr="0001701A" w14:paraId="2C225FE7" w14:textId="77777777" w:rsidTr="003D3464">
        <w:trPr>
          <w:gridAfter w:val="1"/>
          <w:wAfter w:w="75" w:type="dxa"/>
          <w:cantSplit/>
          <w:jc w:val="center"/>
        </w:trPr>
        <w:tc>
          <w:tcPr>
            <w:tcW w:w="2435" w:type="dxa"/>
            <w:gridSpan w:val="2"/>
          </w:tcPr>
          <w:p w14:paraId="602E9570" w14:textId="77777777" w:rsidR="00975C97" w:rsidRPr="0001701A" w:rsidRDefault="00975C97" w:rsidP="00C971DC">
            <w:pPr>
              <w:pStyle w:val="TAL"/>
              <w:rPr>
                <w:lang w:eastAsia="zh-CN"/>
              </w:rPr>
            </w:pPr>
            <w:r w:rsidRPr="0001701A">
              <w:rPr>
                <w:lang w:eastAsia="zh-CN"/>
              </w:rPr>
              <w:t>6.5A.2.4.2 URTA ACLR</w:t>
            </w:r>
          </w:p>
        </w:tc>
        <w:tc>
          <w:tcPr>
            <w:tcW w:w="4535" w:type="dxa"/>
            <w:gridSpan w:val="2"/>
          </w:tcPr>
          <w:p w14:paraId="7627CC84" w14:textId="77777777" w:rsidR="00975C97" w:rsidRPr="0001701A" w:rsidRDefault="00975C97" w:rsidP="00C971DC">
            <w:pPr>
              <w:pStyle w:val="TAL"/>
              <w:rPr>
                <w:rFonts w:cs="Arial"/>
                <w:bCs/>
                <w:szCs w:val="18"/>
              </w:rPr>
            </w:pPr>
            <w:bookmarkStart w:id="240" w:name="OLE_LINK41"/>
            <w:r w:rsidRPr="0001701A">
              <w:rPr>
                <w:rFonts w:cs="Arial"/>
                <w:bCs/>
                <w:szCs w:val="18"/>
              </w:rPr>
              <w:t>For inter-band CA: same as 6.5.2.4.2 for each CC</w:t>
            </w:r>
            <w:bookmarkEnd w:id="240"/>
          </w:p>
        </w:tc>
        <w:tc>
          <w:tcPr>
            <w:tcW w:w="2720" w:type="dxa"/>
            <w:gridSpan w:val="2"/>
          </w:tcPr>
          <w:p w14:paraId="6FDDD431" w14:textId="77777777" w:rsidR="00975C97" w:rsidRPr="0001701A" w:rsidRDefault="00975C97" w:rsidP="00C971DC">
            <w:pPr>
              <w:pStyle w:val="TAL"/>
              <w:rPr>
                <w:rFonts w:cs="Arial"/>
                <w:snapToGrid w:val="0"/>
                <w:lang w:eastAsia="sv-SE"/>
              </w:rPr>
            </w:pPr>
          </w:p>
        </w:tc>
      </w:tr>
      <w:tr w:rsidR="00975C97" w:rsidRPr="0001701A" w14:paraId="6FFDE1FA" w14:textId="77777777" w:rsidTr="003D3464">
        <w:trPr>
          <w:gridAfter w:val="1"/>
          <w:wAfter w:w="75" w:type="dxa"/>
          <w:cantSplit/>
          <w:jc w:val="center"/>
        </w:trPr>
        <w:tc>
          <w:tcPr>
            <w:tcW w:w="2435" w:type="dxa"/>
            <w:gridSpan w:val="2"/>
          </w:tcPr>
          <w:p w14:paraId="3DC5DD63" w14:textId="77777777" w:rsidR="00975C97" w:rsidRPr="0001701A" w:rsidRDefault="00975C97" w:rsidP="00C971DC">
            <w:pPr>
              <w:pStyle w:val="TAL"/>
              <w:rPr>
                <w:lang w:eastAsia="zh-CN"/>
              </w:rPr>
            </w:pPr>
            <w:r w:rsidRPr="0001701A">
              <w:rPr>
                <w:lang w:eastAsia="zh-CN"/>
              </w:rPr>
              <w:t>6.5A.3.1 General spurious emissions for CA</w:t>
            </w:r>
          </w:p>
        </w:tc>
        <w:tc>
          <w:tcPr>
            <w:tcW w:w="4535" w:type="dxa"/>
            <w:gridSpan w:val="2"/>
          </w:tcPr>
          <w:p w14:paraId="6ACAE8D8" w14:textId="77777777" w:rsidR="00975C97" w:rsidRPr="0001701A" w:rsidRDefault="00975C97" w:rsidP="00C971DC">
            <w:pPr>
              <w:pStyle w:val="TAL"/>
              <w:rPr>
                <w:rFonts w:cs="Arial"/>
                <w:bCs/>
                <w:szCs w:val="18"/>
              </w:rPr>
            </w:pPr>
            <w:r w:rsidRPr="0001701A">
              <w:rPr>
                <w:rFonts w:cs="Arial"/>
                <w:bCs/>
                <w:szCs w:val="18"/>
              </w:rPr>
              <w:t>For inter-band CA: same as 6.5.3.1 for each CC</w:t>
            </w:r>
          </w:p>
        </w:tc>
        <w:tc>
          <w:tcPr>
            <w:tcW w:w="2720" w:type="dxa"/>
            <w:gridSpan w:val="2"/>
          </w:tcPr>
          <w:p w14:paraId="0553840F" w14:textId="77777777" w:rsidR="00975C97" w:rsidRPr="0001701A" w:rsidRDefault="00975C97" w:rsidP="00C971DC">
            <w:pPr>
              <w:pStyle w:val="TAL"/>
              <w:rPr>
                <w:rFonts w:cs="Arial"/>
                <w:snapToGrid w:val="0"/>
                <w:lang w:eastAsia="sv-SE"/>
              </w:rPr>
            </w:pPr>
          </w:p>
        </w:tc>
      </w:tr>
      <w:tr w:rsidR="00975C97" w:rsidRPr="0001701A" w14:paraId="0D328AB5" w14:textId="77777777" w:rsidTr="003D3464">
        <w:trPr>
          <w:gridAfter w:val="1"/>
          <w:wAfter w:w="75" w:type="dxa"/>
          <w:cantSplit/>
          <w:jc w:val="center"/>
        </w:trPr>
        <w:tc>
          <w:tcPr>
            <w:tcW w:w="2435" w:type="dxa"/>
            <w:gridSpan w:val="2"/>
          </w:tcPr>
          <w:p w14:paraId="79D32C4D" w14:textId="77777777" w:rsidR="00975C97" w:rsidRPr="0001701A" w:rsidRDefault="00975C97" w:rsidP="00C971DC">
            <w:pPr>
              <w:pStyle w:val="TAL"/>
              <w:rPr>
                <w:lang w:eastAsia="zh-CN"/>
              </w:rPr>
            </w:pPr>
            <w:r w:rsidRPr="0001701A">
              <w:rPr>
                <w:lang w:eastAsia="zh-CN"/>
              </w:rPr>
              <w:t xml:space="preserve">6.5A.3.2 </w:t>
            </w:r>
            <w:r w:rsidRPr="0001701A">
              <w:t>Spurious emission for UE co-existence</w:t>
            </w:r>
          </w:p>
        </w:tc>
        <w:tc>
          <w:tcPr>
            <w:tcW w:w="4535" w:type="dxa"/>
            <w:gridSpan w:val="2"/>
          </w:tcPr>
          <w:p w14:paraId="3557892C" w14:textId="77777777" w:rsidR="00975C97" w:rsidRPr="0001701A" w:rsidRDefault="00975C97" w:rsidP="00C971DC">
            <w:pPr>
              <w:pStyle w:val="TAL"/>
              <w:rPr>
                <w:rFonts w:cs="Arial"/>
                <w:bCs/>
                <w:szCs w:val="18"/>
              </w:rPr>
            </w:pPr>
            <w:r w:rsidRPr="0001701A">
              <w:rPr>
                <w:rFonts w:cs="Arial"/>
                <w:bCs/>
                <w:szCs w:val="18"/>
              </w:rPr>
              <w:t>For inter-band CA: same as 6.5.3.2 for each CC</w:t>
            </w:r>
          </w:p>
        </w:tc>
        <w:tc>
          <w:tcPr>
            <w:tcW w:w="2720" w:type="dxa"/>
            <w:gridSpan w:val="2"/>
          </w:tcPr>
          <w:p w14:paraId="7A3638EB" w14:textId="77777777" w:rsidR="00975C97" w:rsidRPr="0001701A" w:rsidRDefault="00975C97" w:rsidP="00C971DC">
            <w:pPr>
              <w:pStyle w:val="TAL"/>
              <w:rPr>
                <w:rFonts w:cs="Arial"/>
                <w:snapToGrid w:val="0"/>
                <w:lang w:eastAsia="sv-SE"/>
              </w:rPr>
            </w:pPr>
          </w:p>
        </w:tc>
      </w:tr>
      <w:tr w:rsidR="00975C97" w:rsidRPr="0001701A" w14:paraId="1A019C22" w14:textId="77777777" w:rsidTr="003D3464">
        <w:trPr>
          <w:gridAfter w:val="1"/>
          <w:wAfter w:w="75" w:type="dxa"/>
          <w:cantSplit/>
          <w:jc w:val="center"/>
        </w:trPr>
        <w:tc>
          <w:tcPr>
            <w:tcW w:w="2435" w:type="dxa"/>
            <w:gridSpan w:val="2"/>
          </w:tcPr>
          <w:p w14:paraId="66FFF4A1" w14:textId="77777777" w:rsidR="00975C97" w:rsidRPr="0001701A" w:rsidRDefault="00975C97" w:rsidP="00C971DC">
            <w:pPr>
              <w:pStyle w:val="TAL"/>
              <w:rPr>
                <w:lang w:eastAsia="zh-CN"/>
              </w:rPr>
            </w:pPr>
            <w:r w:rsidRPr="0001701A">
              <w:rPr>
                <w:lang w:eastAsia="zh-CN"/>
              </w:rPr>
              <w:t>6.5A.4 Transmit intermodulation for CA</w:t>
            </w:r>
          </w:p>
        </w:tc>
        <w:tc>
          <w:tcPr>
            <w:tcW w:w="4535" w:type="dxa"/>
            <w:gridSpan w:val="2"/>
          </w:tcPr>
          <w:p w14:paraId="0458AB25" w14:textId="77777777" w:rsidR="00975C97" w:rsidRPr="0001701A" w:rsidRDefault="00975C97" w:rsidP="00C971DC">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58AA5812" w14:textId="77777777" w:rsidR="00975C97" w:rsidRPr="0001701A" w:rsidRDefault="00975C97" w:rsidP="00C971DC">
            <w:pPr>
              <w:spacing w:after="120"/>
              <w:rPr>
                <w:rFonts w:ascii="Arial" w:hAnsi="Arial" w:cs="Arial"/>
                <w:sz w:val="18"/>
                <w:szCs w:val="18"/>
                <w:lang w:eastAsia="sv-SE"/>
              </w:rPr>
            </w:pPr>
          </w:p>
        </w:tc>
      </w:tr>
      <w:tr w:rsidR="00975C97" w:rsidRPr="0001701A" w14:paraId="019F18DD" w14:textId="77777777" w:rsidTr="003D3464">
        <w:trPr>
          <w:gridAfter w:val="1"/>
          <w:wAfter w:w="75" w:type="dxa"/>
          <w:cantSplit/>
          <w:jc w:val="center"/>
        </w:trPr>
        <w:tc>
          <w:tcPr>
            <w:tcW w:w="2435" w:type="dxa"/>
            <w:gridSpan w:val="2"/>
          </w:tcPr>
          <w:p w14:paraId="4ACF85EA" w14:textId="77777777" w:rsidR="00975C97" w:rsidRPr="0001701A" w:rsidRDefault="00975C97" w:rsidP="00C971DC">
            <w:pPr>
              <w:pStyle w:val="TAL"/>
            </w:pPr>
            <w:r w:rsidRPr="0001701A">
              <w:t>6.5C.1 Occupied bandwidth for SUL</w:t>
            </w:r>
          </w:p>
        </w:tc>
        <w:tc>
          <w:tcPr>
            <w:tcW w:w="4535" w:type="dxa"/>
            <w:gridSpan w:val="2"/>
          </w:tcPr>
          <w:p w14:paraId="16513961" w14:textId="77777777" w:rsidR="00975C97" w:rsidRPr="0001701A" w:rsidRDefault="00975C97" w:rsidP="00C971DC">
            <w:pPr>
              <w:pStyle w:val="TAL"/>
              <w:rPr>
                <w:rFonts w:cs="Arial"/>
                <w:bCs/>
                <w:szCs w:val="18"/>
              </w:rPr>
            </w:pPr>
            <w:r w:rsidRPr="0001701A">
              <w:rPr>
                <w:rFonts w:cs="Arial"/>
                <w:bCs/>
                <w:szCs w:val="18"/>
              </w:rPr>
              <w:t>Same as 6.5.1</w:t>
            </w:r>
          </w:p>
        </w:tc>
        <w:tc>
          <w:tcPr>
            <w:tcW w:w="2720" w:type="dxa"/>
            <w:gridSpan w:val="2"/>
          </w:tcPr>
          <w:p w14:paraId="4512E9C6" w14:textId="77777777" w:rsidR="00975C97" w:rsidRPr="0001701A" w:rsidRDefault="00975C97" w:rsidP="00C971DC">
            <w:pPr>
              <w:pStyle w:val="TAL"/>
              <w:rPr>
                <w:rFonts w:cs="Arial"/>
                <w:snapToGrid w:val="0"/>
                <w:lang w:eastAsia="sv-SE"/>
              </w:rPr>
            </w:pPr>
          </w:p>
        </w:tc>
      </w:tr>
      <w:tr w:rsidR="00975C97" w:rsidRPr="0001701A" w14:paraId="022A37B5" w14:textId="77777777" w:rsidTr="003D3464">
        <w:trPr>
          <w:gridAfter w:val="1"/>
          <w:wAfter w:w="75" w:type="dxa"/>
          <w:cantSplit/>
          <w:jc w:val="center"/>
        </w:trPr>
        <w:tc>
          <w:tcPr>
            <w:tcW w:w="2435" w:type="dxa"/>
            <w:gridSpan w:val="2"/>
          </w:tcPr>
          <w:p w14:paraId="4F899826" w14:textId="77777777" w:rsidR="00975C97" w:rsidRPr="0001701A" w:rsidRDefault="00975C97" w:rsidP="00C971DC">
            <w:pPr>
              <w:pStyle w:val="TAL"/>
            </w:pPr>
            <w:r w:rsidRPr="0001701A">
              <w:t>6.5C.2.2 Spectrum Emission Mask for SUL</w:t>
            </w:r>
          </w:p>
        </w:tc>
        <w:tc>
          <w:tcPr>
            <w:tcW w:w="4535" w:type="dxa"/>
            <w:gridSpan w:val="2"/>
          </w:tcPr>
          <w:p w14:paraId="6C9EB6AE" w14:textId="77777777" w:rsidR="00975C97" w:rsidRPr="0001701A" w:rsidRDefault="00975C97" w:rsidP="00C971DC">
            <w:pPr>
              <w:pStyle w:val="TAL"/>
              <w:rPr>
                <w:rFonts w:cs="Arial"/>
                <w:bCs/>
                <w:szCs w:val="18"/>
              </w:rPr>
            </w:pPr>
            <w:r w:rsidRPr="0001701A">
              <w:rPr>
                <w:rFonts w:cs="Arial"/>
                <w:bCs/>
                <w:szCs w:val="18"/>
              </w:rPr>
              <w:t>Same as 6.5.2.2</w:t>
            </w:r>
          </w:p>
        </w:tc>
        <w:tc>
          <w:tcPr>
            <w:tcW w:w="2720" w:type="dxa"/>
            <w:gridSpan w:val="2"/>
          </w:tcPr>
          <w:p w14:paraId="1FD32474" w14:textId="77777777" w:rsidR="00975C97" w:rsidRPr="0001701A" w:rsidRDefault="00975C97" w:rsidP="00C971DC">
            <w:pPr>
              <w:pStyle w:val="TAL"/>
              <w:rPr>
                <w:rFonts w:cs="Arial"/>
                <w:snapToGrid w:val="0"/>
                <w:lang w:eastAsia="sv-SE"/>
              </w:rPr>
            </w:pPr>
          </w:p>
        </w:tc>
      </w:tr>
      <w:tr w:rsidR="00975C97" w:rsidRPr="0001701A" w14:paraId="0FCF7C5D" w14:textId="77777777" w:rsidTr="003D3464">
        <w:trPr>
          <w:gridAfter w:val="1"/>
          <w:wAfter w:w="75" w:type="dxa"/>
          <w:cantSplit/>
          <w:jc w:val="center"/>
        </w:trPr>
        <w:tc>
          <w:tcPr>
            <w:tcW w:w="2435" w:type="dxa"/>
            <w:gridSpan w:val="2"/>
          </w:tcPr>
          <w:p w14:paraId="28A7CBC2" w14:textId="77777777" w:rsidR="00975C97" w:rsidRPr="0001701A" w:rsidRDefault="00975C97" w:rsidP="00C971DC">
            <w:pPr>
              <w:pStyle w:val="TAL"/>
            </w:pPr>
            <w:r w:rsidRPr="0001701A">
              <w:t>6.5C.2.3 Additional spectrum emission mask for SUL</w:t>
            </w:r>
          </w:p>
        </w:tc>
        <w:tc>
          <w:tcPr>
            <w:tcW w:w="4535" w:type="dxa"/>
            <w:gridSpan w:val="2"/>
          </w:tcPr>
          <w:p w14:paraId="4840A360" w14:textId="77777777" w:rsidR="00975C97" w:rsidRPr="0001701A" w:rsidRDefault="00975C97" w:rsidP="00C971DC">
            <w:pPr>
              <w:pStyle w:val="TAL"/>
              <w:rPr>
                <w:rFonts w:cs="Arial"/>
                <w:bCs/>
                <w:szCs w:val="18"/>
              </w:rPr>
            </w:pPr>
            <w:r w:rsidRPr="0001701A">
              <w:rPr>
                <w:rFonts w:cs="Arial"/>
                <w:bCs/>
                <w:szCs w:val="18"/>
              </w:rPr>
              <w:t>Same as 6.5.2.3</w:t>
            </w:r>
          </w:p>
        </w:tc>
        <w:tc>
          <w:tcPr>
            <w:tcW w:w="2720" w:type="dxa"/>
            <w:gridSpan w:val="2"/>
          </w:tcPr>
          <w:p w14:paraId="72C878CE" w14:textId="77777777" w:rsidR="00975C97" w:rsidRPr="0001701A" w:rsidRDefault="00975C97" w:rsidP="00C971DC">
            <w:pPr>
              <w:pStyle w:val="TAL"/>
              <w:rPr>
                <w:rFonts w:cs="Arial"/>
                <w:snapToGrid w:val="0"/>
                <w:lang w:eastAsia="sv-SE"/>
              </w:rPr>
            </w:pPr>
          </w:p>
        </w:tc>
      </w:tr>
      <w:tr w:rsidR="00975C97" w:rsidRPr="0001701A" w14:paraId="350DDF78" w14:textId="77777777" w:rsidTr="003D3464">
        <w:trPr>
          <w:gridAfter w:val="1"/>
          <w:wAfter w:w="75" w:type="dxa"/>
          <w:cantSplit/>
          <w:jc w:val="center"/>
        </w:trPr>
        <w:tc>
          <w:tcPr>
            <w:tcW w:w="2435" w:type="dxa"/>
            <w:gridSpan w:val="2"/>
          </w:tcPr>
          <w:p w14:paraId="25E2A346" w14:textId="77777777" w:rsidR="00975C97" w:rsidRPr="0001701A" w:rsidRDefault="00975C97" w:rsidP="00C971DC">
            <w:pPr>
              <w:pStyle w:val="TAL"/>
            </w:pPr>
            <w:r w:rsidRPr="0001701A">
              <w:t>6.5C.2.4.1 NR ACLR for SUL</w:t>
            </w:r>
          </w:p>
        </w:tc>
        <w:tc>
          <w:tcPr>
            <w:tcW w:w="4535" w:type="dxa"/>
            <w:gridSpan w:val="2"/>
          </w:tcPr>
          <w:p w14:paraId="029E83B5" w14:textId="77777777" w:rsidR="00975C97" w:rsidRPr="0001701A" w:rsidRDefault="00975C97" w:rsidP="00C971DC">
            <w:pPr>
              <w:pStyle w:val="TAL"/>
              <w:rPr>
                <w:rFonts w:cs="Arial"/>
                <w:bCs/>
                <w:szCs w:val="18"/>
              </w:rPr>
            </w:pPr>
            <w:r w:rsidRPr="0001701A">
              <w:rPr>
                <w:rFonts w:cs="Arial"/>
                <w:bCs/>
                <w:szCs w:val="18"/>
              </w:rPr>
              <w:t>Same 6.5.2.4.1</w:t>
            </w:r>
          </w:p>
        </w:tc>
        <w:tc>
          <w:tcPr>
            <w:tcW w:w="2720" w:type="dxa"/>
            <w:gridSpan w:val="2"/>
          </w:tcPr>
          <w:p w14:paraId="162F70FA" w14:textId="77777777" w:rsidR="00975C97" w:rsidRPr="0001701A" w:rsidRDefault="00975C97" w:rsidP="00C971DC">
            <w:pPr>
              <w:pStyle w:val="TAL"/>
              <w:rPr>
                <w:rFonts w:cs="Arial"/>
                <w:snapToGrid w:val="0"/>
                <w:lang w:eastAsia="sv-SE"/>
              </w:rPr>
            </w:pPr>
          </w:p>
        </w:tc>
      </w:tr>
      <w:tr w:rsidR="00975C97" w:rsidRPr="0001701A" w14:paraId="50D93553" w14:textId="77777777" w:rsidTr="003D3464">
        <w:trPr>
          <w:gridAfter w:val="1"/>
          <w:wAfter w:w="75" w:type="dxa"/>
          <w:cantSplit/>
          <w:jc w:val="center"/>
        </w:trPr>
        <w:tc>
          <w:tcPr>
            <w:tcW w:w="2435" w:type="dxa"/>
            <w:gridSpan w:val="2"/>
          </w:tcPr>
          <w:p w14:paraId="7042D55C" w14:textId="77777777" w:rsidR="00975C97" w:rsidRPr="0001701A" w:rsidRDefault="00975C97" w:rsidP="00C971DC">
            <w:pPr>
              <w:pStyle w:val="TAL"/>
            </w:pPr>
            <w:r w:rsidRPr="0001701A">
              <w:lastRenderedPageBreak/>
              <w:t>6.5C.2.4.2 UTRA ACLR for SUL</w:t>
            </w:r>
          </w:p>
        </w:tc>
        <w:tc>
          <w:tcPr>
            <w:tcW w:w="4535" w:type="dxa"/>
            <w:gridSpan w:val="2"/>
          </w:tcPr>
          <w:p w14:paraId="4F00114C" w14:textId="77777777" w:rsidR="00975C97" w:rsidRPr="0001701A" w:rsidRDefault="00975C97" w:rsidP="00C971DC">
            <w:pPr>
              <w:pStyle w:val="TAL"/>
              <w:rPr>
                <w:rFonts w:cs="Arial"/>
                <w:bCs/>
                <w:szCs w:val="18"/>
              </w:rPr>
            </w:pPr>
            <w:r w:rsidRPr="0001701A">
              <w:rPr>
                <w:rFonts w:cs="Arial"/>
                <w:bCs/>
                <w:szCs w:val="18"/>
              </w:rPr>
              <w:t>Same as 6.5.2.4.2</w:t>
            </w:r>
          </w:p>
        </w:tc>
        <w:tc>
          <w:tcPr>
            <w:tcW w:w="2720" w:type="dxa"/>
            <w:gridSpan w:val="2"/>
          </w:tcPr>
          <w:p w14:paraId="50A47995" w14:textId="77777777" w:rsidR="00975C97" w:rsidRPr="0001701A" w:rsidRDefault="00975C97" w:rsidP="00C971DC">
            <w:pPr>
              <w:pStyle w:val="TAL"/>
              <w:rPr>
                <w:rFonts w:cs="Arial"/>
                <w:snapToGrid w:val="0"/>
                <w:lang w:eastAsia="sv-SE"/>
              </w:rPr>
            </w:pPr>
          </w:p>
        </w:tc>
      </w:tr>
      <w:tr w:rsidR="00975C97" w:rsidRPr="0001701A" w14:paraId="7199C091" w14:textId="77777777" w:rsidTr="003D3464">
        <w:trPr>
          <w:gridAfter w:val="1"/>
          <w:wAfter w:w="75" w:type="dxa"/>
          <w:cantSplit/>
          <w:jc w:val="center"/>
        </w:trPr>
        <w:tc>
          <w:tcPr>
            <w:tcW w:w="2435" w:type="dxa"/>
            <w:gridSpan w:val="2"/>
          </w:tcPr>
          <w:p w14:paraId="37DF9615" w14:textId="77777777" w:rsidR="00975C97" w:rsidRPr="0001701A" w:rsidRDefault="00975C97" w:rsidP="00C971DC">
            <w:pPr>
              <w:pStyle w:val="TAL"/>
            </w:pPr>
            <w:r w:rsidRPr="0001701A">
              <w:t>6.5C.3.1 General spurious emissions for SUL</w:t>
            </w:r>
          </w:p>
        </w:tc>
        <w:tc>
          <w:tcPr>
            <w:tcW w:w="4535" w:type="dxa"/>
            <w:gridSpan w:val="2"/>
          </w:tcPr>
          <w:p w14:paraId="178D70CF" w14:textId="77777777" w:rsidR="00975C97" w:rsidRPr="0001701A" w:rsidRDefault="00975C97" w:rsidP="00C971DC">
            <w:pPr>
              <w:pStyle w:val="TAL"/>
              <w:rPr>
                <w:rFonts w:cs="Arial"/>
                <w:bCs/>
                <w:szCs w:val="18"/>
              </w:rPr>
            </w:pPr>
            <w:r w:rsidRPr="0001701A">
              <w:rPr>
                <w:rFonts w:cs="Arial"/>
                <w:bCs/>
                <w:szCs w:val="18"/>
              </w:rPr>
              <w:t>Same as 6.5.3.1</w:t>
            </w:r>
          </w:p>
        </w:tc>
        <w:tc>
          <w:tcPr>
            <w:tcW w:w="2720" w:type="dxa"/>
            <w:gridSpan w:val="2"/>
          </w:tcPr>
          <w:p w14:paraId="282D6C20" w14:textId="77777777" w:rsidR="00975C97" w:rsidRPr="0001701A" w:rsidRDefault="00975C97" w:rsidP="00C971DC">
            <w:pPr>
              <w:pStyle w:val="TAL"/>
              <w:rPr>
                <w:rFonts w:cs="Arial"/>
                <w:snapToGrid w:val="0"/>
                <w:lang w:eastAsia="sv-SE"/>
              </w:rPr>
            </w:pPr>
          </w:p>
        </w:tc>
      </w:tr>
      <w:tr w:rsidR="00975C97" w:rsidRPr="0001701A" w14:paraId="6B8158C0" w14:textId="77777777" w:rsidTr="003D3464">
        <w:trPr>
          <w:gridAfter w:val="1"/>
          <w:wAfter w:w="75" w:type="dxa"/>
          <w:cantSplit/>
          <w:jc w:val="center"/>
        </w:trPr>
        <w:tc>
          <w:tcPr>
            <w:tcW w:w="2435" w:type="dxa"/>
            <w:gridSpan w:val="2"/>
          </w:tcPr>
          <w:p w14:paraId="327D7CAD" w14:textId="77777777" w:rsidR="00975C97" w:rsidRPr="0001701A" w:rsidRDefault="00975C97" w:rsidP="00C971DC">
            <w:pPr>
              <w:pStyle w:val="TAL"/>
            </w:pPr>
            <w:r w:rsidRPr="0001701A">
              <w:t>6.5C.3.2 Spurious emission for UE co-existence for SUL</w:t>
            </w:r>
          </w:p>
        </w:tc>
        <w:tc>
          <w:tcPr>
            <w:tcW w:w="4535" w:type="dxa"/>
            <w:gridSpan w:val="2"/>
          </w:tcPr>
          <w:p w14:paraId="1324D862" w14:textId="77777777" w:rsidR="00975C97" w:rsidRPr="0001701A" w:rsidRDefault="00975C97" w:rsidP="00C971DC">
            <w:pPr>
              <w:pStyle w:val="TAL"/>
              <w:rPr>
                <w:rFonts w:cs="Arial"/>
                <w:bCs/>
                <w:szCs w:val="18"/>
              </w:rPr>
            </w:pPr>
            <w:r w:rsidRPr="0001701A">
              <w:rPr>
                <w:rFonts w:cs="Arial"/>
                <w:bCs/>
                <w:szCs w:val="18"/>
              </w:rPr>
              <w:t>Same as 6.5.3.2</w:t>
            </w:r>
          </w:p>
        </w:tc>
        <w:tc>
          <w:tcPr>
            <w:tcW w:w="2720" w:type="dxa"/>
            <w:gridSpan w:val="2"/>
          </w:tcPr>
          <w:p w14:paraId="078DF1C9" w14:textId="77777777" w:rsidR="00975C97" w:rsidRPr="0001701A" w:rsidRDefault="00975C97" w:rsidP="00C971DC">
            <w:pPr>
              <w:pStyle w:val="TAL"/>
              <w:rPr>
                <w:rFonts w:cs="Arial"/>
                <w:snapToGrid w:val="0"/>
                <w:lang w:eastAsia="sv-SE"/>
              </w:rPr>
            </w:pPr>
          </w:p>
        </w:tc>
      </w:tr>
      <w:tr w:rsidR="00975C97" w:rsidRPr="0001701A" w14:paraId="3533A72C" w14:textId="77777777" w:rsidTr="003D3464">
        <w:trPr>
          <w:gridAfter w:val="1"/>
          <w:wAfter w:w="75" w:type="dxa"/>
          <w:cantSplit/>
          <w:jc w:val="center"/>
        </w:trPr>
        <w:tc>
          <w:tcPr>
            <w:tcW w:w="2435" w:type="dxa"/>
            <w:gridSpan w:val="2"/>
          </w:tcPr>
          <w:p w14:paraId="5C36A872" w14:textId="77777777" w:rsidR="00975C97" w:rsidRPr="0001701A" w:rsidRDefault="00975C97" w:rsidP="00C971DC">
            <w:pPr>
              <w:pStyle w:val="TAL"/>
            </w:pPr>
            <w:r w:rsidRPr="0001701A">
              <w:t>6.5C.3.3 Additional spurious emissions for SUL</w:t>
            </w:r>
          </w:p>
        </w:tc>
        <w:tc>
          <w:tcPr>
            <w:tcW w:w="4535" w:type="dxa"/>
            <w:gridSpan w:val="2"/>
          </w:tcPr>
          <w:p w14:paraId="37E9106E" w14:textId="77777777" w:rsidR="00975C97" w:rsidRPr="0001701A" w:rsidRDefault="00975C97" w:rsidP="00C971DC">
            <w:pPr>
              <w:pStyle w:val="TAL"/>
              <w:rPr>
                <w:rFonts w:cs="Arial"/>
                <w:bCs/>
                <w:szCs w:val="18"/>
              </w:rPr>
            </w:pPr>
            <w:r w:rsidRPr="0001701A">
              <w:rPr>
                <w:rFonts w:cs="Arial"/>
                <w:bCs/>
                <w:szCs w:val="18"/>
              </w:rPr>
              <w:t>Same as 6.5.3.3</w:t>
            </w:r>
          </w:p>
        </w:tc>
        <w:tc>
          <w:tcPr>
            <w:tcW w:w="2720" w:type="dxa"/>
            <w:gridSpan w:val="2"/>
          </w:tcPr>
          <w:p w14:paraId="03281ED6" w14:textId="77777777" w:rsidR="00975C97" w:rsidRPr="0001701A" w:rsidRDefault="00975C97" w:rsidP="00C971DC">
            <w:pPr>
              <w:pStyle w:val="TAL"/>
              <w:rPr>
                <w:rFonts w:cs="Arial"/>
                <w:snapToGrid w:val="0"/>
                <w:lang w:eastAsia="sv-SE"/>
              </w:rPr>
            </w:pPr>
          </w:p>
        </w:tc>
      </w:tr>
      <w:tr w:rsidR="00975C97" w:rsidRPr="0001701A" w14:paraId="74EA2DEC" w14:textId="77777777" w:rsidTr="003D3464">
        <w:trPr>
          <w:gridAfter w:val="1"/>
          <w:wAfter w:w="75" w:type="dxa"/>
          <w:cantSplit/>
          <w:jc w:val="center"/>
        </w:trPr>
        <w:tc>
          <w:tcPr>
            <w:tcW w:w="2435" w:type="dxa"/>
            <w:gridSpan w:val="2"/>
          </w:tcPr>
          <w:p w14:paraId="19A11C01" w14:textId="77777777" w:rsidR="00975C97" w:rsidRPr="0001701A" w:rsidRDefault="00975C97" w:rsidP="00C971DC">
            <w:pPr>
              <w:pStyle w:val="TAL"/>
            </w:pPr>
            <w:r w:rsidRPr="0001701A">
              <w:t>6.5C.4 Transmit intermodulation for SUL</w:t>
            </w:r>
          </w:p>
        </w:tc>
        <w:tc>
          <w:tcPr>
            <w:tcW w:w="4535" w:type="dxa"/>
            <w:gridSpan w:val="2"/>
          </w:tcPr>
          <w:p w14:paraId="54BC14C0" w14:textId="77777777" w:rsidR="00975C97" w:rsidRPr="0001701A" w:rsidRDefault="00975C97" w:rsidP="00C971DC">
            <w:pPr>
              <w:pStyle w:val="TAL"/>
              <w:rPr>
                <w:rFonts w:cs="Arial"/>
                <w:bCs/>
                <w:szCs w:val="18"/>
              </w:rPr>
            </w:pPr>
            <w:r w:rsidRPr="0001701A">
              <w:rPr>
                <w:rFonts w:cs="Arial"/>
                <w:bCs/>
                <w:szCs w:val="18"/>
              </w:rPr>
              <w:t>Same as 6.5.4</w:t>
            </w:r>
          </w:p>
        </w:tc>
        <w:tc>
          <w:tcPr>
            <w:tcW w:w="2720" w:type="dxa"/>
            <w:gridSpan w:val="2"/>
          </w:tcPr>
          <w:p w14:paraId="4E74E10A" w14:textId="77777777" w:rsidR="00975C97" w:rsidRPr="0001701A" w:rsidRDefault="00975C97" w:rsidP="00C971DC">
            <w:pPr>
              <w:spacing w:after="120"/>
              <w:rPr>
                <w:rFonts w:ascii="Arial" w:hAnsi="Arial" w:cs="Arial"/>
                <w:sz w:val="18"/>
                <w:szCs w:val="18"/>
                <w:lang w:eastAsia="sv-SE"/>
              </w:rPr>
            </w:pPr>
          </w:p>
        </w:tc>
      </w:tr>
      <w:tr w:rsidR="00975C97" w:rsidRPr="0001701A" w14:paraId="2F0912DF"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F0A926" w14:textId="77777777" w:rsidR="00975C97" w:rsidRPr="0001701A" w:rsidRDefault="00975C97" w:rsidP="00C971DC">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6995FEBA" w14:textId="77777777" w:rsidR="00975C97" w:rsidRPr="0001701A" w:rsidRDefault="00975C97" w:rsidP="00C971DC">
            <w:pPr>
              <w:pStyle w:val="TAL"/>
              <w:rPr>
                <w:rFonts w:cs="Arial"/>
                <w:bCs/>
                <w:szCs w:val="18"/>
              </w:rPr>
            </w:pPr>
            <w:r w:rsidRPr="0001701A">
              <w:rPr>
                <w:rFonts w:cs="Arial"/>
                <w:bCs/>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A5A234D" w14:textId="77777777" w:rsidR="00975C97" w:rsidRPr="0001701A" w:rsidRDefault="00975C97" w:rsidP="00C971DC">
            <w:pPr>
              <w:spacing w:after="120"/>
              <w:rPr>
                <w:rFonts w:ascii="Arial" w:hAnsi="Arial" w:cs="Arial"/>
                <w:sz w:val="18"/>
                <w:szCs w:val="18"/>
                <w:lang w:eastAsia="sv-SE"/>
              </w:rPr>
            </w:pPr>
          </w:p>
        </w:tc>
      </w:tr>
      <w:tr w:rsidR="00975C97" w:rsidRPr="0001701A" w14:paraId="33F3B566"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25BCF2" w14:textId="77777777" w:rsidR="00975C97" w:rsidRPr="0001701A" w:rsidRDefault="00975C97" w:rsidP="00C971DC">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4CE51C6" w14:textId="77777777" w:rsidR="00975C97" w:rsidRPr="0001701A" w:rsidRDefault="00975C97" w:rsidP="00C971DC">
            <w:pPr>
              <w:pStyle w:val="TAL"/>
              <w:rPr>
                <w:rFonts w:cs="Arial"/>
                <w:bCs/>
                <w:szCs w:val="18"/>
              </w:rPr>
            </w:pPr>
            <w:r w:rsidRPr="0001701A">
              <w:rPr>
                <w:rFonts w:cs="Arial"/>
                <w:bCs/>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A240C2B" w14:textId="77777777" w:rsidR="00975C97" w:rsidRPr="0001701A" w:rsidRDefault="00975C97" w:rsidP="00C971DC">
            <w:pPr>
              <w:spacing w:after="120"/>
              <w:rPr>
                <w:rFonts w:ascii="Arial" w:hAnsi="Arial" w:cs="Arial"/>
                <w:sz w:val="18"/>
                <w:szCs w:val="18"/>
                <w:lang w:eastAsia="sv-SE"/>
              </w:rPr>
            </w:pPr>
          </w:p>
        </w:tc>
      </w:tr>
      <w:tr w:rsidR="00975C97" w:rsidRPr="0001701A" w14:paraId="1D3CFAAB"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82D37C" w14:textId="77777777" w:rsidR="00975C97" w:rsidRPr="0001701A" w:rsidRDefault="00975C97" w:rsidP="00C971DC">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F8162F" w14:textId="77777777" w:rsidR="00975C97" w:rsidRPr="0001701A" w:rsidRDefault="00975C97" w:rsidP="00C971DC">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877F69F" w14:textId="77777777" w:rsidR="00975C97" w:rsidRPr="0001701A" w:rsidRDefault="00975C97" w:rsidP="00C971DC">
            <w:pPr>
              <w:spacing w:after="120"/>
              <w:rPr>
                <w:rFonts w:ascii="Arial" w:hAnsi="Arial" w:cs="Arial"/>
                <w:sz w:val="18"/>
                <w:szCs w:val="18"/>
                <w:lang w:eastAsia="sv-SE"/>
              </w:rPr>
            </w:pPr>
          </w:p>
        </w:tc>
      </w:tr>
      <w:tr w:rsidR="00975C97" w:rsidRPr="0001701A" w14:paraId="65179C08"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6941D8" w14:textId="77777777" w:rsidR="00975C97" w:rsidRPr="0001701A" w:rsidRDefault="00975C97" w:rsidP="00C971DC">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C0FDF80" w14:textId="77777777" w:rsidR="00975C97" w:rsidRPr="0001701A" w:rsidRDefault="00975C97" w:rsidP="00C971DC">
            <w:pPr>
              <w:pStyle w:val="TAL"/>
              <w:rPr>
                <w:rFonts w:cs="Arial"/>
                <w:bCs/>
                <w:szCs w:val="18"/>
              </w:rPr>
            </w:pPr>
            <w:r w:rsidRPr="0001701A">
              <w:rPr>
                <w:rFonts w:cs="Arial"/>
                <w:bCs/>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7FDF7C8" w14:textId="77777777" w:rsidR="00975C97" w:rsidRPr="0001701A" w:rsidRDefault="00975C97" w:rsidP="00C971DC">
            <w:pPr>
              <w:spacing w:after="120"/>
              <w:rPr>
                <w:rFonts w:ascii="Arial" w:hAnsi="Arial" w:cs="Arial"/>
                <w:sz w:val="18"/>
                <w:szCs w:val="18"/>
                <w:lang w:eastAsia="sv-SE"/>
              </w:rPr>
            </w:pPr>
          </w:p>
        </w:tc>
      </w:tr>
      <w:tr w:rsidR="00975C97" w:rsidRPr="0001701A" w14:paraId="030C722C"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C9B9CB" w14:textId="77777777" w:rsidR="00975C97" w:rsidRPr="0001701A" w:rsidRDefault="00975C97" w:rsidP="00C971DC">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6E98740" w14:textId="77777777" w:rsidR="00975C97" w:rsidRPr="0001701A" w:rsidRDefault="00975C97" w:rsidP="00C971DC">
            <w:pPr>
              <w:pStyle w:val="TAL"/>
              <w:rPr>
                <w:rFonts w:cs="Arial"/>
                <w:bCs/>
                <w:szCs w:val="18"/>
              </w:rPr>
            </w:pPr>
            <w:r w:rsidRPr="0001701A">
              <w:rPr>
                <w:rFonts w:cs="Arial"/>
                <w:bCs/>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7F6684F" w14:textId="77777777" w:rsidR="00975C97" w:rsidRPr="0001701A" w:rsidRDefault="00975C97" w:rsidP="00C971DC">
            <w:pPr>
              <w:spacing w:after="120"/>
              <w:rPr>
                <w:rFonts w:ascii="Arial" w:hAnsi="Arial" w:cs="Arial"/>
                <w:sz w:val="18"/>
                <w:szCs w:val="18"/>
                <w:lang w:eastAsia="sv-SE"/>
              </w:rPr>
            </w:pPr>
          </w:p>
        </w:tc>
      </w:tr>
      <w:tr w:rsidR="00975C97" w:rsidRPr="0001701A" w14:paraId="384D3372"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4C2CD" w14:textId="77777777" w:rsidR="00975C97" w:rsidRPr="0001701A" w:rsidRDefault="00975C97" w:rsidP="00C971DC">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331EA85" w14:textId="77777777" w:rsidR="00975C97" w:rsidRPr="0001701A" w:rsidRDefault="00975C97" w:rsidP="00C971DC">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FEDC10" w14:textId="77777777" w:rsidR="00975C97" w:rsidRPr="0001701A" w:rsidRDefault="00975C97" w:rsidP="00C971DC">
            <w:pPr>
              <w:spacing w:after="120"/>
              <w:rPr>
                <w:rFonts w:ascii="Arial" w:hAnsi="Arial" w:cs="Arial"/>
                <w:sz w:val="18"/>
                <w:szCs w:val="18"/>
                <w:lang w:eastAsia="sv-SE"/>
              </w:rPr>
            </w:pPr>
          </w:p>
        </w:tc>
      </w:tr>
      <w:tr w:rsidR="00975C97" w:rsidRPr="0001701A" w14:paraId="459CA16A"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B69E5" w14:textId="77777777" w:rsidR="00975C97" w:rsidRPr="0001701A" w:rsidRDefault="00975C97" w:rsidP="00C971DC">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4DA22A0" w14:textId="77777777" w:rsidR="00975C97" w:rsidRPr="0001701A" w:rsidRDefault="00975C97" w:rsidP="00C971DC">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F6F22F3" w14:textId="77777777" w:rsidR="00975C97" w:rsidRPr="0001701A" w:rsidRDefault="00975C97" w:rsidP="00C971DC">
            <w:pPr>
              <w:spacing w:after="120"/>
              <w:rPr>
                <w:rFonts w:ascii="Arial" w:hAnsi="Arial" w:cs="Arial"/>
                <w:sz w:val="18"/>
                <w:szCs w:val="18"/>
                <w:lang w:eastAsia="sv-SE"/>
              </w:rPr>
            </w:pPr>
          </w:p>
        </w:tc>
      </w:tr>
      <w:tr w:rsidR="00975C97" w:rsidRPr="0001701A" w14:paraId="3F347B6D"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E930E2" w14:textId="77777777" w:rsidR="00975C97" w:rsidRPr="0001701A" w:rsidRDefault="00975C97" w:rsidP="00C971DC">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21050B9F" w14:textId="77777777" w:rsidR="00975C97" w:rsidRPr="0001701A" w:rsidRDefault="00975C97" w:rsidP="00C971DC">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99B8B1B" w14:textId="77777777" w:rsidR="00975C97" w:rsidRPr="0001701A" w:rsidRDefault="00975C97" w:rsidP="00C971DC">
            <w:pPr>
              <w:spacing w:after="120"/>
              <w:rPr>
                <w:rFonts w:ascii="Arial" w:hAnsi="Arial" w:cs="Arial"/>
                <w:sz w:val="18"/>
                <w:szCs w:val="18"/>
                <w:lang w:eastAsia="sv-SE"/>
              </w:rPr>
            </w:pPr>
          </w:p>
        </w:tc>
      </w:tr>
      <w:tr w:rsidR="00975C97" w:rsidRPr="0001701A" w14:paraId="25590466"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6FDEA9" w14:textId="77777777" w:rsidR="00975C97" w:rsidRPr="0001701A" w:rsidRDefault="00975C97" w:rsidP="00C971DC">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6DBDDFF8" w14:textId="77777777" w:rsidR="00975C97" w:rsidRPr="0001701A" w:rsidRDefault="00975C97" w:rsidP="00C971DC">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846207C" w14:textId="77777777" w:rsidR="00975C97" w:rsidRPr="0001701A" w:rsidRDefault="00975C97" w:rsidP="00C971DC">
            <w:pPr>
              <w:spacing w:after="120"/>
              <w:rPr>
                <w:rFonts w:ascii="Arial" w:hAnsi="Arial" w:cs="Arial"/>
                <w:sz w:val="18"/>
                <w:szCs w:val="18"/>
                <w:lang w:eastAsia="sv-SE"/>
              </w:rPr>
            </w:pPr>
          </w:p>
        </w:tc>
      </w:tr>
    </w:tbl>
    <w:p w14:paraId="630A7E3E" w14:textId="77777777" w:rsidR="00975C97" w:rsidRPr="0001701A" w:rsidRDefault="00975C97" w:rsidP="00975C97"/>
    <w:p w14:paraId="2499EB6A" w14:textId="77777777" w:rsidR="00975C97" w:rsidRPr="0001701A" w:rsidRDefault="00975C97" w:rsidP="00975C97">
      <w:pPr>
        <w:pStyle w:val="Heading2"/>
      </w:pPr>
      <w:bookmarkStart w:id="241" w:name="_Toc27478775"/>
      <w:bookmarkStart w:id="242" w:name="_Toc36227489"/>
      <w:r w:rsidRPr="0001701A">
        <w:lastRenderedPageBreak/>
        <w:t>F.1.3</w:t>
      </w:r>
      <w:r w:rsidRPr="0001701A">
        <w:tab/>
      </w:r>
      <w:r w:rsidRPr="0001701A">
        <w:rPr>
          <w:lang w:eastAsia="sv-SE"/>
        </w:rPr>
        <w:t xml:space="preserve">Measurement of </w:t>
      </w:r>
      <w:r w:rsidRPr="0001701A">
        <w:t>receiver</w:t>
      </w:r>
      <w:bookmarkEnd w:id="241"/>
      <w:bookmarkEnd w:id="242"/>
    </w:p>
    <w:p w14:paraId="3FE901A6" w14:textId="77777777" w:rsidR="00975C97" w:rsidRPr="0001701A" w:rsidRDefault="00975C97" w:rsidP="00975C97">
      <w:pPr>
        <w:pStyle w:val="TH"/>
      </w:pPr>
      <w:r w:rsidRPr="0001701A">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75C97" w:rsidRPr="0001701A" w14:paraId="25C3E1CC" w14:textId="77777777" w:rsidTr="00C971DC">
        <w:trPr>
          <w:cantSplit/>
          <w:jc w:val="center"/>
        </w:trPr>
        <w:tc>
          <w:tcPr>
            <w:tcW w:w="2435" w:type="dxa"/>
          </w:tcPr>
          <w:p w14:paraId="68F1035C" w14:textId="77777777" w:rsidR="00975C97" w:rsidRPr="0001701A" w:rsidRDefault="00975C97" w:rsidP="00C971DC">
            <w:pPr>
              <w:pStyle w:val="TAH"/>
            </w:pPr>
            <w:r w:rsidRPr="0001701A">
              <w:lastRenderedPageBreak/>
              <w:t>Subclause</w:t>
            </w:r>
          </w:p>
        </w:tc>
        <w:tc>
          <w:tcPr>
            <w:tcW w:w="4535" w:type="dxa"/>
          </w:tcPr>
          <w:p w14:paraId="011ADA42" w14:textId="77777777" w:rsidR="00975C97" w:rsidRPr="0001701A" w:rsidRDefault="00975C97" w:rsidP="00C971DC">
            <w:pPr>
              <w:pStyle w:val="TAH"/>
            </w:pPr>
            <w:r w:rsidRPr="0001701A">
              <w:t>Maximum Test System Uncertainty</w:t>
            </w:r>
          </w:p>
        </w:tc>
        <w:tc>
          <w:tcPr>
            <w:tcW w:w="2720" w:type="dxa"/>
          </w:tcPr>
          <w:p w14:paraId="7E33D6C9" w14:textId="77777777" w:rsidR="00975C97" w:rsidRPr="0001701A" w:rsidRDefault="00975C97" w:rsidP="00C971DC">
            <w:pPr>
              <w:pStyle w:val="TAH"/>
            </w:pPr>
            <w:r w:rsidRPr="0001701A">
              <w:t>Derivation of Test System Uncertainty</w:t>
            </w:r>
          </w:p>
        </w:tc>
      </w:tr>
      <w:tr w:rsidR="00975C97" w:rsidRPr="0001701A" w14:paraId="3BC4FBE7" w14:textId="77777777" w:rsidTr="00C971DC">
        <w:trPr>
          <w:cantSplit/>
          <w:jc w:val="center"/>
        </w:trPr>
        <w:tc>
          <w:tcPr>
            <w:tcW w:w="2435" w:type="dxa"/>
          </w:tcPr>
          <w:p w14:paraId="66BA0907" w14:textId="77777777" w:rsidR="00975C97" w:rsidRPr="0001701A" w:rsidRDefault="00975C97" w:rsidP="00C971DC">
            <w:pPr>
              <w:pStyle w:val="TAL"/>
              <w:rPr>
                <w:rFonts w:cs="v4.2.0"/>
              </w:rPr>
            </w:pPr>
            <w:r w:rsidRPr="0001701A">
              <w:rPr>
                <w:rFonts w:cs="v4.2.0"/>
              </w:rPr>
              <w:t>7.3.2 Reference sensitivity power level</w:t>
            </w:r>
          </w:p>
        </w:tc>
        <w:tc>
          <w:tcPr>
            <w:tcW w:w="4535" w:type="dxa"/>
          </w:tcPr>
          <w:p w14:paraId="09F93B0C" w14:textId="77777777" w:rsidR="00975C97" w:rsidRPr="0001701A" w:rsidRDefault="00975C97" w:rsidP="00C971DC">
            <w:pPr>
              <w:pStyle w:val="TAL"/>
              <w:rPr>
                <w:rFonts w:cs="Arial"/>
                <w:bCs/>
                <w:szCs w:val="18"/>
              </w:rPr>
            </w:pPr>
            <w:r w:rsidRPr="0001701A">
              <w:rPr>
                <w:rFonts w:cs="Arial"/>
                <w:bCs/>
                <w:szCs w:val="18"/>
              </w:rPr>
              <w:t>±0.7 dB, f ≤ 3.0GHz</w:t>
            </w:r>
          </w:p>
          <w:p w14:paraId="395AE53F" w14:textId="77777777" w:rsidR="00975C97" w:rsidRPr="0001701A" w:rsidRDefault="00975C97" w:rsidP="00C971DC">
            <w:pPr>
              <w:pStyle w:val="TAL"/>
              <w:rPr>
                <w:rFonts w:cs="Arial"/>
                <w:bCs/>
                <w:szCs w:val="18"/>
              </w:rPr>
            </w:pPr>
            <w:r w:rsidRPr="0001701A">
              <w:rPr>
                <w:rFonts w:cs="Arial"/>
                <w:bCs/>
                <w:szCs w:val="18"/>
              </w:rPr>
              <w:t>±1.0 dB, 3.0GHz &lt; f ≤ 4.2GHz</w:t>
            </w:r>
          </w:p>
          <w:p w14:paraId="6F1969F7" w14:textId="77777777" w:rsidR="00975C97" w:rsidRPr="0001701A" w:rsidRDefault="00975C97" w:rsidP="00C971DC">
            <w:pPr>
              <w:pStyle w:val="TAL"/>
              <w:rPr>
                <w:rFonts w:cs="v4.2.0"/>
              </w:rPr>
            </w:pPr>
            <w:r w:rsidRPr="0001701A">
              <w:rPr>
                <w:rFonts w:cs="Arial"/>
                <w:bCs/>
                <w:szCs w:val="18"/>
              </w:rPr>
              <w:t>±1.5 dB, 4.2GHz &lt; f ≤ 6GHz</w:t>
            </w:r>
          </w:p>
        </w:tc>
        <w:tc>
          <w:tcPr>
            <w:tcW w:w="2720" w:type="dxa"/>
          </w:tcPr>
          <w:p w14:paraId="3D031EE5" w14:textId="77777777" w:rsidR="00975C97" w:rsidRPr="0001701A" w:rsidRDefault="00975C97" w:rsidP="00C971DC">
            <w:pPr>
              <w:pStyle w:val="TAL"/>
              <w:rPr>
                <w:rFonts w:ascii="Symbol" w:hAnsi="Symbol" w:cs="v4.2.0"/>
                <w:snapToGrid w:val="0"/>
                <w:lang w:eastAsia="sv-SE"/>
              </w:rPr>
            </w:pPr>
          </w:p>
        </w:tc>
      </w:tr>
      <w:tr w:rsidR="00975C97" w:rsidRPr="0001701A" w14:paraId="4618E5CB" w14:textId="77777777" w:rsidTr="00C971DC">
        <w:trPr>
          <w:cantSplit/>
          <w:jc w:val="center"/>
        </w:trPr>
        <w:tc>
          <w:tcPr>
            <w:tcW w:w="2435" w:type="dxa"/>
          </w:tcPr>
          <w:p w14:paraId="0F00960D" w14:textId="77777777" w:rsidR="00975C97" w:rsidRPr="0001701A" w:rsidRDefault="00975C97" w:rsidP="00C971DC">
            <w:pPr>
              <w:pStyle w:val="TAL"/>
              <w:rPr>
                <w:rFonts w:cs="v4.2.0"/>
              </w:rPr>
            </w:pPr>
            <w:r w:rsidRPr="0001701A">
              <w:rPr>
                <w:rFonts w:cs="v4.2.0"/>
              </w:rPr>
              <w:t>7.3A Reference sensitivity for CA</w:t>
            </w:r>
          </w:p>
          <w:p w14:paraId="24892EFD" w14:textId="77777777" w:rsidR="00975C97" w:rsidRPr="0001701A" w:rsidRDefault="00975C97" w:rsidP="00C971DC">
            <w:pPr>
              <w:pStyle w:val="TAL"/>
              <w:rPr>
                <w:rFonts w:cs="v4.2.0"/>
              </w:rPr>
            </w:pPr>
            <w:r w:rsidRPr="0001701A">
              <w:rPr>
                <w:rFonts w:cs="v4.2.0"/>
              </w:rPr>
              <w:t>(Same MU apply to all subsections including 7.3A.1, 7.3A.2, 7.3A.3, 7.3A.4, etc.)</w:t>
            </w:r>
          </w:p>
        </w:tc>
        <w:tc>
          <w:tcPr>
            <w:tcW w:w="4535" w:type="dxa"/>
          </w:tcPr>
          <w:p w14:paraId="3DDC7794" w14:textId="77777777" w:rsidR="00975C97" w:rsidRPr="0001701A" w:rsidRDefault="00975C97" w:rsidP="00C971DC">
            <w:pPr>
              <w:pStyle w:val="TAL"/>
              <w:rPr>
                <w:rFonts w:cs="Arial"/>
                <w:bCs/>
                <w:szCs w:val="18"/>
              </w:rPr>
            </w:pPr>
            <w:r w:rsidRPr="0001701A">
              <w:rPr>
                <w:rFonts w:cs="v4.2.0"/>
              </w:rPr>
              <w:t>Same as 7.3.2 for each component carrier</w:t>
            </w:r>
          </w:p>
        </w:tc>
        <w:tc>
          <w:tcPr>
            <w:tcW w:w="2720" w:type="dxa"/>
          </w:tcPr>
          <w:p w14:paraId="4DE4302C" w14:textId="77777777" w:rsidR="00975C97" w:rsidRPr="0001701A" w:rsidRDefault="00975C97" w:rsidP="00C971DC">
            <w:pPr>
              <w:pStyle w:val="TAL"/>
              <w:rPr>
                <w:rFonts w:ascii="Symbol" w:hAnsi="Symbol" w:cs="v4.2.0"/>
                <w:snapToGrid w:val="0"/>
                <w:lang w:eastAsia="sv-SE"/>
              </w:rPr>
            </w:pPr>
          </w:p>
        </w:tc>
      </w:tr>
      <w:tr w:rsidR="00975C97" w:rsidRPr="0001701A" w14:paraId="28AD2785" w14:textId="77777777" w:rsidTr="00C971DC">
        <w:trPr>
          <w:cantSplit/>
          <w:jc w:val="center"/>
        </w:trPr>
        <w:tc>
          <w:tcPr>
            <w:tcW w:w="2435" w:type="dxa"/>
          </w:tcPr>
          <w:p w14:paraId="44348678" w14:textId="77777777" w:rsidR="00975C97" w:rsidRPr="0001701A" w:rsidRDefault="00975C97" w:rsidP="00C971DC">
            <w:pPr>
              <w:pStyle w:val="TAL"/>
              <w:rPr>
                <w:rFonts w:cs="v4.2.0"/>
              </w:rPr>
            </w:pPr>
            <w:r w:rsidRPr="0001701A">
              <w:rPr>
                <w:rFonts w:cs="v4.2.0"/>
              </w:rPr>
              <w:t>7.3C.2 Reference sensitivity power level</w:t>
            </w:r>
          </w:p>
        </w:tc>
        <w:tc>
          <w:tcPr>
            <w:tcW w:w="4535" w:type="dxa"/>
          </w:tcPr>
          <w:p w14:paraId="2E178EC0" w14:textId="77777777" w:rsidR="00975C97" w:rsidRPr="0001701A" w:rsidRDefault="00975C97" w:rsidP="00C971DC">
            <w:pPr>
              <w:pStyle w:val="TAL"/>
              <w:rPr>
                <w:rFonts w:cs="Arial"/>
                <w:bCs/>
                <w:szCs w:val="18"/>
              </w:rPr>
            </w:pPr>
            <w:r w:rsidRPr="0001701A">
              <w:rPr>
                <w:rFonts w:cs="Arial"/>
                <w:bCs/>
                <w:szCs w:val="18"/>
              </w:rPr>
              <w:t>Same as 7.3.2</w:t>
            </w:r>
          </w:p>
        </w:tc>
        <w:tc>
          <w:tcPr>
            <w:tcW w:w="2720" w:type="dxa"/>
          </w:tcPr>
          <w:p w14:paraId="58CC1777" w14:textId="77777777" w:rsidR="00975C97" w:rsidRPr="0001701A" w:rsidRDefault="00975C97" w:rsidP="00C971DC">
            <w:pPr>
              <w:pStyle w:val="TAL"/>
              <w:rPr>
                <w:rFonts w:ascii="Symbol" w:hAnsi="Symbol" w:cs="v4.2.0"/>
                <w:snapToGrid w:val="0"/>
                <w:lang w:eastAsia="sv-SE"/>
              </w:rPr>
            </w:pPr>
          </w:p>
        </w:tc>
      </w:tr>
      <w:tr w:rsidR="00975C97" w:rsidRPr="0001701A" w14:paraId="1CD16569" w14:textId="77777777" w:rsidTr="00C971DC">
        <w:trPr>
          <w:cantSplit/>
          <w:jc w:val="center"/>
        </w:trPr>
        <w:tc>
          <w:tcPr>
            <w:tcW w:w="2435" w:type="dxa"/>
          </w:tcPr>
          <w:p w14:paraId="15D1D364" w14:textId="77777777" w:rsidR="00975C97" w:rsidRPr="0001701A" w:rsidRDefault="00975C97" w:rsidP="00C971DC">
            <w:pPr>
              <w:pStyle w:val="TAL"/>
              <w:rPr>
                <w:rFonts w:cs="v4.2.0"/>
              </w:rPr>
            </w:pPr>
            <w:r w:rsidRPr="0001701A">
              <w:rPr>
                <w:rFonts w:cs="v4.2.0"/>
              </w:rPr>
              <w:t>7.3D Reference sensitivity for MIMO</w:t>
            </w:r>
          </w:p>
        </w:tc>
        <w:tc>
          <w:tcPr>
            <w:tcW w:w="4535" w:type="dxa"/>
          </w:tcPr>
          <w:p w14:paraId="2DA74E0A" w14:textId="77777777" w:rsidR="00975C97" w:rsidRPr="0001701A" w:rsidRDefault="00975C97" w:rsidP="00C971DC">
            <w:pPr>
              <w:pStyle w:val="TAL"/>
              <w:rPr>
                <w:rFonts w:cs="Arial"/>
                <w:bCs/>
                <w:szCs w:val="18"/>
              </w:rPr>
            </w:pPr>
            <w:r w:rsidRPr="0001701A">
              <w:rPr>
                <w:rFonts w:cs="Arial"/>
              </w:rPr>
              <w:t>Same as 7.3.2</w:t>
            </w:r>
          </w:p>
        </w:tc>
        <w:tc>
          <w:tcPr>
            <w:tcW w:w="2720" w:type="dxa"/>
          </w:tcPr>
          <w:p w14:paraId="06699DA5" w14:textId="77777777" w:rsidR="00975C97" w:rsidRPr="0001701A" w:rsidRDefault="00975C97" w:rsidP="00C971DC">
            <w:pPr>
              <w:pStyle w:val="TAL"/>
              <w:rPr>
                <w:rFonts w:ascii="Symbol" w:hAnsi="Symbol" w:cs="v4.2.0"/>
                <w:snapToGrid w:val="0"/>
                <w:lang w:eastAsia="sv-SE"/>
              </w:rPr>
            </w:pPr>
          </w:p>
        </w:tc>
      </w:tr>
      <w:tr w:rsidR="00975C97" w:rsidRPr="0001701A" w14:paraId="0CA75F02" w14:textId="77777777" w:rsidTr="00C971DC">
        <w:trPr>
          <w:cantSplit/>
          <w:jc w:val="center"/>
        </w:trPr>
        <w:tc>
          <w:tcPr>
            <w:tcW w:w="2435" w:type="dxa"/>
          </w:tcPr>
          <w:p w14:paraId="282C35E7" w14:textId="77777777" w:rsidR="00975C97" w:rsidRPr="0001701A" w:rsidRDefault="00975C97" w:rsidP="00C971DC">
            <w:pPr>
              <w:pStyle w:val="TAL"/>
              <w:rPr>
                <w:rFonts w:cs="v4.2.0"/>
              </w:rPr>
            </w:pPr>
            <w:r w:rsidRPr="0001701A">
              <w:rPr>
                <w:rFonts w:cs="v4.2.0"/>
              </w:rPr>
              <w:t>7.4 Maximum input level</w:t>
            </w:r>
          </w:p>
        </w:tc>
        <w:tc>
          <w:tcPr>
            <w:tcW w:w="4535" w:type="dxa"/>
          </w:tcPr>
          <w:p w14:paraId="431CA0B5" w14:textId="77777777" w:rsidR="00975C97" w:rsidRPr="0001701A" w:rsidRDefault="00975C97" w:rsidP="00C971DC">
            <w:pPr>
              <w:pStyle w:val="TAL"/>
              <w:rPr>
                <w:rFonts w:cs="Arial"/>
                <w:bCs/>
                <w:szCs w:val="18"/>
              </w:rPr>
            </w:pPr>
            <w:r w:rsidRPr="0001701A">
              <w:rPr>
                <w:rFonts w:cs="Arial"/>
                <w:bCs/>
                <w:szCs w:val="18"/>
              </w:rPr>
              <w:t>Downlink power</w:t>
            </w:r>
          </w:p>
          <w:p w14:paraId="3C4E05AA" w14:textId="77777777" w:rsidR="00975C97" w:rsidRPr="0001701A" w:rsidRDefault="00975C97" w:rsidP="00C971DC">
            <w:pPr>
              <w:pStyle w:val="TAL"/>
              <w:rPr>
                <w:rFonts w:cs="Arial"/>
                <w:bCs/>
                <w:szCs w:val="18"/>
              </w:rPr>
            </w:pPr>
            <w:r w:rsidRPr="0001701A">
              <w:rPr>
                <w:rFonts w:cs="Arial"/>
                <w:bCs/>
                <w:szCs w:val="18"/>
              </w:rPr>
              <w:t>±0.7 dB, f ≤ 3.0GHz</w:t>
            </w:r>
          </w:p>
          <w:p w14:paraId="183C104B" w14:textId="77777777" w:rsidR="00975C97" w:rsidRPr="0001701A" w:rsidRDefault="00975C97" w:rsidP="00C971DC">
            <w:pPr>
              <w:pStyle w:val="TAL"/>
              <w:rPr>
                <w:rFonts w:cs="Arial"/>
                <w:bCs/>
                <w:szCs w:val="18"/>
              </w:rPr>
            </w:pPr>
            <w:r w:rsidRPr="0001701A">
              <w:rPr>
                <w:rFonts w:cs="Arial"/>
                <w:bCs/>
                <w:szCs w:val="18"/>
              </w:rPr>
              <w:t>±1.0 dB, 3.0GHz &lt; f ≤ 4.2GHz</w:t>
            </w:r>
          </w:p>
          <w:p w14:paraId="5349D64D" w14:textId="77777777" w:rsidR="00975C97" w:rsidRPr="0001701A" w:rsidRDefault="00975C97" w:rsidP="00C971DC">
            <w:pPr>
              <w:pStyle w:val="TAL"/>
              <w:rPr>
                <w:rFonts w:cs="Arial"/>
                <w:bCs/>
                <w:szCs w:val="18"/>
              </w:rPr>
            </w:pPr>
            <w:r w:rsidRPr="0001701A">
              <w:rPr>
                <w:rFonts w:cs="Arial"/>
                <w:bCs/>
                <w:szCs w:val="18"/>
              </w:rPr>
              <w:t>±1.5 dB, 4.2GHz &lt; f ≤ 6GHz</w:t>
            </w:r>
          </w:p>
          <w:p w14:paraId="52AF25A2" w14:textId="77777777" w:rsidR="00975C97" w:rsidRPr="0001701A" w:rsidRDefault="00975C97" w:rsidP="00C971DC">
            <w:pPr>
              <w:pStyle w:val="TAL"/>
              <w:rPr>
                <w:rFonts w:cs="Arial"/>
                <w:bCs/>
                <w:szCs w:val="18"/>
              </w:rPr>
            </w:pPr>
          </w:p>
          <w:p w14:paraId="244393A4" w14:textId="77777777" w:rsidR="00975C97" w:rsidRPr="0001701A" w:rsidRDefault="00975C97" w:rsidP="00C971DC">
            <w:pPr>
              <w:pStyle w:val="TAL"/>
              <w:rPr>
                <w:rFonts w:cs="Arial"/>
                <w:bCs/>
                <w:szCs w:val="18"/>
              </w:rPr>
            </w:pPr>
            <w:r w:rsidRPr="0001701A">
              <w:rPr>
                <w:rFonts w:cs="Arial"/>
              </w:rPr>
              <w:t>Uplink power measurement same as 6.2.1</w:t>
            </w:r>
          </w:p>
        </w:tc>
        <w:tc>
          <w:tcPr>
            <w:tcW w:w="2720" w:type="dxa"/>
          </w:tcPr>
          <w:p w14:paraId="4F83C19C" w14:textId="77777777" w:rsidR="00975C97" w:rsidRPr="0001701A" w:rsidRDefault="00975C97" w:rsidP="00C971DC">
            <w:pPr>
              <w:pStyle w:val="TAL"/>
              <w:rPr>
                <w:rFonts w:ascii="Symbol" w:hAnsi="Symbol" w:cs="v4.2.0"/>
                <w:snapToGrid w:val="0"/>
                <w:lang w:eastAsia="sv-SE"/>
              </w:rPr>
            </w:pPr>
          </w:p>
        </w:tc>
      </w:tr>
      <w:tr w:rsidR="00975C97" w:rsidRPr="0001701A" w14:paraId="7E884FEC" w14:textId="77777777" w:rsidTr="00C971DC">
        <w:trPr>
          <w:cantSplit/>
          <w:jc w:val="center"/>
        </w:trPr>
        <w:tc>
          <w:tcPr>
            <w:tcW w:w="2435" w:type="dxa"/>
          </w:tcPr>
          <w:p w14:paraId="0BF48155" w14:textId="77777777" w:rsidR="00975C97" w:rsidRPr="0001701A" w:rsidRDefault="00975C97" w:rsidP="00C971DC">
            <w:pPr>
              <w:pStyle w:val="TAL"/>
              <w:rPr>
                <w:rFonts w:cs="v4.2.0"/>
              </w:rPr>
            </w:pPr>
            <w:r w:rsidRPr="0001701A">
              <w:rPr>
                <w:rFonts w:cs="v4.2.0"/>
              </w:rPr>
              <w:t>7.4A Maximum input level for CA</w:t>
            </w:r>
          </w:p>
          <w:p w14:paraId="3E1256CC" w14:textId="77777777" w:rsidR="00975C97" w:rsidRPr="0001701A" w:rsidRDefault="00975C97" w:rsidP="00C971DC">
            <w:pPr>
              <w:pStyle w:val="TAL"/>
              <w:rPr>
                <w:rFonts w:cs="v4.2.0"/>
              </w:rPr>
            </w:pPr>
            <w:r w:rsidRPr="0001701A">
              <w:rPr>
                <w:rFonts w:cs="v4.2.0"/>
              </w:rPr>
              <w:t>(Same MU apply to all subsections including 7.4A.1, 7.4A.2, 7.4A.3, 7.4A.4, etc.)</w:t>
            </w:r>
          </w:p>
        </w:tc>
        <w:tc>
          <w:tcPr>
            <w:tcW w:w="4535" w:type="dxa"/>
          </w:tcPr>
          <w:p w14:paraId="60989D6F" w14:textId="77777777" w:rsidR="00975C97" w:rsidRPr="0001701A" w:rsidRDefault="00975C97" w:rsidP="00C971DC">
            <w:pPr>
              <w:pStyle w:val="TAL"/>
              <w:rPr>
                <w:rFonts w:cs="Arial"/>
                <w:bCs/>
                <w:szCs w:val="18"/>
              </w:rPr>
            </w:pPr>
            <w:r w:rsidRPr="0001701A">
              <w:rPr>
                <w:rFonts w:cs="v4.2.0"/>
              </w:rPr>
              <w:t>Same as 7.4 for each component carrier</w:t>
            </w:r>
          </w:p>
        </w:tc>
        <w:tc>
          <w:tcPr>
            <w:tcW w:w="2720" w:type="dxa"/>
          </w:tcPr>
          <w:p w14:paraId="59DC968C" w14:textId="77777777" w:rsidR="00975C97" w:rsidRPr="0001701A" w:rsidRDefault="00975C97" w:rsidP="00C971DC">
            <w:pPr>
              <w:pStyle w:val="TAL"/>
              <w:rPr>
                <w:rFonts w:ascii="Symbol" w:hAnsi="Symbol" w:cs="v4.2.0"/>
                <w:snapToGrid w:val="0"/>
                <w:lang w:eastAsia="sv-SE"/>
              </w:rPr>
            </w:pPr>
          </w:p>
        </w:tc>
      </w:tr>
      <w:tr w:rsidR="00975C97" w:rsidRPr="0001701A" w14:paraId="21F49D62" w14:textId="77777777" w:rsidTr="00C971DC">
        <w:trPr>
          <w:cantSplit/>
          <w:jc w:val="center"/>
        </w:trPr>
        <w:tc>
          <w:tcPr>
            <w:tcW w:w="2435" w:type="dxa"/>
          </w:tcPr>
          <w:p w14:paraId="4E6F137C" w14:textId="77777777" w:rsidR="00975C97" w:rsidRPr="0001701A" w:rsidRDefault="00975C97" w:rsidP="00C971DC">
            <w:pPr>
              <w:pStyle w:val="TAL"/>
              <w:rPr>
                <w:rFonts w:cs="v4.2.0"/>
              </w:rPr>
            </w:pPr>
            <w:r w:rsidRPr="0001701A">
              <w:rPr>
                <w:rFonts w:cs="v4.2.0"/>
              </w:rPr>
              <w:t>7.4D Maximum input level for UL MIMO</w:t>
            </w:r>
          </w:p>
        </w:tc>
        <w:tc>
          <w:tcPr>
            <w:tcW w:w="4535" w:type="dxa"/>
          </w:tcPr>
          <w:p w14:paraId="164B548A" w14:textId="77777777" w:rsidR="00975C97" w:rsidRPr="0001701A" w:rsidRDefault="00975C97" w:rsidP="00C971DC">
            <w:pPr>
              <w:pStyle w:val="TAL"/>
              <w:rPr>
                <w:rFonts w:cs="Arial"/>
                <w:lang w:eastAsia="zh-CN"/>
              </w:rPr>
            </w:pPr>
            <w:r w:rsidRPr="0001701A">
              <w:rPr>
                <w:rFonts w:cs="Arial"/>
              </w:rPr>
              <w:t>Downlink power same as 7.4</w:t>
            </w:r>
          </w:p>
          <w:p w14:paraId="62F6F976" w14:textId="77777777" w:rsidR="00975C97" w:rsidRPr="0001701A" w:rsidRDefault="00975C97" w:rsidP="00C971DC">
            <w:pPr>
              <w:pStyle w:val="TAL"/>
              <w:rPr>
                <w:rFonts w:cs="Arial"/>
                <w:lang w:eastAsia="zh-CN"/>
              </w:rPr>
            </w:pPr>
          </w:p>
          <w:p w14:paraId="37CD2113"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537A9D62" w14:textId="77777777" w:rsidR="00975C97" w:rsidRPr="0001701A" w:rsidRDefault="00975C97" w:rsidP="00C971DC">
            <w:pPr>
              <w:pStyle w:val="TAL"/>
              <w:rPr>
                <w:rFonts w:ascii="Symbol" w:hAnsi="Symbol" w:cs="v4.2.0"/>
                <w:snapToGrid w:val="0"/>
                <w:lang w:eastAsia="sv-SE"/>
              </w:rPr>
            </w:pPr>
            <w:r w:rsidRPr="0001701A">
              <w:t>The overall UL power is the linear sum of the output powers over all Tx antenna connectors</w:t>
            </w:r>
          </w:p>
        </w:tc>
      </w:tr>
      <w:tr w:rsidR="00975C97" w:rsidRPr="0001701A" w14:paraId="5DF60778" w14:textId="77777777" w:rsidTr="00C971DC">
        <w:trPr>
          <w:cantSplit/>
          <w:jc w:val="center"/>
        </w:trPr>
        <w:tc>
          <w:tcPr>
            <w:tcW w:w="2435" w:type="dxa"/>
          </w:tcPr>
          <w:p w14:paraId="404677D7" w14:textId="77777777" w:rsidR="00975C97" w:rsidRPr="0001701A" w:rsidRDefault="00975C97" w:rsidP="00C971DC">
            <w:pPr>
              <w:pStyle w:val="TAL"/>
              <w:rPr>
                <w:rFonts w:cs="v4.2.0"/>
              </w:rPr>
            </w:pPr>
            <w:r w:rsidRPr="0001701A">
              <w:rPr>
                <w:rFonts w:cs="v4.2.0"/>
              </w:rPr>
              <w:t>7.5 Adjacent channel selectivity</w:t>
            </w:r>
          </w:p>
        </w:tc>
        <w:tc>
          <w:tcPr>
            <w:tcW w:w="4535" w:type="dxa"/>
          </w:tcPr>
          <w:p w14:paraId="6A7058A2" w14:textId="77777777" w:rsidR="00975C97" w:rsidRPr="0001701A" w:rsidRDefault="00975C97" w:rsidP="00C971DC">
            <w:pPr>
              <w:pStyle w:val="TAL"/>
              <w:rPr>
                <w:rFonts w:cs="v4.2.0"/>
              </w:rPr>
            </w:pPr>
            <w:r w:rsidRPr="0001701A">
              <w:rPr>
                <w:rFonts w:cs="v4.2.0"/>
              </w:rPr>
              <w:t>ACS value</w:t>
            </w:r>
          </w:p>
          <w:p w14:paraId="73051D69" w14:textId="77777777" w:rsidR="00975C97" w:rsidRPr="0001701A" w:rsidRDefault="00975C97" w:rsidP="00C971DC">
            <w:pPr>
              <w:pStyle w:val="TAL"/>
              <w:rPr>
                <w:rFonts w:cs="v4.2.0"/>
              </w:rPr>
            </w:pPr>
            <w:r w:rsidRPr="0001701A">
              <w:rPr>
                <w:rFonts w:cs="Arial"/>
                <w:bCs/>
                <w:szCs w:val="18"/>
              </w:rPr>
              <w:t>±1.6 dB, f ≤ 3.0GHz</w:t>
            </w:r>
          </w:p>
          <w:p w14:paraId="264627D4" w14:textId="77777777" w:rsidR="00975C97" w:rsidRPr="0001701A" w:rsidRDefault="00975C97" w:rsidP="00C971DC">
            <w:pPr>
              <w:pStyle w:val="TAL"/>
              <w:rPr>
                <w:rFonts w:cs="v4.2.0"/>
              </w:rPr>
            </w:pPr>
            <w:r w:rsidRPr="0001701A">
              <w:rPr>
                <w:rFonts w:cs="Arial"/>
                <w:bCs/>
                <w:szCs w:val="18"/>
              </w:rPr>
              <w:t>±2.3 dB, 3.0GHz &lt; f ≤ 4.2GHz</w:t>
            </w:r>
          </w:p>
          <w:p w14:paraId="6C72AC08" w14:textId="77777777" w:rsidR="00975C97" w:rsidRPr="0001701A" w:rsidRDefault="00975C97" w:rsidP="00C971DC">
            <w:pPr>
              <w:pStyle w:val="TAL"/>
              <w:rPr>
                <w:rFonts w:cs="v4.2.0"/>
              </w:rPr>
            </w:pPr>
            <w:r w:rsidRPr="0001701A">
              <w:rPr>
                <w:rFonts w:cs="Arial"/>
                <w:bCs/>
                <w:szCs w:val="18"/>
              </w:rPr>
              <w:t>±3.0 dB, 4.2GHz &lt; f ≤ 6.0GHz</w:t>
            </w:r>
          </w:p>
          <w:p w14:paraId="063E9BB5" w14:textId="77777777" w:rsidR="00975C97" w:rsidRPr="0001701A" w:rsidRDefault="00975C97" w:rsidP="00C971DC">
            <w:pPr>
              <w:pStyle w:val="TAL"/>
              <w:rPr>
                <w:rFonts w:cs="v4.2.0"/>
              </w:rPr>
            </w:pPr>
          </w:p>
          <w:p w14:paraId="2AE81857" w14:textId="77777777" w:rsidR="00975C97" w:rsidRPr="0001701A" w:rsidRDefault="00975C97" w:rsidP="00C971DC">
            <w:pPr>
              <w:pStyle w:val="TAL"/>
              <w:rPr>
                <w:rFonts w:cs="v4.2.0"/>
              </w:rPr>
            </w:pPr>
            <w:r w:rsidRPr="0001701A">
              <w:rPr>
                <w:rFonts w:cs="Arial"/>
              </w:rPr>
              <w:t>Uplink power measurement same as 6.2.1</w:t>
            </w:r>
          </w:p>
        </w:tc>
        <w:tc>
          <w:tcPr>
            <w:tcW w:w="2720" w:type="dxa"/>
          </w:tcPr>
          <w:p w14:paraId="24FA942E" w14:textId="77777777" w:rsidR="00975C97" w:rsidRPr="0001701A" w:rsidRDefault="00975C97" w:rsidP="00C971DC">
            <w:pPr>
              <w:spacing w:after="120"/>
              <w:rPr>
                <w:rFonts w:ascii="Arial" w:hAnsi="Arial"/>
                <w:sz w:val="18"/>
                <w:lang w:eastAsia="sv-SE"/>
              </w:rPr>
            </w:pPr>
            <w:r w:rsidRPr="0001701A">
              <w:rPr>
                <w:rFonts w:ascii="Arial" w:hAnsi="Arial"/>
                <w:sz w:val="18"/>
                <w:lang w:eastAsia="sv-SE"/>
              </w:rPr>
              <w:t>Overall ACS uncertainty comprises three quantities:</w:t>
            </w:r>
          </w:p>
          <w:p w14:paraId="3C1362A2" w14:textId="77777777" w:rsidR="00975C97" w:rsidRPr="0001701A" w:rsidRDefault="00975C97" w:rsidP="00C971DC">
            <w:pPr>
              <w:spacing w:after="0"/>
              <w:rPr>
                <w:rFonts w:ascii="Arial" w:hAnsi="Arial"/>
                <w:sz w:val="18"/>
                <w:lang w:eastAsia="sv-SE"/>
              </w:rPr>
            </w:pPr>
            <w:r w:rsidRPr="0001701A">
              <w:rPr>
                <w:rFonts w:ascii="Arial" w:hAnsi="Arial"/>
                <w:sz w:val="18"/>
                <w:lang w:eastAsia="sv-SE"/>
              </w:rPr>
              <w:t>1. Wanted signal level error</w:t>
            </w:r>
          </w:p>
          <w:p w14:paraId="4EBBA3FD" w14:textId="77777777" w:rsidR="00975C97" w:rsidRPr="0001701A" w:rsidRDefault="00975C97" w:rsidP="00C971DC">
            <w:pPr>
              <w:spacing w:after="0"/>
              <w:rPr>
                <w:rFonts w:ascii="Arial" w:hAnsi="Arial"/>
                <w:sz w:val="18"/>
                <w:lang w:eastAsia="sv-SE"/>
              </w:rPr>
            </w:pPr>
            <w:r w:rsidRPr="0001701A">
              <w:rPr>
                <w:rFonts w:ascii="Arial" w:hAnsi="Arial"/>
                <w:sz w:val="18"/>
                <w:lang w:eastAsia="sv-SE"/>
              </w:rPr>
              <w:t>2. Interferer signal level error</w:t>
            </w:r>
          </w:p>
          <w:p w14:paraId="0F8EF129" w14:textId="77777777" w:rsidR="00975C97" w:rsidRPr="0001701A" w:rsidRDefault="00975C97" w:rsidP="00C971DC">
            <w:pPr>
              <w:rPr>
                <w:rFonts w:ascii="Arial" w:hAnsi="Arial"/>
                <w:sz w:val="18"/>
                <w:lang w:eastAsia="sv-SE"/>
              </w:rPr>
            </w:pPr>
            <w:r w:rsidRPr="0001701A">
              <w:rPr>
                <w:rFonts w:ascii="Arial" w:hAnsi="Arial"/>
                <w:sz w:val="18"/>
                <w:lang w:eastAsia="sv-SE"/>
              </w:rPr>
              <w:t>3. Additional impact of interferer ACLR</w:t>
            </w:r>
          </w:p>
          <w:p w14:paraId="79C679F9" w14:textId="77777777" w:rsidR="00975C97" w:rsidRPr="0001701A" w:rsidRDefault="00975C97" w:rsidP="00C971DC">
            <w:pPr>
              <w:rPr>
                <w:rFonts w:ascii="Arial" w:hAnsi="Arial"/>
                <w:sz w:val="18"/>
                <w:lang w:eastAsia="sv-SE"/>
              </w:rPr>
            </w:pPr>
            <w:r w:rsidRPr="0001701A">
              <w:rPr>
                <w:rFonts w:ascii="Arial" w:hAnsi="Arial"/>
                <w:sz w:val="18"/>
                <w:lang w:eastAsia="sv-SE"/>
              </w:rPr>
              <w:t xml:space="preserve">Items 1 and 2 are assumed to be uncorrelated so can be root sum squared to provide the ratio error of the two signals. </w:t>
            </w:r>
            <w:r w:rsidRPr="0001701A">
              <w:rPr>
                <w:rFonts w:ascii="Arial" w:hAnsi="Arial"/>
                <w:sz w:val="18"/>
              </w:rPr>
              <w:t>The interferer ACLR effect is systematic, and is added arithmetically.</w:t>
            </w:r>
          </w:p>
          <w:p w14:paraId="4E423B9E" w14:textId="77777777" w:rsidR="00975C97" w:rsidRPr="0001701A" w:rsidRDefault="00975C97" w:rsidP="00C971DC">
            <w:pPr>
              <w:rPr>
                <w:rFonts w:ascii="Arial" w:hAnsi="Arial"/>
                <w:sz w:val="18"/>
                <w:lang w:eastAsia="sv-SE"/>
              </w:rPr>
            </w:pPr>
            <w:r w:rsidRPr="0001701A">
              <w:rPr>
                <w:rFonts w:ascii="Arial" w:hAnsi="Arial"/>
                <w:sz w:val="18"/>
                <w:lang w:eastAsia="sv-SE"/>
              </w:rPr>
              <w:t>Test System uncertainty = [SQRT (wanted_level_error</w:t>
            </w:r>
            <w:r w:rsidRPr="0001701A">
              <w:rPr>
                <w:rFonts w:ascii="Arial" w:hAnsi="Arial"/>
                <w:sz w:val="18"/>
                <w:vertAlign w:val="superscript"/>
                <w:lang w:eastAsia="sv-SE"/>
              </w:rPr>
              <w:t>2</w:t>
            </w:r>
            <w:r w:rsidRPr="0001701A">
              <w:rPr>
                <w:rFonts w:ascii="Arial" w:hAnsi="Arial"/>
                <w:sz w:val="18"/>
                <w:lang w:eastAsia="sv-SE"/>
              </w:rPr>
              <w:t xml:space="preserve"> + interferer_level_error</w:t>
            </w:r>
            <w:r w:rsidRPr="0001701A">
              <w:rPr>
                <w:rFonts w:ascii="Arial" w:hAnsi="Arial"/>
                <w:sz w:val="18"/>
                <w:vertAlign w:val="superscript"/>
                <w:lang w:eastAsia="sv-SE"/>
              </w:rPr>
              <w:t>2</w:t>
            </w:r>
            <w:r w:rsidRPr="0001701A">
              <w:rPr>
                <w:rFonts w:ascii="Arial" w:hAnsi="Arial"/>
                <w:sz w:val="18"/>
                <w:lang w:eastAsia="sv-SE"/>
              </w:rPr>
              <w:t>)] + ACLR effect.</w:t>
            </w:r>
          </w:p>
        </w:tc>
      </w:tr>
      <w:tr w:rsidR="00975C97" w:rsidRPr="0001701A" w14:paraId="49AF8FB9" w14:textId="77777777" w:rsidTr="00C971DC">
        <w:trPr>
          <w:cantSplit/>
          <w:jc w:val="center"/>
        </w:trPr>
        <w:tc>
          <w:tcPr>
            <w:tcW w:w="2435" w:type="dxa"/>
          </w:tcPr>
          <w:p w14:paraId="42897616" w14:textId="77777777" w:rsidR="00975C97" w:rsidRPr="0001701A" w:rsidRDefault="00975C97" w:rsidP="00C971DC">
            <w:pPr>
              <w:pStyle w:val="TAL"/>
              <w:rPr>
                <w:rFonts w:cs="v4.2.0"/>
              </w:rPr>
            </w:pPr>
            <w:r w:rsidRPr="0001701A">
              <w:rPr>
                <w:rFonts w:cs="v4.2.0"/>
              </w:rPr>
              <w:t>7.5A Adjacent channel selectivity for CA</w:t>
            </w:r>
          </w:p>
          <w:p w14:paraId="2E840E9F" w14:textId="77777777" w:rsidR="00975C97" w:rsidRPr="0001701A" w:rsidRDefault="00975C97" w:rsidP="00C971DC">
            <w:pPr>
              <w:pStyle w:val="TAL"/>
              <w:rPr>
                <w:rFonts w:cs="v4.2.0"/>
              </w:rPr>
            </w:pPr>
            <w:r w:rsidRPr="0001701A">
              <w:rPr>
                <w:rFonts w:cs="v4.2.0"/>
              </w:rPr>
              <w:t>(Same MU apply to all subsections including 7.5A.1, 7.5A.2, 7.5A.3, 7.5A.4, etc.)</w:t>
            </w:r>
          </w:p>
        </w:tc>
        <w:tc>
          <w:tcPr>
            <w:tcW w:w="4535" w:type="dxa"/>
          </w:tcPr>
          <w:p w14:paraId="1B31C16E" w14:textId="77777777" w:rsidR="00975C97" w:rsidRPr="0001701A" w:rsidRDefault="00975C97" w:rsidP="00C971DC">
            <w:pPr>
              <w:pStyle w:val="TAL"/>
              <w:rPr>
                <w:rFonts w:cs="v4.2.0"/>
              </w:rPr>
            </w:pPr>
            <w:r w:rsidRPr="0001701A">
              <w:rPr>
                <w:rFonts w:cs="v4.2.0"/>
              </w:rPr>
              <w:t>Same as 7.5 for each component carrier</w:t>
            </w:r>
          </w:p>
        </w:tc>
        <w:tc>
          <w:tcPr>
            <w:tcW w:w="2720" w:type="dxa"/>
          </w:tcPr>
          <w:p w14:paraId="5ED6605E" w14:textId="77777777" w:rsidR="00975C97" w:rsidRPr="0001701A" w:rsidRDefault="00975C97" w:rsidP="00C971DC">
            <w:pPr>
              <w:spacing w:after="120"/>
              <w:rPr>
                <w:rFonts w:ascii="Arial" w:hAnsi="Arial" w:cs="v4.2.0"/>
                <w:sz w:val="18"/>
              </w:rPr>
            </w:pPr>
            <w:r w:rsidRPr="0001701A">
              <w:rPr>
                <w:rFonts w:ascii="Arial" w:hAnsi="Arial" w:cs="v4.2.0"/>
                <w:sz w:val="18"/>
              </w:rPr>
              <w:t>Same as 7.5</w:t>
            </w:r>
          </w:p>
          <w:p w14:paraId="613BD3F5" w14:textId="77777777" w:rsidR="00975C97" w:rsidRPr="0001701A" w:rsidRDefault="00975C97" w:rsidP="00C971DC">
            <w:pPr>
              <w:spacing w:after="120"/>
              <w:rPr>
                <w:rFonts w:ascii="Arial" w:hAnsi="Arial" w:cs="v4.2.0"/>
                <w:sz w:val="18"/>
              </w:rPr>
            </w:pPr>
            <w:r w:rsidRPr="0001701A">
              <w:rPr>
                <w:rFonts w:ascii="Arial" w:hAnsi="Arial" w:cs="v4.2.0"/>
                <w:sz w:val="18"/>
              </w:rPr>
              <w:t>The wanted signal level uncertainty applies for each CC.</w:t>
            </w:r>
          </w:p>
          <w:p w14:paraId="4F3F47BA" w14:textId="77777777" w:rsidR="00975C97" w:rsidRPr="0001701A" w:rsidRDefault="00975C97" w:rsidP="00C971DC">
            <w:pPr>
              <w:spacing w:after="120"/>
              <w:rPr>
                <w:rFonts w:ascii="Arial" w:hAnsi="Arial"/>
                <w:sz w:val="18"/>
                <w:lang w:eastAsia="sv-SE"/>
              </w:rPr>
            </w:pPr>
            <w:r w:rsidRPr="0001701A">
              <w:rPr>
                <w:rFonts w:ascii="Arial" w:hAnsi="Arial" w:cs="v4.2.0"/>
                <w:sz w:val="18"/>
              </w:rPr>
              <w:t>Overall ACS uncertainty calculation includes the uncertainty for wanted level error only once, as the uncertainty of other CCs is not expected to have any significant effect.</w:t>
            </w:r>
          </w:p>
        </w:tc>
      </w:tr>
      <w:tr w:rsidR="00975C97" w:rsidRPr="0001701A" w14:paraId="09569DD3" w14:textId="77777777" w:rsidTr="00C971DC">
        <w:trPr>
          <w:cantSplit/>
          <w:jc w:val="center"/>
        </w:trPr>
        <w:tc>
          <w:tcPr>
            <w:tcW w:w="2435" w:type="dxa"/>
          </w:tcPr>
          <w:p w14:paraId="6F298E49" w14:textId="77777777" w:rsidR="00975C97" w:rsidRPr="0001701A" w:rsidRDefault="00975C97" w:rsidP="00C971DC">
            <w:pPr>
              <w:pStyle w:val="TAL"/>
              <w:rPr>
                <w:rFonts w:cs="v4.2.0"/>
              </w:rPr>
            </w:pPr>
            <w:r w:rsidRPr="0001701A">
              <w:rPr>
                <w:rFonts w:cs="v4.2.0"/>
              </w:rPr>
              <w:t>7.5D Adjacent channel selectivity for UL MIMO</w:t>
            </w:r>
          </w:p>
        </w:tc>
        <w:tc>
          <w:tcPr>
            <w:tcW w:w="4535" w:type="dxa"/>
          </w:tcPr>
          <w:p w14:paraId="28447DCF" w14:textId="77777777" w:rsidR="00975C97" w:rsidRPr="0001701A" w:rsidRDefault="00975C97" w:rsidP="00C971DC">
            <w:pPr>
              <w:pStyle w:val="TAL"/>
              <w:rPr>
                <w:rFonts w:cs="Arial"/>
                <w:lang w:eastAsia="zh-CN"/>
              </w:rPr>
            </w:pPr>
            <w:r w:rsidRPr="0001701A">
              <w:rPr>
                <w:rFonts w:cs="v4.2.0"/>
              </w:rPr>
              <w:t xml:space="preserve">ACS value </w:t>
            </w:r>
            <w:r w:rsidRPr="0001701A">
              <w:rPr>
                <w:rFonts w:cs="Arial"/>
              </w:rPr>
              <w:t>same as 7.5</w:t>
            </w:r>
          </w:p>
          <w:p w14:paraId="669B2844" w14:textId="77777777" w:rsidR="00975C97" w:rsidRPr="0001701A" w:rsidRDefault="00975C97" w:rsidP="00C971DC">
            <w:pPr>
              <w:pStyle w:val="TAL"/>
              <w:rPr>
                <w:rFonts w:cs="Arial"/>
                <w:lang w:eastAsia="zh-CN"/>
              </w:rPr>
            </w:pPr>
          </w:p>
          <w:p w14:paraId="6964B023" w14:textId="77777777" w:rsidR="00975C97" w:rsidRPr="0001701A" w:rsidRDefault="00975C97" w:rsidP="00C971DC">
            <w:pPr>
              <w:pStyle w:val="TAL"/>
              <w:rPr>
                <w:rFonts w:cs="v4.2.0"/>
              </w:rPr>
            </w:pPr>
            <w:r w:rsidRPr="0001701A">
              <w:rPr>
                <w:rFonts w:cs="Arial"/>
              </w:rPr>
              <w:t>Uplink power measurement same as 6.2D.1</w:t>
            </w:r>
          </w:p>
        </w:tc>
        <w:tc>
          <w:tcPr>
            <w:tcW w:w="2720" w:type="dxa"/>
          </w:tcPr>
          <w:p w14:paraId="56C61D15" w14:textId="77777777" w:rsidR="00975C97" w:rsidRPr="0001701A" w:rsidRDefault="00975C97" w:rsidP="00C971DC">
            <w:pPr>
              <w:spacing w:after="120"/>
              <w:rPr>
                <w:rFonts w:ascii="Arial" w:hAnsi="Arial"/>
                <w:sz w:val="18"/>
                <w:lang w:eastAsia="sv-SE"/>
              </w:rPr>
            </w:pPr>
            <w:r w:rsidRPr="0001701A">
              <w:rPr>
                <w:rFonts w:ascii="Arial" w:hAnsi="Arial"/>
                <w:sz w:val="18"/>
                <w:lang w:eastAsia="sv-SE"/>
              </w:rPr>
              <w:t>The overall UL power is the linear sum of the output powers over all Tx antenna connectors</w:t>
            </w:r>
          </w:p>
        </w:tc>
      </w:tr>
      <w:tr w:rsidR="00975C97" w:rsidRPr="0001701A" w14:paraId="72C88169" w14:textId="77777777" w:rsidTr="00C971DC">
        <w:trPr>
          <w:cantSplit/>
          <w:jc w:val="center"/>
        </w:trPr>
        <w:tc>
          <w:tcPr>
            <w:tcW w:w="2435" w:type="dxa"/>
          </w:tcPr>
          <w:p w14:paraId="5AF17068" w14:textId="77777777" w:rsidR="00975C97" w:rsidRPr="0001701A" w:rsidRDefault="00975C97" w:rsidP="00C971DC">
            <w:pPr>
              <w:pStyle w:val="TAL"/>
              <w:rPr>
                <w:rFonts w:cs="v4.2.0"/>
              </w:rPr>
            </w:pPr>
            <w:r w:rsidRPr="0001701A">
              <w:rPr>
                <w:rFonts w:cs="v4.2.0"/>
              </w:rPr>
              <w:lastRenderedPageBreak/>
              <w:t xml:space="preserve">7.6.2 </w:t>
            </w:r>
            <w:proofErr w:type="spellStart"/>
            <w:r w:rsidRPr="0001701A">
              <w:rPr>
                <w:rFonts w:cs="v4.2.0"/>
              </w:rPr>
              <w:t>Inband</w:t>
            </w:r>
            <w:proofErr w:type="spellEnd"/>
            <w:r w:rsidRPr="0001701A">
              <w:rPr>
                <w:rFonts w:cs="v4.2.0"/>
              </w:rPr>
              <w:t xml:space="preserve"> Blocking</w:t>
            </w:r>
          </w:p>
        </w:tc>
        <w:tc>
          <w:tcPr>
            <w:tcW w:w="4535" w:type="dxa"/>
          </w:tcPr>
          <w:p w14:paraId="7B722DEE" w14:textId="77777777" w:rsidR="00975C97" w:rsidRPr="0001701A" w:rsidRDefault="00975C97" w:rsidP="00C971DC">
            <w:pPr>
              <w:pStyle w:val="TAL"/>
              <w:rPr>
                <w:rFonts w:cs="v4.2.0"/>
              </w:rPr>
            </w:pPr>
            <w:r w:rsidRPr="0001701A">
              <w:rPr>
                <w:rFonts w:cs="v4.2.0"/>
              </w:rPr>
              <w:t>Blocking</w:t>
            </w:r>
          </w:p>
          <w:p w14:paraId="6658EFBB" w14:textId="77777777" w:rsidR="00975C97" w:rsidRPr="0001701A" w:rsidRDefault="00975C97" w:rsidP="00C971DC">
            <w:pPr>
              <w:pStyle w:val="TAL"/>
              <w:rPr>
                <w:rFonts w:cs="v4.2.0"/>
              </w:rPr>
            </w:pPr>
            <w:r w:rsidRPr="0001701A">
              <w:rPr>
                <w:rFonts w:cs="Arial"/>
                <w:bCs/>
                <w:szCs w:val="18"/>
              </w:rPr>
              <w:t>±1.6 dB, f ≤ 3.0GHz</w:t>
            </w:r>
          </w:p>
          <w:p w14:paraId="7CF1C4E7" w14:textId="77777777" w:rsidR="00975C97" w:rsidRPr="0001701A" w:rsidRDefault="00975C97" w:rsidP="00C971DC">
            <w:pPr>
              <w:pStyle w:val="TAL"/>
              <w:rPr>
                <w:rFonts w:cs="v4.2.0"/>
              </w:rPr>
            </w:pPr>
            <w:r w:rsidRPr="0001701A">
              <w:rPr>
                <w:rFonts w:cs="Arial"/>
                <w:bCs/>
                <w:szCs w:val="18"/>
              </w:rPr>
              <w:t>±2.3 dB, 3.0GHz &lt; f ≤ 4.2GHz</w:t>
            </w:r>
          </w:p>
          <w:p w14:paraId="621BC84E" w14:textId="77777777" w:rsidR="00975C97" w:rsidRPr="0001701A" w:rsidRDefault="00975C97" w:rsidP="00C971DC">
            <w:pPr>
              <w:pStyle w:val="TAL"/>
              <w:rPr>
                <w:rFonts w:cs="v4.2.0"/>
              </w:rPr>
            </w:pPr>
            <w:r w:rsidRPr="0001701A">
              <w:rPr>
                <w:rFonts w:cs="Arial"/>
                <w:bCs/>
                <w:szCs w:val="18"/>
              </w:rPr>
              <w:t>±3.0 dB, 4.2GHz &lt; f ≤ 6.0GHz</w:t>
            </w:r>
          </w:p>
          <w:p w14:paraId="5EE031E0" w14:textId="77777777" w:rsidR="00975C97" w:rsidRPr="0001701A" w:rsidRDefault="00975C97" w:rsidP="00C971DC">
            <w:pPr>
              <w:pStyle w:val="TAL"/>
              <w:rPr>
                <w:rFonts w:cs="v4.2.0"/>
              </w:rPr>
            </w:pPr>
          </w:p>
          <w:p w14:paraId="59E63A89" w14:textId="77777777" w:rsidR="00975C97" w:rsidRPr="0001701A" w:rsidRDefault="00975C97" w:rsidP="00C971DC">
            <w:pPr>
              <w:pStyle w:val="TAL"/>
              <w:rPr>
                <w:rFonts w:cs="v4.2.0"/>
              </w:rPr>
            </w:pPr>
            <w:r w:rsidRPr="0001701A">
              <w:rPr>
                <w:rFonts w:cs="Arial"/>
              </w:rPr>
              <w:t>Uplink power measurement same as 6.2.1</w:t>
            </w:r>
          </w:p>
        </w:tc>
        <w:tc>
          <w:tcPr>
            <w:tcW w:w="2720" w:type="dxa"/>
          </w:tcPr>
          <w:p w14:paraId="706083A4" w14:textId="77777777" w:rsidR="00975C97" w:rsidRPr="0001701A" w:rsidRDefault="00975C97" w:rsidP="00C971DC">
            <w:pPr>
              <w:pStyle w:val="TAL"/>
              <w:rPr>
                <w:szCs w:val="18"/>
                <w:lang w:eastAsia="sv-SE"/>
              </w:rPr>
            </w:pPr>
            <w:r w:rsidRPr="0001701A">
              <w:rPr>
                <w:szCs w:val="18"/>
                <w:lang w:eastAsia="sv-SE"/>
              </w:rPr>
              <w:t>Overall blocking uncertainty can have these contributions:</w:t>
            </w:r>
          </w:p>
          <w:p w14:paraId="41A71DAB" w14:textId="77777777" w:rsidR="00975C97" w:rsidRPr="0001701A" w:rsidRDefault="00975C97" w:rsidP="00C971DC">
            <w:pPr>
              <w:pStyle w:val="TAL"/>
              <w:rPr>
                <w:szCs w:val="18"/>
                <w:lang w:eastAsia="sv-SE"/>
              </w:rPr>
            </w:pPr>
            <w:r w:rsidRPr="0001701A">
              <w:rPr>
                <w:szCs w:val="18"/>
                <w:lang w:eastAsia="sv-SE"/>
              </w:rPr>
              <w:t>1. Wanted signal level error</w:t>
            </w:r>
          </w:p>
          <w:p w14:paraId="432A02F6" w14:textId="77777777" w:rsidR="00975C97" w:rsidRPr="0001701A" w:rsidRDefault="00975C97" w:rsidP="00C971DC">
            <w:pPr>
              <w:pStyle w:val="TAL"/>
              <w:rPr>
                <w:szCs w:val="18"/>
                <w:lang w:eastAsia="sv-SE"/>
              </w:rPr>
            </w:pPr>
            <w:r w:rsidRPr="0001701A">
              <w:rPr>
                <w:szCs w:val="18"/>
                <w:lang w:eastAsia="sv-SE"/>
              </w:rPr>
              <w:t>2. Interferer signal level error</w:t>
            </w:r>
          </w:p>
          <w:p w14:paraId="3DC0690A" w14:textId="77777777" w:rsidR="00975C97" w:rsidRPr="0001701A" w:rsidRDefault="00975C97" w:rsidP="00C971DC">
            <w:pPr>
              <w:pStyle w:val="TAL"/>
              <w:rPr>
                <w:szCs w:val="18"/>
                <w:lang w:eastAsia="sv-SE"/>
              </w:rPr>
            </w:pPr>
            <w:r w:rsidRPr="0001701A">
              <w:rPr>
                <w:szCs w:val="18"/>
                <w:lang w:eastAsia="sv-SE"/>
              </w:rPr>
              <w:t>3. Interferer ACLR</w:t>
            </w:r>
          </w:p>
          <w:p w14:paraId="198A7E06" w14:textId="77777777" w:rsidR="00975C97" w:rsidRPr="0001701A" w:rsidRDefault="00975C97" w:rsidP="00C971DC">
            <w:pPr>
              <w:pStyle w:val="TAL"/>
              <w:rPr>
                <w:szCs w:val="18"/>
                <w:lang w:eastAsia="sv-SE"/>
              </w:rPr>
            </w:pPr>
            <w:r w:rsidRPr="0001701A">
              <w:rPr>
                <w:szCs w:val="18"/>
                <w:lang w:eastAsia="sv-SE"/>
              </w:rPr>
              <w:t>4. Interferer broadband noise</w:t>
            </w:r>
          </w:p>
          <w:p w14:paraId="71117A67" w14:textId="77777777" w:rsidR="00975C97" w:rsidRPr="0001701A" w:rsidRDefault="00975C97" w:rsidP="00C971DC">
            <w:pPr>
              <w:pStyle w:val="TAL"/>
              <w:rPr>
                <w:szCs w:val="18"/>
                <w:lang w:eastAsia="sv-SE"/>
              </w:rPr>
            </w:pPr>
            <w:r w:rsidRPr="0001701A">
              <w:rPr>
                <w:szCs w:val="18"/>
                <w:lang w:eastAsia="sv-SE"/>
              </w:rPr>
              <w:t xml:space="preserve">Items 1 and 2 are assumed to be uncorrelated so can be root sum squared to provide the ratio error of the two signals. </w:t>
            </w:r>
            <w:r w:rsidRPr="0001701A">
              <w:rPr>
                <w:szCs w:val="18"/>
              </w:rPr>
              <w:t xml:space="preserve">The </w:t>
            </w:r>
            <w:r w:rsidRPr="0001701A">
              <w:rPr>
                <w:szCs w:val="18"/>
                <w:lang w:eastAsia="sv-SE"/>
              </w:rPr>
              <w:t>Interferer ACLR or Broadband noise</w:t>
            </w:r>
            <w:r w:rsidRPr="0001701A">
              <w:rPr>
                <w:szCs w:val="18"/>
              </w:rPr>
              <w:t xml:space="preserve"> effect is systematic, and is added arithmetically.</w:t>
            </w:r>
          </w:p>
          <w:p w14:paraId="4691B389" w14:textId="77777777" w:rsidR="00975C97" w:rsidRPr="0001701A" w:rsidRDefault="00975C97" w:rsidP="00C971DC">
            <w:pPr>
              <w:pStyle w:val="TAL"/>
              <w:rPr>
                <w:szCs w:val="18"/>
                <w:lang w:eastAsia="sv-SE"/>
              </w:rPr>
            </w:pPr>
            <w:r w:rsidRPr="0001701A">
              <w:rPr>
                <w:szCs w:val="18"/>
                <w:lang w:eastAsia="sv-SE"/>
              </w:rPr>
              <w:t>Test System uncertainty = [SQRT (wanted_level_error</w:t>
            </w:r>
            <w:r w:rsidRPr="0001701A">
              <w:rPr>
                <w:szCs w:val="18"/>
                <w:vertAlign w:val="superscript"/>
                <w:lang w:eastAsia="sv-SE"/>
              </w:rPr>
              <w:t>2</w:t>
            </w:r>
            <w:r w:rsidRPr="0001701A">
              <w:rPr>
                <w:szCs w:val="18"/>
                <w:lang w:eastAsia="sv-SE"/>
              </w:rPr>
              <w:t xml:space="preserve"> + interferer_level_error</w:t>
            </w:r>
            <w:r w:rsidRPr="0001701A">
              <w:rPr>
                <w:szCs w:val="18"/>
                <w:vertAlign w:val="superscript"/>
                <w:lang w:eastAsia="sv-SE"/>
              </w:rPr>
              <w:t>2</w:t>
            </w:r>
            <w:r w:rsidRPr="0001701A">
              <w:rPr>
                <w:szCs w:val="18"/>
                <w:lang w:eastAsia="sv-SE"/>
              </w:rPr>
              <w:t>)] + ACLR effect + Broadband noise effect.</w:t>
            </w:r>
          </w:p>
          <w:p w14:paraId="5EA15AD2" w14:textId="77777777" w:rsidR="00975C97" w:rsidRPr="0001701A" w:rsidRDefault="00975C97" w:rsidP="00C971DC">
            <w:pPr>
              <w:pStyle w:val="TAL"/>
              <w:rPr>
                <w:szCs w:val="18"/>
                <w:u w:val="single"/>
              </w:rPr>
            </w:pPr>
            <w:r w:rsidRPr="0001701A">
              <w:rPr>
                <w:szCs w:val="18"/>
                <w:u w:val="single"/>
              </w:rPr>
              <w:t>In-band blocking, using modulated interferer:</w:t>
            </w:r>
          </w:p>
          <w:p w14:paraId="6F261223" w14:textId="77777777" w:rsidR="00975C97" w:rsidRPr="0001701A" w:rsidRDefault="00975C97" w:rsidP="00C971DC">
            <w:pPr>
              <w:pStyle w:val="TAL"/>
              <w:rPr>
                <w:szCs w:val="18"/>
                <w:lang w:eastAsia="sv-SE"/>
              </w:rPr>
            </w:pPr>
          </w:p>
          <w:p w14:paraId="2292BF7A" w14:textId="77777777" w:rsidR="00975C97" w:rsidRPr="0001701A" w:rsidRDefault="00975C97" w:rsidP="00C971DC">
            <w:pPr>
              <w:pStyle w:val="TAL"/>
              <w:rPr>
                <w:rFonts w:ascii="Symbol" w:hAnsi="Symbol" w:cs="v4.2.0"/>
                <w:snapToGrid w:val="0"/>
                <w:lang w:eastAsia="sv-SE"/>
              </w:rPr>
            </w:pPr>
            <w:r w:rsidRPr="0001701A">
              <w:rPr>
                <w:rFonts w:cs="Arial"/>
                <w:szCs w:val="18"/>
                <w:lang w:eastAsia="sv-SE"/>
              </w:rPr>
              <w:t>Broadband noise not applicable</w:t>
            </w:r>
          </w:p>
        </w:tc>
      </w:tr>
      <w:tr w:rsidR="00975C97" w:rsidRPr="0001701A" w14:paraId="7F221722" w14:textId="77777777" w:rsidTr="00C971DC">
        <w:trPr>
          <w:cantSplit/>
          <w:jc w:val="center"/>
        </w:trPr>
        <w:tc>
          <w:tcPr>
            <w:tcW w:w="2435" w:type="dxa"/>
          </w:tcPr>
          <w:p w14:paraId="11198E09" w14:textId="77777777" w:rsidR="00975C97" w:rsidRPr="0001701A" w:rsidRDefault="00975C97" w:rsidP="00C971DC">
            <w:pPr>
              <w:pStyle w:val="TAL"/>
              <w:rPr>
                <w:rFonts w:cs="v4.2.0"/>
              </w:rPr>
            </w:pPr>
            <w:r w:rsidRPr="0001701A">
              <w:rPr>
                <w:rFonts w:cs="v4.2.0"/>
              </w:rPr>
              <w:t>7.6.3 Out-of-band blocking</w:t>
            </w:r>
          </w:p>
        </w:tc>
        <w:tc>
          <w:tcPr>
            <w:tcW w:w="4535" w:type="dxa"/>
          </w:tcPr>
          <w:p w14:paraId="1C6AB089"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Wanted signal, f ≤ 3.0GHz</w:t>
            </w:r>
          </w:p>
          <w:p w14:paraId="44033343" w14:textId="77777777" w:rsidR="00975C97" w:rsidRPr="0001701A" w:rsidRDefault="00975C97" w:rsidP="00C971DC">
            <w:pPr>
              <w:pStyle w:val="TAL"/>
              <w:rPr>
                <w:rFonts w:cs="Arial"/>
              </w:rPr>
            </w:pPr>
            <w:r w:rsidRPr="0001701A">
              <w:rPr>
                <w:rFonts w:cs="Arial"/>
              </w:rPr>
              <w:t xml:space="preserve">±2.0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49D273B8" w14:textId="77777777" w:rsidR="00975C97" w:rsidRPr="0001701A" w:rsidRDefault="00975C97" w:rsidP="00C971DC">
            <w:pPr>
              <w:pStyle w:val="TAL"/>
              <w:rPr>
                <w:rFonts w:cs="Arial"/>
              </w:rPr>
            </w:pPr>
            <w:r w:rsidRPr="0001701A">
              <w:rPr>
                <w:rFonts w:cs="Arial"/>
              </w:rPr>
              <w:t xml:space="preserve">±3.9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29AE46A4" w14:textId="77777777" w:rsidR="00975C97" w:rsidRPr="0001701A" w:rsidRDefault="00975C97" w:rsidP="00C971DC">
            <w:pPr>
              <w:pStyle w:val="TAL"/>
              <w:rPr>
                <w:rFonts w:cs="Arial"/>
              </w:rPr>
            </w:pPr>
          </w:p>
          <w:p w14:paraId="1DD8D187"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Wanted signal, 3.0GHz &lt; f ≤ 4.2GHz</w:t>
            </w:r>
          </w:p>
          <w:p w14:paraId="21EAFA9E" w14:textId="77777777" w:rsidR="00975C97" w:rsidRPr="0001701A" w:rsidRDefault="00975C97" w:rsidP="00C971DC">
            <w:pPr>
              <w:pStyle w:val="TAL"/>
              <w:rPr>
                <w:rFonts w:cs="Arial"/>
              </w:rPr>
            </w:pPr>
            <w:r w:rsidRPr="0001701A">
              <w:rPr>
                <w:rFonts w:cs="Arial"/>
              </w:rPr>
              <w:t xml:space="preserve">±2.2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4E9D3951" w14:textId="77777777" w:rsidR="00975C97" w:rsidRPr="0001701A" w:rsidRDefault="00975C97" w:rsidP="00C971DC">
            <w:pPr>
              <w:pStyle w:val="TAL"/>
              <w:rPr>
                <w:rFonts w:cs="Arial"/>
              </w:rPr>
            </w:pPr>
            <w:r w:rsidRPr="0001701A">
              <w:rPr>
                <w:rFonts w:cs="Arial"/>
              </w:rPr>
              <w:t xml:space="preserve">±4.0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00ACC1EE" w14:textId="77777777" w:rsidR="00975C97" w:rsidRPr="0001701A" w:rsidRDefault="00975C97" w:rsidP="00C971DC">
            <w:pPr>
              <w:spacing w:after="0"/>
              <w:rPr>
                <w:rFonts w:ascii="Arial" w:hAnsi="Arial"/>
                <w:sz w:val="18"/>
                <w:szCs w:val="18"/>
                <w:lang w:eastAsia="sv-SE"/>
              </w:rPr>
            </w:pPr>
          </w:p>
          <w:p w14:paraId="7E987158"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Wanted signal, 4.2GHz &lt; f ≤ 6GHz</w:t>
            </w:r>
          </w:p>
          <w:p w14:paraId="39412B6A" w14:textId="77777777" w:rsidR="00975C97" w:rsidRPr="0001701A" w:rsidRDefault="00975C97" w:rsidP="00C971DC">
            <w:pPr>
              <w:pStyle w:val="TAL"/>
              <w:rPr>
                <w:rFonts w:cs="Arial"/>
              </w:rPr>
            </w:pPr>
            <w:r w:rsidRPr="0001701A">
              <w:rPr>
                <w:rFonts w:cs="Arial"/>
              </w:rPr>
              <w:t xml:space="preserve">±2.6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142B5CD9" w14:textId="77777777" w:rsidR="00975C97" w:rsidRPr="0001701A" w:rsidRDefault="00975C97" w:rsidP="00C971DC">
            <w:pPr>
              <w:pStyle w:val="TAL"/>
              <w:rPr>
                <w:rFonts w:cs="Arial"/>
              </w:rPr>
            </w:pPr>
            <w:r w:rsidRPr="0001701A">
              <w:rPr>
                <w:rFonts w:cs="Arial"/>
              </w:rPr>
              <w:t xml:space="preserve">±4.2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5E95B46A" w14:textId="77777777" w:rsidR="00975C97" w:rsidRPr="0001701A" w:rsidRDefault="00975C97" w:rsidP="00C971DC">
            <w:pPr>
              <w:spacing w:after="0"/>
              <w:rPr>
                <w:rFonts w:ascii="Arial" w:hAnsi="Arial"/>
                <w:sz w:val="18"/>
                <w:szCs w:val="18"/>
                <w:lang w:eastAsia="sv-SE"/>
              </w:rPr>
            </w:pPr>
          </w:p>
          <w:p w14:paraId="30374091" w14:textId="77777777" w:rsidR="00975C97" w:rsidRPr="0001701A" w:rsidRDefault="00975C97" w:rsidP="00C971DC">
            <w:pPr>
              <w:pStyle w:val="TAL"/>
              <w:rPr>
                <w:rFonts w:cs="Arial"/>
                <w:szCs w:val="18"/>
                <w:lang w:eastAsia="sv-SE"/>
              </w:rPr>
            </w:pPr>
            <w:r w:rsidRPr="0001701A">
              <w:rPr>
                <w:rFonts w:cs="Arial"/>
              </w:rPr>
              <w:t>Uplink power measurement same as 6.2.1</w:t>
            </w:r>
          </w:p>
        </w:tc>
        <w:tc>
          <w:tcPr>
            <w:tcW w:w="2720" w:type="dxa"/>
          </w:tcPr>
          <w:p w14:paraId="52B4D065" w14:textId="77777777" w:rsidR="00975C97" w:rsidRPr="0001701A" w:rsidRDefault="00975C97" w:rsidP="00C971DC">
            <w:pPr>
              <w:pStyle w:val="TAL"/>
              <w:rPr>
                <w:szCs w:val="18"/>
              </w:rPr>
            </w:pPr>
            <w:r w:rsidRPr="0001701A">
              <w:rPr>
                <w:szCs w:val="18"/>
              </w:rPr>
              <w:t>Out of band blocking, using CW interferer:</w:t>
            </w:r>
          </w:p>
          <w:p w14:paraId="7DAB84BC" w14:textId="77777777" w:rsidR="00975C97" w:rsidRPr="0001701A" w:rsidRDefault="00975C97" w:rsidP="00C971DC">
            <w:pPr>
              <w:spacing w:after="0"/>
              <w:rPr>
                <w:rFonts w:ascii="Arial" w:hAnsi="Arial"/>
                <w:sz w:val="18"/>
                <w:szCs w:val="18"/>
                <w:lang w:eastAsia="sv-SE"/>
              </w:rPr>
            </w:pPr>
          </w:p>
          <w:p w14:paraId="38101C87"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Interferer ACLR not applicable</w:t>
            </w:r>
          </w:p>
          <w:p w14:paraId="5D23472D" w14:textId="77777777" w:rsidR="00975C97" w:rsidRPr="0001701A" w:rsidRDefault="00975C97" w:rsidP="00C971DC">
            <w:pPr>
              <w:spacing w:after="120"/>
              <w:rPr>
                <w:rFonts w:ascii="Arial" w:hAnsi="Arial"/>
                <w:sz w:val="18"/>
                <w:szCs w:val="18"/>
                <w:lang w:eastAsia="sv-SE"/>
              </w:rPr>
            </w:pPr>
            <w:r w:rsidRPr="0001701A">
              <w:rPr>
                <w:rFonts w:ascii="Arial" w:hAnsi="Arial"/>
                <w:sz w:val="18"/>
                <w:szCs w:val="18"/>
                <w:lang w:eastAsia="sv-SE"/>
              </w:rPr>
              <w:t>Impact of interferer Broadband noise 0.</w:t>
            </w:r>
            <w:r w:rsidRPr="0001701A">
              <w:rPr>
                <w:rFonts w:ascii="Arial" w:hAnsi="Arial"/>
                <w:sz w:val="18"/>
                <w:szCs w:val="18"/>
              </w:rPr>
              <w:t>8</w:t>
            </w:r>
            <w:r w:rsidRPr="0001701A">
              <w:rPr>
                <w:rFonts w:ascii="Arial" w:hAnsi="Arial"/>
                <w:sz w:val="18"/>
                <w:szCs w:val="18"/>
                <w:lang w:eastAsia="sv-SE"/>
              </w:rPr>
              <w:t>dB</w:t>
            </w:r>
          </w:p>
          <w:p w14:paraId="2D6E64E9" w14:textId="77777777" w:rsidR="00975C97" w:rsidRPr="0001701A" w:rsidRDefault="00975C97" w:rsidP="00C971DC">
            <w:pPr>
              <w:pStyle w:val="TAL"/>
              <w:rPr>
                <w:rFonts w:ascii="Symbol" w:hAnsi="Symbol" w:cs="v4.2.0"/>
                <w:snapToGrid w:val="0"/>
                <w:lang w:eastAsia="sv-SE"/>
              </w:rPr>
            </w:pPr>
            <w:r w:rsidRPr="0001701A">
              <w:rPr>
                <w:szCs w:val="18"/>
                <w:lang w:eastAsia="sv-SE"/>
              </w:rPr>
              <w:t>Figures are combined to give Test System uncertainty, using formula given for 7.6.2</w:t>
            </w:r>
          </w:p>
        </w:tc>
      </w:tr>
      <w:tr w:rsidR="00975C97" w:rsidRPr="0001701A" w14:paraId="3BA55A3F" w14:textId="77777777" w:rsidTr="00C971DC">
        <w:trPr>
          <w:cantSplit/>
          <w:jc w:val="center"/>
        </w:trPr>
        <w:tc>
          <w:tcPr>
            <w:tcW w:w="2435" w:type="dxa"/>
          </w:tcPr>
          <w:p w14:paraId="59DE610C" w14:textId="77777777" w:rsidR="00975C97" w:rsidRPr="0001701A" w:rsidRDefault="00975C97" w:rsidP="00C971DC">
            <w:pPr>
              <w:pStyle w:val="TAL"/>
              <w:rPr>
                <w:rFonts w:cs="v4.2.0"/>
              </w:rPr>
            </w:pPr>
            <w:r w:rsidRPr="0001701A">
              <w:rPr>
                <w:rFonts w:cs="v4.2.0"/>
              </w:rPr>
              <w:t>7.6.4 Narrow band blocking</w:t>
            </w:r>
          </w:p>
        </w:tc>
        <w:tc>
          <w:tcPr>
            <w:tcW w:w="4535" w:type="dxa"/>
          </w:tcPr>
          <w:p w14:paraId="433DE034" w14:textId="77777777" w:rsidR="00975C97" w:rsidRPr="0001701A" w:rsidRDefault="00975C97" w:rsidP="00C971DC">
            <w:pPr>
              <w:pStyle w:val="TAL"/>
              <w:rPr>
                <w:rFonts w:cs="Arial"/>
                <w:bCs/>
                <w:szCs w:val="18"/>
              </w:rPr>
            </w:pPr>
            <w:r w:rsidRPr="0001701A">
              <w:rPr>
                <w:rFonts w:cs="Arial"/>
                <w:bCs/>
                <w:szCs w:val="18"/>
              </w:rPr>
              <w:t>Blocking</w:t>
            </w:r>
          </w:p>
          <w:p w14:paraId="37CEF25F" w14:textId="77777777" w:rsidR="00975C97" w:rsidRPr="0001701A" w:rsidRDefault="00975C97" w:rsidP="00C971DC">
            <w:pPr>
              <w:pStyle w:val="TAL"/>
              <w:rPr>
                <w:rFonts w:cs="Arial"/>
                <w:bCs/>
                <w:szCs w:val="18"/>
              </w:rPr>
            </w:pPr>
            <w:r w:rsidRPr="0001701A">
              <w:rPr>
                <w:rFonts w:cs="Arial"/>
                <w:bCs/>
                <w:szCs w:val="18"/>
              </w:rPr>
              <w:t>± 2.0dB, f ≤ 3.0GHz</w:t>
            </w:r>
          </w:p>
          <w:p w14:paraId="19350B4B" w14:textId="77777777" w:rsidR="00975C97" w:rsidRPr="0001701A" w:rsidRDefault="00975C97" w:rsidP="00C971DC">
            <w:pPr>
              <w:pStyle w:val="TAL"/>
              <w:rPr>
                <w:rFonts w:cs="Arial"/>
                <w:bCs/>
                <w:szCs w:val="18"/>
              </w:rPr>
            </w:pPr>
            <w:r w:rsidRPr="0001701A">
              <w:rPr>
                <w:rFonts w:cs="Arial"/>
                <w:bCs/>
                <w:szCs w:val="18"/>
              </w:rPr>
              <w:t>± 2.4dB, 3.0GHz &lt; f ≤ 4.2GHz</w:t>
            </w:r>
          </w:p>
          <w:p w14:paraId="22FEFB7D" w14:textId="77777777" w:rsidR="00975C97" w:rsidRPr="0001701A" w:rsidRDefault="00975C97" w:rsidP="00C971DC">
            <w:pPr>
              <w:pStyle w:val="TAL"/>
              <w:rPr>
                <w:rFonts w:cs="Arial"/>
                <w:bCs/>
                <w:szCs w:val="18"/>
              </w:rPr>
            </w:pPr>
            <w:r w:rsidRPr="0001701A">
              <w:rPr>
                <w:rFonts w:cs="Arial"/>
                <w:bCs/>
                <w:szCs w:val="18"/>
              </w:rPr>
              <w:t>± 3.1dB, 4.2GHz &lt; f ≤ 6.0GHz</w:t>
            </w:r>
          </w:p>
          <w:p w14:paraId="2B02A994" w14:textId="77777777" w:rsidR="00975C97" w:rsidRPr="0001701A" w:rsidRDefault="00975C97" w:rsidP="00C971DC">
            <w:pPr>
              <w:pStyle w:val="TAL"/>
              <w:rPr>
                <w:rFonts w:cs="Arial"/>
                <w:bCs/>
                <w:szCs w:val="18"/>
              </w:rPr>
            </w:pPr>
          </w:p>
          <w:p w14:paraId="20304AF7" w14:textId="77777777" w:rsidR="00975C97" w:rsidRPr="0001701A" w:rsidRDefault="00975C97" w:rsidP="00C971DC">
            <w:pPr>
              <w:pStyle w:val="TAL"/>
              <w:rPr>
                <w:rFonts w:cs="v4.2.0"/>
              </w:rPr>
            </w:pPr>
            <w:r w:rsidRPr="0001701A">
              <w:rPr>
                <w:rFonts w:cs="Arial"/>
              </w:rPr>
              <w:t>Uplink power measurement same as 6.2.1</w:t>
            </w:r>
          </w:p>
        </w:tc>
        <w:tc>
          <w:tcPr>
            <w:tcW w:w="2720" w:type="dxa"/>
          </w:tcPr>
          <w:p w14:paraId="77B8A20B" w14:textId="77777777" w:rsidR="00975C97" w:rsidRPr="0001701A" w:rsidRDefault="00975C97" w:rsidP="00C971DC">
            <w:pPr>
              <w:pStyle w:val="TAL"/>
              <w:rPr>
                <w:szCs w:val="18"/>
              </w:rPr>
            </w:pPr>
            <w:r w:rsidRPr="0001701A">
              <w:rPr>
                <w:szCs w:val="18"/>
              </w:rPr>
              <w:t>Narrow band blocking, using CW interferer:</w:t>
            </w:r>
          </w:p>
          <w:p w14:paraId="012D88AB" w14:textId="77777777" w:rsidR="00975C97" w:rsidRPr="0001701A" w:rsidRDefault="00975C97" w:rsidP="00C971DC">
            <w:pPr>
              <w:spacing w:after="0"/>
              <w:rPr>
                <w:rFonts w:ascii="Arial" w:hAnsi="Arial" w:cs="Arial"/>
                <w:sz w:val="18"/>
                <w:szCs w:val="18"/>
                <w:lang w:eastAsia="sv-SE"/>
              </w:rPr>
            </w:pPr>
          </w:p>
          <w:p w14:paraId="4AE0C796"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Interferer ACLR not applicable</w:t>
            </w:r>
          </w:p>
          <w:p w14:paraId="2C559990" w14:textId="77777777" w:rsidR="00975C97" w:rsidRPr="0001701A" w:rsidRDefault="00975C97" w:rsidP="00C971DC">
            <w:pPr>
              <w:spacing w:after="120"/>
              <w:rPr>
                <w:rFonts w:ascii="Arial" w:hAnsi="Arial"/>
                <w:sz w:val="18"/>
                <w:szCs w:val="18"/>
                <w:lang w:eastAsia="sv-SE"/>
              </w:rPr>
            </w:pPr>
            <w:r w:rsidRPr="0001701A">
              <w:rPr>
                <w:rFonts w:ascii="Arial" w:hAnsi="Arial"/>
                <w:sz w:val="18"/>
                <w:szCs w:val="18"/>
                <w:lang w:eastAsia="sv-SE"/>
              </w:rPr>
              <w:t>Impact of interferer Broadband noise 0.</w:t>
            </w:r>
            <w:r w:rsidRPr="0001701A">
              <w:rPr>
                <w:rFonts w:ascii="Arial" w:hAnsi="Arial"/>
                <w:sz w:val="18"/>
                <w:szCs w:val="18"/>
              </w:rPr>
              <w:t>8</w:t>
            </w:r>
            <w:r w:rsidRPr="0001701A">
              <w:rPr>
                <w:rFonts w:ascii="Arial" w:hAnsi="Arial"/>
                <w:sz w:val="18"/>
                <w:szCs w:val="18"/>
                <w:lang w:eastAsia="sv-SE"/>
              </w:rPr>
              <w:t>dB</w:t>
            </w:r>
          </w:p>
          <w:p w14:paraId="6AF106F8" w14:textId="77777777" w:rsidR="00975C97" w:rsidRPr="0001701A" w:rsidRDefault="00975C97" w:rsidP="00C971DC">
            <w:pPr>
              <w:pStyle w:val="TAL"/>
              <w:rPr>
                <w:rFonts w:ascii="Symbol" w:hAnsi="Symbol" w:cs="v4.2.0"/>
                <w:snapToGrid w:val="0"/>
                <w:lang w:eastAsia="sv-SE"/>
              </w:rPr>
            </w:pPr>
            <w:r w:rsidRPr="0001701A">
              <w:rPr>
                <w:szCs w:val="18"/>
                <w:lang w:eastAsia="sv-SE"/>
              </w:rPr>
              <w:t>Figures are combined to give Test System uncertainty, using formula given for 7.6.2</w:t>
            </w:r>
          </w:p>
        </w:tc>
      </w:tr>
      <w:tr w:rsidR="00975C97" w:rsidRPr="0001701A" w14:paraId="1E726FE4" w14:textId="77777777" w:rsidTr="00C971DC">
        <w:trPr>
          <w:cantSplit/>
          <w:jc w:val="center"/>
        </w:trPr>
        <w:tc>
          <w:tcPr>
            <w:tcW w:w="2435" w:type="dxa"/>
          </w:tcPr>
          <w:p w14:paraId="5183E9FE" w14:textId="77777777" w:rsidR="00975C97" w:rsidRPr="0001701A" w:rsidRDefault="00975C97" w:rsidP="00C971DC">
            <w:pPr>
              <w:pStyle w:val="TAL"/>
              <w:rPr>
                <w:rFonts w:cs="Arial"/>
                <w:bCs/>
                <w:szCs w:val="18"/>
              </w:rPr>
            </w:pPr>
            <w:r w:rsidRPr="0001701A">
              <w:rPr>
                <w:rFonts w:cs="Arial"/>
                <w:bCs/>
                <w:szCs w:val="18"/>
              </w:rPr>
              <w:t xml:space="preserve">7.6A.2 </w:t>
            </w:r>
            <w:proofErr w:type="spellStart"/>
            <w:r w:rsidRPr="0001701A">
              <w:rPr>
                <w:rFonts w:cs="Arial"/>
                <w:bCs/>
                <w:szCs w:val="18"/>
              </w:rPr>
              <w:t>Inband</w:t>
            </w:r>
            <w:proofErr w:type="spellEnd"/>
            <w:r w:rsidRPr="0001701A">
              <w:rPr>
                <w:rFonts w:cs="Arial"/>
                <w:bCs/>
                <w:szCs w:val="18"/>
              </w:rPr>
              <w:t xml:space="preserve"> Blocking for CA</w:t>
            </w:r>
          </w:p>
          <w:p w14:paraId="4CB49D93" w14:textId="77777777" w:rsidR="00975C97" w:rsidRPr="0001701A" w:rsidRDefault="00975C97" w:rsidP="00C971DC">
            <w:pPr>
              <w:pStyle w:val="TAL"/>
              <w:rPr>
                <w:rFonts w:cs="v4.2.0"/>
              </w:rPr>
            </w:pPr>
            <w:r w:rsidRPr="0001701A">
              <w:rPr>
                <w:rFonts w:cs="Arial"/>
                <w:bCs/>
                <w:szCs w:val="18"/>
              </w:rPr>
              <w:t>(Same MU apply to all subsections including 7.6A.2.1, 7.6A.2.2, 7.6A.2.3, 7.6A.2.4, etc.)</w:t>
            </w:r>
          </w:p>
        </w:tc>
        <w:tc>
          <w:tcPr>
            <w:tcW w:w="4535" w:type="dxa"/>
          </w:tcPr>
          <w:p w14:paraId="480DE43F" w14:textId="77777777" w:rsidR="00975C97" w:rsidRPr="0001701A" w:rsidRDefault="00975C97" w:rsidP="00C971DC">
            <w:pPr>
              <w:pStyle w:val="TAL"/>
              <w:rPr>
                <w:rFonts w:cs="Arial"/>
                <w:bCs/>
                <w:szCs w:val="18"/>
              </w:rPr>
            </w:pPr>
            <w:r w:rsidRPr="0001701A">
              <w:rPr>
                <w:rFonts w:cs="Arial"/>
                <w:bCs/>
                <w:szCs w:val="18"/>
              </w:rPr>
              <w:t>Same as 7.6.2 for each component carrier</w:t>
            </w:r>
          </w:p>
        </w:tc>
        <w:tc>
          <w:tcPr>
            <w:tcW w:w="2720" w:type="dxa"/>
          </w:tcPr>
          <w:p w14:paraId="57FA288A"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7.6.2</w:t>
            </w:r>
          </w:p>
          <w:p w14:paraId="32F2264D" w14:textId="77777777" w:rsidR="00975C97" w:rsidRPr="0001701A" w:rsidRDefault="00975C97" w:rsidP="00C971DC">
            <w:pPr>
              <w:pStyle w:val="TAL"/>
              <w:rPr>
                <w:rFonts w:cs="Arial"/>
                <w:bCs/>
                <w:szCs w:val="18"/>
              </w:rPr>
            </w:pPr>
            <w:r w:rsidRPr="0001701A">
              <w:rPr>
                <w:rFonts w:cs="Arial"/>
                <w:bCs/>
                <w:szCs w:val="18"/>
              </w:rPr>
              <w:t>The wanted signal level uncertainty applies for each CC.</w:t>
            </w:r>
          </w:p>
          <w:p w14:paraId="0EB42E98" w14:textId="77777777" w:rsidR="00975C97" w:rsidRPr="0001701A" w:rsidRDefault="00975C97" w:rsidP="00C971DC">
            <w:pPr>
              <w:pStyle w:val="TAL"/>
              <w:rPr>
                <w:rFonts w:cs="Arial"/>
                <w:bCs/>
                <w:szCs w:val="18"/>
              </w:rPr>
            </w:pPr>
          </w:p>
          <w:p w14:paraId="316C2FCC" w14:textId="77777777" w:rsidR="00975C97" w:rsidRPr="0001701A" w:rsidRDefault="00975C97" w:rsidP="00C971DC">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975C97" w:rsidRPr="0001701A" w14:paraId="0BFA9FC7" w14:textId="77777777" w:rsidTr="00C971DC">
        <w:trPr>
          <w:cantSplit/>
          <w:jc w:val="center"/>
        </w:trPr>
        <w:tc>
          <w:tcPr>
            <w:tcW w:w="2435" w:type="dxa"/>
          </w:tcPr>
          <w:p w14:paraId="273B3BF2" w14:textId="77777777" w:rsidR="00975C97" w:rsidRPr="0001701A" w:rsidRDefault="00975C97" w:rsidP="00C971DC">
            <w:pPr>
              <w:pStyle w:val="TAL"/>
              <w:rPr>
                <w:rFonts w:cs="Arial"/>
                <w:bCs/>
                <w:szCs w:val="18"/>
              </w:rPr>
            </w:pPr>
            <w:r w:rsidRPr="0001701A">
              <w:rPr>
                <w:rFonts w:cs="Arial"/>
                <w:bCs/>
                <w:szCs w:val="18"/>
              </w:rPr>
              <w:lastRenderedPageBreak/>
              <w:t>7.6A.3 Out-of-band Blocking for CA</w:t>
            </w:r>
          </w:p>
          <w:p w14:paraId="26777CA5" w14:textId="77777777" w:rsidR="00975C97" w:rsidRPr="0001701A" w:rsidRDefault="00975C97" w:rsidP="00C971DC">
            <w:pPr>
              <w:pStyle w:val="TAL"/>
              <w:rPr>
                <w:rFonts w:cs="v4.2.0"/>
              </w:rPr>
            </w:pPr>
            <w:r w:rsidRPr="0001701A">
              <w:rPr>
                <w:rFonts w:cs="Arial"/>
                <w:bCs/>
                <w:szCs w:val="18"/>
              </w:rPr>
              <w:t>(Same MU apply to all subsections including 7.6A.3.1, 7.6A.3.2, 7.6A.3.3, 7.6A.3.4, etc.)</w:t>
            </w:r>
          </w:p>
        </w:tc>
        <w:tc>
          <w:tcPr>
            <w:tcW w:w="4535" w:type="dxa"/>
          </w:tcPr>
          <w:p w14:paraId="50F59597" w14:textId="77777777" w:rsidR="00975C97" w:rsidRPr="0001701A" w:rsidRDefault="00975C97" w:rsidP="00C971DC">
            <w:pPr>
              <w:pStyle w:val="TAL"/>
              <w:rPr>
                <w:rFonts w:cs="Arial"/>
                <w:bCs/>
                <w:szCs w:val="18"/>
              </w:rPr>
            </w:pPr>
            <w:r w:rsidRPr="0001701A">
              <w:rPr>
                <w:rFonts w:cs="Arial"/>
                <w:bCs/>
                <w:szCs w:val="18"/>
              </w:rPr>
              <w:t>Same as 7.6.3 for each component carrier</w:t>
            </w:r>
          </w:p>
        </w:tc>
        <w:tc>
          <w:tcPr>
            <w:tcW w:w="2720" w:type="dxa"/>
          </w:tcPr>
          <w:p w14:paraId="78789EEA"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7.6.3</w:t>
            </w:r>
          </w:p>
          <w:p w14:paraId="467567C6" w14:textId="77777777" w:rsidR="00975C97" w:rsidRPr="0001701A" w:rsidRDefault="00975C97" w:rsidP="00C971DC">
            <w:pPr>
              <w:pStyle w:val="TAL"/>
              <w:rPr>
                <w:rFonts w:cs="Arial"/>
                <w:bCs/>
                <w:szCs w:val="18"/>
              </w:rPr>
            </w:pPr>
            <w:r w:rsidRPr="0001701A">
              <w:rPr>
                <w:rFonts w:cs="Arial"/>
                <w:bCs/>
                <w:szCs w:val="18"/>
              </w:rPr>
              <w:t>The wanted signal level uncertainty applies for each CC.</w:t>
            </w:r>
          </w:p>
          <w:p w14:paraId="211AFF02" w14:textId="77777777" w:rsidR="00975C97" w:rsidRPr="0001701A" w:rsidRDefault="00975C97" w:rsidP="00C971DC">
            <w:pPr>
              <w:pStyle w:val="TAL"/>
              <w:rPr>
                <w:rFonts w:cs="Arial"/>
                <w:bCs/>
                <w:szCs w:val="18"/>
              </w:rPr>
            </w:pPr>
          </w:p>
          <w:p w14:paraId="23B5AEAB" w14:textId="77777777" w:rsidR="00975C97" w:rsidRPr="0001701A" w:rsidRDefault="00975C97" w:rsidP="00C971DC">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975C97" w:rsidRPr="0001701A" w14:paraId="634F19CD" w14:textId="77777777" w:rsidTr="00C971DC">
        <w:trPr>
          <w:cantSplit/>
          <w:jc w:val="center"/>
        </w:trPr>
        <w:tc>
          <w:tcPr>
            <w:tcW w:w="2435" w:type="dxa"/>
          </w:tcPr>
          <w:p w14:paraId="28D05DFA" w14:textId="77777777" w:rsidR="00975C97" w:rsidRPr="0001701A" w:rsidRDefault="00975C97" w:rsidP="00C971DC">
            <w:pPr>
              <w:pStyle w:val="TAL"/>
              <w:rPr>
                <w:rFonts w:cs="Arial"/>
                <w:bCs/>
                <w:szCs w:val="18"/>
              </w:rPr>
            </w:pPr>
            <w:r w:rsidRPr="0001701A">
              <w:rPr>
                <w:rFonts w:cs="Arial"/>
                <w:bCs/>
                <w:szCs w:val="18"/>
              </w:rPr>
              <w:t>7.6A.4 Narrow band Blocking for CA</w:t>
            </w:r>
          </w:p>
          <w:p w14:paraId="5CB1FAA3" w14:textId="77777777" w:rsidR="00975C97" w:rsidRPr="0001701A" w:rsidRDefault="00975C97" w:rsidP="00C971DC">
            <w:pPr>
              <w:pStyle w:val="TAL"/>
              <w:rPr>
                <w:rFonts w:cs="v4.2.0"/>
              </w:rPr>
            </w:pPr>
            <w:r w:rsidRPr="0001701A">
              <w:rPr>
                <w:rFonts w:cs="Arial"/>
                <w:bCs/>
                <w:szCs w:val="18"/>
              </w:rPr>
              <w:t>(Same MU apply to all subsections including 7.6A.4.1, 7.6A.4.2, 7.6A.4.3, 7.6A.4.4, etc.)</w:t>
            </w:r>
          </w:p>
        </w:tc>
        <w:tc>
          <w:tcPr>
            <w:tcW w:w="4535" w:type="dxa"/>
          </w:tcPr>
          <w:p w14:paraId="32E92F9C" w14:textId="77777777" w:rsidR="00975C97" w:rsidRPr="0001701A" w:rsidRDefault="00975C97" w:rsidP="00C971DC">
            <w:pPr>
              <w:pStyle w:val="TAL"/>
              <w:rPr>
                <w:rFonts w:cs="Arial"/>
                <w:bCs/>
                <w:szCs w:val="18"/>
              </w:rPr>
            </w:pPr>
            <w:r w:rsidRPr="0001701A">
              <w:rPr>
                <w:rFonts w:cs="Arial"/>
                <w:bCs/>
                <w:szCs w:val="18"/>
              </w:rPr>
              <w:t>Same as 7.6.4 for each component carrier</w:t>
            </w:r>
          </w:p>
        </w:tc>
        <w:tc>
          <w:tcPr>
            <w:tcW w:w="2720" w:type="dxa"/>
          </w:tcPr>
          <w:p w14:paraId="36D438D5"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7.6.4</w:t>
            </w:r>
          </w:p>
          <w:p w14:paraId="06950FF6" w14:textId="77777777" w:rsidR="00975C97" w:rsidRPr="0001701A" w:rsidRDefault="00975C97" w:rsidP="00C971DC">
            <w:pPr>
              <w:pStyle w:val="TAL"/>
              <w:rPr>
                <w:rFonts w:cs="Arial"/>
                <w:bCs/>
                <w:szCs w:val="18"/>
              </w:rPr>
            </w:pPr>
            <w:r w:rsidRPr="0001701A">
              <w:rPr>
                <w:rFonts w:cs="Arial"/>
                <w:bCs/>
                <w:szCs w:val="18"/>
              </w:rPr>
              <w:t>The wanted signal level uncertainty applies for each CC.</w:t>
            </w:r>
          </w:p>
          <w:p w14:paraId="1F91F5E9" w14:textId="77777777" w:rsidR="00975C97" w:rsidRPr="0001701A" w:rsidRDefault="00975C97" w:rsidP="00C971DC">
            <w:pPr>
              <w:pStyle w:val="TAL"/>
              <w:rPr>
                <w:rFonts w:cs="Arial"/>
                <w:bCs/>
                <w:szCs w:val="18"/>
              </w:rPr>
            </w:pPr>
          </w:p>
          <w:p w14:paraId="3D939F32" w14:textId="77777777" w:rsidR="00975C97" w:rsidRPr="0001701A" w:rsidRDefault="00975C97" w:rsidP="00C971DC">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975C97" w:rsidRPr="0001701A" w14:paraId="165C2B8F" w14:textId="77777777" w:rsidTr="00C971DC">
        <w:trPr>
          <w:cantSplit/>
          <w:jc w:val="center"/>
        </w:trPr>
        <w:tc>
          <w:tcPr>
            <w:tcW w:w="2435" w:type="dxa"/>
          </w:tcPr>
          <w:p w14:paraId="6C9DC91A" w14:textId="77777777" w:rsidR="00975C97" w:rsidRPr="0001701A" w:rsidRDefault="00975C97" w:rsidP="00C971DC">
            <w:pPr>
              <w:pStyle w:val="TAL"/>
              <w:rPr>
                <w:rFonts w:cs="Arial"/>
                <w:bCs/>
                <w:szCs w:val="18"/>
              </w:rPr>
            </w:pPr>
            <w:r w:rsidRPr="0001701A">
              <w:rPr>
                <w:rFonts w:cs="Arial"/>
                <w:bCs/>
                <w:szCs w:val="18"/>
              </w:rPr>
              <w:t xml:space="preserve">7.6C.2_1.1 </w:t>
            </w:r>
            <w:proofErr w:type="spellStart"/>
            <w:r w:rsidRPr="0001701A">
              <w:rPr>
                <w:rFonts w:cs="Arial"/>
                <w:bCs/>
                <w:szCs w:val="18"/>
              </w:rPr>
              <w:t>Inband</w:t>
            </w:r>
            <w:proofErr w:type="spellEnd"/>
            <w:r w:rsidRPr="0001701A">
              <w:rPr>
                <w:rFonts w:cs="Arial"/>
                <w:bCs/>
                <w:szCs w:val="18"/>
              </w:rPr>
              <w:t xml:space="preserve"> Blocking for SUL with 2 DL CA</w:t>
            </w:r>
          </w:p>
        </w:tc>
        <w:tc>
          <w:tcPr>
            <w:tcW w:w="4535" w:type="dxa"/>
          </w:tcPr>
          <w:p w14:paraId="7C38DF68" w14:textId="77777777" w:rsidR="00975C97" w:rsidRPr="0001701A" w:rsidRDefault="00975C97" w:rsidP="00C971DC">
            <w:pPr>
              <w:pStyle w:val="TAL"/>
              <w:rPr>
                <w:rFonts w:cs="Arial"/>
                <w:bCs/>
                <w:szCs w:val="18"/>
              </w:rPr>
            </w:pPr>
            <w:r w:rsidRPr="0001701A">
              <w:rPr>
                <w:rFonts w:cs="Arial"/>
                <w:bCs/>
                <w:szCs w:val="18"/>
              </w:rPr>
              <w:t>Same as 7.6A.2</w:t>
            </w:r>
          </w:p>
        </w:tc>
        <w:tc>
          <w:tcPr>
            <w:tcW w:w="2720" w:type="dxa"/>
          </w:tcPr>
          <w:p w14:paraId="2CDF8774"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7.6A.2</w:t>
            </w:r>
          </w:p>
        </w:tc>
      </w:tr>
      <w:tr w:rsidR="00975C97" w:rsidRPr="0001701A" w14:paraId="41410E2C" w14:textId="77777777" w:rsidTr="00C971DC">
        <w:trPr>
          <w:cantSplit/>
          <w:jc w:val="center"/>
        </w:trPr>
        <w:tc>
          <w:tcPr>
            <w:tcW w:w="2435" w:type="dxa"/>
          </w:tcPr>
          <w:p w14:paraId="68FFCC30" w14:textId="77777777" w:rsidR="00975C97" w:rsidRPr="0001701A" w:rsidRDefault="00975C97" w:rsidP="00C971DC">
            <w:pPr>
              <w:pStyle w:val="TAL"/>
              <w:rPr>
                <w:rFonts w:cs="v4.2.0"/>
              </w:rPr>
            </w:pPr>
            <w:r w:rsidRPr="0001701A">
              <w:rPr>
                <w:rFonts w:cs="v4.2.0"/>
              </w:rPr>
              <w:t>7.6D.2</w:t>
            </w:r>
            <w:r w:rsidRPr="0001701A">
              <w:rPr>
                <w:rFonts w:cs="Arial"/>
                <w:bCs/>
                <w:szCs w:val="18"/>
              </w:rPr>
              <w:t xml:space="preserve"> </w:t>
            </w:r>
            <w:proofErr w:type="spellStart"/>
            <w:r w:rsidRPr="0001701A">
              <w:rPr>
                <w:rFonts w:cs="Arial"/>
                <w:bCs/>
                <w:szCs w:val="18"/>
              </w:rPr>
              <w:t>Inband</w:t>
            </w:r>
            <w:proofErr w:type="spellEnd"/>
            <w:r w:rsidRPr="0001701A">
              <w:rPr>
                <w:rFonts w:cs="Arial"/>
                <w:bCs/>
                <w:szCs w:val="18"/>
              </w:rPr>
              <w:t xml:space="preserve"> blocking for UL MIMO</w:t>
            </w:r>
          </w:p>
        </w:tc>
        <w:tc>
          <w:tcPr>
            <w:tcW w:w="4535" w:type="dxa"/>
          </w:tcPr>
          <w:p w14:paraId="384932F7" w14:textId="77777777" w:rsidR="00975C97" w:rsidRPr="0001701A" w:rsidRDefault="00975C97" w:rsidP="00C971DC">
            <w:pPr>
              <w:pStyle w:val="TAL"/>
              <w:rPr>
                <w:rFonts w:cs="Arial"/>
                <w:lang w:eastAsia="zh-CN"/>
              </w:rPr>
            </w:pPr>
            <w:r w:rsidRPr="0001701A">
              <w:rPr>
                <w:rFonts w:cs="v4.2.0"/>
              </w:rPr>
              <w:t>Blocking</w:t>
            </w:r>
            <w:r w:rsidRPr="0001701A">
              <w:rPr>
                <w:rFonts w:cs="Arial"/>
              </w:rPr>
              <w:t xml:space="preserve"> same as 7.6.2</w:t>
            </w:r>
          </w:p>
          <w:p w14:paraId="6B350C4A" w14:textId="77777777" w:rsidR="00975C97" w:rsidRPr="0001701A" w:rsidRDefault="00975C97" w:rsidP="00C971DC">
            <w:pPr>
              <w:pStyle w:val="TAL"/>
              <w:rPr>
                <w:rFonts w:cs="Arial"/>
                <w:lang w:eastAsia="zh-CN"/>
              </w:rPr>
            </w:pPr>
          </w:p>
          <w:p w14:paraId="6D255590"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4C5057B1" w14:textId="77777777" w:rsidR="00975C97" w:rsidRPr="0001701A" w:rsidRDefault="00975C97" w:rsidP="00C971DC">
            <w:pPr>
              <w:pStyle w:val="TAL"/>
              <w:rPr>
                <w:szCs w:val="18"/>
              </w:rPr>
            </w:pPr>
            <w:r w:rsidRPr="0001701A">
              <w:t>The overall UL power is the linear sum of the output powers over all Tx antenna connectors</w:t>
            </w:r>
          </w:p>
        </w:tc>
      </w:tr>
      <w:tr w:rsidR="00975C97" w:rsidRPr="0001701A" w14:paraId="22CFC646" w14:textId="77777777" w:rsidTr="00C971DC">
        <w:trPr>
          <w:cantSplit/>
          <w:jc w:val="center"/>
        </w:trPr>
        <w:tc>
          <w:tcPr>
            <w:tcW w:w="2435" w:type="dxa"/>
          </w:tcPr>
          <w:p w14:paraId="77C984E6" w14:textId="77777777" w:rsidR="00975C97" w:rsidRPr="0001701A" w:rsidRDefault="00975C97" w:rsidP="00C971DC">
            <w:pPr>
              <w:pStyle w:val="TAL"/>
              <w:rPr>
                <w:rFonts w:cs="v4.2.0"/>
              </w:rPr>
            </w:pPr>
            <w:r w:rsidRPr="0001701A">
              <w:rPr>
                <w:rFonts w:cs="v4.2.0"/>
              </w:rPr>
              <w:t>7.6D.3</w:t>
            </w:r>
            <w:r w:rsidRPr="0001701A">
              <w:rPr>
                <w:rFonts w:cs="Arial"/>
                <w:bCs/>
                <w:szCs w:val="18"/>
              </w:rPr>
              <w:t xml:space="preserve"> Out-of-band blocking for UL MIMO</w:t>
            </w:r>
          </w:p>
        </w:tc>
        <w:tc>
          <w:tcPr>
            <w:tcW w:w="4535" w:type="dxa"/>
          </w:tcPr>
          <w:p w14:paraId="08FC605F" w14:textId="77777777" w:rsidR="00975C97" w:rsidRPr="0001701A" w:rsidRDefault="00975C97" w:rsidP="00C971DC">
            <w:pPr>
              <w:pStyle w:val="TAL"/>
              <w:rPr>
                <w:rFonts w:cs="Arial"/>
                <w:lang w:eastAsia="zh-CN"/>
              </w:rPr>
            </w:pPr>
            <w:r w:rsidRPr="0001701A">
              <w:rPr>
                <w:szCs w:val="18"/>
                <w:lang w:eastAsia="sv-SE"/>
              </w:rPr>
              <w:t>Wanted signal</w:t>
            </w:r>
            <w:r w:rsidRPr="0001701A">
              <w:rPr>
                <w:rFonts w:cs="Arial"/>
              </w:rPr>
              <w:t xml:space="preserve"> same as 7.6.3</w:t>
            </w:r>
          </w:p>
          <w:p w14:paraId="5509D6E1" w14:textId="77777777" w:rsidR="00975C97" w:rsidRPr="0001701A" w:rsidRDefault="00975C97" w:rsidP="00C971DC">
            <w:pPr>
              <w:pStyle w:val="TAL"/>
              <w:rPr>
                <w:rFonts w:cs="Arial"/>
                <w:lang w:eastAsia="zh-CN"/>
              </w:rPr>
            </w:pPr>
          </w:p>
          <w:p w14:paraId="758562AE"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1927B176" w14:textId="77777777" w:rsidR="00975C97" w:rsidRPr="0001701A" w:rsidRDefault="00975C97" w:rsidP="00C971DC">
            <w:pPr>
              <w:pStyle w:val="TAL"/>
              <w:rPr>
                <w:szCs w:val="18"/>
              </w:rPr>
            </w:pPr>
            <w:r w:rsidRPr="0001701A">
              <w:t>The overall UL power is the linear sum of the output powers over all Tx antenna connectors</w:t>
            </w:r>
          </w:p>
        </w:tc>
      </w:tr>
      <w:tr w:rsidR="00975C97" w:rsidRPr="0001701A" w14:paraId="2818571B" w14:textId="77777777" w:rsidTr="00C971DC">
        <w:trPr>
          <w:cantSplit/>
          <w:jc w:val="center"/>
        </w:trPr>
        <w:tc>
          <w:tcPr>
            <w:tcW w:w="2435" w:type="dxa"/>
          </w:tcPr>
          <w:p w14:paraId="17F62D12" w14:textId="77777777" w:rsidR="00975C97" w:rsidRPr="0001701A" w:rsidRDefault="00975C97" w:rsidP="00C971DC">
            <w:pPr>
              <w:pStyle w:val="TAL"/>
              <w:rPr>
                <w:rFonts w:cs="v4.2.0"/>
              </w:rPr>
            </w:pPr>
            <w:r w:rsidRPr="0001701A">
              <w:rPr>
                <w:rFonts w:cs="v4.2.0"/>
              </w:rPr>
              <w:t>7.6D.4</w:t>
            </w:r>
            <w:r w:rsidRPr="0001701A">
              <w:rPr>
                <w:rFonts w:cs="Arial"/>
                <w:bCs/>
                <w:szCs w:val="18"/>
              </w:rPr>
              <w:t xml:space="preserve"> Narrow-band blocking for UL MIMO</w:t>
            </w:r>
          </w:p>
        </w:tc>
        <w:tc>
          <w:tcPr>
            <w:tcW w:w="4535" w:type="dxa"/>
          </w:tcPr>
          <w:p w14:paraId="5A2BC382" w14:textId="77777777" w:rsidR="00975C97" w:rsidRPr="0001701A" w:rsidRDefault="00975C97" w:rsidP="00C971DC">
            <w:pPr>
              <w:pStyle w:val="TAL"/>
              <w:rPr>
                <w:rFonts w:cs="Arial"/>
                <w:lang w:eastAsia="zh-CN"/>
              </w:rPr>
            </w:pPr>
            <w:r w:rsidRPr="0001701A">
              <w:rPr>
                <w:rFonts w:cs="v4.2.0"/>
              </w:rPr>
              <w:t>Blocking</w:t>
            </w:r>
            <w:r w:rsidRPr="0001701A">
              <w:rPr>
                <w:rFonts w:cs="Arial"/>
              </w:rPr>
              <w:t xml:space="preserve"> same as 7.6.4</w:t>
            </w:r>
          </w:p>
          <w:p w14:paraId="5BF8465D" w14:textId="77777777" w:rsidR="00975C97" w:rsidRPr="0001701A" w:rsidRDefault="00975C97" w:rsidP="00C971DC">
            <w:pPr>
              <w:pStyle w:val="TAL"/>
              <w:rPr>
                <w:rFonts w:cs="Arial"/>
                <w:lang w:eastAsia="zh-CN"/>
              </w:rPr>
            </w:pPr>
          </w:p>
          <w:p w14:paraId="5EB04C74"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2C71E2D9" w14:textId="77777777" w:rsidR="00975C97" w:rsidRPr="0001701A" w:rsidRDefault="00975C97" w:rsidP="00C971DC">
            <w:pPr>
              <w:pStyle w:val="TAL"/>
              <w:rPr>
                <w:szCs w:val="18"/>
              </w:rPr>
            </w:pPr>
            <w:r w:rsidRPr="0001701A">
              <w:t>The overall UL power is the linear sum of the output powers over all Tx antenna connectors</w:t>
            </w:r>
          </w:p>
        </w:tc>
      </w:tr>
      <w:tr w:rsidR="00975C97" w:rsidRPr="0001701A" w14:paraId="26E321D0" w14:textId="77777777" w:rsidTr="00C971DC">
        <w:trPr>
          <w:cantSplit/>
          <w:jc w:val="center"/>
        </w:trPr>
        <w:tc>
          <w:tcPr>
            <w:tcW w:w="2435" w:type="dxa"/>
          </w:tcPr>
          <w:p w14:paraId="48D26A18" w14:textId="77777777" w:rsidR="00975C97" w:rsidRPr="0001701A" w:rsidRDefault="00975C97" w:rsidP="00C971DC">
            <w:pPr>
              <w:pStyle w:val="TAL"/>
              <w:rPr>
                <w:rFonts w:cs="v4.2.0"/>
              </w:rPr>
            </w:pPr>
            <w:r w:rsidRPr="0001701A">
              <w:rPr>
                <w:rFonts w:cs="v4.2.0"/>
              </w:rPr>
              <w:t>7.7 Spurious response</w:t>
            </w:r>
          </w:p>
        </w:tc>
        <w:tc>
          <w:tcPr>
            <w:tcW w:w="4535" w:type="dxa"/>
          </w:tcPr>
          <w:p w14:paraId="4B3CF8E7" w14:textId="77777777" w:rsidR="00975C97" w:rsidRPr="0001701A" w:rsidRDefault="00975C97" w:rsidP="00C971DC">
            <w:pPr>
              <w:pStyle w:val="TAL"/>
              <w:rPr>
                <w:rFonts w:cs="Arial"/>
                <w:bCs/>
                <w:szCs w:val="18"/>
              </w:rPr>
            </w:pPr>
            <w:r w:rsidRPr="0001701A">
              <w:rPr>
                <w:rFonts w:cs="Arial"/>
                <w:bCs/>
                <w:szCs w:val="18"/>
              </w:rPr>
              <w:t>Same as 7.6.3</w:t>
            </w:r>
          </w:p>
        </w:tc>
        <w:tc>
          <w:tcPr>
            <w:tcW w:w="2720" w:type="dxa"/>
          </w:tcPr>
          <w:p w14:paraId="7D259C1E" w14:textId="77777777" w:rsidR="00975C97" w:rsidRPr="0001701A" w:rsidRDefault="00975C97" w:rsidP="00C971DC">
            <w:pPr>
              <w:pStyle w:val="TAL"/>
              <w:rPr>
                <w:rFonts w:cs="Arial"/>
                <w:snapToGrid w:val="0"/>
              </w:rPr>
            </w:pPr>
            <w:r w:rsidRPr="0001701A">
              <w:rPr>
                <w:rFonts w:cs="Arial"/>
                <w:snapToGrid w:val="0"/>
              </w:rPr>
              <w:t>Same as 7.6.3</w:t>
            </w:r>
          </w:p>
        </w:tc>
      </w:tr>
      <w:tr w:rsidR="00975C97" w:rsidRPr="0001701A" w14:paraId="68A336D3" w14:textId="77777777" w:rsidTr="00C971DC">
        <w:trPr>
          <w:cantSplit/>
          <w:jc w:val="center"/>
        </w:trPr>
        <w:tc>
          <w:tcPr>
            <w:tcW w:w="2435" w:type="dxa"/>
          </w:tcPr>
          <w:p w14:paraId="7294E63A" w14:textId="77777777" w:rsidR="00975C97" w:rsidRPr="0001701A" w:rsidRDefault="00975C97" w:rsidP="00C971DC">
            <w:pPr>
              <w:pStyle w:val="TAL"/>
              <w:rPr>
                <w:rFonts w:cs="v4.2.0"/>
              </w:rPr>
            </w:pPr>
            <w:r w:rsidRPr="0001701A">
              <w:rPr>
                <w:rFonts w:cs="v4.2.0"/>
              </w:rPr>
              <w:t>7.7A Spurious response for CA</w:t>
            </w:r>
          </w:p>
          <w:p w14:paraId="55512BB7" w14:textId="77777777" w:rsidR="00975C97" w:rsidRPr="0001701A" w:rsidRDefault="00975C97" w:rsidP="00C971DC">
            <w:pPr>
              <w:pStyle w:val="TAL"/>
              <w:rPr>
                <w:rFonts w:cs="v4.2.0"/>
              </w:rPr>
            </w:pPr>
            <w:r w:rsidRPr="0001701A">
              <w:rPr>
                <w:rFonts w:cs="v4.2.0"/>
              </w:rPr>
              <w:t>(Same MU apply to all subsections including 7.7A.1, 7.7A.2, 7.7A.3, etc.)</w:t>
            </w:r>
          </w:p>
        </w:tc>
        <w:tc>
          <w:tcPr>
            <w:tcW w:w="4535" w:type="dxa"/>
          </w:tcPr>
          <w:p w14:paraId="2606F402" w14:textId="77777777" w:rsidR="00975C97" w:rsidRPr="0001701A" w:rsidRDefault="00975C97" w:rsidP="00C971DC">
            <w:pPr>
              <w:pStyle w:val="TAL"/>
              <w:rPr>
                <w:rFonts w:cs="Arial"/>
                <w:bCs/>
                <w:szCs w:val="18"/>
              </w:rPr>
            </w:pPr>
            <w:r w:rsidRPr="0001701A">
              <w:rPr>
                <w:rFonts w:cs="v4.2.0"/>
              </w:rPr>
              <w:t>Same as 7.6A.3</w:t>
            </w:r>
          </w:p>
        </w:tc>
        <w:tc>
          <w:tcPr>
            <w:tcW w:w="2720" w:type="dxa"/>
          </w:tcPr>
          <w:p w14:paraId="73CBB31C" w14:textId="77777777" w:rsidR="00975C97" w:rsidRPr="0001701A" w:rsidRDefault="00975C97" w:rsidP="00C971DC">
            <w:pPr>
              <w:pStyle w:val="TAL"/>
              <w:rPr>
                <w:rFonts w:cs="Arial"/>
                <w:snapToGrid w:val="0"/>
              </w:rPr>
            </w:pPr>
            <w:r w:rsidRPr="0001701A">
              <w:rPr>
                <w:rFonts w:cs="v4.2.0"/>
              </w:rPr>
              <w:t>Same as 7.6A.3</w:t>
            </w:r>
          </w:p>
        </w:tc>
      </w:tr>
      <w:tr w:rsidR="00975C97" w:rsidRPr="0001701A" w14:paraId="40E66047" w14:textId="77777777" w:rsidTr="00C971DC">
        <w:trPr>
          <w:cantSplit/>
          <w:jc w:val="center"/>
        </w:trPr>
        <w:tc>
          <w:tcPr>
            <w:tcW w:w="2435" w:type="dxa"/>
          </w:tcPr>
          <w:p w14:paraId="587B2E05" w14:textId="77777777" w:rsidR="00975C97" w:rsidRPr="0001701A" w:rsidRDefault="00975C97" w:rsidP="00C971DC">
            <w:pPr>
              <w:pStyle w:val="TAL"/>
              <w:rPr>
                <w:rFonts w:cs="v4.2.0"/>
              </w:rPr>
            </w:pPr>
            <w:r w:rsidRPr="0001701A">
              <w:rPr>
                <w:rFonts w:cs="v4.2.0"/>
              </w:rPr>
              <w:t>7.7D Spurious response for UL MIMO</w:t>
            </w:r>
          </w:p>
        </w:tc>
        <w:tc>
          <w:tcPr>
            <w:tcW w:w="4535" w:type="dxa"/>
          </w:tcPr>
          <w:p w14:paraId="08A148D7" w14:textId="77777777" w:rsidR="00975C97" w:rsidRPr="0001701A" w:rsidRDefault="00975C97" w:rsidP="00C971DC">
            <w:pPr>
              <w:pStyle w:val="TAL"/>
              <w:rPr>
                <w:rFonts w:cs="Arial"/>
              </w:rPr>
            </w:pPr>
            <w:r w:rsidRPr="0001701A">
              <w:rPr>
                <w:rFonts w:cs="v4.2.0"/>
              </w:rPr>
              <w:t>S</w:t>
            </w:r>
            <w:r w:rsidRPr="0001701A">
              <w:rPr>
                <w:rFonts w:cs="Arial"/>
              </w:rPr>
              <w:t>ame as 7.7</w:t>
            </w:r>
          </w:p>
          <w:p w14:paraId="2E741D79" w14:textId="77777777" w:rsidR="00975C97" w:rsidRPr="0001701A" w:rsidRDefault="00975C97" w:rsidP="00C971DC">
            <w:pPr>
              <w:pStyle w:val="TAL"/>
              <w:rPr>
                <w:rFonts w:cs="Arial"/>
              </w:rPr>
            </w:pPr>
          </w:p>
          <w:p w14:paraId="379B7BBB"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62E6876E" w14:textId="77777777" w:rsidR="00975C97" w:rsidRPr="0001701A" w:rsidRDefault="00975C97" w:rsidP="00C971DC">
            <w:pPr>
              <w:pStyle w:val="TAL"/>
              <w:rPr>
                <w:rFonts w:cs="Arial"/>
                <w:snapToGrid w:val="0"/>
              </w:rPr>
            </w:pPr>
            <w:r w:rsidRPr="0001701A">
              <w:t>The overall UL power is the linear sum of the output powers over all Tx antenna connectors</w:t>
            </w:r>
          </w:p>
        </w:tc>
      </w:tr>
      <w:tr w:rsidR="00975C97" w:rsidRPr="0001701A" w14:paraId="2C6FAB69" w14:textId="77777777" w:rsidTr="00C971DC">
        <w:trPr>
          <w:cantSplit/>
          <w:jc w:val="center"/>
        </w:trPr>
        <w:tc>
          <w:tcPr>
            <w:tcW w:w="2435" w:type="dxa"/>
          </w:tcPr>
          <w:p w14:paraId="61084B0C" w14:textId="77777777" w:rsidR="00975C97" w:rsidRPr="0001701A" w:rsidRDefault="00975C97" w:rsidP="00C971DC">
            <w:pPr>
              <w:pStyle w:val="TAL"/>
              <w:rPr>
                <w:rFonts w:cs="v4.2.0"/>
              </w:rPr>
            </w:pPr>
            <w:r w:rsidRPr="0001701A">
              <w:rPr>
                <w:rFonts w:cs="v4.2.0"/>
              </w:rPr>
              <w:t>7.8.2 Wide band Intermodulation</w:t>
            </w:r>
          </w:p>
        </w:tc>
        <w:tc>
          <w:tcPr>
            <w:tcW w:w="4535" w:type="dxa"/>
          </w:tcPr>
          <w:p w14:paraId="16340199" w14:textId="77777777" w:rsidR="00975C97" w:rsidRPr="0001701A" w:rsidRDefault="00975C97" w:rsidP="00C971DC">
            <w:pPr>
              <w:pStyle w:val="TAL"/>
              <w:rPr>
                <w:rFonts w:cs="Arial"/>
                <w:bCs/>
                <w:szCs w:val="18"/>
              </w:rPr>
            </w:pPr>
            <w:r w:rsidRPr="0001701A">
              <w:rPr>
                <w:rFonts w:cs="Arial"/>
                <w:bCs/>
                <w:szCs w:val="18"/>
              </w:rPr>
              <w:t>Intermodulation</w:t>
            </w:r>
          </w:p>
          <w:p w14:paraId="642E162F" w14:textId="77777777" w:rsidR="00975C97" w:rsidRPr="0001701A" w:rsidRDefault="00975C97" w:rsidP="00C971DC">
            <w:pPr>
              <w:pStyle w:val="TAL"/>
              <w:rPr>
                <w:rFonts w:cs="Arial"/>
                <w:bCs/>
                <w:szCs w:val="18"/>
              </w:rPr>
            </w:pPr>
            <w:r w:rsidRPr="0001701A">
              <w:rPr>
                <w:rFonts w:cs="Arial"/>
                <w:bCs/>
                <w:szCs w:val="18"/>
              </w:rPr>
              <w:t>± 2.3dB, f ≤ 3.0GHz</w:t>
            </w:r>
          </w:p>
          <w:p w14:paraId="5715ED7A" w14:textId="77777777" w:rsidR="00975C97" w:rsidRPr="0001701A" w:rsidRDefault="00975C97" w:rsidP="00C971DC">
            <w:pPr>
              <w:pStyle w:val="TAL"/>
              <w:rPr>
                <w:rFonts w:cs="Arial"/>
                <w:bCs/>
                <w:szCs w:val="18"/>
              </w:rPr>
            </w:pPr>
            <w:r w:rsidRPr="0001701A">
              <w:rPr>
                <w:rFonts w:cs="Arial"/>
                <w:bCs/>
                <w:szCs w:val="18"/>
              </w:rPr>
              <w:t>± 3.1dB, 3.0GHz &lt; f ≤ 4.2GHz</w:t>
            </w:r>
          </w:p>
          <w:p w14:paraId="7F444A71" w14:textId="77777777" w:rsidR="00975C97" w:rsidRPr="0001701A" w:rsidRDefault="00975C97" w:rsidP="00C971DC">
            <w:pPr>
              <w:pStyle w:val="TAL"/>
              <w:rPr>
                <w:rFonts w:cs="Arial"/>
                <w:bCs/>
                <w:szCs w:val="18"/>
              </w:rPr>
            </w:pPr>
            <w:r w:rsidRPr="0001701A">
              <w:rPr>
                <w:rFonts w:cs="Arial"/>
                <w:bCs/>
                <w:szCs w:val="18"/>
              </w:rPr>
              <w:t>± 4.3dB, 4.2GHz &lt; f ≤ 6.0GHz</w:t>
            </w:r>
          </w:p>
          <w:p w14:paraId="79E8CB2E" w14:textId="77777777" w:rsidR="00975C97" w:rsidRPr="0001701A" w:rsidRDefault="00975C97" w:rsidP="00C971DC">
            <w:pPr>
              <w:pStyle w:val="TAL"/>
              <w:rPr>
                <w:rFonts w:cs="Arial"/>
                <w:bCs/>
                <w:szCs w:val="18"/>
              </w:rPr>
            </w:pPr>
          </w:p>
          <w:p w14:paraId="72C7A6E8" w14:textId="77777777" w:rsidR="00975C97" w:rsidRPr="0001701A" w:rsidRDefault="00975C97" w:rsidP="00C971DC">
            <w:pPr>
              <w:pStyle w:val="TAL"/>
              <w:rPr>
                <w:rFonts w:cs="Arial"/>
                <w:bCs/>
                <w:szCs w:val="18"/>
              </w:rPr>
            </w:pPr>
            <w:r w:rsidRPr="0001701A">
              <w:rPr>
                <w:rFonts w:cs="Arial"/>
              </w:rPr>
              <w:t>Uplink power measurement same as 6.2.1</w:t>
            </w:r>
          </w:p>
        </w:tc>
        <w:tc>
          <w:tcPr>
            <w:tcW w:w="2720" w:type="dxa"/>
          </w:tcPr>
          <w:p w14:paraId="705B1494" w14:textId="77777777" w:rsidR="00975C97" w:rsidRPr="0001701A" w:rsidRDefault="00975C97" w:rsidP="00C971DC">
            <w:pPr>
              <w:pStyle w:val="TAL"/>
              <w:rPr>
                <w:rFonts w:cs="Arial"/>
                <w:szCs w:val="18"/>
                <w:lang w:eastAsia="sv-SE"/>
              </w:rPr>
            </w:pPr>
            <w:r w:rsidRPr="0001701A">
              <w:rPr>
                <w:rFonts w:cs="Arial"/>
                <w:szCs w:val="18"/>
                <w:lang w:eastAsia="sv-SE"/>
              </w:rPr>
              <w:t>Overall intermodulation uncertainty comprises three quantities:</w:t>
            </w:r>
          </w:p>
          <w:p w14:paraId="71316D2B" w14:textId="77777777" w:rsidR="00975C97" w:rsidRPr="0001701A" w:rsidRDefault="00975C97" w:rsidP="00C971DC">
            <w:pPr>
              <w:pStyle w:val="TAL"/>
              <w:rPr>
                <w:rFonts w:cs="Arial"/>
                <w:szCs w:val="18"/>
                <w:lang w:eastAsia="sv-SE"/>
              </w:rPr>
            </w:pPr>
            <w:r w:rsidRPr="0001701A">
              <w:rPr>
                <w:rFonts w:cs="Arial"/>
                <w:szCs w:val="18"/>
                <w:lang w:eastAsia="sv-SE"/>
              </w:rPr>
              <w:t>1. Wanted signal level error</w:t>
            </w:r>
          </w:p>
          <w:p w14:paraId="1036111F" w14:textId="77777777" w:rsidR="00975C97" w:rsidRPr="0001701A" w:rsidRDefault="00975C97" w:rsidP="00C971DC">
            <w:pPr>
              <w:pStyle w:val="TAL"/>
              <w:rPr>
                <w:rFonts w:cs="Arial"/>
                <w:szCs w:val="18"/>
                <w:lang w:eastAsia="sv-SE"/>
              </w:rPr>
            </w:pPr>
            <w:r w:rsidRPr="0001701A">
              <w:rPr>
                <w:rFonts w:cs="Arial"/>
                <w:szCs w:val="18"/>
                <w:lang w:eastAsia="sv-SE"/>
              </w:rPr>
              <w:t>2. CW Interferer level error</w:t>
            </w:r>
          </w:p>
          <w:p w14:paraId="053B878A" w14:textId="77777777" w:rsidR="00975C97" w:rsidRPr="0001701A" w:rsidRDefault="00975C97" w:rsidP="00C971DC">
            <w:pPr>
              <w:pStyle w:val="TAL"/>
              <w:rPr>
                <w:rFonts w:cs="Arial"/>
                <w:szCs w:val="18"/>
                <w:lang w:eastAsia="sv-SE"/>
              </w:rPr>
            </w:pPr>
            <w:r w:rsidRPr="0001701A">
              <w:rPr>
                <w:rFonts w:cs="Arial"/>
                <w:szCs w:val="18"/>
                <w:lang w:eastAsia="sv-SE"/>
              </w:rPr>
              <w:t>3. Modulated Interferer level error</w:t>
            </w:r>
          </w:p>
          <w:p w14:paraId="57CB723A" w14:textId="77777777" w:rsidR="00975C97" w:rsidRPr="0001701A" w:rsidRDefault="00975C97" w:rsidP="00C971DC">
            <w:pPr>
              <w:pStyle w:val="TAL"/>
              <w:rPr>
                <w:rFonts w:cs="Arial"/>
                <w:szCs w:val="18"/>
                <w:lang w:eastAsia="sv-SE"/>
              </w:rPr>
            </w:pPr>
          </w:p>
          <w:p w14:paraId="32EA04A5" w14:textId="77777777" w:rsidR="00975C97" w:rsidRPr="0001701A" w:rsidRDefault="00975C97" w:rsidP="00C971DC">
            <w:pPr>
              <w:pStyle w:val="TAL"/>
              <w:rPr>
                <w:rFonts w:cs="Arial"/>
                <w:szCs w:val="18"/>
                <w:lang w:eastAsia="sv-SE"/>
              </w:rPr>
            </w:pPr>
            <w:r w:rsidRPr="0001701A">
              <w:rPr>
                <w:rFonts w:cs="Arial"/>
                <w:szCs w:val="18"/>
                <w:lang w:eastAsia="sv-SE"/>
              </w:rPr>
              <w:t>Effect of interferer ACLR has not been included as modulated interferer has larger frequency offset</w:t>
            </w:r>
          </w:p>
          <w:p w14:paraId="56C10528" w14:textId="77777777" w:rsidR="00975C97" w:rsidRPr="0001701A" w:rsidRDefault="00975C97" w:rsidP="00C971DC">
            <w:pPr>
              <w:pStyle w:val="TAL"/>
              <w:rPr>
                <w:rFonts w:cs="Arial"/>
                <w:szCs w:val="18"/>
                <w:lang w:eastAsia="sv-SE"/>
              </w:rPr>
            </w:pPr>
            <w:r w:rsidRPr="0001701A">
              <w:rPr>
                <w:rFonts w:cs="Arial"/>
                <w:szCs w:val="18"/>
                <w:lang w:eastAsia="sv-SE"/>
              </w:rPr>
              <w:t>The effect of the closer CW signal has twice the effect.</w:t>
            </w:r>
          </w:p>
          <w:p w14:paraId="45EFB9DB" w14:textId="77777777" w:rsidR="00975C97" w:rsidRPr="0001701A" w:rsidRDefault="00975C97" w:rsidP="00C971DC">
            <w:pPr>
              <w:pStyle w:val="TAL"/>
              <w:rPr>
                <w:rFonts w:cs="Arial"/>
                <w:szCs w:val="18"/>
                <w:lang w:eastAsia="sv-SE"/>
              </w:rPr>
            </w:pPr>
            <w:r w:rsidRPr="0001701A">
              <w:rPr>
                <w:rFonts w:cs="Arial"/>
                <w:szCs w:val="18"/>
                <w:lang w:eastAsia="sv-SE"/>
              </w:rPr>
              <w:t>Items 1, 2 and 3 are assumed to be uncorrelated so can be root sum squared to provide the combined effect of the three signals.</w:t>
            </w:r>
          </w:p>
          <w:p w14:paraId="18B9D6BC" w14:textId="77777777" w:rsidR="00975C97" w:rsidRPr="0001701A" w:rsidRDefault="00975C97" w:rsidP="00C971DC">
            <w:pPr>
              <w:pStyle w:val="TAL"/>
              <w:rPr>
                <w:rFonts w:cs="Arial"/>
                <w:snapToGrid w:val="0"/>
                <w:lang w:eastAsia="sv-SE"/>
              </w:rPr>
            </w:pPr>
            <w:r w:rsidRPr="0001701A">
              <w:rPr>
                <w:rFonts w:cs="Arial"/>
                <w:szCs w:val="18"/>
                <w:lang w:eastAsia="sv-SE"/>
              </w:rPr>
              <w:t xml:space="preserve">Test System uncertainty = SQRT [(2 x </w:t>
            </w:r>
            <w:proofErr w:type="spellStart"/>
            <w:r w:rsidRPr="0001701A">
              <w:rPr>
                <w:rFonts w:cs="Arial"/>
                <w:szCs w:val="18"/>
                <w:lang w:eastAsia="sv-SE"/>
              </w:rPr>
              <w:t>CW_level_error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 xml:space="preserve"> +(mod </w:t>
            </w:r>
            <w:proofErr w:type="spellStart"/>
            <w:r w:rsidRPr="0001701A">
              <w:rPr>
                <w:rFonts w:cs="Arial"/>
                <w:szCs w:val="18"/>
                <w:lang w:eastAsia="sv-SE"/>
              </w:rPr>
              <w:t>interferer_level_error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 xml:space="preserve"> +(wanted </w:t>
            </w:r>
            <w:proofErr w:type="spellStart"/>
            <w:r w:rsidRPr="0001701A">
              <w:rPr>
                <w:rFonts w:cs="Arial"/>
                <w:szCs w:val="18"/>
                <w:lang w:eastAsia="sv-SE"/>
              </w:rPr>
              <w:t>signal_level_error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w:t>
            </w:r>
          </w:p>
        </w:tc>
      </w:tr>
      <w:tr w:rsidR="00975C97" w:rsidRPr="0001701A" w14:paraId="66ED28BA" w14:textId="77777777" w:rsidTr="00C971DC">
        <w:trPr>
          <w:cantSplit/>
          <w:jc w:val="center"/>
        </w:trPr>
        <w:tc>
          <w:tcPr>
            <w:tcW w:w="2435" w:type="dxa"/>
          </w:tcPr>
          <w:p w14:paraId="530FAF10" w14:textId="77777777" w:rsidR="00975C97" w:rsidRPr="0001701A" w:rsidRDefault="00975C97" w:rsidP="00C971DC">
            <w:pPr>
              <w:pStyle w:val="TAL"/>
              <w:rPr>
                <w:rFonts w:cs="v4.2.0"/>
              </w:rPr>
            </w:pPr>
            <w:r w:rsidRPr="0001701A">
              <w:rPr>
                <w:rFonts w:cs="v4.2.0"/>
              </w:rPr>
              <w:lastRenderedPageBreak/>
              <w:t>7.8A.2 Wide band Intermodulation for CA</w:t>
            </w:r>
          </w:p>
          <w:p w14:paraId="1BBBE370" w14:textId="77777777" w:rsidR="00975C97" w:rsidRPr="0001701A" w:rsidRDefault="00975C97" w:rsidP="00C971DC">
            <w:pPr>
              <w:pStyle w:val="TAL"/>
              <w:rPr>
                <w:rFonts w:cs="v4.2.0"/>
              </w:rPr>
            </w:pPr>
            <w:r w:rsidRPr="0001701A">
              <w:rPr>
                <w:rFonts w:cs="v4.2.0"/>
              </w:rPr>
              <w:t>(Same MU apply to all subsections including 7.8A.1, 7.8A.2, 7.8A.3, etc.)</w:t>
            </w:r>
          </w:p>
        </w:tc>
        <w:tc>
          <w:tcPr>
            <w:tcW w:w="4535" w:type="dxa"/>
          </w:tcPr>
          <w:p w14:paraId="12110560" w14:textId="77777777" w:rsidR="00975C97" w:rsidRPr="0001701A" w:rsidRDefault="00975C97" w:rsidP="00C971DC">
            <w:pPr>
              <w:pStyle w:val="TAL"/>
              <w:rPr>
                <w:rFonts w:cs="Arial"/>
                <w:bCs/>
                <w:szCs w:val="18"/>
              </w:rPr>
            </w:pPr>
            <w:r w:rsidRPr="0001701A">
              <w:rPr>
                <w:rFonts w:cs="v4.2.0"/>
              </w:rPr>
              <w:t>Same as 7.8.2 for each component carrier</w:t>
            </w:r>
          </w:p>
        </w:tc>
        <w:tc>
          <w:tcPr>
            <w:tcW w:w="2720" w:type="dxa"/>
          </w:tcPr>
          <w:p w14:paraId="3207E481" w14:textId="77777777" w:rsidR="00975C97" w:rsidRPr="0001701A" w:rsidRDefault="00975C97" w:rsidP="00C971DC">
            <w:pPr>
              <w:pStyle w:val="TAL"/>
              <w:rPr>
                <w:rFonts w:cs="v4.2.0"/>
              </w:rPr>
            </w:pPr>
            <w:r w:rsidRPr="0001701A">
              <w:rPr>
                <w:rFonts w:cs="v4.2.0"/>
              </w:rPr>
              <w:t>Same as 7.8.2</w:t>
            </w:r>
          </w:p>
          <w:p w14:paraId="73D5FE47" w14:textId="77777777" w:rsidR="00975C97" w:rsidRPr="0001701A" w:rsidRDefault="00975C97" w:rsidP="00C971DC">
            <w:pPr>
              <w:pStyle w:val="TAL"/>
              <w:rPr>
                <w:rFonts w:cs="v4.2.0"/>
              </w:rPr>
            </w:pPr>
            <w:r w:rsidRPr="0001701A">
              <w:rPr>
                <w:rFonts w:cs="v4.2.0"/>
              </w:rPr>
              <w:t>The wanted signal level uncertainty applies for each CC.</w:t>
            </w:r>
          </w:p>
          <w:p w14:paraId="7388ECB1" w14:textId="77777777" w:rsidR="00975C97" w:rsidRPr="0001701A" w:rsidRDefault="00975C97" w:rsidP="00C971DC">
            <w:pPr>
              <w:pStyle w:val="TAL"/>
              <w:rPr>
                <w:rFonts w:cs="Arial"/>
                <w:szCs w:val="18"/>
                <w:lang w:eastAsia="sv-SE"/>
              </w:rPr>
            </w:pPr>
            <w:r w:rsidRPr="0001701A">
              <w:rPr>
                <w:rFonts w:cs="v4.2.0"/>
              </w:rPr>
              <w:t>Overall intermodulation uncertainty calculation includes the uncertainty for wanted level error only once, as the uncertainty of other CCs is not expected to have any significant effect.</w:t>
            </w:r>
          </w:p>
        </w:tc>
      </w:tr>
      <w:tr w:rsidR="00975C97" w:rsidRPr="0001701A" w14:paraId="3C90649E" w14:textId="77777777" w:rsidTr="00C971DC">
        <w:trPr>
          <w:cantSplit/>
          <w:jc w:val="center"/>
        </w:trPr>
        <w:tc>
          <w:tcPr>
            <w:tcW w:w="2435" w:type="dxa"/>
          </w:tcPr>
          <w:p w14:paraId="33404D19" w14:textId="77777777" w:rsidR="00975C97" w:rsidRPr="0001701A" w:rsidRDefault="00975C97" w:rsidP="00C971DC">
            <w:pPr>
              <w:pStyle w:val="TAL"/>
              <w:rPr>
                <w:rFonts w:cs="v4.2.0"/>
              </w:rPr>
            </w:pPr>
            <w:r w:rsidRPr="0001701A">
              <w:rPr>
                <w:rFonts w:cs="v4.2.0"/>
              </w:rPr>
              <w:t>7.8D Intermodulation characteristics for UL MIMO</w:t>
            </w:r>
          </w:p>
        </w:tc>
        <w:tc>
          <w:tcPr>
            <w:tcW w:w="4535" w:type="dxa"/>
          </w:tcPr>
          <w:p w14:paraId="44DA96A4" w14:textId="77777777" w:rsidR="00975C97" w:rsidRPr="0001701A" w:rsidRDefault="00975C97" w:rsidP="00C971DC">
            <w:pPr>
              <w:pStyle w:val="TAL"/>
              <w:rPr>
                <w:lang w:eastAsia="zh-CN"/>
              </w:rPr>
            </w:pPr>
            <w:r w:rsidRPr="0001701A">
              <w:rPr>
                <w:rFonts w:cs="Arial"/>
                <w:szCs w:val="18"/>
              </w:rPr>
              <w:t>Intermodulation same as 7.8.2</w:t>
            </w:r>
          </w:p>
          <w:p w14:paraId="10D1F443" w14:textId="77777777" w:rsidR="00975C97" w:rsidRPr="0001701A" w:rsidRDefault="00975C97" w:rsidP="00C971DC">
            <w:pPr>
              <w:pStyle w:val="TAL"/>
              <w:rPr>
                <w:lang w:eastAsia="zh-CN"/>
              </w:rPr>
            </w:pPr>
          </w:p>
          <w:p w14:paraId="61946A48"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15BE31FD" w14:textId="77777777" w:rsidR="00975C97" w:rsidRPr="0001701A" w:rsidRDefault="00975C97" w:rsidP="00C971DC">
            <w:pPr>
              <w:pStyle w:val="TAL"/>
              <w:rPr>
                <w:rFonts w:cs="Arial"/>
                <w:szCs w:val="18"/>
                <w:lang w:eastAsia="sv-SE"/>
              </w:rPr>
            </w:pPr>
            <w:r w:rsidRPr="0001701A">
              <w:t>The overall UL power is the linear sum of the output powers over all Tx antenna connectors</w:t>
            </w:r>
          </w:p>
        </w:tc>
      </w:tr>
      <w:tr w:rsidR="00975C97" w:rsidRPr="0001701A" w14:paraId="72618024" w14:textId="77777777" w:rsidTr="00C971DC">
        <w:trPr>
          <w:cantSplit/>
          <w:jc w:val="center"/>
        </w:trPr>
        <w:tc>
          <w:tcPr>
            <w:tcW w:w="2435" w:type="dxa"/>
          </w:tcPr>
          <w:p w14:paraId="0A70D399" w14:textId="77777777" w:rsidR="00975C97" w:rsidRPr="0001701A" w:rsidRDefault="00975C97" w:rsidP="00C971DC">
            <w:pPr>
              <w:pStyle w:val="TAL"/>
              <w:rPr>
                <w:rFonts w:cs="v4.2.0"/>
              </w:rPr>
            </w:pPr>
            <w:r w:rsidRPr="0001701A">
              <w:rPr>
                <w:rFonts w:cs="v4.2.0"/>
              </w:rPr>
              <w:t>7.9 Spurious emissions</w:t>
            </w:r>
          </w:p>
        </w:tc>
        <w:tc>
          <w:tcPr>
            <w:tcW w:w="4535" w:type="dxa"/>
          </w:tcPr>
          <w:p w14:paraId="25725206" w14:textId="77777777" w:rsidR="00975C97" w:rsidRPr="0001701A" w:rsidRDefault="00975C97" w:rsidP="00C971DC">
            <w:pPr>
              <w:pStyle w:val="TAL"/>
              <w:rPr>
                <w:rFonts w:cs="Arial"/>
                <w:bCs/>
                <w:szCs w:val="18"/>
              </w:rPr>
            </w:pPr>
            <w:r w:rsidRPr="0001701A">
              <w:rPr>
                <w:rFonts w:cs="Arial"/>
                <w:bCs/>
                <w:szCs w:val="18"/>
              </w:rPr>
              <w:t>for results &gt; -60 dBm:</w:t>
            </w:r>
          </w:p>
          <w:p w14:paraId="2DC187EC" w14:textId="77777777" w:rsidR="00975C97" w:rsidRPr="0001701A" w:rsidRDefault="00975C97" w:rsidP="00C971DC">
            <w:pPr>
              <w:pStyle w:val="TAL"/>
              <w:rPr>
                <w:rFonts w:cs="Arial"/>
                <w:bCs/>
                <w:szCs w:val="18"/>
              </w:rPr>
            </w:pPr>
            <w:r w:rsidRPr="0001701A">
              <w:rPr>
                <w:rFonts w:cs="Arial"/>
                <w:bCs/>
                <w:szCs w:val="18"/>
              </w:rPr>
              <w:t>±2.0 dB, 9kHz &lt; f ≤ 3GHz</w:t>
            </w:r>
          </w:p>
          <w:p w14:paraId="7488371B" w14:textId="77777777" w:rsidR="00975C97" w:rsidRPr="0001701A" w:rsidRDefault="00975C97" w:rsidP="00C971DC">
            <w:pPr>
              <w:pStyle w:val="TAL"/>
              <w:rPr>
                <w:rFonts w:cs="Arial"/>
                <w:bCs/>
                <w:szCs w:val="18"/>
              </w:rPr>
            </w:pPr>
            <w:r w:rsidRPr="0001701A">
              <w:rPr>
                <w:rFonts w:cs="Arial"/>
                <w:bCs/>
                <w:szCs w:val="18"/>
              </w:rPr>
              <w:t>±2.5 dB, 3GHz &lt; f ≤ 4GHz</w:t>
            </w:r>
          </w:p>
          <w:p w14:paraId="28B706DD" w14:textId="77777777" w:rsidR="00975C97" w:rsidRPr="0001701A" w:rsidRDefault="00975C97" w:rsidP="00C971DC">
            <w:pPr>
              <w:pStyle w:val="TAL"/>
              <w:rPr>
                <w:rFonts w:cs="Arial"/>
                <w:bCs/>
                <w:szCs w:val="18"/>
              </w:rPr>
            </w:pPr>
            <w:r w:rsidRPr="0001701A">
              <w:rPr>
                <w:rFonts w:cs="Arial"/>
                <w:bCs/>
                <w:szCs w:val="18"/>
              </w:rPr>
              <w:t>±4.0 dB, 4GHz &lt; f ≤ 19GHz</w:t>
            </w:r>
          </w:p>
          <w:p w14:paraId="108F1019"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tcPr>
          <w:p w14:paraId="5B695151" w14:textId="77777777" w:rsidR="00975C97" w:rsidRPr="0001701A" w:rsidRDefault="00975C97" w:rsidP="00C971DC">
            <w:pPr>
              <w:pStyle w:val="TAL"/>
              <w:rPr>
                <w:rFonts w:cs="Arial"/>
                <w:snapToGrid w:val="0"/>
                <w:lang w:eastAsia="sv-SE"/>
              </w:rPr>
            </w:pPr>
          </w:p>
        </w:tc>
      </w:tr>
      <w:tr w:rsidR="00975C97" w:rsidRPr="0001701A" w14:paraId="6A1FE7E4" w14:textId="77777777" w:rsidTr="00C971DC">
        <w:trPr>
          <w:cantSplit/>
          <w:jc w:val="center"/>
        </w:trPr>
        <w:tc>
          <w:tcPr>
            <w:tcW w:w="2435" w:type="dxa"/>
          </w:tcPr>
          <w:p w14:paraId="217DDE9D" w14:textId="77777777" w:rsidR="00975C97" w:rsidRPr="0001701A" w:rsidRDefault="00975C97" w:rsidP="00C971DC">
            <w:pPr>
              <w:pStyle w:val="TAL"/>
              <w:rPr>
                <w:rFonts w:cs="v4.2.0"/>
              </w:rPr>
            </w:pPr>
            <w:r w:rsidRPr="0001701A">
              <w:rPr>
                <w:rFonts w:cs="v4.2.0"/>
              </w:rPr>
              <w:t>7.9A.1 Spurious emissions for CA (2DL CA)</w:t>
            </w:r>
          </w:p>
        </w:tc>
        <w:tc>
          <w:tcPr>
            <w:tcW w:w="4535" w:type="dxa"/>
          </w:tcPr>
          <w:p w14:paraId="74D1F87C" w14:textId="77777777" w:rsidR="00975C97" w:rsidRPr="0001701A" w:rsidRDefault="00975C97" w:rsidP="00C971DC">
            <w:pPr>
              <w:pStyle w:val="TAL"/>
              <w:rPr>
                <w:rFonts w:cs="Arial"/>
                <w:bCs/>
                <w:szCs w:val="18"/>
              </w:rPr>
            </w:pPr>
            <w:r w:rsidRPr="0001701A">
              <w:rPr>
                <w:rFonts w:cs="v4.2.0"/>
              </w:rPr>
              <w:t>Same as 7.9</w:t>
            </w:r>
          </w:p>
        </w:tc>
        <w:tc>
          <w:tcPr>
            <w:tcW w:w="2720" w:type="dxa"/>
          </w:tcPr>
          <w:p w14:paraId="3636A9E1" w14:textId="77777777" w:rsidR="00975C97" w:rsidRPr="0001701A" w:rsidRDefault="00975C97" w:rsidP="00C971DC">
            <w:pPr>
              <w:pStyle w:val="TAL"/>
              <w:rPr>
                <w:rFonts w:cs="Arial"/>
                <w:snapToGrid w:val="0"/>
                <w:lang w:eastAsia="sv-SE"/>
              </w:rPr>
            </w:pPr>
          </w:p>
        </w:tc>
      </w:tr>
    </w:tbl>
    <w:p w14:paraId="650FF6C9" w14:textId="77777777" w:rsidR="00975C97" w:rsidRPr="0001701A" w:rsidRDefault="00975C97" w:rsidP="00975C97"/>
    <w:p w14:paraId="307B5882" w14:textId="77777777" w:rsidR="00975C97" w:rsidRPr="0001701A" w:rsidRDefault="00975C97" w:rsidP="00975C97">
      <w:pPr>
        <w:pStyle w:val="Heading1"/>
      </w:pPr>
      <w:bookmarkStart w:id="243" w:name="_Toc27478776"/>
      <w:bookmarkStart w:id="244" w:name="_Toc36227490"/>
      <w:r w:rsidRPr="0001701A">
        <w:t>F.2</w:t>
      </w:r>
      <w:r w:rsidRPr="0001701A">
        <w:tab/>
        <w:t>Interpretation of measurement results (normative)</w:t>
      </w:r>
      <w:bookmarkEnd w:id="243"/>
      <w:bookmarkEnd w:id="244"/>
    </w:p>
    <w:p w14:paraId="06FF44C1" w14:textId="77777777" w:rsidR="00975C97" w:rsidRPr="0001701A" w:rsidRDefault="00975C97" w:rsidP="00975C97">
      <w:pPr>
        <w:rPr>
          <w:rFonts w:eastAsia="Batang"/>
          <w:snapToGrid w:val="0"/>
        </w:rPr>
      </w:pPr>
      <w:r w:rsidRPr="0001701A">
        <w:rPr>
          <w:rFonts w:eastAsia="Batang"/>
          <w:snapToGrid w:val="0"/>
        </w:rPr>
        <w:t>The measurement results returned by the Test System are compared – without any modification – against the Test Requirements.</w:t>
      </w:r>
      <w:r w:rsidRPr="0001701A">
        <w:t xml:space="preserve"> </w:t>
      </w:r>
      <w:r w:rsidRPr="0001701A">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9FD4535" w14:textId="77777777" w:rsidR="00975C97" w:rsidRPr="0001701A" w:rsidRDefault="00975C97" w:rsidP="00975C97">
      <w:pPr>
        <w:rPr>
          <w:rFonts w:eastAsia="Batang"/>
        </w:rPr>
      </w:pPr>
      <w:r w:rsidRPr="0001701A">
        <w:rPr>
          <w:rFonts w:eastAsia="Batang"/>
          <w:snapToGrid w:val="0"/>
        </w:rPr>
        <w:t xml:space="preserve">The “Shared Risk” and the </w:t>
      </w:r>
      <w:r w:rsidRPr="0001701A">
        <w:rPr>
          <w:snapToGrid w:val="0"/>
        </w:rPr>
        <w:t>“Never fail a good DUT”</w:t>
      </w:r>
      <w:r w:rsidRPr="0001701A">
        <w:rPr>
          <w:rFonts w:eastAsia="Batang"/>
          <w:snapToGrid w:val="0"/>
        </w:rPr>
        <w:t xml:space="preserve"> principles are defined in Rec. ITU-R M.1545.</w:t>
      </w:r>
    </w:p>
    <w:p w14:paraId="5454B25B" w14:textId="77777777" w:rsidR="00975C97" w:rsidRPr="0001701A" w:rsidRDefault="00975C97" w:rsidP="00975C97">
      <w:pPr>
        <w:rPr>
          <w:rFonts w:eastAsia="Batang"/>
        </w:rPr>
      </w:pPr>
      <w:r w:rsidRPr="0001701A">
        <w:rPr>
          <w:rFonts w:eastAsia="Batang"/>
        </w:rPr>
        <w:t>The actual measurement uncertainty of the Test System for the measurement of each parameter shall be included in the test report.</w:t>
      </w:r>
    </w:p>
    <w:p w14:paraId="504B3E6D" w14:textId="77777777" w:rsidR="00975C97" w:rsidRPr="0001701A" w:rsidRDefault="00975C97" w:rsidP="00975C97">
      <w:pPr>
        <w:rPr>
          <w:rFonts w:eastAsia="Batang"/>
        </w:rPr>
      </w:pPr>
      <w:r w:rsidRPr="0001701A">
        <w:rPr>
          <w:rFonts w:eastAsia="Batang"/>
        </w:rPr>
        <w:t>The recorded value for the Test System uncertainty shall be, for each measurement, equal to or lower than the appropriate figure in clause F.1 of the present document.</w:t>
      </w:r>
    </w:p>
    <w:p w14:paraId="71A6AE9E" w14:textId="77777777" w:rsidR="00975C97" w:rsidRPr="0001701A" w:rsidRDefault="00975C97" w:rsidP="00975C97">
      <w:pPr>
        <w:rPr>
          <w:rFonts w:eastAsia="Batang"/>
        </w:rPr>
      </w:pPr>
      <w:r w:rsidRPr="0001701A">
        <w:rPr>
          <w:rFonts w:eastAsia="Batang"/>
        </w:rPr>
        <w:t>If the Test System for a test is known to have a measurement uncertainty greater than that specified in clause F.1, it is still permitted to use this apparatus provided that an adjustment is made value as follows:</w:t>
      </w:r>
    </w:p>
    <w:p w14:paraId="2285C721" w14:textId="77777777" w:rsidR="00975C97" w:rsidRPr="0001701A" w:rsidRDefault="00975C97" w:rsidP="00975C97">
      <w:pPr>
        <w:rPr>
          <w:rFonts w:eastAsia="Batang"/>
        </w:rPr>
      </w:pPr>
      <w:r w:rsidRPr="0001701A">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1350DD7" w14:textId="77777777" w:rsidR="00975C97" w:rsidRPr="0001701A" w:rsidRDefault="00975C97" w:rsidP="00975C97">
      <w:pPr>
        <w:pStyle w:val="Heading1"/>
      </w:pPr>
      <w:bookmarkStart w:id="245" w:name="_Toc27478777"/>
      <w:bookmarkStart w:id="246" w:name="_Toc36227491"/>
      <w:r w:rsidRPr="0001701A">
        <w:t>F.3</w:t>
      </w:r>
      <w:r w:rsidRPr="0001701A">
        <w:tab/>
        <w:t>Test Tolerance and Derivation of Test Requirements (informative)</w:t>
      </w:r>
      <w:bookmarkEnd w:id="245"/>
      <w:bookmarkEnd w:id="246"/>
    </w:p>
    <w:p w14:paraId="6B60A434" w14:textId="77777777" w:rsidR="00975C97" w:rsidRPr="0001701A" w:rsidRDefault="00975C97" w:rsidP="00975C97">
      <w:r w:rsidRPr="0001701A">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5885A72" w14:textId="77777777" w:rsidR="00975C97" w:rsidRPr="0001701A" w:rsidRDefault="00975C97" w:rsidP="00975C97">
      <w:pPr>
        <w:keepNext/>
        <w:rPr>
          <w:snapToGrid w:val="0"/>
        </w:rPr>
      </w:pPr>
      <w:r w:rsidRPr="0001701A">
        <w:rPr>
          <w:snapToGrid w:val="0"/>
        </w:rPr>
        <w:lastRenderedPageBreak/>
        <w:t>The Test Tolerances are derived from Test System uncertainties, regulatory requirements and criticality to system performance. As a result, the Test Tolerances may sometimes be set to zero.</w:t>
      </w:r>
    </w:p>
    <w:p w14:paraId="0B02C107" w14:textId="77777777" w:rsidR="00975C97" w:rsidRPr="0001701A" w:rsidRDefault="00975C97" w:rsidP="00975C97">
      <w:pPr>
        <w:keepNext/>
      </w:pPr>
      <w:r w:rsidRPr="0001701A">
        <w:t>The test tolerances should not be modified for any reason e.g. to take account of commonly known test system errors (such as mismatch, cable loss, etc.).</w:t>
      </w:r>
    </w:p>
    <w:p w14:paraId="03B3D588" w14:textId="77777777" w:rsidR="00975C97" w:rsidRPr="0001701A" w:rsidRDefault="00975C97" w:rsidP="00975C97">
      <w:r w:rsidRPr="0001701A">
        <w:rPr>
          <w:rFonts w:eastAsia="MS Mincho"/>
        </w:rPr>
        <w:t>T</w:t>
      </w:r>
      <w:r w:rsidRPr="0001701A">
        <w:t>he downlink Test Tolerances apply at each receiver antenna connector.</w:t>
      </w:r>
    </w:p>
    <w:p w14:paraId="2513676C" w14:textId="77777777" w:rsidR="00975C97" w:rsidRPr="0001701A" w:rsidRDefault="00975C97" w:rsidP="00975C97">
      <w:pPr>
        <w:pStyle w:val="Heading2"/>
      </w:pPr>
      <w:bookmarkStart w:id="247" w:name="_Toc27478778"/>
      <w:bookmarkStart w:id="248" w:name="_Toc36227492"/>
      <w:r w:rsidRPr="0001701A">
        <w:t>F.3.1</w:t>
      </w:r>
      <w:r w:rsidRPr="0001701A">
        <w:tab/>
      </w:r>
      <w:r w:rsidRPr="0001701A">
        <w:rPr>
          <w:lang w:eastAsia="sv-SE"/>
        </w:rPr>
        <w:t>Measurement of test environments</w:t>
      </w:r>
      <w:bookmarkEnd w:id="247"/>
      <w:bookmarkEnd w:id="248"/>
    </w:p>
    <w:p w14:paraId="747369BB" w14:textId="77777777" w:rsidR="00975C97" w:rsidRPr="0001701A" w:rsidRDefault="00975C97" w:rsidP="00975C97">
      <w:r w:rsidRPr="0001701A">
        <w:t>The UE test environments are set to the values</w:t>
      </w:r>
      <w:r w:rsidRPr="0001701A">
        <w:rPr>
          <w:lang w:eastAsia="sv-SE"/>
        </w:rPr>
        <w:t xml:space="preserve"> defined in </w:t>
      </w:r>
      <w:r w:rsidRPr="0001701A">
        <w:t>TS 38.508-1 subclause 4.1, without any relaxation. The applied Test Tolerance is therefore zero.</w:t>
      </w:r>
    </w:p>
    <w:p w14:paraId="0AAC206D" w14:textId="77777777" w:rsidR="00975C97" w:rsidRPr="0001701A" w:rsidRDefault="00975C97" w:rsidP="00975C97">
      <w:pPr>
        <w:pStyle w:val="Heading2"/>
      </w:pPr>
      <w:bookmarkStart w:id="249" w:name="_Toc27478779"/>
      <w:bookmarkStart w:id="250" w:name="_Toc36227493"/>
      <w:r w:rsidRPr="0001701A">
        <w:lastRenderedPageBreak/>
        <w:t>F.3.2</w:t>
      </w:r>
      <w:r w:rsidRPr="0001701A">
        <w:tab/>
      </w:r>
      <w:r w:rsidRPr="0001701A">
        <w:rPr>
          <w:lang w:eastAsia="sv-SE"/>
        </w:rPr>
        <w:t xml:space="preserve">Measurement of </w:t>
      </w:r>
      <w:r w:rsidRPr="0001701A">
        <w:t>transmitter</w:t>
      </w:r>
      <w:bookmarkEnd w:id="249"/>
      <w:bookmarkEnd w:id="250"/>
    </w:p>
    <w:p w14:paraId="0864A1E2" w14:textId="77777777" w:rsidR="00975C97" w:rsidRPr="0001701A" w:rsidRDefault="00975C97" w:rsidP="00975C97">
      <w:pPr>
        <w:pStyle w:val="TH"/>
      </w:pPr>
      <w:bookmarkStart w:id="251" w:name="_Toc27478780"/>
      <w:bookmarkStart w:id="252" w:name="_Toc36227494"/>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975C97" w:rsidRPr="0001701A" w14:paraId="721838C9" w14:textId="77777777" w:rsidTr="003D3464">
        <w:trPr>
          <w:gridAfter w:val="1"/>
          <w:wAfter w:w="115" w:type="dxa"/>
          <w:jc w:val="center"/>
        </w:trPr>
        <w:tc>
          <w:tcPr>
            <w:tcW w:w="2437" w:type="dxa"/>
            <w:gridSpan w:val="2"/>
          </w:tcPr>
          <w:p w14:paraId="17A31BFE" w14:textId="77777777" w:rsidR="00975C97" w:rsidRPr="0001701A" w:rsidRDefault="00975C97" w:rsidP="00C971DC">
            <w:pPr>
              <w:pStyle w:val="TAH"/>
            </w:pPr>
            <w:r w:rsidRPr="0001701A">
              <w:lastRenderedPageBreak/>
              <w:t>Sub clause</w:t>
            </w:r>
          </w:p>
        </w:tc>
        <w:tc>
          <w:tcPr>
            <w:tcW w:w="4024" w:type="dxa"/>
            <w:gridSpan w:val="2"/>
          </w:tcPr>
          <w:p w14:paraId="67759E49" w14:textId="77777777" w:rsidR="00975C97" w:rsidRPr="0001701A" w:rsidRDefault="00975C97" w:rsidP="00C971DC">
            <w:pPr>
              <w:pStyle w:val="TAH"/>
            </w:pPr>
            <w:r w:rsidRPr="0001701A">
              <w:t>Test Tolerance (TT)</w:t>
            </w:r>
          </w:p>
        </w:tc>
        <w:tc>
          <w:tcPr>
            <w:tcW w:w="3246" w:type="dxa"/>
            <w:gridSpan w:val="2"/>
          </w:tcPr>
          <w:p w14:paraId="26464D82" w14:textId="77777777" w:rsidR="00975C97" w:rsidRPr="0001701A" w:rsidRDefault="00975C97" w:rsidP="00C971DC">
            <w:pPr>
              <w:pStyle w:val="TAH"/>
            </w:pPr>
            <w:r w:rsidRPr="0001701A">
              <w:t>Formula for test requirement</w:t>
            </w:r>
          </w:p>
        </w:tc>
      </w:tr>
      <w:tr w:rsidR="00975C97" w:rsidRPr="0001701A" w14:paraId="3F6077B2" w14:textId="77777777" w:rsidTr="003D3464">
        <w:trPr>
          <w:gridAfter w:val="1"/>
          <w:wAfter w:w="115" w:type="dxa"/>
          <w:jc w:val="center"/>
        </w:trPr>
        <w:tc>
          <w:tcPr>
            <w:tcW w:w="2437" w:type="dxa"/>
            <w:gridSpan w:val="2"/>
          </w:tcPr>
          <w:p w14:paraId="26475894" w14:textId="77777777" w:rsidR="00975C97" w:rsidRPr="0001701A" w:rsidRDefault="00975C97" w:rsidP="00C971DC">
            <w:pPr>
              <w:pStyle w:val="TAL"/>
            </w:pPr>
            <w:r w:rsidRPr="0001701A">
              <w:rPr>
                <w:rFonts w:cs="v4.2.0"/>
              </w:rPr>
              <w:t>6.2.1 UE maximum output power</w:t>
            </w:r>
          </w:p>
        </w:tc>
        <w:tc>
          <w:tcPr>
            <w:tcW w:w="4024" w:type="dxa"/>
            <w:gridSpan w:val="2"/>
          </w:tcPr>
          <w:p w14:paraId="1A1DEC6D"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0903D017" w14:textId="77777777" w:rsidR="00975C97" w:rsidRPr="0001701A" w:rsidRDefault="00975C97" w:rsidP="00C971DC">
            <w:pPr>
              <w:pStyle w:val="TAL"/>
              <w:rPr>
                <w:rFonts w:cs="Arial"/>
                <w:bCs/>
                <w:szCs w:val="18"/>
              </w:rPr>
            </w:pPr>
            <w:r w:rsidRPr="0001701A">
              <w:rPr>
                <w:rFonts w:cs="Arial"/>
                <w:bCs/>
                <w:szCs w:val="18"/>
              </w:rPr>
              <w:t>0.7 dB, BW ≤ 40MHz</w:t>
            </w:r>
          </w:p>
          <w:p w14:paraId="7252C88F" w14:textId="77777777" w:rsidR="00975C97" w:rsidRPr="0001701A" w:rsidRDefault="00975C97" w:rsidP="00C971DC">
            <w:pPr>
              <w:pStyle w:val="TAL"/>
              <w:rPr>
                <w:rFonts w:cs="v4.2.0"/>
              </w:rPr>
            </w:pPr>
            <w:r w:rsidRPr="0001701A">
              <w:rPr>
                <w:rFonts w:cs="Arial"/>
                <w:bCs/>
                <w:szCs w:val="18"/>
              </w:rPr>
              <w:t>1.0 dB, 40MHz &lt; BW ≤ 100MHz</w:t>
            </w:r>
          </w:p>
          <w:p w14:paraId="6CE51DB8" w14:textId="77777777" w:rsidR="00975C97" w:rsidRPr="0001701A" w:rsidRDefault="00975C97" w:rsidP="00C971DC">
            <w:pPr>
              <w:pStyle w:val="TAL"/>
              <w:rPr>
                <w:rFonts w:cs="Arial"/>
                <w:bCs/>
                <w:szCs w:val="18"/>
              </w:rPr>
            </w:pPr>
          </w:p>
          <w:p w14:paraId="2CB1FAC8"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42EE8387"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5338A6B6" w14:textId="77777777" w:rsidR="00975C97" w:rsidRPr="0001701A" w:rsidRDefault="00975C97" w:rsidP="00C971DC">
            <w:pPr>
              <w:pStyle w:val="TAL"/>
            </w:pPr>
            <w:r w:rsidRPr="0001701A">
              <w:t>Upper limit + TT, Lower limit - TT</w:t>
            </w:r>
          </w:p>
        </w:tc>
      </w:tr>
      <w:tr w:rsidR="00975C97" w:rsidRPr="0001701A" w14:paraId="50771343" w14:textId="77777777" w:rsidTr="003D3464">
        <w:trPr>
          <w:gridAfter w:val="1"/>
          <w:wAfter w:w="115" w:type="dxa"/>
          <w:jc w:val="center"/>
        </w:trPr>
        <w:tc>
          <w:tcPr>
            <w:tcW w:w="2437" w:type="dxa"/>
            <w:gridSpan w:val="2"/>
          </w:tcPr>
          <w:p w14:paraId="72DCD0DC" w14:textId="77777777" w:rsidR="00975C97" w:rsidRPr="0001701A" w:rsidRDefault="00975C97" w:rsidP="00C971DC">
            <w:pPr>
              <w:pStyle w:val="TAL"/>
              <w:rPr>
                <w:rFonts w:cs="v4.2.0"/>
              </w:rPr>
            </w:pPr>
            <w:r w:rsidRPr="0001701A">
              <w:rPr>
                <w:rFonts w:cs="v4.2.0"/>
              </w:rPr>
              <w:t>6.2.2 Maximum Power Reduction (MPR)</w:t>
            </w:r>
          </w:p>
        </w:tc>
        <w:tc>
          <w:tcPr>
            <w:tcW w:w="4024" w:type="dxa"/>
            <w:gridSpan w:val="2"/>
          </w:tcPr>
          <w:p w14:paraId="1C458907"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32A683D2" w14:textId="77777777" w:rsidR="00975C97" w:rsidRPr="0001701A" w:rsidRDefault="00975C97" w:rsidP="00C971DC">
            <w:pPr>
              <w:pStyle w:val="TAL"/>
              <w:rPr>
                <w:rFonts w:cs="Arial"/>
                <w:bCs/>
                <w:szCs w:val="18"/>
              </w:rPr>
            </w:pPr>
            <w:r w:rsidRPr="0001701A">
              <w:rPr>
                <w:rFonts w:cs="Arial"/>
                <w:bCs/>
                <w:szCs w:val="18"/>
              </w:rPr>
              <w:t>0.7 dB, BW ≤ 40MHz</w:t>
            </w:r>
          </w:p>
          <w:p w14:paraId="391BE48F" w14:textId="77777777" w:rsidR="00975C97" w:rsidRPr="0001701A" w:rsidRDefault="00975C97" w:rsidP="00C971DC">
            <w:pPr>
              <w:pStyle w:val="TAL"/>
              <w:rPr>
                <w:rFonts w:cs="v4.2.0"/>
              </w:rPr>
            </w:pPr>
            <w:r w:rsidRPr="0001701A">
              <w:rPr>
                <w:rFonts w:cs="Arial"/>
                <w:bCs/>
                <w:szCs w:val="18"/>
              </w:rPr>
              <w:t>1.0 dB, 40MHz &lt; BW ≤ 100MHz</w:t>
            </w:r>
          </w:p>
          <w:p w14:paraId="7E1C108C" w14:textId="77777777" w:rsidR="00975C97" w:rsidRPr="0001701A" w:rsidRDefault="00975C97" w:rsidP="00C971DC">
            <w:pPr>
              <w:pStyle w:val="TAL"/>
              <w:rPr>
                <w:rFonts w:cs="Arial"/>
                <w:bCs/>
                <w:szCs w:val="18"/>
              </w:rPr>
            </w:pPr>
          </w:p>
          <w:p w14:paraId="15B3B975"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2ADE74E1"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33369822" w14:textId="77777777" w:rsidR="00975C97" w:rsidRPr="0001701A" w:rsidRDefault="00975C97" w:rsidP="00C971DC">
            <w:pPr>
              <w:pStyle w:val="TAL"/>
            </w:pPr>
            <w:r w:rsidRPr="0001701A">
              <w:t>Upper limit + TT, Lower limit - TT</w:t>
            </w:r>
          </w:p>
        </w:tc>
      </w:tr>
      <w:tr w:rsidR="00975C97" w:rsidRPr="0001701A" w14:paraId="69AD8D0E" w14:textId="77777777" w:rsidTr="003D3464">
        <w:trPr>
          <w:gridAfter w:val="1"/>
          <w:wAfter w:w="115" w:type="dxa"/>
          <w:jc w:val="center"/>
        </w:trPr>
        <w:tc>
          <w:tcPr>
            <w:tcW w:w="2437" w:type="dxa"/>
            <w:gridSpan w:val="2"/>
          </w:tcPr>
          <w:p w14:paraId="032AD30D" w14:textId="77777777" w:rsidR="00975C97" w:rsidRPr="0001701A" w:rsidRDefault="00975C97" w:rsidP="00C971DC">
            <w:pPr>
              <w:pStyle w:val="TAL"/>
              <w:rPr>
                <w:rFonts w:cs="v4.2.0"/>
              </w:rPr>
            </w:pPr>
            <w:r w:rsidRPr="0001701A">
              <w:rPr>
                <w:rFonts w:cs="v4.2.0"/>
              </w:rPr>
              <w:t>6.2.3 UE additional maximum output power reduction</w:t>
            </w:r>
          </w:p>
        </w:tc>
        <w:tc>
          <w:tcPr>
            <w:tcW w:w="4024" w:type="dxa"/>
            <w:gridSpan w:val="2"/>
          </w:tcPr>
          <w:p w14:paraId="1CEF47CE"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22A27884" w14:textId="77777777" w:rsidR="00975C97" w:rsidRPr="0001701A" w:rsidRDefault="00975C97" w:rsidP="00C971DC">
            <w:pPr>
              <w:pStyle w:val="TAL"/>
              <w:rPr>
                <w:rFonts w:cs="Arial"/>
                <w:bCs/>
                <w:szCs w:val="18"/>
              </w:rPr>
            </w:pPr>
            <w:r w:rsidRPr="0001701A">
              <w:rPr>
                <w:rFonts w:cs="Arial"/>
                <w:bCs/>
                <w:szCs w:val="18"/>
              </w:rPr>
              <w:t>0.7 dB, BW ≤ 40MHz</w:t>
            </w:r>
          </w:p>
          <w:p w14:paraId="4DF61FCB" w14:textId="77777777" w:rsidR="00975C97" w:rsidRPr="0001701A" w:rsidRDefault="00975C97" w:rsidP="00C971DC">
            <w:pPr>
              <w:pStyle w:val="TAL"/>
              <w:rPr>
                <w:rFonts w:cs="v4.2.0"/>
              </w:rPr>
            </w:pPr>
            <w:r w:rsidRPr="0001701A">
              <w:rPr>
                <w:rFonts w:cs="Arial"/>
                <w:bCs/>
                <w:szCs w:val="18"/>
              </w:rPr>
              <w:t>1.0 dB, 40MHz &lt; BW ≤ 100MHz</w:t>
            </w:r>
          </w:p>
          <w:p w14:paraId="762E7F4B" w14:textId="77777777" w:rsidR="00975C97" w:rsidRPr="0001701A" w:rsidRDefault="00975C97" w:rsidP="00C971DC">
            <w:pPr>
              <w:pStyle w:val="TAL"/>
              <w:rPr>
                <w:rFonts w:cs="Arial"/>
                <w:bCs/>
                <w:szCs w:val="18"/>
              </w:rPr>
            </w:pPr>
          </w:p>
          <w:p w14:paraId="70D64433"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67033E5A"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027BFD35" w14:textId="77777777" w:rsidR="00975C97" w:rsidRPr="0001701A" w:rsidRDefault="00975C97" w:rsidP="00C971DC">
            <w:pPr>
              <w:pStyle w:val="TAL"/>
            </w:pPr>
            <w:r w:rsidRPr="0001701A">
              <w:t>Upper limit + TT, Lower limit - TT</w:t>
            </w:r>
          </w:p>
        </w:tc>
      </w:tr>
      <w:tr w:rsidR="00975C97" w:rsidRPr="0001701A" w14:paraId="32CC1D48" w14:textId="77777777" w:rsidTr="003D3464">
        <w:trPr>
          <w:gridAfter w:val="1"/>
          <w:wAfter w:w="115" w:type="dxa"/>
          <w:jc w:val="center"/>
        </w:trPr>
        <w:tc>
          <w:tcPr>
            <w:tcW w:w="2437" w:type="dxa"/>
            <w:gridSpan w:val="2"/>
          </w:tcPr>
          <w:p w14:paraId="420931C6" w14:textId="77777777" w:rsidR="00975C97" w:rsidRPr="0001701A" w:rsidRDefault="00975C97" w:rsidP="00C971DC">
            <w:pPr>
              <w:pStyle w:val="TAL"/>
              <w:rPr>
                <w:rFonts w:cs="v4.2.0"/>
              </w:rPr>
            </w:pPr>
            <w:r w:rsidRPr="0001701A">
              <w:rPr>
                <w:rFonts w:cs="v4.2.0"/>
              </w:rPr>
              <w:t>6.2.4 Configured transmitted power</w:t>
            </w:r>
          </w:p>
        </w:tc>
        <w:tc>
          <w:tcPr>
            <w:tcW w:w="4024" w:type="dxa"/>
            <w:gridSpan w:val="2"/>
          </w:tcPr>
          <w:p w14:paraId="75C741AF"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782FBEB9" w14:textId="77777777" w:rsidR="00975C97" w:rsidRPr="0001701A" w:rsidRDefault="00975C97" w:rsidP="00C971DC">
            <w:pPr>
              <w:pStyle w:val="TAL"/>
              <w:rPr>
                <w:rFonts w:cs="Arial"/>
                <w:bCs/>
                <w:szCs w:val="18"/>
              </w:rPr>
            </w:pPr>
            <w:r w:rsidRPr="0001701A">
              <w:rPr>
                <w:rFonts w:cs="Arial"/>
                <w:bCs/>
                <w:szCs w:val="18"/>
              </w:rPr>
              <w:t>0.7 dB, BW ≤ 40MHz</w:t>
            </w:r>
          </w:p>
          <w:p w14:paraId="5AB4ABA1" w14:textId="77777777" w:rsidR="00975C97" w:rsidRPr="0001701A" w:rsidRDefault="00975C97" w:rsidP="00C971DC">
            <w:pPr>
              <w:pStyle w:val="TAL"/>
              <w:rPr>
                <w:rFonts w:cs="v4.2.0"/>
              </w:rPr>
            </w:pPr>
            <w:r w:rsidRPr="0001701A">
              <w:rPr>
                <w:rFonts w:cs="Arial"/>
                <w:bCs/>
                <w:szCs w:val="18"/>
              </w:rPr>
              <w:t>1.0 dB, 40MHz &lt; BW ≤ 100MHz</w:t>
            </w:r>
          </w:p>
          <w:p w14:paraId="60291308" w14:textId="77777777" w:rsidR="00975C97" w:rsidRPr="0001701A" w:rsidRDefault="00975C97" w:rsidP="00C971DC">
            <w:pPr>
              <w:pStyle w:val="TAL"/>
              <w:rPr>
                <w:rFonts w:cs="Arial"/>
                <w:bCs/>
                <w:szCs w:val="18"/>
              </w:rPr>
            </w:pPr>
          </w:p>
          <w:p w14:paraId="22CC080E"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085DB504"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0DF60936" w14:textId="77777777" w:rsidR="00975C97" w:rsidRPr="0001701A" w:rsidRDefault="00975C97" w:rsidP="00C971DC">
            <w:pPr>
              <w:pStyle w:val="TAL"/>
            </w:pPr>
            <w:r w:rsidRPr="0001701A">
              <w:t>Upper limit + TT, Lower limit - TT</w:t>
            </w:r>
          </w:p>
        </w:tc>
      </w:tr>
      <w:tr w:rsidR="00975C97" w:rsidRPr="0001701A" w14:paraId="0EB67AC3" w14:textId="77777777" w:rsidTr="003D3464">
        <w:trPr>
          <w:gridAfter w:val="1"/>
          <w:wAfter w:w="115" w:type="dxa"/>
          <w:jc w:val="center"/>
        </w:trPr>
        <w:tc>
          <w:tcPr>
            <w:tcW w:w="2437" w:type="dxa"/>
            <w:gridSpan w:val="2"/>
          </w:tcPr>
          <w:p w14:paraId="5B8C23A1" w14:textId="77777777" w:rsidR="00975C97" w:rsidRPr="0001701A" w:rsidRDefault="00975C97" w:rsidP="00C971DC">
            <w:pPr>
              <w:pStyle w:val="TAL"/>
              <w:rPr>
                <w:rFonts w:cs="v4.2.0"/>
              </w:rPr>
            </w:pPr>
            <w:r w:rsidRPr="0001701A">
              <w:rPr>
                <w:rFonts w:cs="v4.2.0"/>
              </w:rPr>
              <w:t>6.2A.1.1 UE maximum output power for CA (2UL CA)</w:t>
            </w:r>
          </w:p>
        </w:tc>
        <w:tc>
          <w:tcPr>
            <w:tcW w:w="4024" w:type="dxa"/>
            <w:gridSpan w:val="2"/>
          </w:tcPr>
          <w:p w14:paraId="2A3FB47A"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68FB6FC1"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10FB2B3D"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975C97" w:rsidRPr="0001701A" w14:paraId="61261F2F" w14:textId="77777777" w:rsidTr="003D3464">
        <w:trPr>
          <w:gridAfter w:val="1"/>
          <w:wAfter w:w="115" w:type="dxa"/>
          <w:jc w:val="center"/>
        </w:trPr>
        <w:tc>
          <w:tcPr>
            <w:tcW w:w="2437" w:type="dxa"/>
            <w:gridSpan w:val="2"/>
          </w:tcPr>
          <w:p w14:paraId="099035C7" w14:textId="77777777" w:rsidR="00975C97" w:rsidRPr="0001701A" w:rsidRDefault="00975C97" w:rsidP="00C971DC">
            <w:pPr>
              <w:pStyle w:val="TAL"/>
              <w:rPr>
                <w:rFonts w:cs="v4.2.0"/>
              </w:rPr>
            </w:pPr>
            <w:r w:rsidRPr="0001701A">
              <w:rPr>
                <w:rFonts w:cs="v4.2.0"/>
              </w:rPr>
              <w:t>6.2A.2.1 UE maximum output power reduction for CA (2UL CA)</w:t>
            </w:r>
          </w:p>
        </w:tc>
        <w:tc>
          <w:tcPr>
            <w:tcW w:w="4024" w:type="dxa"/>
            <w:gridSpan w:val="2"/>
          </w:tcPr>
          <w:p w14:paraId="7C6BC9D6"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4E2B1FEF"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7750424" w14:textId="77777777" w:rsidR="00975C97" w:rsidRPr="0001701A" w:rsidRDefault="00975C97" w:rsidP="00C971DC">
            <w:pPr>
              <w:pStyle w:val="TAL"/>
              <w:rPr>
                <w:rFonts w:cs="Arial"/>
                <w:bCs/>
                <w:szCs w:val="18"/>
              </w:rPr>
            </w:pPr>
            <w:r w:rsidRPr="0001701A">
              <w:rPr>
                <w:rFonts w:cs="Arial"/>
                <w:bCs/>
                <w:szCs w:val="18"/>
              </w:rPr>
              <w:t>For intra-band contiguous CA</w:t>
            </w:r>
          </w:p>
          <w:p w14:paraId="0F2CBDA3" w14:textId="77777777" w:rsidR="00975C97" w:rsidRPr="0001701A" w:rsidRDefault="00975C97" w:rsidP="00C971DC">
            <w:pPr>
              <w:pStyle w:val="TAL"/>
              <w:rPr>
                <w:rFonts w:cs="Arial"/>
                <w:lang w:eastAsia="zh-CN"/>
              </w:rPr>
            </w:pPr>
            <w:r w:rsidRPr="0001701A">
              <w:rPr>
                <w:rFonts w:cs="Arial"/>
                <w:lang w:eastAsia="zh-CN"/>
              </w:rPr>
              <w:t>Aggregated BW ≤ 100M: same as 6.2.2 for sum of powers of all CCs</w:t>
            </w:r>
          </w:p>
          <w:p w14:paraId="4273C08D"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3246" w:type="dxa"/>
            <w:gridSpan w:val="2"/>
          </w:tcPr>
          <w:p w14:paraId="6DAEACBF"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975C97" w:rsidRPr="0001701A" w14:paraId="7B58A68B" w14:textId="77777777" w:rsidTr="003D3464">
        <w:trPr>
          <w:gridAfter w:val="1"/>
          <w:wAfter w:w="115" w:type="dxa"/>
          <w:jc w:val="center"/>
        </w:trPr>
        <w:tc>
          <w:tcPr>
            <w:tcW w:w="2437" w:type="dxa"/>
            <w:gridSpan w:val="2"/>
          </w:tcPr>
          <w:p w14:paraId="0E873B66" w14:textId="77777777" w:rsidR="00975C97" w:rsidRPr="0001701A" w:rsidRDefault="00975C97" w:rsidP="00C971DC">
            <w:pPr>
              <w:pStyle w:val="TAL"/>
              <w:rPr>
                <w:rFonts w:cs="v4.2.0"/>
              </w:rPr>
            </w:pPr>
            <w:r w:rsidRPr="0001701A">
              <w:rPr>
                <w:rFonts w:cs="v4.2.0"/>
              </w:rPr>
              <w:t>6.2A.3.1 UE additional maximum output power reduction CA (2UL CA)</w:t>
            </w:r>
          </w:p>
        </w:tc>
        <w:tc>
          <w:tcPr>
            <w:tcW w:w="4024" w:type="dxa"/>
            <w:gridSpan w:val="2"/>
          </w:tcPr>
          <w:p w14:paraId="74FE6C0D"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5F84312C"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D5F47F6"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975C97" w:rsidRPr="0001701A" w14:paraId="045ECC10" w14:textId="77777777" w:rsidTr="003D3464">
        <w:trPr>
          <w:gridAfter w:val="1"/>
          <w:wAfter w:w="115" w:type="dxa"/>
          <w:jc w:val="center"/>
        </w:trPr>
        <w:tc>
          <w:tcPr>
            <w:tcW w:w="2437" w:type="dxa"/>
            <w:gridSpan w:val="2"/>
          </w:tcPr>
          <w:p w14:paraId="12FA1E35" w14:textId="77777777" w:rsidR="00975C97" w:rsidRPr="0001701A" w:rsidRDefault="00975C97" w:rsidP="00C971DC">
            <w:pPr>
              <w:pStyle w:val="TAL"/>
              <w:rPr>
                <w:rFonts w:cs="v4.2.0"/>
              </w:rPr>
            </w:pPr>
            <w:r w:rsidRPr="0001701A">
              <w:rPr>
                <w:rFonts w:cs="v4.2.0"/>
              </w:rPr>
              <w:t>6.2A.4.1 Configured transmitted power for CA (2UL CA)</w:t>
            </w:r>
          </w:p>
        </w:tc>
        <w:tc>
          <w:tcPr>
            <w:tcW w:w="4024" w:type="dxa"/>
            <w:gridSpan w:val="2"/>
          </w:tcPr>
          <w:p w14:paraId="20658689"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71E700D8"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46185ED2" w14:textId="77777777" w:rsidR="00975C97" w:rsidRPr="0001701A" w:rsidRDefault="00975C97" w:rsidP="00C971DC">
            <w:pPr>
              <w:pStyle w:val="TAL"/>
              <w:rPr>
                <w:rFonts w:cs="Arial"/>
                <w:bCs/>
                <w:szCs w:val="18"/>
              </w:rPr>
            </w:pPr>
            <w:r w:rsidRPr="0001701A">
              <w:rPr>
                <w:rFonts w:cs="Arial"/>
                <w:bCs/>
                <w:szCs w:val="18"/>
              </w:rPr>
              <w:t>For intra-band contiguous CA</w:t>
            </w:r>
          </w:p>
          <w:p w14:paraId="2FFA7DF9" w14:textId="77777777" w:rsidR="00975C97" w:rsidRPr="0001701A" w:rsidRDefault="00975C97" w:rsidP="00C971DC">
            <w:pPr>
              <w:pStyle w:val="TAL"/>
              <w:rPr>
                <w:rFonts w:cs="Arial"/>
                <w:lang w:eastAsia="zh-CN"/>
              </w:rPr>
            </w:pPr>
            <w:r w:rsidRPr="0001701A">
              <w:rPr>
                <w:rFonts w:cs="Arial"/>
                <w:lang w:eastAsia="zh-CN"/>
              </w:rPr>
              <w:t>Aggregated BW ≤ 100M: same as 6.2.4 for sum of powers of all CCs</w:t>
            </w:r>
          </w:p>
          <w:p w14:paraId="37BF9193"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3246" w:type="dxa"/>
            <w:gridSpan w:val="2"/>
          </w:tcPr>
          <w:p w14:paraId="4B407F41"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975C97" w:rsidRPr="0001701A" w14:paraId="4CD4E71D" w14:textId="77777777" w:rsidTr="003D3464">
        <w:trPr>
          <w:gridAfter w:val="1"/>
          <w:wAfter w:w="115" w:type="dxa"/>
          <w:jc w:val="center"/>
        </w:trPr>
        <w:tc>
          <w:tcPr>
            <w:tcW w:w="2437" w:type="dxa"/>
            <w:gridSpan w:val="2"/>
          </w:tcPr>
          <w:p w14:paraId="43C7476C" w14:textId="77777777" w:rsidR="00975C97" w:rsidRPr="0001701A" w:rsidRDefault="00975C97" w:rsidP="00C971DC">
            <w:pPr>
              <w:pStyle w:val="TAL"/>
              <w:rPr>
                <w:rFonts w:cs="v4.2.0"/>
              </w:rPr>
            </w:pPr>
            <w:r w:rsidRPr="0001701A">
              <w:rPr>
                <w:rFonts w:cs="v4.2.0"/>
              </w:rPr>
              <w:t>6.2C.1 Configured transmitted power for SUL</w:t>
            </w:r>
          </w:p>
        </w:tc>
        <w:tc>
          <w:tcPr>
            <w:tcW w:w="4024" w:type="dxa"/>
            <w:gridSpan w:val="2"/>
          </w:tcPr>
          <w:p w14:paraId="4F0BCA42" w14:textId="77777777" w:rsidR="00975C97" w:rsidRPr="0001701A" w:rsidRDefault="00975C97" w:rsidP="00C971DC">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125B1F85" w14:textId="77777777" w:rsidR="00975C97" w:rsidRPr="0001701A" w:rsidRDefault="00975C97" w:rsidP="00C971DC">
            <w:pPr>
              <w:pStyle w:val="TAL"/>
            </w:pPr>
            <w:r w:rsidRPr="0001701A">
              <w:rPr>
                <w:rFonts w:cs="Arial"/>
                <w:bCs/>
                <w:szCs w:val="18"/>
                <w:u w:val="single"/>
              </w:rPr>
              <w:t>Same as 6.2.4</w:t>
            </w:r>
          </w:p>
        </w:tc>
      </w:tr>
      <w:tr w:rsidR="00975C97" w:rsidRPr="0001701A" w14:paraId="568AD9DE" w14:textId="77777777" w:rsidTr="003D3464">
        <w:trPr>
          <w:gridAfter w:val="1"/>
          <w:wAfter w:w="115" w:type="dxa"/>
          <w:jc w:val="center"/>
        </w:trPr>
        <w:tc>
          <w:tcPr>
            <w:tcW w:w="2437" w:type="dxa"/>
            <w:gridSpan w:val="2"/>
          </w:tcPr>
          <w:p w14:paraId="1EB32D69" w14:textId="77777777" w:rsidR="00975C97" w:rsidRPr="0001701A" w:rsidRDefault="00975C97" w:rsidP="00C971DC">
            <w:pPr>
              <w:pStyle w:val="TAL"/>
              <w:rPr>
                <w:rFonts w:cs="v4.2.0"/>
              </w:rPr>
            </w:pPr>
            <w:r w:rsidRPr="0001701A">
              <w:rPr>
                <w:rFonts w:cs="v4.2.0"/>
              </w:rPr>
              <w:t>6.2C.3 UE maximum output power for SUL</w:t>
            </w:r>
          </w:p>
        </w:tc>
        <w:tc>
          <w:tcPr>
            <w:tcW w:w="4024" w:type="dxa"/>
            <w:gridSpan w:val="2"/>
          </w:tcPr>
          <w:p w14:paraId="5AE1E1DF" w14:textId="77777777" w:rsidR="00975C97" w:rsidRPr="0001701A" w:rsidRDefault="00975C97" w:rsidP="00C971DC">
            <w:pPr>
              <w:pStyle w:val="TAL"/>
              <w:rPr>
                <w:rFonts w:cs="Arial"/>
                <w:bCs/>
                <w:szCs w:val="18"/>
              </w:rPr>
            </w:pPr>
            <w:r w:rsidRPr="0001701A">
              <w:rPr>
                <w:rFonts w:cs="Arial"/>
                <w:bCs/>
                <w:szCs w:val="18"/>
              </w:rPr>
              <w:t>Same as 6.2.1</w:t>
            </w:r>
          </w:p>
        </w:tc>
        <w:tc>
          <w:tcPr>
            <w:tcW w:w="3246" w:type="dxa"/>
            <w:gridSpan w:val="2"/>
          </w:tcPr>
          <w:p w14:paraId="26A301DA" w14:textId="77777777" w:rsidR="00975C97" w:rsidRPr="0001701A" w:rsidRDefault="00975C97" w:rsidP="00C971DC">
            <w:pPr>
              <w:pStyle w:val="TAL"/>
              <w:rPr>
                <w:rFonts w:cs="Arial"/>
                <w:bCs/>
                <w:szCs w:val="18"/>
              </w:rPr>
            </w:pPr>
            <w:r w:rsidRPr="0001701A">
              <w:rPr>
                <w:rFonts w:cs="Arial"/>
                <w:bCs/>
                <w:szCs w:val="18"/>
              </w:rPr>
              <w:t>Same as 6.2.1</w:t>
            </w:r>
          </w:p>
        </w:tc>
      </w:tr>
      <w:tr w:rsidR="00975C97" w:rsidRPr="0001701A" w14:paraId="73CCC3D2" w14:textId="77777777" w:rsidTr="003D3464">
        <w:trPr>
          <w:gridAfter w:val="1"/>
          <w:wAfter w:w="115" w:type="dxa"/>
          <w:jc w:val="center"/>
        </w:trPr>
        <w:tc>
          <w:tcPr>
            <w:tcW w:w="2437" w:type="dxa"/>
            <w:gridSpan w:val="2"/>
          </w:tcPr>
          <w:p w14:paraId="27D4F30A" w14:textId="77777777" w:rsidR="00975C97" w:rsidRPr="0001701A" w:rsidRDefault="00975C97" w:rsidP="00C971DC">
            <w:pPr>
              <w:pStyle w:val="TAL"/>
              <w:rPr>
                <w:rFonts w:cs="v4.2.0"/>
              </w:rPr>
            </w:pPr>
            <w:r w:rsidRPr="0001701A">
              <w:rPr>
                <w:rFonts w:cs="v4.2.0"/>
              </w:rPr>
              <w:t>6.2C.4 UE maximum output power reduction for SUL</w:t>
            </w:r>
          </w:p>
        </w:tc>
        <w:tc>
          <w:tcPr>
            <w:tcW w:w="4024" w:type="dxa"/>
            <w:gridSpan w:val="2"/>
          </w:tcPr>
          <w:p w14:paraId="2F7C94DC" w14:textId="77777777" w:rsidR="00975C97" w:rsidRPr="0001701A" w:rsidRDefault="00975C97" w:rsidP="00C971DC">
            <w:pPr>
              <w:pStyle w:val="TAL"/>
              <w:rPr>
                <w:rFonts w:cs="Arial"/>
                <w:bCs/>
                <w:szCs w:val="18"/>
              </w:rPr>
            </w:pPr>
            <w:r w:rsidRPr="0001701A">
              <w:rPr>
                <w:rFonts w:cs="Arial"/>
                <w:bCs/>
                <w:szCs w:val="18"/>
              </w:rPr>
              <w:t>Same as 6.2.2</w:t>
            </w:r>
          </w:p>
        </w:tc>
        <w:tc>
          <w:tcPr>
            <w:tcW w:w="3246" w:type="dxa"/>
            <w:gridSpan w:val="2"/>
          </w:tcPr>
          <w:p w14:paraId="596787AC" w14:textId="77777777" w:rsidR="00975C97" w:rsidRPr="0001701A" w:rsidRDefault="00975C97" w:rsidP="00C971DC">
            <w:pPr>
              <w:pStyle w:val="TAL"/>
              <w:rPr>
                <w:rFonts w:cs="Arial"/>
                <w:bCs/>
                <w:szCs w:val="18"/>
              </w:rPr>
            </w:pPr>
            <w:r w:rsidRPr="0001701A">
              <w:rPr>
                <w:rFonts w:cs="Arial"/>
                <w:bCs/>
                <w:szCs w:val="18"/>
              </w:rPr>
              <w:t>Same as 6.2.2</w:t>
            </w:r>
          </w:p>
        </w:tc>
      </w:tr>
      <w:tr w:rsidR="00975C97" w:rsidRPr="0001701A" w14:paraId="44F41603" w14:textId="77777777" w:rsidTr="003D3464">
        <w:trPr>
          <w:gridAfter w:val="1"/>
          <w:wAfter w:w="115" w:type="dxa"/>
          <w:jc w:val="center"/>
        </w:trPr>
        <w:tc>
          <w:tcPr>
            <w:tcW w:w="2437" w:type="dxa"/>
            <w:gridSpan w:val="2"/>
          </w:tcPr>
          <w:p w14:paraId="1181568A" w14:textId="77777777" w:rsidR="00975C97" w:rsidRPr="0001701A" w:rsidRDefault="00975C97" w:rsidP="00C971DC">
            <w:pPr>
              <w:pStyle w:val="TAL"/>
              <w:rPr>
                <w:rFonts w:cs="v4.2.0"/>
              </w:rPr>
            </w:pPr>
            <w:r w:rsidRPr="0001701A">
              <w:rPr>
                <w:rFonts w:cs="v4.2.0"/>
              </w:rPr>
              <w:t>6.2C.5 UE additional maximum output power reduction for SUL</w:t>
            </w:r>
          </w:p>
        </w:tc>
        <w:tc>
          <w:tcPr>
            <w:tcW w:w="4024" w:type="dxa"/>
            <w:gridSpan w:val="2"/>
          </w:tcPr>
          <w:p w14:paraId="29E19A5E" w14:textId="77777777" w:rsidR="00975C97" w:rsidRPr="0001701A" w:rsidRDefault="00975C97" w:rsidP="00C971DC">
            <w:pPr>
              <w:pStyle w:val="TAL"/>
              <w:rPr>
                <w:rFonts w:cs="Arial"/>
                <w:bCs/>
                <w:szCs w:val="18"/>
              </w:rPr>
            </w:pPr>
            <w:r w:rsidRPr="0001701A">
              <w:rPr>
                <w:rFonts w:cs="Arial"/>
                <w:bCs/>
                <w:szCs w:val="18"/>
              </w:rPr>
              <w:t>Same as 6.2.3</w:t>
            </w:r>
          </w:p>
        </w:tc>
        <w:tc>
          <w:tcPr>
            <w:tcW w:w="3246" w:type="dxa"/>
            <w:gridSpan w:val="2"/>
          </w:tcPr>
          <w:p w14:paraId="4EEBBE65" w14:textId="77777777" w:rsidR="00975C97" w:rsidRPr="0001701A" w:rsidRDefault="00975C97" w:rsidP="00C971DC">
            <w:pPr>
              <w:pStyle w:val="TAL"/>
              <w:rPr>
                <w:rFonts w:cs="Arial"/>
                <w:bCs/>
                <w:szCs w:val="18"/>
              </w:rPr>
            </w:pPr>
            <w:r w:rsidRPr="0001701A">
              <w:rPr>
                <w:rFonts w:cs="Arial"/>
                <w:bCs/>
                <w:szCs w:val="18"/>
              </w:rPr>
              <w:t>Same as 6.2.3</w:t>
            </w:r>
          </w:p>
        </w:tc>
      </w:tr>
      <w:tr w:rsidR="00975C97" w:rsidRPr="0001701A" w14:paraId="5B70EFAF" w14:textId="77777777" w:rsidTr="003D3464">
        <w:trPr>
          <w:gridAfter w:val="1"/>
          <w:wAfter w:w="115" w:type="dxa"/>
          <w:jc w:val="center"/>
        </w:trPr>
        <w:tc>
          <w:tcPr>
            <w:tcW w:w="2437" w:type="dxa"/>
            <w:gridSpan w:val="2"/>
          </w:tcPr>
          <w:p w14:paraId="62FD4B74"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2A447D3B" w14:textId="77777777" w:rsidR="00975C97" w:rsidRPr="0001701A" w:rsidRDefault="00975C97" w:rsidP="00C971DC">
            <w:pPr>
              <w:pStyle w:val="TAL"/>
              <w:rPr>
                <w:u w:val="single"/>
              </w:rPr>
            </w:pPr>
            <w:r w:rsidRPr="0001701A">
              <w:t>Same as 6.2.1 for the sum of power at each of UE antenna connector</w:t>
            </w:r>
          </w:p>
        </w:tc>
        <w:tc>
          <w:tcPr>
            <w:tcW w:w="3246" w:type="dxa"/>
            <w:gridSpan w:val="2"/>
          </w:tcPr>
          <w:p w14:paraId="2084FCFA"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6.2.1</w:t>
            </w:r>
          </w:p>
          <w:p w14:paraId="28E9D3AB" w14:textId="77777777" w:rsidR="00975C97" w:rsidRPr="0001701A" w:rsidRDefault="00975C97" w:rsidP="00C971DC">
            <w:pPr>
              <w:keepNext/>
              <w:keepLines/>
              <w:spacing w:after="0"/>
              <w:rPr>
                <w:rFonts w:ascii="Arial" w:hAnsi="Arial" w:cs="Arial"/>
                <w:sz w:val="18"/>
              </w:rPr>
            </w:pPr>
          </w:p>
          <w:p w14:paraId="2D6A2096"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3D854AD7" w14:textId="77777777" w:rsidTr="003D3464">
        <w:trPr>
          <w:gridAfter w:val="1"/>
          <w:wAfter w:w="115" w:type="dxa"/>
          <w:jc w:val="center"/>
        </w:trPr>
        <w:tc>
          <w:tcPr>
            <w:tcW w:w="2437" w:type="dxa"/>
            <w:gridSpan w:val="2"/>
          </w:tcPr>
          <w:p w14:paraId="16A7FA92"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5447F64" w14:textId="77777777" w:rsidR="00975C97" w:rsidRPr="0001701A" w:rsidRDefault="00975C97" w:rsidP="00C971DC">
            <w:pPr>
              <w:pStyle w:val="TAL"/>
              <w:rPr>
                <w:u w:val="single"/>
              </w:rPr>
            </w:pPr>
            <w:r w:rsidRPr="0001701A">
              <w:t>Same as 6.2.2 for the sum of power at each of UE antenna connector</w:t>
            </w:r>
          </w:p>
        </w:tc>
        <w:tc>
          <w:tcPr>
            <w:tcW w:w="3246" w:type="dxa"/>
            <w:gridSpan w:val="2"/>
          </w:tcPr>
          <w:p w14:paraId="6FD7FCB0"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6.2.2</w:t>
            </w:r>
          </w:p>
          <w:p w14:paraId="4C05D237" w14:textId="77777777" w:rsidR="00975C97" w:rsidRPr="0001701A" w:rsidRDefault="00975C97" w:rsidP="00C971DC">
            <w:pPr>
              <w:keepNext/>
              <w:keepLines/>
              <w:spacing w:after="0"/>
              <w:rPr>
                <w:rFonts w:ascii="Arial" w:hAnsi="Arial" w:cs="Arial"/>
                <w:sz w:val="18"/>
              </w:rPr>
            </w:pPr>
          </w:p>
          <w:p w14:paraId="165E5F93"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0F07BDF1" w14:textId="77777777" w:rsidTr="003D3464">
        <w:trPr>
          <w:gridAfter w:val="1"/>
          <w:wAfter w:w="115" w:type="dxa"/>
          <w:jc w:val="center"/>
        </w:trPr>
        <w:tc>
          <w:tcPr>
            <w:tcW w:w="2437" w:type="dxa"/>
            <w:gridSpan w:val="2"/>
          </w:tcPr>
          <w:p w14:paraId="3D94FC0A" w14:textId="77777777" w:rsidR="00975C97" w:rsidRPr="0001701A" w:rsidRDefault="00975C97" w:rsidP="00C971DC">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1795CE9F" w14:textId="77777777" w:rsidR="00975C97" w:rsidRPr="0001701A" w:rsidRDefault="00975C97" w:rsidP="00C971DC">
            <w:pPr>
              <w:pStyle w:val="TAL"/>
              <w:rPr>
                <w:u w:val="single"/>
              </w:rPr>
            </w:pPr>
            <w:r w:rsidRPr="0001701A">
              <w:t>Same as 6.2.3 for the sum of power at each of UE antenna connector</w:t>
            </w:r>
          </w:p>
        </w:tc>
        <w:tc>
          <w:tcPr>
            <w:tcW w:w="3246" w:type="dxa"/>
            <w:gridSpan w:val="2"/>
          </w:tcPr>
          <w:p w14:paraId="69246C12"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6.2.3</w:t>
            </w:r>
          </w:p>
          <w:p w14:paraId="3552E53A" w14:textId="77777777" w:rsidR="00975C97" w:rsidRPr="0001701A" w:rsidRDefault="00975C97" w:rsidP="00C971DC">
            <w:pPr>
              <w:keepNext/>
              <w:keepLines/>
              <w:spacing w:after="0"/>
              <w:rPr>
                <w:rFonts w:ascii="Arial" w:hAnsi="Arial" w:cs="Arial"/>
                <w:sz w:val="18"/>
              </w:rPr>
            </w:pPr>
          </w:p>
          <w:p w14:paraId="4830B11F"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5C9B3997" w14:textId="77777777" w:rsidTr="003D3464">
        <w:trPr>
          <w:gridAfter w:val="1"/>
          <w:wAfter w:w="115" w:type="dxa"/>
          <w:jc w:val="center"/>
        </w:trPr>
        <w:tc>
          <w:tcPr>
            <w:tcW w:w="2437" w:type="dxa"/>
            <w:gridSpan w:val="2"/>
          </w:tcPr>
          <w:p w14:paraId="370E8B90"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440CD1F4" w14:textId="77777777" w:rsidR="00975C97" w:rsidRPr="0001701A" w:rsidRDefault="00975C97" w:rsidP="00C971DC">
            <w:pPr>
              <w:pStyle w:val="TAL"/>
              <w:rPr>
                <w:u w:val="single"/>
              </w:rPr>
            </w:pPr>
            <w:r w:rsidRPr="0001701A">
              <w:t>Same as 6.2.4 for the sum of power at each of UE antenna connector</w:t>
            </w:r>
          </w:p>
        </w:tc>
        <w:tc>
          <w:tcPr>
            <w:tcW w:w="3246" w:type="dxa"/>
            <w:gridSpan w:val="2"/>
          </w:tcPr>
          <w:p w14:paraId="3ADF51C9"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6.2.4</w:t>
            </w:r>
          </w:p>
          <w:p w14:paraId="24516530" w14:textId="77777777" w:rsidR="00975C97" w:rsidRPr="0001701A" w:rsidRDefault="00975C97" w:rsidP="00C971DC">
            <w:pPr>
              <w:keepNext/>
              <w:keepLines/>
              <w:spacing w:after="0"/>
              <w:rPr>
                <w:rFonts w:ascii="Arial" w:hAnsi="Arial" w:cs="Arial"/>
                <w:sz w:val="18"/>
              </w:rPr>
            </w:pPr>
          </w:p>
          <w:p w14:paraId="61A39BC2"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638D84C1" w14:textId="77777777" w:rsidTr="003D3464">
        <w:trPr>
          <w:gridAfter w:val="1"/>
          <w:wAfter w:w="115" w:type="dxa"/>
          <w:jc w:val="center"/>
        </w:trPr>
        <w:tc>
          <w:tcPr>
            <w:tcW w:w="2437" w:type="dxa"/>
            <w:gridSpan w:val="2"/>
          </w:tcPr>
          <w:p w14:paraId="49FD4712"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149C68FD" w14:textId="77777777" w:rsidR="00975C97" w:rsidRPr="0001701A" w:rsidRDefault="00975C97" w:rsidP="00C971DC">
            <w:pPr>
              <w:pStyle w:val="TAL"/>
              <w:rPr>
                <w:rFonts w:cs="v4.2.0"/>
              </w:rPr>
            </w:pPr>
            <w:r w:rsidRPr="0001701A">
              <w:rPr>
                <w:rFonts w:cs="v4.2.0"/>
              </w:rPr>
              <w:t>3.0GHz &lt; f ≤ 5.925GHz</w:t>
            </w:r>
          </w:p>
          <w:p w14:paraId="4F747785" w14:textId="77777777" w:rsidR="00975C97" w:rsidRPr="0001701A" w:rsidRDefault="00975C97" w:rsidP="00C971DC">
            <w:pPr>
              <w:pStyle w:val="TAL"/>
              <w:rPr>
                <w:rFonts w:cs="v4.2.0"/>
              </w:rPr>
            </w:pPr>
            <w:r w:rsidRPr="0001701A">
              <w:rPr>
                <w:rFonts w:cs="v4.2.0"/>
              </w:rPr>
              <w:t>1.0 dB, BW ≤ 100MHz</w:t>
            </w:r>
          </w:p>
          <w:p w14:paraId="4219F957" w14:textId="77777777" w:rsidR="00975C97" w:rsidRPr="0001701A" w:rsidRDefault="00975C97" w:rsidP="00C971DC">
            <w:pPr>
              <w:pStyle w:val="TAL"/>
              <w:rPr>
                <w:rFonts w:cs="v4.2.0"/>
              </w:rPr>
            </w:pPr>
          </w:p>
          <w:p w14:paraId="797F5824" w14:textId="77777777" w:rsidR="00975C97" w:rsidRPr="0001701A" w:rsidRDefault="00975C97" w:rsidP="00C971DC">
            <w:pPr>
              <w:pStyle w:val="TAL"/>
              <w:rPr>
                <w:rFonts w:cs="v4.2.0"/>
              </w:rPr>
            </w:pPr>
            <w:r w:rsidRPr="0001701A">
              <w:rPr>
                <w:rFonts w:cs="v4.2.0"/>
              </w:rPr>
              <w:t>5.925GHz &lt; f ≤ 7.125GHz</w:t>
            </w:r>
          </w:p>
          <w:p w14:paraId="25655F9B" w14:textId="77777777" w:rsidR="00975C97" w:rsidRPr="0001701A" w:rsidRDefault="00975C97" w:rsidP="00C971DC">
            <w:pPr>
              <w:pStyle w:val="TAL"/>
              <w:rPr>
                <w:rFonts w:cs="v4.2.0"/>
              </w:rPr>
            </w:pPr>
            <w:r w:rsidRPr="0001701A">
              <w:rPr>
                <w:rFonts w:cs="v4.2.0"/>
              </w:rPr>
              <w:t>TBD</w:t>
            </w:r>
          </w:p>
        </w:tc>
        <w:tc>
          <w:tcPr>
            <w:tcW w:w="3246" w:type="dxa"/>
            <w:gridSpan w:val="2"/>
          </w:tcPr>
          <w:p w14:paraId="3D1180F8"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Upper limit + TT, Lower limit - TT</w:t>
            </w:r>
          </w:p>
        </w:tc>
      </w:tr>
      <w:tr w:rsidR="00975C97" w:rsidRPr="0001701A" w14:paraId="7D3B6EE0" w14:textId="77777777" w:rsidTr="003D3464">
        <w:trPr>
          <w:gridAfter w:val="1"/>
          <w:wAfter w:w="115" w:type="dxa"/>
          <w:jc w:val="center"/>
        </w:trPr>
        <w:tc>
          <w:tcPr>
            <w:tcW w:w="2437" w:type="dxa"/>
            <w:gridSpan w:val="2"/>
          </w:tcPr>
          <w:p w14:paraId="472AD813" w14:textId="77777777" w:rsidR="00975C97" w:rsidRPr="0001701A" w:rsidRDefault="00975C97" w:rsidP="00C971DC">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51B02353" w14:textId="77777777" w:rsidR="00975C97" w:rsidRPr="0001701A" w:rsidRDefault="00975C97" w:rsidP="00C971DC">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6D47F97F" w14:textId="77777777" w:rsidR="00975C97" w:rsidRPr="0001701A" w:rsidRDefault="00975C97" w:rsidP="00C971DC">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975C97" w:rsidRPr="0001701A" w14:paraId="57BF20F2" w14:textId="77777777" w:rsidTr="003D3464">
        <w:trPr>
          <w:gridAfter w:val="1"/>
          <w:wAfter w:w="115" w:type="dxa"/>
          <w:jc w:val="center"/>
        </w:trPr>
        <w:tc>
          <w:tcPr>
            <w:tcW w:w="2437" w:type="dxa"/>
            <w:gridSpan w:val="2"/>
          </w:tcPr>
          <w:p w14:paraId="6C197D62" w14:textId="77777777" w:rsidR="00975C97" w:rsidRPr="0001701A" w:rsidRDefault="00975C97" w:rsidP="00C971DC">
            <w:pPr>
              <w:pStyle w:val="TAL"/>
              <w:rPr>
                <w:rFonts w:cs="v4.2.0"/>
              </w:rPr>
            </w:pPr>
            <w:r w:rsidRPr="0001701A">
              <w:rPr>
                <w:rFonts w:cs="v4.2.0"/>
              </w:rPr>
              <w:lastRenderedPageBreak/>
              <w:t>6.3.1 Minimum output power</w:t>
            </w:r>
          </w:p>
        </w:tc>
        <w:tc>
          <w:tcPr>
            <w:tcW w:w="4024" w:type="dxa"/>
            <w:gridSpan w:val="2"/>
          </w:tcPr>
          <w:p w14:paraId="28EC1C1A"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04FEE2E5" w14:textId="77777777" w:rsidR="00975C97" w:rsidRPr="0001701A" w:rsidRDefault="00975C97" w:rsidP="00C971DC">
            <w:pPr>
              <w:pStyle w:val="TAL"/>
              <w:rPr>
                <w:rFonts w:cs="Arial"/>
                <w:bCs/>
                <w:szCs w:val="18"/>
              </w:rPr>
            </w:pPr>
            <w:r w:rsidRPr="0001701A">
              <w:rPr>
                <w:rFonts w:cs="Arial"/>
                <w:bCs/>
                <w:szCs w:val="18"/>
              </w:rPr>
              <w:t>1.0 dB, BW ≤ 40MHz</w:t>
            </w:r>
          </w:p>
          <w:p w14:paraId="41532FAD" w14:textId="77777777" w:rsidR="00975C97" w:rsidRPr="0001701A" w:rsidRDefault="00975C97" w:rsidP="00C971DC">
            <w:pPr>
              <w:pStyle w:val="TAL"/>
              <w:rPr>
                <w:rFonts w:cs="v4.2.0"/>
              </w:rPr>
            </w:pPr>
            <w:r w:rsidRPr="0001701A">
              <w:rPr>
                <w:rFonts w:cs="Arial"/>
                <w:bCs/>
                <w:szCs w:val="18"/>
              </w:rPr>
              <w:t>1.3 dB, 40MHz &lt; BW ≤ 100MHz</w:t>
            </w:r>
          </w:p>
          <w:p w14:paraId="2F58DA70" w14:textId="77777777" w:rsidR="00975C97" w:rsidRPr="0001701A" w:rsidRDefault="00975C97" w:rsidP="00C971DC">
            <w:pPr>
              <w:pStyle w:val="TAL"/>
              <w:rPr>
                <w:rFonts w:cs="Arial"/>
                <w:bCs/>
                <w:szCs w:val="18"/>
              </w:rPr>
            </w:pPr>
          </w:p>
          <w:p w14:paraId="7EC0C550"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445E8AF8" w14:textId="77777777" w:rsidR="00975C97" w:rsidRPr="0001701A" w:rsidRDefault="00975C97" w:rsidP="00C971DC">
            <w:pPr>
              <w:pStyle w:val="TAL"/>
              <w:rPr>
                <w:rFonts w:cs="Arial"/>
                <w:bCs/>
                <w:szCs w:val="18"/>
              </w:rPr>
            </w:pPr>
            <w:r w:rsidRPr="0001701A">
              <w:rPr>
                <w:rFonts w:cs="Arial"/>
                <w:bCs/>
                <w:szCs w:val="18"/>
              </w:rPr>
              <w:t>1.3 dB, BW ≤ 100MHz</w:t>
            </w:r>
          </w:p>
        </w:tc>
        <w:tc>
          <w:tcPr>
            <w:tcW w:w="3246" w:type="dxa"/>
            <w:gridSpan w:val="2"/>
          </w:tcPr>
          <w:p w14:paraId="7A061E23" w14:textId="77777777" w:rsidR="00975C97" w:rsidRPr="0001701A" w:rsidRDefault="00975C97" w:rsidP="00C971DC">
            <w:pPr>
              <w:pStyle w:val="TAL"/>
            </w:pPr>
            <w:r w:rsidRPr="0001701A">
              <w:t>Minimum requirement + TT</w:t>
            </w:r>
          </w:p>
        </w:tc>
      </w:tr>
      <w:tr w:rsidR="00975C97" w:rsidRPr="0001701A" w14:paraId="6124E93F" w14:textId="77777777" w:rsidTr="003D3464">
        <w:trPr>
          <w:gridAfter w:val="1"/>
          <w:wAfter w:w="115" w:type="dxa"/>
          <w:jc w:val="center"/>
        </w:trPr>
        <w:tc>
          <w:tcPr>
            <w:tcW w:w="2437" w:type="dxa"/>
            <w:gridSpan w:val="2"/>
          </w:tcPr>
          <w:p w14:paraId="5A5FC40C" w14:textId="77777777" w:rsidR="00975C97" w:rsidRPr="0001701A" w:rsidRDefault="00975C97" w:rsidP="00C971DC">
            <w:pPr>
              <w:pStyle w:val="TAL"/>
              <w:rPr>
                <w:rFonts w:cs="v4.2.0"/>
              </w:rPr>
            </w:pPr>
            <w:r w:rsidRPr="0001701A">
              <w:rPr>
                <w:rFonts w:cs="v4.2.0"/>
              </w:rPr>
              <w:t>6.3.2 Transmit OFF power</w:t>
            </w:r>
          </w:p>
        </w:tc>
        <w:tc>
          <w:tcPr>
            <w:tcW w:w="4024" w:type="dxa"/>
            <w:gridSpan w:val="2"/>
          </w:tcPr>
          <w:p w14:paraId="26F0DBEC"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0131C53B" w14:textId="77777777" w:rsidR="00975C97" w:rsidRPr="0001701A" w:rsidRDefault="00975C97" w:rsidP="00C971DC">
            <w:pPr>
              <w:pStyle w:val="TAL"/>
              <w:rPr>
                <w:rFonts w:cs="Arial"/>
                <w:bCs/>
                <w:szCs w:val="18"/>
              </w:rPr>
            </w:pPr>
            <w:r w:rsidRPr="0001701A">
              <w:rPr>
                <w:rFonts w:cs="Arial"/>
                <w:bCs/>
                <w:szCs w:val="18"/>
              </w:rPr>
              <w:t>1.5 dB, BW ≤ 40MHz</w:t>
            </w:r>
          </w:p>
          <w:p w14:paraId="6D680966" w14:textId="77777777" w:rsidR="00975C97" w:rsidRPr="0001701A" w:rsidRDefault="00975C97" w:rsidP="00C971DC">
            <w:pPr>
              <w:pStyle w:val="TAL"/>
              <w:rPr>
                <w:rFonts w:cs="v4.2.0"/>
              </w:rPr>
            </w:pPr>
            <w:r w:rsidRPr="0001701A">
              <w:rPr>
                <w:rFonts w:cs="Arial"/>
                <w:bCs/>
                <w:szCs w:val="18"/>
              </w:rPr>
              <w:t>1.7 dB, 40MHz &lt; BW ≤ 100MHz</w:t>
            </w:r>
          </w:p>
          <w:p w14:paraId="4B3D8B43" w14:textId="77777777" w:rsidR="00975C97" w:rsidRPr="0001701A" w:rsidRDefault="00975C97" w:rsidP="00C971DC">
            <w:pPr>
              <w:pStyle w:val="TAL"/>
              <w:rPr>
                <w:rFonts w:cs="Arial"/>
                <w:bCs/>
                <w:szCs w:val="18"/>
              </w:rPr>
            </w:pPr>
          </w:p>
          <w:p w14:paraId="13145C70"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0F2AF907" w14:textId="77777777" w:rsidR="00975C97" w:rsidRPr="0001701A" w:rsidRDefault="00975C97" w:rsidP="00C971DC">
            <w:pPr>
              <w:pStyle w:val="TAL"/>
              <w:rPr>
                <w:rFonts w:cs="Arial"/>
                <w:bCs/>
                <w:szCs w:val="18"/>
              </w:rPr>
            </w:pPr>
            <w:r w:rsidRPr="0001701A">
              <w:rPr>
                <w:rFonts w:cs="Arial"/>
                <w:bCs/>
                <w:szCs w:val="18"/>
              </w:rPr>
              <w:t>1.8 dB, BW ≤ 100MHz</w:t>
            </w:r>
          </w:p>
        </w:tc>
        <w:tc>
          <w:tcPr>
            <w:tcW w:w="3246" w:type="dxa"/>
            <w:gridSpan w:val="2"/>
          </w:tcPr>
          <w:p w14:paraId="7EA027D4" w14:textId="77777777" w:rsidR="00975C97" w:rsidRPr="0001701A" w:rsidRDefault="00975C97" w:rsidP="00C971DC">
            <w:pPr>
              <w:pStyle w:val="TAL"/>
            </w:pPr>
            <w:r w:rsidRPr="0001701A">
              <w:t>Minimum requirement + TT</w:t>
            </w:r>
          </w:p>
        </w:tc>
      </w:tr>
      <w:tr w:rsidR="00975C97" w:rsidRPr="0001701A" w14:paraId="6F314ED9" w14:textId="77777777" w:rsidTr="003D3464">
        <w:trPr>
          <w:gridAfter w:val="1"/>
          <w:wAfter w:w="115" w:type="dxa"/>
          <w:jc w:val="center"/>
        </w:trPr>
        <w:tc>
          <w:tcPr>
            <w:tcW w:w="2437" w:type="dxa"/>
            <w:gridSpan w:val="2"/>
          </w:tcPr>
          <w:p w14:paraId="60151231" w14:textId="77777777" w:rsidR="00975C97" w:rsidRPr="0001701A" w:rsidRDefault="00975C97" w:rsidP="00C971DC">
            <w:pPr>
              <w:pStyle w:val="TAL"/>
              <w:rPr>
                <w:rFonts w:cs="v4.2.0"/>
              </w:rPr>
            </w:pPr>
            <w:r w:rsidRPr="0001701A">
              <w:rPr>
                <w:rFonts w:cs="v4.2.0"/>
              </w:rPr>
              <w:t>6.3.3.2 General ON/OFF time mask</w:t>
            </w:r>
          </w:p>
        </w:tc>
        <w:tc>
          <w:tcPr>
            <w:tcW w:w="4024" w:type="dxa"/>
            <w:gridSpan w:val="2"/>
          </w:tcPr>
          <w:p w14:paraId="2367C8C1"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5F8D5D9E" w14:textId="77777777" w:rsidR="00975C97" w:rsidRPr="0001701A" w:rsidRDefault="00975C97" w:rsidP="00C971DC">
            <w:pPr>
              <w:pStyle w:val="TAL"/>
              <w:rPr>
                <w:rFonts w:cs="Arial"/>
                <w:bCs/>
                <w:szCs w:val="18"/>
              </w:rPr>
            </w:pPr>
            <w:r w:rsidRPr="0001701A">
              <w:rPr>
                <w:rFonts w:cs="Arial"/>
                <w:bCs/>
                <w:szCs w:val="18"/>
              </w:rPr>
              <w:t>1.5 dB, BW ≤ 40MHz</w:t>
            </w:r>
          </w:p>
          <w:p w14:paraId="4D4D5781" w14:textId="77777777" w:rsidR="00975C97" w:rsidRPr="0001701A" w:rsidRDefault="00975C97" w:rsidP="00C971DC">
            <w:pPr>
              <w:pStyle w:val="TAL"/>
              <w:rPr>
                <w:rFonts w:cs="v4.2.0"/>
              </w:rPr>
            </w:pPr>
            <w:r w:rsidRPr="0001701A">
              <w:rPr>
                <w:rFonts w:cs="Arial"/>
                <w:bCs/>
                <w:szCs w:val="18"/>
              </w:rPr>
              <w:t>1.7 dB, 40MHz &lt; BW ≤ 100MHz</w:t>
            </w:r>
          </w:p>
          <w:p w14:paraId="2B22D94A" w14:textId="77777777" w:rsidR="00975C97" w:rsidRPr="0001701A" w:rsidRDefault="00975C97" w:rsidP="00C971DC">
            <w:pPr>
              <w:pStyle w:val="TAL"/>
              <w:rPr>
                <w:rFonts w:cs="Arial"/>
                <w:bCs/>
                <w:szCs w:val="18"/>
              </w:rPr>
            </w:pPr>
          </w:p>
          <w:p w14:paraId="72F6B529"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7D90D875" w14:textId="77777777" w:rsidR="00975C97" w:rsidRPr="0001701A" w:rsidRDefault="00975C97" w:rsidP="00C971DC">
            <w:pPr>
              <w:pStyle w:val="TAL"/>
              <w:rPr>
                <w:rFonts w:cs="Arial"/>
                <w:bCs/>
                <w:szCs w:val="18"/>
              </w:rPr>
            </w:pPr>
            <w:r w:rsidRPr="0001701A">
              <w:rPr>
                <w:rFonts w:cs="Arial"/>
                <w:bCs/>
                <w:szCs w:val="18"/>
              </w:rPr>
              <w:t>1.8 dB, BW ≤ 100MHz</w:t>
            </w:r>
          </w:p>
        </w:tc>
        <w:tc>
          <w:tcPr>
            <w:tcW w:w="3246" w:type="dxa"/>
            <w:gridSpan w:val="2"/>
          </w:tcPr>
          <w:p w14:paraId="38CCF65E" w14:textId="77777777" w:rsidR="00975C97" w:rsidRPr="0001701A" w:rsidRDefault="00975C97" w:rsidP="00C971DC">
            <w:pPr>
              <w:pStyle w:val="TAL"/>
              <w:rPr>
                <w:u w:val="single"/>
              </w:rPr>
            </w:pPr>
            <w:r w:rsidRPr="0001701A">
              <w:rPr>
                <w:u w:val="single"/>
              </w:rPr>
              <w:t>OFF Power:</w:t>
            </w:r>
          </w:p>
          <w:p w14:paraId="2A144359" w14:textId="77777777" w:rsidR="00975C97" w:rsidRPr="0001701A" w:rsidRDefault="00975C97" w:rsidP="00C971DC">
            <w:pPr>
              <w:pStyle w:val="TAL"/>
            </w:pPr>
            <w:r w:rsidRPr="0001701A">
              <w:t>Minimum requirement + TT</w:t>
            </w:r>
          </w:p>
          <w:p w14:paraId="666886F2" w14:textId="77777777" w:rsidR="00975C97" w:rsidRPr="0001701A" w:rsidRDefault="00975C97" w:rsidP="00C971DC">
            <w:pPr>
              <w:pStyle w:val="TAL"/>
            </w:pPr>
          </w:p>
          <w:p w14:paraId="530DD50B" w14:textId="77777777" w:rsidR="00975C97" w:rsidRPr="0001701A" w:rsidRDefault="00975C97" w:rsidP="00C971DC">
            <w:pPr>
              <w:pStyle w:val="TAL"/>
              <w:rPr>
                <w:u w:val="single"/>
              </w:rPr>
            </w:pPr>
            <w:r w:rsidRPr="0001701A">
              <w:rPr>
                <w:u w:val="single"/>
              </w:rPr>
              <w:t>ON Power:</w:t>
            </w:r>
          </w:p>
          <w:p w14:paraId="54B2ECBF" w14:textId="77777777" w:rsidR="00975C97" w:rsidRPr="0001701A" w:rsidRDefault="00975C97" w:rsidP="00C971DC">
            <w:pPr>
              <w:pStyle w:val="TAL"/>
            </w:pPr>
            <w:r w:rsidRPr="0001701A">
              <w:t>Upper limit + TT, Lower limit - TT</w:t>
            </w:r>
          </w:p>
        </w:tc>
      </w:tr>
      <w:tr w:rsidR="00975C97" w:rsidRPr="0001701A" w14:paraId="3403B9DC" w14:textId="77777777" w:rsidTr="003D3464">
        <w:trPr>
          <w:gridAfter w:val="1"/>
          <w:wAfter w:w="115" w:type="dxa"/>
          <w:jc w:val="center"/>
        </w:trPr>
        <w:tc>
          <w:tcPr>
            <w:tcW w:w="2437" w:type="dxa"/>
            <w:gridSpan w:val="2"/>
          </w:tcPr>
          <w:p w14:paraId="51AAD783" w14:textId="77777777" w:rsidR="00975C97" w:rsidRPr="0001701A" w:rsidRDefault="00975C97" w:rsidP="00C971DC">
            <w:pPr>
              <w:pStyle w:val="TAL"/>
              <w:rPr>
                <w:rFonts w:cs="v4.2.0"/>
              </w:rPr>
            </w:pPr>
            <w:r w:rsidRPr="0001701A">
              <w:rPr>
                <w:rFonts w:cs="v4.2.0"/>
              </w:rPr>
              <w:t>6.3.3.4 PRACH time mask</w:t>
            </w:r>
          </w:p>
        </w:tc>
        <w:tc>
          <w:tcPr>
            <w:tcW w:w="4024" w:type="dxa"/>
            <w:gridSpan w:val="2"/>
          </w:tcPr>
          <w:p w14:paraId="221AA006"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7279BB14" w14:textId="77777777" w:rsidR="00975C97" w:rsidRPr="0001701A" w:rsidRDefault="00975C97" w:rsidP="00C971DC">
            <w:pPr>
              <w:pStyle w:val="TAL"/>
              <w:rPr>
                <w:rFonts w:cs="Arial"/>
                <w:bCs/>
                <w:szCs w:val="18"/>
              </w:rPr>
            </w:pPr>
            <w:r w:rsidRPr="0001701A">
              <w:rPr>
                <w:rFonts w:cs="Arial"/>
                <w:bCs/>
                <w:szCs w:val="18"/>
              </w:rPr>
              <w:t>1.5 dB, BW ≤ 40MHz</w:t>
            </w:r>
          </w:p>
          <w:p w14:paraId="430AD13F" w14:textId="77777777" w:rsidR="00975C97" w:rsidRPr="0001701A" w:rsidRDefault="00975C97" w:rsidP="00C971DC">
            <w:pPr>
              <w:pStyle w:val="TAL"/>
              <w:rPr>
                <w:rFonts w:cs="v4.2.0"/>
              </w:rPr>
            </w:pPr>
            <w:r w:rsidRPr="0001701A">
              <w:rPr>
                <w:rFonts w:cs="Arial"/>
                <w:bCs/>
                <w:szCs w:val="18"/>
              </w:rPr>
              <w:t>1.7 dB, 40MHz &lt; BW ≤ 100MHz</w:t>
            </w:r>
          </w:p>
          <w:p w14:paraId="110A35C8" w14:textId="77777777" w:rsidR="00975C97" w:rsidRPr="0001701A" w:rsidRDefault="00975C97" w:rsidP="00C971DC">
            <w:pPr>
              <w:pStyle w:val="TAL"/>
              <w:rPr>
                <w:rFonts w:cs="Arial"/>
                <w:bCs/>
                <w:szCs w:val="18"/>
              </w:rPr>
            </w:pPr>
          </w:p>
          <w:p w14:paraId="4FBDEF9B"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449DDEC1" w14:textId="77777777" w:rsidR="00975C97" w:rsidRPr="0001701A" w:rsidRDefault="00975C97" w:rsidP="00C971DC">
            <w:pPr>
              <w:pStyle w:val="TAL"/>
              <w:rPr>
                <w:rFonts w:cs="Arial"/>
                <w:bCs/>
                <w:szCs w:val="18"/>
              </w:rPr>
            </w:pPr>
            <w:r w:rsidRPr="0001701A">
              <w:rPr>
                <w:rFonts w:cs="Arial"/>
                <w:bCs/>
                <w:szCs w:val="18"/>
              </w:rPr>
              <w:t>1.8 dB, BW ≤ 100MHz</w:t>
            </w:r>
          </w:p>
        </w:tc>
        <w:tc>
          <w:tcPr>
            <w:tcW w:w="3246" w:type="dxa"/>
            <w:gridSpan w:val="2"/>
          </w:tcPr>
          <w:p w14:paraId="77777CF5" w14:textId="77777777" w:rsidR="00975C97" w:rsidRPr="0001701A" w:rsidRDefault="00975C97" w:rsidP="00C971DC">
            <w:pPr>
              <w:pStyle w:val="TAL"/>
              <w:rPr>
                <w:u w:val="single"/>
              </w:rPr>
            </w:pPr>
            <w:r w:rsidRPr="0001701A">
              <w:rPr>
                <w:u w:val="single"/>
              </w:rPr>
              <w:t>OFF Power:</w:t>
            </w:r>
          </w:p>
          <w:p w14:paraId="3E01C3F5" w14:textId="77777777" w:rsidR="00975C97" w:rsidRPr="0001701A" w:rsidRDefault="00975C97" w:rsidP="00C971DC">
            <w:pPr>
              <w:pStyle w:val="TAL"/>
            </w:pPr>
            <w:r w:rsidRPr="0001701A">
              <w:t>Minimum requirement + TT</w:t>
            </w:r>
          </w:p>
          <w:p w14:paraId="64C758B5" w14:textId="77777777" w:rsidR="00975C97" w:rsidRPr="0001701A" w:rsidRDefault="00975C97" w:rsidP="00C971DC">
            <w:pPr>
              <w:pStyle w:val="TAL"/>
            </w:pPr>
          </w:p>
          <w:p w14:paraId="4EA2F544" w14:textId="77777777" w:rsidR="00975C97" w:rsidRPr="0001701A" w:rsidRDefault="00975C97" w:rsidP="00C971DC">
            <w:pPr>
              <w:pStyle w:val="TAL"/>
              <w:rPr>
                <w:u w:val="single"/>
              </w:rPr>
            </w:pPr>
            <w:r w:rsidRPr="0001701A">
              <w:rPr>
                <w:u w:val="single"/>
              </w:rPr>
              <w:t>ON Power:</w:t>
            </w:r>
          </w:p>
          <w:p w14:paraId="5CA7FF8D" w14:textId="77777777" w:rsidR="00975C97" w:rsidRPr="0001701A" w:rsidRDefault="00975C97" w:rsidP="00C971DC">
            <w:pPr>
              <w:pStyle w:val="TAL"/>
            </w:pPr>
            <w:r w:rsidRPr="0001701A">
              <w:t>Upper limit + TT, Lower limit - TT</w:t>
            </w:r>
          </w:p>
        </w:tc>
      </w:tr>
      <w:tr w:rsidR="00975C97" w:rsidRPr="0001701A" w14:paraId="43226CF5" w14:textId="77777777" w:rsidTr="003D3464">
        <w:trPr>
          <w:gridAfter w:val="1"/>
          <w:wAfter w:w="115" w:type="dxa"/>
          <w:jc w:val="center"/>
        </w:trPr>
        <w:tc>
          <w:tcPr>
            <w:tcW w:w="2437" w:type="dxa"/>
            <w:gridSpan w:val="2"/>
          </w:tcPr>
          <w:p w14:paraId="0DFE0D82" w14:textId="77777777" w:rsidR="00975C97" w:rsidRPr="0001701A" w:rsidRDefault="00975C97" w:rsidP="00C971DC">
            <w:pPr>
              <w:pStyle w:val="TAL"/>
              <w:rPr>
                <w:rFonts w:cs="v4.2.0"/>
              </w:rPr>
            </w:pPr>
            <w:r w:rsidRPr="0001701A">
              <w:rPr>
                <w:rFonts w:cs="v4.2.0"/>
              </w:rPr>
              <w:t>6.3.3.6 SRS time mask</w:t>
            </w:r>
          </w:p>
        </w:tc>
        <w:tc>
          <w:tcPr>
            <w:tcW w:w="4024" w:type="dxa"/>
            <w:gridSpan w:val="2"/>
          </w:tcPr>
          <w:p w14:paraId="6658ECDF"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7C840D23" w14:textId="77777777" w:rsidR="00975C97" w:rsidRPr="0001701A" w:rsidRDefault="00975C97" w:rsidP="00C971DC">
            <w:pPr>
              <w:pStyle w:val="TAL"/>
              <w:rPr>
                <w:rFonts w:cs="Arial"/>
                <w:bCs/>
                <w:szCs w:val="18"/>
              </w:rPr>
            </w:pPr>
            <w:r w:rsidRPr="0001701A">
              <w:rPr>
                <w:rFonts w:cs="Arial"/>
                <w:bCs/>
                <w:szCs w:val="18"/>
              </w:rPr>
              <w:t>1.5 dB, BW ≤ 40MHz</w:t>
            </w:r>
          </w:p>
          <w:p w14:paraId="70F8E7A8" w14:textId="77777777" w:rsidR="00975C97" w:rsidRPr="0001701A" w:rsidRDefault="00975C97" w:rsidP="00C971DC">
            <w:pPr>
              <w:pStyle w:val="TAL"/>
              <w:rPr>
                <w:rFonts w:cs="v4.2.0"/>
              </w:rPr>
            </w:pPr>
            <w:r w:rsidRPr="0001701A">
              <w:rPr>
                <w:rFonts w:cs="Arial"/>
                <w:bCs/>
                <w:szCs w:val="18"/>
              </w:rPr>
              <w:t>1.7 dB, 40MHz &lt; BW ≤ 100MHz</w:t>
            </w:r>
          </w:p>
          <w:p w14:paraId="17DC0042" w14:textId="77777777" w:rsidR="00975C97" w:rsidRPr="0001701A" w:rsidRDefault="00975C97" w:rsidP="00C971DC">
            <w:pPr>
              <w:pStyle w:val="TAL"/>
              <w:rPr>
                <w:rFonts w:cs="Arial"/>
                <w:bCs/>
                <w:szCs w:val="18"/>
              </w:rPr>
            </w:pPr>
          </w:p>
          <w:p w14:paraId="6E02B0ED"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784A62D7" w14:textId="77777777" w:rsidR="00975C97" w:rsidRPr="0001701A" w:rsidRDefault="00975C97" w:rsidP="00C971DC">
            <w:pPr>
              <w:pStyle w:val="TAL"/>
              <w:rPr>
                <w:rFonts w:cs="Arial"/>
                <w:bCs/>
                <w:szCs w:val="18"/>
                <w:u w:val="single"/>
              </w:rPr>
            </w:pPr>
            <w:r w:rsidRPr="0001701A">
              <w:rPr>
                <w:rFonts w:cs="Arial"/>
                <w:bCs/>
                <w:szCs w:val="18"/>
              </w:rPr>
              <w:t>1.8 dB, BW ≤ 100MHz</w:t>
            </w:r>
          </w:p>
        </w:tc>
        <w:tc>
          <w:tcPr>
            <w:tcW w:w="3246" w:type="dxa"/>
            <w:gridSpan w:val="2"/>
          </w:tcPr>
          <w:p w14:paraId="58BEBDED" w14:textId="77777777" w:rsidR="00975C97" w:rsidRPr="0001701A" w:rsidRDefault="00975C97" w:rsidP="00C971DC">
            <w:pPr>
              <w:pStyle w:val="TAL"/>
              <w:rPr>
                <w:u w:val="single"/>
              </w:rPr>
            </w:pPr>
            <w:r w:rsidRPr="0001701A">
              <w:rPr>
                <w:u w:val="single"/>
              </w:rPr>
              <w:t>OFF Power:</w:t>
            </w:r>
          </w:p>
          <w:p w14:paraId="288915A0" w14:textId="77777777" w:rsidR="00975C97" w:rsidRPr="0001701A" w:rsidRDefault="00975C97" w:rsidP="00C971DC">
            <w:pPr>
              <w:pStyle w:val="TAL"/>
            </w:pPr>
            <w:r w:rsidRPr="0001701A">
              <w:t>Minimum requirement + TT</w:t>
            </w:r>
          </w:p>
          <w:p w14:paraId="2E0F5D83" w14:textId="77777777" w:rsidR="00975C97" w:rsidRPr="0001701A" w:rsidRDefault="00975C97" w:rsidP="00C971DC">
            <w:pPr>
              <w:pStyle w:val="TAL"/>
            </w:pPr>
          </w:p>
          <w:p w14:paraId="1E8341E2" w14:textId="77777777" w:rsidR="00975C97" w:rsidRPr="0001701A" w:rsidRDefault="00975C97" w:rsidP="00C971DC">
            <w:pPr>
              <w:pStyle w:val="TAL"/>
              <w:rPr>
                <w:u w:val="single"/>
              </w:rPr>
            </w:pPr>
            <w:r w:rsidRPr="0001701A">
              <w:rPr>
                <w:u w:val="single"/>
              </w:rPr>
              <w:t>ON Power:</w:t>
            </w:r>
          </w:p>
          <w:p w14:paraId="2C834608" w14:textId="77777777" w:rsidR="00975C97" w:rsidRPr="0001701A" w:rsidRDefault="00975C97" w:rsidP="00C971DC">
            <w:pPr>
              <w:pStyle w:val="TAL"/>
              <w:rPr>
                <w:u w:val="single"/>
              </w:rPr>
            </w:pPr>
            <w:r w:rsidRPr="0001701A">
              <w:t>Upper limit + TT, Lower limit - TT</w:t>
            </w:r>
          </w:p>
        </w:tc>
      </w:tr>
      <w:tr w:rsidR="00975C97" w:rsidRPr="0001701A" w14:paraId="51E677E4" w14:textId="77777777" w:rsidTr="003D3464">
        <w:trPr>
          <w:gridAfter w:val="1"/>
          <w:wAfter w:w="115" w:type="dxa"/>
          <w:jc w:val="center"/>
        </w:trPr>
        <w:tc>
          <w:tcPr>
            <w:tcW w:w="2437" w:type="dxa"/>
            <w:gridSpan w:val="2"/>
          </w:tcPr>
          <w:p w14:paraId="1ABADADB" w14:textId="77777777" w:rsidR="00975C97" w:rsidRPr="0001701A" w:rsidRDefault="00975C97" w:rsidP="00C971DC">
            <w:pPr>
              <w:pStyle w:val="TAL"/>
              <w:rPr>
                <w:rFonts w:cs="v4.2.0"/>
              </w:rPr>
            </w:pPr>
            <w:r w:rsidRPr="0001701A">
              <w:rPr>
                <w:rFonts w:cs="v4.2.0"/>
              </w:rPr>
              <w:t>6.3.4.2 Absolute power tolerance</w:t>
            </w:r>
          </w:p>
        </w:tc>
        <w:tc>
          <w:tcPr>
            <w:tcW w:w="4024" w:type="dxa"/>
            <w:gridSpan w:val="2"/>
          </w:tcPr>
          <w:p w14:paraId="0D6AD3F6" w14:textId="77777777" w:rsidR="00975C97" w:rsidRPr="0001701A" w:rsidRDefault="00975C97" w:rsidP="00C971DC">
            <w:pPr>
              <w:pStyle w:val="TAL"/>
              <w:rPr>
                <w:rFonts w:cs="Arial"/>
                <w:bCs/>
                <w:szCs w:val="18"/>
                <w:u w:val="single"/>
              </w:rPr>
            </w:pPr>
            <w:r w:rsidRPr="0001701A">
              <w:rPr>
                <w:rFonts w:cs="Arial"/>
                <w:bCs/>
                <w:szCs w:val="18"/>
                <w:u w:val="single"/>
              </w:rPr>
              <w:t>UL Power ≥ 0dBm</w:t>
            </w:r>
          </w:p>
          <w:p w14:paraId="56523405" w14:textId="77777777" w:rsidR="00975C97" w:rsidRPr="0001701A" w:rsidRDefault="00975C97" w:rsidP="00C971DC">
            <w:pPr>
              <w:pStyle w:val="TAL"/>
              <w:rPr>
                <w:rFonts w:cs="Arial"/>
                <w:bCs/>
                <w:szCs w:val="18"/>
              </w:rPr>
            </w:pPr>
          </w:p>
          <w:p w14:paraId="2AA291BD"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39BDC50B" w14:textId="77777777" w:rsidR="00975C97" w:rsidRPr="0001701A" w:rsidRDefault="00975C97" w:rsidP="00C971DC">
            <w:pPr>
              <w:pStyle w:val="TAL"/>
              <w:rPr>
                <w:rFonts w:cs="Arial"/>
                <w:bCs/>
                <w:szCs w:val="18"/>
              </w:rPr>
            </w:pPr>
            <w:r w:rsidRPr="0001701A">
              <w:rPr>
                <w:rFonts w:cs="Arial"/>
                <w:bCs/>
                <w:szCs w:val="18"/>
              </w:rPr>
              <w:t>1.0 dB, BW ≤ 40MHz</w:t>
            </w:r>
          </w:p>
          <w:p w14:paraId="403D187A" w14:textId="77777777" w:rsidR="00975C97" w:rsidRPr="0001701A" w:rsidRDefault="00975C97" w:rsidP="00C971DC">
            <w:pPr>
              <w:pStyle w:val="TAL"/>
              <w:rPr>
                <w:rFonts w:cs="v4.2.0"/>
              </w:rPr>
            </w:pPr>
            <w:r w:rsidRPr="0001701A">
              <w:rPr>
                <w:rFonts w:cs="Arial"/>
                <w:bCs/>
                <w:szCs w:val="18"/>
              </w:rPr>
              <w:t>1.4 dB, 40MHz &lt; BW ≤ 100MHz</w:t>
            </w:r>
          </w:p>
          <w:p w14:paraId="02E0E63A" w14:textId="77777777" w:rsidR="00975C97" w:rsidRPr="0001701A" w:rsidRDefault="00975C97" w:rsidP="00C971DC">
            <w:pPr>
              <w:pStyle w:val="TAL"/>
              <w:rPr>
                <w:rFonts w:cs="Arial"/>
                <w:bCs/>
                <w:szCs w:val="18"/>
              </w:rPr>
            </w:pPr>
          </w:p>
          <w:p w14:paraId="08ECF3C0"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054FB478" w14:textId="77777777" w:rsidR="00975C97" w:rsidRPr="0001701A" w:rsidRDefault="00975C97" w:rsidP="00C971DC">
            <w:pPr>
              <w:pStyle w:val="TAL"/>
              <w:rPr>
                <w:rFonts w:cs="Arial"/>
                <w:bCs/>
                <w:szCs w:val="18"/>
              </w:rPr>
            </w:pPr>
            <w:r w:rsidRPr="0001701A">
              <w:rPr>
                <w:rFonts w:cs="Arial"/>
                <w:bCs/>
                <w:szCs w:val="18"/>
              </w:rPr>
              <w:t>1.4 dB, BW ≤ 100MHz</w:t>
            </w:r>
          </w:p>
        </w:tc>
        <w:tc>
          <w:tcPr>
            <w:tcW w:w="3246" w:type="dxa"/>
            <w:gridSpan w:val="2"/>
          </w:tcPr>
          <w:p w14:paraId="5DCB0E0A" w14:textId="77777777" w:rsidR="00975C97" w:rsidRPr="0001701A" w:rsidRDefault="00975C97" w:rsidP="00C971DC">
            <w:pPr>
              <w:pStyle w:val="TAL"/>
            </w:pPr>
            <w:r w:rsidRPr="0001701A">
              <w:t>Upper limit + TT, Lower limit – TT</w:t>
            </w:r>
          </w:p>
        </w:tc>
      </w:tr>
      <w:tr w:rsidR="00975C97" w:rsidRPr="0001701A" w14:paraId="6F83BDB4" w14:textId="77777777" w:rsidTr="003D3464">
        <w:trPr>
          <w:gridAfter w:val="1"/>
          <w:wAfter w:w="115" w:type="dxa"/>
          <w:jc w:val="center"/>
        </w:trPr>
        <w:tc>
          <w:tcPr>
            <w:tcW w:w="2437" w:type="dxa"/>
            <w:gridSpan w:val="2"/>
          </w:tcPr>
          <w:p w14:paraId="11924C1C" w14:textId="77777777" w:rsidR="00975C97" w:rsidRPr="0001701A" w:rsidRDefault="00975C97" w:rsidP="00C971DC">
            <w:pPr>
              <w:pStyle w:val="TAL"/>
              <w:rPr>
                <w:rFonts w:cs="v4.2.0"/>
              </w:rPr>
            </w:pPr>
            <w:r w:rsidRPr="0001701A">
              <w:rPr>
                <w:rFonts w:cs="v4.2.0"/>
              </w:rPr>
              <w:t>6.3.4.3 Power Control Relative power tolerance</w:t>
            </w:r>
          </w:p>
        </w:tc>
        <w:tc>
          <w:tcPr>
            <w:tcW w:w="4024" w:type="dxa"/>
            <w:gridSpan w:val="2"/>
          </w:tcPr>
          <w:p w14:paraId="347E7F53" w14:textId="77777777" w:rsidR="00975C97" w:rsidRPr="0001701A" w:rsidRDefault="00975C97" w:rsidP="00C971DC">
            <w:pPr>
              <w:pStyle w:val="TAL"/>
              <w:rPr>
                <w:rFonts w:cs="Arial"/>
                <w:bCs/>
                <w:szCs w:val="18"/>
              </w:rPr>
            </w:pPr>
            <w:r w:rsidRPr="0001701A">
              <w:rPr>
                <w:rFonts w:cs="Arial"/>
                <w:bCs/>
                <w:szCs w:val="18"/>
              </w:rPr>
              <w:t>0.7 dB, BW ≤ 100MHz</w:t>
            </w:r>
          </w:p>
        </w:tc>
        <w:tc>
          <w:tcPr>
            <w:tcW w:w="3246" w:type="dxa"/>
            <w:gridSpan w:val="2"/>
          </w:tcPr>
          <w:p w14:paraId="73E772FC" w14:textId="77777777" w:rsidR="00975C97" w:rsidRPr="0001701A" w:rsidRDefault="00975C97" w:rsidP="00C971DC">
            <w:pPr>
              <w:pStyle w:val="TAL"/>
            </w:pPr>
            <w:r w:rsidRPr="0001701A">
              <w:t>Upper limit + TT, Lower limit – TT</w:t>
            </w:r>
          </w:p>
          <w:p w14:paraId="1133139A" w14:textId="77777777" w:rsidR="00975C97" w:rsidRPr="0001701A" w:rsidRDefault="00975C97" w:rsidP="00C971DC">
            <w:pPr>
              <w:pStyle w:val="TAL"/>
            </w:pPr>
          </w:p>
        </w:tc>
      </w:tr>
      <w:tr w:rsidR="00975C97" w:rsidRPr="0001701A" w14:paraId="6E3B9BEC" w14:textId="77777777" w:rsidTr="003D3464">
        <w:trPr>
          <w:gridAfter w:val="1"/>
          <w:wAfter w:w="115" w:type="dxa"/>
          <w:jc w:val="center"/>
        </w:trPr>
        <w:tc>
          <w:tcPr>
            <w:tcW w:w="2437" w:type="dxa"/>
            <w:gridSpan w:val="2"/>
          </w:tcPr>
          <w:p w14:paraId="2C119C86" w14:textId="77777777" w:rsidR="00975C97" w:rsidRPr="0001701A" w:rsidRDefault="00975C97" w:rsidP="00C971DC">
            <w:pPr>
              <w:pStyle w:val="TAL"/>
              <w:rPr>
                <w:rFonts w:cs="v4.2.0"/>
              </w:rPr>
            </w:pPr>
            <w:r w:rsidRPr="0001701A">
              <w:rPr>
                <w:rFonts w:cs="v4.2.0"/>
              </w:rPr>
              <w:t>6.3.4.4 Aggregate power tolerance</w:t>
            </w:r>
          </w:p>
        </w:tc>
        <w:tc>
          <w:tcPr>
            <w:tcW w:w="4024" w:type="dxa"/>
            <w:gridSpan w:val="2"/>
          </w:tcPr>
          <w:p w14:paraId="3AAE9D84" w14:textId="77777777" w:rsidR="00975C97" w:rsidRPr="0001701A" w:rsidRDefault="00975C97" w:rsidP="00C971DC">
            <w:pPr>
              <w:pStyle w:val="TAL"/>
              <w:rPr>
                <w:rFonts w:cs="Arial"/>
                <w:bCs/>
                <w:szCs w:val="18"/>
              </w:rPr>
            </w:pPr>
            <w:r w:rsidRPr="0001701A">
              <w:rPr>
                <w:rFonts w:cs="Arial"/>
                <w:bCs/>
                <w:szCs w:val="18"/>
              </w:rPr>
              <w:t>0.7 dB, BW ≤ 100MHz</w:t>
            </w:r>
          </w:p>
        </w:tc>
        <w:tc>
          <w:tcPr>
            <w:tcW w:w="3246" w:type="dxa"/>
            <w:gridSpan w:val="2"/>
          </w:tcPr>
          <w:p w14:paraId="57DDACD0" w14:textId="77777777" w:rsidR="00975C97" w:rsidRPr="0001701A" w:rsidRDefault="00975C97" w:rsidP="00C971DC">
            <w:pPr>
              <w:pStyle w:val="TAL"/>
            </w:pPr>
            <w:r w:rsidRPr="0001701A">
              <w:t>Upper limit + TT, Lower limit – TT</w:t>
            </w:r>
          </w:p>
        </w:tc>
      </w:tr>
      <w:tr w:rsidR="00975C97" w:rsidRPr="0001701A" w14:paraId="42C6154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D9B04E" w14:textId="77777777" w:rsidR="00975C97" w:rsidRPr="0001701A" w:rsidRDefault="00975C97" w:rsidP="00C971DC">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D4D9F0A" w14:textId="77777777" w:rsidR="00975C97" w:rsidRPr="0001701A" w:rsidRDefault="00975C97" w:rsidP="00C971DC">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05DB2278" w14:textId="77777777" w:rsidR="00975C97" w:rsidRPr="0001701A" w:rsidRDefault="00975C97" w:rsidP="00C971DC">
            <w:pPr>
              <w:pStyle w:val="TAL"/>
            </w:pPr>
            <w:r w:rsidRPr="0001701A">
              <w:t>Minimum requirement + TT</w:t>
            </w:r>
          </w:p>
        </w:tc>
      </w:tr>
      <w:tr w:rsidR="00975C97" w:rsidRPr="0001701A" w14:paraId="6551158A"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42B5421" w14:textId="77777777" w:rsidR="00975C97" w:rsidRPr="0001701A" w:rsidRDefault="00975C97" w:rsidP="00C971DC">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4D47622F" w14:textId="77777777" w:rsidR="00975C97" w:rsidRPr="0001701A" w:rsidRDefault="00975C97" w:rsidP="00C971DC">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468E8A01" w14:textId="77777777" w:rsidR="00975C97" w:rsidRPr="0001701A" w:rsidRDefault="00975C97" w:rsidP="00C971DC">
            <w:pPr>
              <w:pStyle w:val="TAL"/>
            </w:pPr>
            <w:r w:rsidRPr="0001701A">
              <w:t>Minimum requirement + TT</w:t>
            </w:r>
          </w:p>
        </w:tc>
      </w:tr>
      <w:tr w:rsidR="00975C97" w:rsidRPr="0001701A" w14:paraId="5CA5F9CA" w14:textId="77777777" w:rsidTr="003D3464">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2B42C6A" w14:textId="77777777" w:rsidR="00975C97" w:rsidRPr="0001701A" w:rsidRDefault="00975C97" w:rsidP="00C971DC">
            <w:pPr>
              <w:pStyle w:val="TAL"/>
              <w:rPr>
                <w:rFonts w:cs="v4.2.0"/>
              </w:rPr>
            </w:pPr>
            <w:r w:rsidRPr="0001701A">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0518E42F" w14:textId="77777777" w:rsidR="00975C97" w:rsidRPr="0001701A" w:rsidRDefault="00975C97" w:rsidP="00C971DC">
            <w:pPr>
              <w:pStyle w:val="TAL"/>
              <w:rPr>
                <w:rFonts w:cs="Arial"/>
                <w:bCs/>
                <w:szCs w:val="18"/>
              </w:rPr>
            </w:pPr>
            <w:r w:rsidRPr="0001701A">
              <w:rPr>
                <w:rFonts w:cs="Arial"/>
                <w:bCs/>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6F6945A" w14:textId="77777777" w:rsidR="00975C97" w:rsidRPr="0001701A" w:rsidRDefault="00975C97" w:rsidP="00C971DC">
            <w:pPr>
              <w:pStyle w:val="TAL"/>
            </w:pPr>
          </w:p>
        </w:tc>
      </w:tr>
      <w:tr w:rsidR="00975C97" w:rsidRPr="0001701A" w14:paraId="35AD735F" w14:textId="77777777" w:rsidTr="003D346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66CA3F4" w14:textId="77777777" w:rsidR="00975C97" w:rsidRPr="0001701A" w:rsidRDefault="00975C97" w:rsidP="00C971DC">
            <w:pPr>
              <w:pStyle w:val="TAL"/>
              <w:rPr>
                <w:rFonts w:cs="v4.2.0"/>
              </w:rPr>
            </w:pPr>
            <w:r w:rsidRPr="0001701A">
              <w:rPr>
                <w:rFonts w:cs="v4.2.0"/>
              </w:rPr>
              <w:t>6.3A.4.1.1</w:t>
            </w:r>
            <w:r w:rsidRPr="0001701A">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0DAC538" w14:textId="77777777" w:rsidR="00975C97" w:rsidRPr="0001701A" w:rsidRDefault="00975C97" w:rsidP="00C971DC">
            <w:pPr>
              <w:pStyle w:val="TAL"/>
              <w:rPr>
                <w:rFonts w:cs="Arial"/>
                <w:bCs/>
                <w:szCs w:val="18"/>
              </w:rPr>
            </w:pPr>
            <w:r w:rsidRPr="0001701A">
              <w:rPr>
                <w:rFonts w:cs="Arial"/>
                <w:bCs/>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13CCDFAC" w14:textId="77777777" w:rsidR="00975C97" w:rsidRPr="0001701A" w:rsidRDefault="00975C97" w:rsidP="00C971DC">
            <w:pPr>
              <w:pStyle w:val="TAL"/>
            </w:pPr>
            <w:r w:rsidRPr="0001701A">
              <w:t>Upper limit + TT, Lower limit – TT</w:t>
            </w:r>
          </w:p>
        </w:tc>
      </w:tr>
      <w:tr w:rsidR="00975C97" w:rsidRPr="0001701A" w14:paraId="28CFD8B9" w14:textId="77777777" w:rsidTr="003D346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A2FCB97" w14:textId="77777777" w:rsidR="00975C97" w:rsidRPr="0001701A" w:rsidRDefault="00975C97" w:rsidP="00C971DC">
            <w:pPr>
              <w:pStyle w:val="TAL"/>
              <w:rPr>
                <w:rFonts w:cs="v4.2.0"/>
              </w:rPr>
            </w:pPr>
            <w:r w:rsidRPr="0001701A">
              <w:rPr>
                <w:rFonts w:cs="v4.2.0"/>
              </w:rPr>
              <w:t>6.3A.4.2.1</w:t>
            </w:r>
            <w:r w:rsidRPr="0001701A">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6A25604" w14:textId="77777777" w:rsidR="00975C97" w:rsidRPr="0001701A" w:rsidRDefault="00975C97" w:rsidP="00C971DC">
            <w:pPr>
              <w:pStyle w:val="TAL"/>
              <w:rPr>
                <w:rFonts w:cs="Arial"/>
                <w:bCs/>
                <w:szCs w:val="18"/>
              </w:rPr>
            </w:pPr>
            <w:r w:rsidRPr="0001701A">
              <w:rPr>
                <w:rFonts w:cs="Arial"/>
                <w:bCs/>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CCAC273" w14:textId="77777777" w:rsidR="00975C97" w:rsidRPr="0001701A" w:rsidRDefault="00975C97" w:rsidP="00C971DC">
            <w:pPr>
              <w:pStyle w:val="TAL"/>
            </w:pPr>
            <w:r w:rsidRPr="0001701A">
              <w:t>Upper limit + TT, Lower limit – TT</w:t>
            </w:r>
          </w:p>
          <w:p w14:paraId="19929E4E" w14:textId="77777777" w:rsidR="00975C97" w:rsidRPr="0001701A" w:rsidRDefault="00975C97" w:rsidP="00C971DC">
            <w:pPr>
              <w:pStyle w:val="TAL"/>
            </w:pPr>
          </w:p>
        </w:tc>
      </w:tr>
      <w:tr w:rsidR="00975C97" w:rsidRPr="0001701A" w14:paraId="55322BF1" w14:textId="77777777" w:rsidTr="003D346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8BA0880" w14:textId="77777777" w:rsidR="00975C97" w:rsidRPr="0001701A" w:rsidRDefault="00975C97" w:rsidP="00C971DC">
            <w:pPr>
              <w:pStyle w:val="TAL"/>
              <w:rPr>
                <w:rFonts w:cs="v4.2.0"/>
              </w:rPr>
            </w:pPr>
            <w:r w:rsidRPr="0001701A">
              <w:rPr>
                <w:rFonts w:cs="v4.2.0"/>
              </w:rPr>
              <w:t>6.3A.4.3.1</w:t>
            </w:r>
            <w:r w:rsidRPr="0001701A">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23E4E16E" w14:textId="77777777" w:rsidR="00975C97" w:rsidRPr="0001701A" w:rsidRDefault="00975C97" w:rsidP="00C971DC">
            <w:pPr>
              <w:pStyle w:val="TAL"/>
              <w:rPr>
                <w:rFonts w:cs="Arial"/>
                <w:bCs/>
                <w:szCs w:val="18"/>
                <w:lang w:eastAsia="zh-CN"/>
              </w:rPr>
            </w:pPr>
            <w:r w:rsidRPr="0001701A">
              <w:rPr>
                <w:rFonts w:cs="Arial"/>
                <w:bCs/>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1EA90504" w14:textId="77777777" w:rsidR="00975C97" w:rsidRPr="0001701A" w:rsidRDefault="00975C97" w:rsidP="00C971DC">
            <w:pPr>
              <w:pStyle w:val="TAL"/>
            </w:pPr>
            <w:r w:rsidRPr="0001701A">
              <w:t>Upper limit + TT, Lower limit – TT</w:t>
            </w:r>
          </w:p>
        </w:tc>
      </w:tr>
      <w:tr w:rsidR="00975C97" w:rsidRPr="0001701A" w14:paraId="3486DD7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0CC8CF4" w14:textId="77777777" w:rsidR="00975C97" w:rsidRPr="0001701A" w:rsidRDefault="00975C97" w:rsidP="00C971DC">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2481C4C" w14:textId="77777777" w:rsidR="00975C97" w:rsidRPr="0001701A" w:rsidRDefault="00975C97" w:rsidP="00C971DC">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6372572A" w14:textId="77777777" w:rsidR="00975C97" w:rsidRPr="0001701A" w:rsidRDefault="00975C97" w:rsidP="00C971DC">
            <w:pPr>
              <w:pStyle w:val="TAL"/>
            </w:pPr>
            <w:r w:rsidRPr="0001701A">
              <w:rPr>
                <w:rFonts w:cs="Arial"/>
                <w:bCs/>
                <w:szCs w:val="18"/>
                <w:lang w:eastAsia="zh-CN"/>
              </w:rPr>
              <w:t>Same as 6.3.1</w:t>
            </w:r>
          </w:p>
        </w:tc>
      </w:tr>
      <w:tr w:rsidR="00975C97" w:rsidRPr="0001701A" w14:paraId="478AFAC1"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EB1E0F" w14:textId="77777777" w:rsidR="00975C97" w:rsidRPr="0001701A" w:rsidRDefault="00975C97" w:rsidP="00C971DC">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AECFAA5" w14:textId="77777777" w:rsidR="00975C97" w:rsidRPr="0001701A" w:rsidRDefault="00975C97" w:rsidP="00C971DC">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30585393" w14:textId="77777777" w:rsidR="00975C97" w:rsidRPr="0001701A" w:rsidRDefault="00975C97" w:rsidP="00C971DC">
            <w:pPr>
              <w:pStyle w:val="TAL"/>
            </w:pPr>
            <w:r w:rsidRPr="0001701A">
              <w:rPr>
                <w:rFonts w:cs="Arial"/>
                <w:bCs/>
                <w:szCs w:val="18"/>
                <w:lang w:eastAsia="zh-CN"/>
              </w:rPr>
              <w:t>Same as 6.3.2</w:t>
            </w:r>
          </w:p>
        </w:tc>
      </w:tr>
      <w:tr w:rsidR="00975C97" w:rsidRPr="0001701A" w14:paraId="46CF8CE5"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9C29B7A" w14:textId="77777777" w:rsidR="00975C97" w:rsidRPr="0001701A" w:rsidRDefault="00975C97" w:rsidP="00C971DC">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79D3573B" w14:textId="77777777" w:rsidR="00975C97" w:rsidRPr="0001701A" w:rsidRDefault="00975C97" w:rsidP="00C971DC">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3BC67050" w14:textId="77777777" w:rsidR="00975C97" w:rsidRPr="0001701A" w:rsidRDefault="00975C97" w:rsidP="00C971DC">
            <w:pPr>
              <w:pStyle w:val="TAL"/>
            </w:pPr>
            <w:r w:rsidRPr="0001701A">
              <w:rPr>
                <w:rFonts w:cs="Arial"/>
                <w:bCs/>
                <w:szCs w:val="18"/>
                <w:lang w:eastAsia="zh-CN"/>
              </w:rPr>
              <w:t>Same as 6.3.3.2</w:t>
            </w:r>
          </w:p>
        </w:tc>
      </w:tr>
      <w:tr w:rsidR="00975C97" w:rsidRPr="0001701A" w14:paraId="79ABAFCE"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35D133F" w14:textId="77777777" w:rsidR="00975C97" w:rsidRPr="0001701A" w:rsidRDefault="00975C97" w:rsidP="00C971DC">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44B81A7F" w14:textId="77777777" w:rsidR="00975C97" w:rsidRPr="0001701A" w:rsidRDefault="00975C97" w:rsidP="00C971DC">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65DD6655" w14:textId="77777777" w:rsidR="00975C97" w:rsidRPr="0001701A" w:rsidRDefault="00975C97" w:rsidP="00C971DC">
            <w:pPr>
              <w:pStyle w:val="TAL"/>
            </w:pPr>
            <w:r w:rsidRPr="0001701A">
              <w:rPr>
                <w:rFonts w:cs="Arial"/>
                <w:bCs/>
                <w:szCs w:val="18"/>
                <w:lang w:eastAsia="zh-CN"/>
              </w:rPr>
              <w:t>Same as 6.3.4.2</w:t>
            </w:r>
          </w:p>
        </w:tc>
      </w:tr>
      <w:tr w:rsidR="00975C97" w:rsidRPr="0001701A" w14:paraId="6945274F"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846560" w14:textId="77777777" w:rsidR="00975C97" w:rsidRPr="0001701A" w:rsidRDefault="00975C97" w:rsidP="00C971DC">
            <w:pPr>
              <w:pStyle w:val="TAL"/>
              <w:rPr>
                <w:rFonts w:cs="v4.2.0"/>
              </w:rPr>
            </w:pPr>
            <w:r w:rsidRPr="0001701A">
              <w:rPr>
                <w:rFonts w:cs="v4.2.0"/>
              </w:rPr>
              <w:lastRenderedPageBreak/>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431F14F" w14:textId="77777777" w:rsidR="00975C97" w:rsidRPr="0001701A" w:rsidRDefault="00975C97" w:rsidP="00C971DC">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1B0350F2" w14:textId="77777777" w:rsidR="00975C97" w:rsidRPr="0001701A" w:rsidRDefault="00975C97" w:rsidP="00C971DC">
            <w:pPr>
              <w:pStyle w:val="TAL"/>
            </w:pPr>
            <w:r w:rsidRPr="0001701A">
              <w:rPr>
                <w:rFonts w:cs="Arial"/>
                <w:bCs/>
                <w:szCs w:val="18"/>
                <w:lang w:eastAsia="zh-CN"/>
              </w:rPr>
              <w:t>Same as 6.3.4.3</w:t>
            </w:r>
          </w:p>
        </w:tc>
      </w:tr>
      <w:tr w:rsidR="00975C97" w:rsidRPr="0001701A" w14:paraId="5DCEF6AE"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D01E1E9" w14:textId="77777777" w:rsidR="00975C97" w:rsidRPr="0001701A" w:rsidRDefault="00975C97" w:rsidP="00C971DC">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6C4463CF" w14:textId="77777777" w:rsidR="00975C97" w:rsidRPr="0001701A" w:rsidRDefault="00975C97" w:rsidP="00C971DC">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16B5F6EF" w14:textId="77777777" w:rsidR="00975C97" w:rsidRPr="0001701A" w:rsidRDefault="00975C97" w:rsidP="00C971DC">
            <w:pPr>
              <w:pStyle w:val="TAL"/>
            </w:pPr>
            <w:r w:rsidRPr="0001701A">
              <w:rPr>
                <w:rFonts w:cs="Arial"/>
                <w:bCs/>
                <w:szCs w:val="18"/>
                <w:lang w:eastAsia="zh-CN"/>
              </w:rPr>
              <w:t>Same as 6.3.4.4</w:t>
            </w:r>
          </w:p>
        </w:tc>
      </w:tr>
      <w:tr w:rsidR="00975C97" w:rsidRPr="0001701A" w14:paraId="20F5BBA6" w14:textId="77777777" w:rsidTr="003D3464">
        <w:trPr>
          <w:gridAfter w:val="1"/>
          <w:wAfter w:w="115" w:type="dxa"/>
          <w:jc w:val="center"/>
        </w:trPr>
        <w:tc>
          <w:tcPr>
            <w:tcW w:w="2437" w:type="dxa"/>
            <w:gridSpan w:val="2"/>
          </w:tcPr>
          <w:p w14:paraId="67DA5277" w14:textId="77777777" w:rsidR="00975C97" w:rsidRPr="0001701A" w:rsidRDefault="00975C97" w:rsidP="00C971DC">
            <w:pPr>
              <w:pStyle w:val="TAL"/>
              <w:rPr>
                <w:rFonts w:cs="v4.2.0"/>
              </w:rPr>
            </w:pPr>
            <w:r w:rsidRPr="0001701A">
              <w:rPr>
                <w:rFonts w:cs="v4.2.0"/>
              </w:rPr>
              <w:t>6.3D.1 Minimum output power for UL MIMO</w:t>
            </w:r>
          </w:p>
        </w:tc>
        <w:tc>
          <w:tcPr>
            <w:tcW w:w="4024" w:type="dxa"/>
            <w:gridSpan w:val="2"/>
          </w:tcPr>
          <w:p w14:paraId="3D9A9697" w14:textId="77777777" w:rsidR="00975C97" w:rsidRPr="0001701A" w:rsidRDefault="00975C97" w:rsidP="00C971DC">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6E900641" w14:textId="77777777" w:rsidR="00975C97" w:rsidRPr="0001701A" w:rsidRDefault="00975C97" w:rsidP="00C971DC">
            <w:pPr>
              <w:pStyle w:val="TAL"/>
              <w:rPr>
                <w:rFonts w:cs="Arial"/>
              </w:rPr>
            </w:pPr>
            <w:r w:rsidRPr="0001701A">
              <w:rPr>
                <w:rFonts w:cs="Arial"/>
              </w:rPr>
              <w:t>Same as 6.3.1</w:t>
            </w:r>
          </w:p>
          <w:p w14:paraId="264CDEEE" w14:textId="77777777" w:rsidR="00975C97" w:rsidRPr="0001701A" w:rsidRDefault="00975C97" w:rsidP="00C971DC">
            <w:pPr>
              <w:pStyle w:val="TAL"/>
              <w:rPr>
                <w:rFonts w:cs="Arial"/>
              </w:rPr>
            </w:pPr>
          </w:p>
          <w:p w14:paraId="6E1118EA" w14:textId="77777777" w:rsidR="00975C97" w:rsidRPr="0001701A" w:rsidRDefault="00975C97" w:rsidP="00C971DC">
            <w:pPr>
              <w:pStyle w:val="TAL"/>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75C97" w:rsidRPr="0001701A" w14:paraId="337E3860" w14:textId="77777777" w:rsidTr="003D3464">
        <w:trPr>
          <w:gridAfter w:val="1"/>
          <w:wAfter w:w="115" w:type="dxa"/>
          <w:jc w:val="center"/>
        </w:trPr>
        <w:tc>
          <w:tcPr>
            <w:tcW w:w="2437" w:type="dxa"/>
            <w:gridSpan w:val="2"/>
          </w:tcPr>
          <w:p w14:paraId="0E2CA5DA" w14:textId="77777777" w:rsidR="00975C97" w:rsidRPr="0001701A" w:rsidRDefault="00975C97" w:rsidP="00C971DC">
            <w:pPr>
              <w:pStyle w:val="TAL"/>
              <w:rPr>
                <w:rFonts w:cs="v4.2.0"/>
              </w:rPr>
            </w:pPr>
            <w:r w:rsidRPr="0001701A">
              <w:rPr>
                <w:rFonts w:cs="v4.2.0"/>
              </w:rPr>
              <w:t>6.3D.2 Transmit OFF power for UL MIMO</w:t>
            </w:r>
          </w:p>
        </w:tc>
        <w:tc>
          <w:tcPr>
            <w:tcW w:w="4024" w:type="dxa"/>
            <w:gridSpan w:val="2"/>
          </w:tcPr>
          <w:p w14:paraId="61E347CD" w14:textId="77777777" w:rsidR="00975C97" w:rsidRPr="0001701A" w:rsidRDefault="00975C97" w:rsidP="00C971DC">
            <w:pPr>
              <w:pStyle w:val="TAL"/>
              <w:rPr>
                <w:rFonts w:cs="Arial"/>
                <w:bCs/>
                <w:szCs w:val="18"/>
              </w:rPr>
            </w:pPr>
            <w:r w:rsidRPr="0001701A">
              <w:rPr>
                <w:rFonts w:cs="Arial"/>
              </w:rPr>
              <w:t>Same as 6.3.2 for each antenna</w:t>
            </w:r>
          </w:p>
        </w:tc>
        <w:tc>
          <w:tcPr>
            <w:tcW w:w="3246" w:type="dxa"/>
            <w:gridSpan w:val="2"/>
          </w:tcPr>
          <w:p w14:paraId="674678BC" w14:textId="77777777" w:rsidR="00975C97" w:rsidRPr="0001701A" w:rsidRDefault="00975C97" w:rsidP="00C971DC">
            <w:pPr>
              <w:pStyle w:val="TAL"/>
              <w:rPr>
                <w:rFonts w:cs="Arial"/>
              </w:rPr>
            </w:pPr>
            <w:r w:rsidRPr="0001701A">
              <w:rPr>
                <w:rFonts w:cs="Arial"/>
              </w:rPr>
              <w:t>Same as 6.3.2</w:t>
            </w:r>
          </w:p>
          <w:p w14:paraId="1592A867" w14:textId="77777777" w:rsidR="00975C97" w:rsidRPr="0001701A" w:rsidRDefault="00975C97" w:rsidP="00C971DC">
            <w:pPr>
              <w:pStyle w:val="TAL"/>
              <w:rPr>
                <w:rFonts w:cs="Arial"/>
              </w:rPr>
            </w:pPr>
          </w:p>
          <w:p w14:paraId="365344AC"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each Tx antenna connector</w:t>
            </w:r>
          </w:p>
        </w:tc>
      </w:tr>
      <w:tr w:rsidR="00975C97" w:rsidRPr="0001701A" w14:paraId="1C3C647B" w14:textId="77777777" w:rsidTr="003D3464">
        <w:trPr>
          <w:gridAfter w:val="1"/>
          <w:wAfter w:w="115" w:type="dxa"/>
          <w:jc w:val="center"/>
        </w:trPr>
        <w:tc>
          <w:tcPr>
            <w:tcW w:w="2437" w:type="dxa"/>
            <w:gridSpan w:val="2"/>
          </w:tcPr>
          <w:p w14:paraId="0C459611" w14:textId="77777777" w:rsidR="00975C97" w:rsidRPr="0001701A" w:rsidRDefault="00975C97" w:rsidP="00C971DC">
            <w:pPr>
              <w:pStyle w:val="TAL"/>
              <w:rPr>
                <w:rFonts w:cs="v4.2.0"/>
              </w:rPr>
            </w:pPr>
            <w:r w:rsidRPr="0001701A">
              <w:rPr>
                <w:rFonts w:cs="v4.2.0"/>
              </w:rPr>
              <w:t xml:space="preserve">6.3D.3 </w:t>
            </w:r>
            <w:r w:rsidRPr="0001701A">
              <w:t>Transmit ON/OFF time mask for UL MIMO</w:t>
            </w:r>
          </w:p>
        </w:tc>
        <w:tc>
          <w:tcPr>
            <w:tcW w:w="4024" w:type="dxa"/>
            <w:gridSpan w:val="2"/>
          </w:tcPr>
          <w:p w14:paraId="649ABFD3" w14:textId="77777777" w:rsidR="00975C97" w:rsidRPr="0001701A" w:rsidRDefault="00975C97" w:rsidP="00C971DC">
            <w:pPr>
              <w:pStyle w:val="TAL"/>
              <w:rPr>
                <w:rFonts w:cs="Arial"/>
              </w:rPr>
            </w:pPr>
            <w:r w:rsidRPr="0001701A">
              <w:rPr>
                <w:rFonts w:cs="Arial"/>
              </w:rPr>
              <w:t>ON power:</w:t>
            </w:r>
          </w:p>
          <w:p w14:paraId="1FBDDD97" w14:textId="77777777" w:rsidR="00975C97" w:rsidRPr="0001701A" w:rsidRDefault="00975C97" w:rsidP="00C971DC">
            <w:pPr>
              <w:pStyle w:val="TAL"/>
              <w:rPr>
                <w:rFonts w:cs="Arial"/>
              </w:rPr>
            </w:pPr>
            <w:r w:rsidRPr="0001701A">
              <w:rPr>
                <w:rFonts w:cs="Arial"/>
              </w:rPr>
              <w:t>Same as 6.2D.1</w:t>
            </w:r>
          </w:p>
          <w:p w14:paraId="51EABED3" w14:textId="77777777" w:rsidR="00975C97" w:rsidRPr="0001701A" w:rsidRDefault="00975C97" w:rsidP="00C971DC">
            <w:pPr>
              <w:pStyle w:val="TAL"/>
              <w:rPr>
                <w:rFonts w:cs="Arial"/>
              </w:rPr>
            </w:pPr>
            <w:r w:rsidRPr="0001701A">
              <w:rPr>
                <w:rFonts w:cs="Arial"/>
              </w:rPr>
              <w:t>OFF power:</w:t>
            </w:r>
          </w:p>
          <w:p w14:paraId="35A77DBE" w14:textId="77777777" w:rsidR="00975C97" w:rsidRPr="0001701A" w:rsidRDefault="00975C97" w:rsidP="00C971DC">
            <w:pPr>
              <w:pStyle w:val="TAL"/>
              <w:rPr>
                <w:rFonts w:cs="Arial"/>
              </w:rPr>
            </w:pPr>
            <w:r w:rsidRPr="0001701A">
              <w:rPr>
                <w:rFonts w:cs="Arial"/>
              </w:rPr>
              <w:t>Same as 6.3D.2</w:t>
            </w:r>
          </w:p>
        </w:tc>
        <w:tc>
          <w:tcPr>
            <w:tcW w:w="3246" w:type="dxa"/>
            <w:gridSpan w:val="2"/>
          </w:tcPr>
          <w:p w14:paraId="758FBABC" w14:textId="77777777" w:rsidR="00975C97" w:rsidRPr="0001701A" w:rsidRDefault="00975C97" w:rsidP="00C971DC">
            <w:pPr>
              <w:pStyle w:val="TAL"/>
              <w:rPr>
                <w:rFonts w:cs="Arial"/>
              </w:rPr>
            </w:pPr>
            <w:r w:rsidRPr="0001701A">
              <w:rPr>
                <w:rFonts w:cs="Arial"/>
              </w:rPr>
              <w:t>ON power:</w:t>
            </w:r>
          </w:p>
          <w:p w14:paraId="25FBC0E6" w14:textId="77777777" w:rsidR="00975C97" w:rsidRPr="0001701A" w:rsidRDefault="00975C97" w:rsidP="00C971DC">
            <w:pPr>
              <w:pStyle w:val="TAL"/>
              <w:rPr>
                <w:rFonts w:cs="Arial"/>
              </w:rPr>
            </w:pPr>
            <w:r w:rsidRPr="0001701A">
              <w:rPr>
                <w:rFonts w:cs="Arial"/>
              </w:rPr>
              <w:t>Same as 6.2D.1</w:t>
            </w:r>
          </w:p>
          <w:p w14:paraId="4624021C" w14:textId="77777777" w:rsidR="00975C97" w:rsidRPr="0001701A" w:rsidRDefault="00975C97" w:rsidP="00C971DC">
            <w:pPr>
              <w:pStyle w:val="TAL"/>
              <w:rPr>
                <w:rFonts w:cs="Arial"/>
              </w:rPr>
            </w:pPr>
            <w:r w:rsidRPr="0001701A">
              <w:rPr>
                <w:rFonts w:cs="Arial"/>
              </w:rPr>
              <w:t>OFF power:</w:t>
            </w:r>
          </w:p>
          <w:p w14:paraId="6E71BBBE" w14:textId="77777777" w:rsidR="00975C97" w:rsidRPr="0001701A" w:rsidRDefault="00975C97" w:rsidP="00C971DC">
            <w:pPr>
              <w:pStyle w:val="TAL"/>
              <w:rPr>
                <w:rFonts w:cs="Arial"/>
              </w:rPr>
            </w:pPr>
            <w:r w:rsidRPr="0001701A">
              <w:rPr>
                <w:rFonts w:cs="Arial"/>
              </w:rPr>
              <w:t>Same as 6.3D.2</w:t>
            </w:r>
          </w:p>
        </w:tc>
      </w:tr>
      <w:tr w:rsidR="00975C97" w:rsidRPr="0001701A" w14:paraId="0D2C5ADC" w14:textId="77777777" w:rsidTr="003D3464">
        <w:trPr>
          <w:gridAfter w:val="1"/>
          <w:wAfter w:w="115" w:type="dxa"/>
          <w:jc w:val="center"/>
        </w:trPr>
        <w:tc>
          <w:tcPr>
            <w:tcW w:w="2437" w:type="dxa"/>
            <w:gridSpan w:val="2"/>
          </w:tcPr>
          <w:p w14:paraId="53E79148" w14:textId="77777777" w:rsidR="00975C97" w:rsidRPr="0001701A" w:rsidRDefault="00975C97" w:rsidP="00C971DC">
            <w:pPr>
              <w:pStyle w:val="TAL"/>
              <w:rPr>
                <w:rFonts w:cs="v4.2.0"/>
              </w:rPr>
            </w:pPr>
            <w:r w:rsidRPr="0001701A">
              <w:rPr>
                <w:rFonts w:cs="v4.2.0"/>
              </w:rPr>
              <w:t>6.3D.4.1 Absolute Power tolerance</w:t>
            </w:r>
          </w:p>
        </w:tc>
        <w:tc>
          <w:tcPr>
            <w:tcW w:w="4024" w:type="dxa"/>
            <w:gridSpan w:val="2"/>
          </w:tcPr>
          <w:p w14:paraId="75BD65BF" w14:textId="77777777" w:rsidR="00975C97" w:rsidRPr="0001701A" w:rsidRDefault="00975C97" w:rsidP="00C971DC">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7DF5547B" w14:textId="77777777" w:rsidR="00975C97" w:rsidRPr="0001701A" w:rsidRDefault="00975C97" w:rsidP="00C971DC">
            <w:pPr>
              <w:pStyle w:val="TAL"/>
              <w:rPr>
                <w:rFonts w:cs="Arial"/>
              </w:rPr>
            </w:pPr>
            <w:r w:rsidRPr="0001701A">
              <w:rPr>
                <w:rFonts w:cs="Arial"/>
              </w:rPr>
              <w:t>Same as 6.3.4.2</w:t>
            </w:r>
          </w:p>
          <w:p w14:paraId="47B6FBE1" w14:textId="77777777" w:rsidR="00975C97" w:rsidRPr="0001701A" w:rsidRDefault="00975C97" w:rsidP="00C971DC">
            <w:pPr>
              <w:pStyle w:val="TAL"/>
              <w:rPr>
                <w:rFonts w:cs="Arial"/>
              </w:rPr>
            </w:pPr>
          </w:p>
          <w:p w14:paraId="51E9B0B1"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975C97" w:rsidRPr="0001701A" w14:paraId="77D5DBBC" w14:textId="77777777" w:rsidTr="003D3464">
        <w:trPr>
          <w:gridAfter w:val="1"/>
          <w:wAfter w:w="115" w:type="dxa"/>
          <w:jc w:val="center"/>
        </w:trPr>
        <w:tc>
          <w:tcPr>
            <w:tcW w:w="2437" w:type="dxa"/>
            <w:gridSpan w:val="2"/>
          </w:tcPr>
          <w:p w14:paraId="79A65441" w14:textId="77777777" w:rsidR="00975C97" w:rsidRPr="0001701A" w:rsidRDefault="00975C97" w:rsidP="00C971DC">
            <w:pPr>
              <w:pStyle w:val="TAL"/>
              <w:rPr>
                <w:rFonts w:cs="v4.2.0"/>
              </w:rPr>
            </w:pPr>
            <w:r w:rsidRPr="0001701A">
              <w:rPr>
                <w:rFonts w:cs="v4.2.0"/>
              </w:rPr>
              <w:t>6.3D.4.2 Relative Power tolerance</w:t>
            </w:r>
          </w:p>
        </w:tc>
        <w:tc>
          <w:tcPr>
            <w:tcW w:w="4024" w:type="dxa"/>
            <w:gridSpan w:val="2"/>
          </w:tcPr>
          <w:p w14:paraId="7CFB3380" w14:textId="77777777" w:rsidR="00975C97" w:rsidRPr="0001701A" w:rsidRDefault="00975C97" w:rsidP="00C971DC">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4BF3B94C" w14:textId="77777777" w:rsidR="00975C97" w:rsidRPr="0001701A" w:rsidRDefault="00975C97" w:rsidP="00C971DC">
            <w:pPr>
              <w:pStyle w:val="TAL"/>
              <w:rPr>
                <w:rFonts w:cs="Arial"/>
              </w:rPr>
            </w:pPr>
            <w:r w:rsidRPr="0001701A">
              <w:rPr>
                <w:rFonts w:cs="Arial"/>
              </w:rPr>
              <w:t>Same as 6.3.4.3</w:t>
            </w:r>
          </w:p>
          <w:p w14:paraId="601885EE" w14:textId="77777777" w:rsidR="00975C97" w:rsidRPr="0001701A" w:rsidRDefault="00975C97" w:rsidP="00C971DC">
            <w:pPr>
              <w:pStyle w:val="TAL"/>
              <w:rPr>
                <w:rFonts w:cs="Arial"/>
              </w:rPr>
            </w:pPr>
          </w:p>
          <w:p w14:paraId="27D6D5D4"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975C97" w:rsidRPr="0001701A" w14:paraId="4FDCFDF7" w14:textId="77777777" w:rsidTr="003D3464">
        <w:trPr>
          <w:gridAfter w:val="1"/>
          <w:wAfter w:w="115" w:type="dxa"/>
          <w:jc w:val="center"/>
        </w:trPr>
        <w:tc>
          <w:tcPr>
            <w:tcW w:w="2437" w:type="dxa"/>
            <w:gridSpan w:val="2"/>
          </w:tcPr>
          <w:p w14:paraId="625BC490" w14:textId="77777777" w:rsidR="00975C97" w:rsidRPr="0001701A" w:rsidRDefault="00975C97" w:rsidP="00C971DC">
            <w:pPr>
              <w:pStyle w:val="TAL"/>
              <w:rPr>
                <w:rFonts w:cs="v4.2.0"/>
              </w:rPr>
            </w:pPr>
            <w:r w:rsidRPr="0001701A">
              <w:rPr>
                <w:rFonts w:cs="v4.2.0"/>
              </w:rPr>
              <w:t>6.3D.4.3 Aggregate Power tolerance</w:t>
            </w:r>
          </w:p>
        </w:tc>
        <w:tc>
          <w:tcPr>
            <w:tcW w:w="4024" w:type="dxa"/>
            <w:gridSpan w:val="2"/>
          </w:tcPr>
          <w:p w14:paraId="7590BF85" w14:textId="77777777" w:rsidR="00975C97" w:rsidRPr="0001701A" w:rsidRDefault="00975C97" w:rsidP="00C971DC">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4D105125" w14:textId="77777777" w:rsidR="00975C97" w:rsidRPr="0001701A" w:rsidRDefault="00975C97" w:rsidP="00C971DC">
            <w:pPr>
              <w:pStyle w:val="TAL"/>
              <w:rPr>
                <w:rFonts w:cs="Arial"/>
              </w:rPr>
            </w:pPr>
            <w:r w:rsidRPr="0001701A">
              <w:rPr>
                <w:rFonts w:cs="Arial"/>
              </w:rPr>
              <w:t>Same as 6.3.4.4</w:t>
            </w:r>
          </w:p>
          <w:p w14:paraId="0605CDCA" w14:textId="77777777" w:rsidR="00975C97" w:rsidRPr="0001701A" w:rsidRDefault="00975C97" w:rsidP="00C971DC">
            <w:pPr>
              <w:pStyle w:val="TAL"/>
              <w:rPr>
                <w:rFonts w:cs="Arial"/>
              </w:rPr>
            </w:pPr>
          </w:p>
          <w:p w14:paraId="27B46D97"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937DAD" w:rsidRPr="0001701A" w14:paraId="5BAC0B93" w14:textId="77777777" w:rsidTr="003D3464">
        <w:trPr>
          <w:gridAfter w:val="1"/>
          <w:wAfter w:w="115" w:type="dxa"/>
          <w:jc w:val="center"/>
        </w:trPr>
        <w:tc>
          <w:tcPr>
            <w:tcW w:w="2437" w:type="dxa"/>
            <w:gridSpan w:val="2"/>
          </w:tcPr>
          <w:p w14:paraId="5FAC0DD5" w14:textId="77777777" w:rsidR="00937DAD" w:rsidRPr="0001701A" w:rsidRDefault="00937DAD" w:rsidP="008D023C">
            <w:pPr>
              <w:pStyle w:val="TAL"/>
              <w:rPr>
                <w:rFonts w:cs="v4.2.0"/>
              </w:rPr>
            </w:pPr>
            <w:r w:rsidRPr="0001701A">
              <w:rPr>
                <w:rFonts w:cs="v4.2.0"/>
              </w:rPr>
              <w:t>6.3F.2 Transmit OFF power</w:t>
            </w:r>
          </w:p>
        </w:tc>
        <w:tc>
          <w:tcPr>
            <w:tcW w:w="4024" w:type="dxa"/>
            <w:gridSpan w:val="2"/>
          </w:tcPr>
          <w:p w14:paraId="669B7FCA" w14:textId="77777777" w:rsidR="00937DAD" w:rsidRPr="0001701A" w:rsidRDefault="00937DAD" w:rsidP="008D023C">
            <w:pPr>
              <w:pStyle w:val="TAL"/>
              <w:rPr>
                <w:rFonts w:cs="Arial"/>
                <w:bCs/>
                <w:szCs w:val="18"/>
                <w:u w:val="single"/>
              </w:rPr>
            </w:pPr>
            <w:r w:rsidRPr="0001701A">
              <w:rPr>
                <w:rFonts w:cs="Arial"/>
                <w:bCs/>
                <w:szCs w:val="18"/>
                <w:u w:val="single"/>
              </w:rPr>
              <w:t>3.0GHz &lt; f ≤ 6.0GHz</w:t>
            </w:r>
          </w:p>
          <w:p w14:paraId="7682594C" w14:textId="77777777" w:rsidR="00937DAD" w:rsidRPr="0001701A" w:rsidRDefault="00937DAD" w:rsidP="008D023C">
            <w:pPr>
              <w:pStyle w:val="TAL"/>
              <w:rPr>
                <w:rFonts w:cs="Arial"/>
                <w:bCs/>
                <w:szCs w:val="18"/>
              </w:rPr>
            </w:pPr>
            <w:r w:rsidRPr="0001701A">
              <w:rPr>
                <w:rFonts w:cs="Arial"/>
                <w:bCs/>
                <w:szCs w:val="18"/>
              </w:rPr>
              <w:t>1.8 dB, BW ≤ 100MHz</w:t>
            </w:r>
          </w:p>
          <w:p w14:paraId="01A8AE8D" w14:textId="77777777" w:rsidR="00937DAD" w:rsidRPr="0001701A" w:rsidRDefault="00937DAD" w:rsidP="008D023C">
            <w:pPr>
              <w:pStyle w:val="TAL"/>
              <w:rPr>
                <w:rFonts w:cs="Arial"/>
                <w:bCs/>
                <w:szCs w:val="18"/>
              </w:rPr>
            </w:pPr>
          </w:p>
          <w:p w14:paraId="3F3D071A" w14:textId="77777777" w:rsidR="00937DAD" w:rsidRPr="0001701A" w:rsidRDefault="00937DAD" w:rsidP="008D023C">
            <w:pPr>
              <w:pStyle w:val="TAL"/>
              <w:rPr>
                <w:rFonts w:cs="Arial"/>
                <w:bCs/>
                <w:szCs w:val="18"/>
              </w:rPr>
            </w:pPr>
            <w:r w:rsidRPr="0001701A">
              <w:rPr>
                <w:rFonts w:cs="Arial"/>
                <w:bCs/>
                <w:szCs w:val="18"/>
              </w:rPr>
              <w:t>5.925GHz &lt; f ≤ 7.125GHz</w:t>
            </w:r>
          </w:p>
          <w:p w14:paraId="23464CE9" w14:textId="77777777" w:rsidR="00937DAD" w:rsidRPr="0001701A" w:rsidRDefault="00937DAD" w:rsidP="008D023C">
            <w:pPr>
              <w:pStyle w:val="TAL"/>
              <w:rPr>
                <w:rFonts w:cs="Arial"/>
                <w:bCs/>
                <w:szCs w:val="18"/>
              </w:rPr>
            </w:pPr>
            <w:r w:rsidRPr="0001701A">
              <w:rPr>
                <w:rFonts w:cs="Arial"/>
                <w:bCs/>
                <w:szCs w:val="18"/>
              </w:rPr>
              <w:t>TBD</w:t>
            </w:r>
          </w:p>
        </w:tc>
        <w:tc>
          <w:tcPr>
            <w:tcW w:w="3246" w:type="dxa"/>
            <w:gridSpan w:val="2"/>
          </w:tcPr>
          <w:p w14:paraId="5B014B21" w14:textId="77777777" w:rsidR="00937DAD" w:rsidRPr="0001701A" w:rsidRDefault="00937DAD" w:rsidP="008D023C">
            <w:pPr>
              <w:pStyle w:val="TAL"/>
            </w:pPr>
            <w:r w:rsidRPr="0001701A">
              <w:t>Minimum requirement + TT</w:t>
            </w:r>
          </w:p>
        </w:tc>
      </w:tr>
      <w:tr w:rsidR="00937DAD" w:rsidRPr="0001701A" w14:paraId="04E2A9DC" w14:textId="77777777" w:rsidTr="003D3464">
        <w:trPr>
          <w:gridAfter w:val="1"/>
          <w:wAfter w:w="115" w:type="dxa"/>
          <w:jc w:val="center"/>
        </w:trPr>
        <w:tc>
          <w:tcPr>
            <w:tcW w:w="2437" w:type="dxa"/>
            <w:gridSpan w:val="2"/>
          </w:tcPr>
          <w:p w14:paraId="2C298629" w14:textId="77777777" w:rsidR="00937DAD" w:rsidRPr="0001701A" w:rsidRDefault="00937DAD" w:rsidP="008D023C">
            <w:pPr>
              <w:pStyle w:val="TAL"/>
              <w:rPr>
                <w:rFonts w:cs="v4.2.0"/>
              </w:rPr>
            </w:pPr>
            <w:r w:rsidRPr="0001701A">
              <w:rPr>
                <w:rFonts w:cs="v4.2.0"/>
              </w:rPr>
              <w:t>6.3F.3.2 General ON/OFF time mask</w:t>
            </w:r>
          </w:p>
        </w:tc>
        <w:tc>
          <w:tcPr>
            <w:tcW w:w="4024" w:type="dxa"/>
            <w:gridSpan w:val="2"/>
          </w:tcPr>
          <w:p w14:paraId="500C8FD0" w14:textId="77777777" w:rsidR="00937DAD" w:rsidRPr="0001701A" w:rsidRDefault="00937DAD" w:rsidP="008D023C">
            <w:pPr>
              <w:pStyle w:val="TAL"/>
              <w:rPr>
                <w:rFonts w:cs="Arial"/>
                <w:bCs/>
                <w:szCs w:val="18"/>
                <w:u w:val="single"/>
              </w:rPr>
            </w:pPr>
            <w:r w:rsidRPr="0001701A">
              <w:rPr>
                <w:rFonts w:cs="Arial"/>
                <w:bCs/>
                <w:szCs w:val="18"/>
                <w:u w:val="single"/>
              </w:rPr>
              <w:t>3.0GHz &lt; f ≤ 6.0GHz</w:t>
            </w:r>
          </w:p>
          <w:p w14:paraId="0CF5EBE4" w14:textId="77777777" w:rsidR="00937DAD" w:rsidRPr="0001701A" w:rsidRDefault="00937DAD" w:rsidP="008D023C">
            <w:pPr>
              <w:pStyle w:val="TAL"/>
              <w:rPr>
                <w:rFonts w:cs="Arial"/>
                <w:bCs/>
                <w:szCs w:val="18"/>
              </w:rPr>
            </w:pPr>
            <w:r w:rsidRPr="0001701A">
              <w:rPr>
                <w:rFonts w:cs="Arial"/>
                <w:bCs/>
                <w:szCs w:val="18"/>
              </w:rPr>
              <w:t>1.8 dB, BW ≤ 100MHz</w:t>
            </w:r>
          </w:p>
          <w:p w14:paraId="51674EB0" w14:textId="77777777" w:rsidR="00937DAD" w:rsidRPr="0001701A" w:rsidRDefault="00937DAD" w:rsidP="008D023C">
            <w:pPr>
              <w:pStyle w:val="TAL"/>
              <w:rPr>
                <w:rFonts w:cs="Arial"/>
                <w:bCs/>
                <w:szCs w:val="18"/>
              </w:rPr>
            </w:pPr>
          </w:p>
          <w:p w14:paraId="03428D02" w14:textId="77777777" w:rsidR="00937DAD" w:rsidRPr="0001701A" w:rsidRDefault="00937DAD" w:rsidP="008D023C">
            <w:pPr>
              <w:pStyle w:val="TAL"/>
              <w:rPr>
                <w:rFonts w:cs="Arial"/>
                <w:bCs/>
                <w:szCs w:val="18"/>
              </w:rPr>
            </w:pPr>
            <w:r w:rsidRPr="0001701A">
              <w:rPr>
                <w:rFonts w:cs="Arial"/>
                <w:bCs/>
                <w:szCs w:val="18"/>
              </w:rPr>
              <w:t>5.925GHz &lt; f ≤ 7.125GHz</w:t>
            </w:r>
          </w:p>
          <w:p w14:paraId="2B283BC0" w14:textId="77777777" w:rsidR="00937DAD" w:rsidRPr="0001701A" w:rsidRDefault="00937DAD" w:rsidP="008D023C">
            <w:pPr>
              <w:pStyle w:val="TAL"/>
              <w:rPr>
                <w:rFonts w:cs="Arial"/>
                <w:bCs/>
                <w:szCs w:val="18"/>
              </w:rPr>
            </w:pPr>
            <w:r w:rsidRPr="0001701A">
              <w:rPr>
                <w:rFonts w:cs="Arial"/>
                <w:bCs/>
                <w:szCs w:val="18"/>
              </w:rPr>
              <w:t>TBD</w:t>
            </w:r>
          </w:p>
        </w:tc>
        <w:tc>
          <w:tcPr>
            <w:tcW w:w="3246" w:type="dxa"/>
            <w:gridSpan w:val="2"/>
          </w:tcPr>
          <w:p w14:paraId="41890D2B" w14:textId="77777777" w:rsidR="00937DAD" w:rsidRPr="0001701A" w:rsidRDefault="00937DAD" w:rsidP="008D023C">
            <w:pPr>
              <w:pStyle w:val="TAL"/>
              <w:rPr>
                <w:u w:val="single"/>
              </w:rPr>
            </w:pPr>
            <w:r w:rsidRPr="0001701A">
              <w:rPr>
                <w:u w:val="single"/>
              </w:rPr>
              <w:t>OFF Power:</w:t>
            </w:r>
          </w:p>
          <w:p w14:paraId="41CB01FD" w14:textId="77777777" w:rsidR="00937DAD" w:rsidRPr="0001701A" w:rsidRDefault="00937DAD" w:rsidP="008D023C">
            <w:pPr>
              <w:pStyle w:val="TAL"/>
            </w:pPr>
            <w:r w:rsidRPr="0001701A">
              <w:t>Minimum requirement + TT</w:t>
            </w:r>
          </w:p>
          <w:p w14:paraId="241818CF" w14:textId="77777777" w:rsidR="00937DAD" w:rsidRPr="0001701A" w:rsidRDefault="00937DAD" w:rsidP="008D023C">
            <w:pPr>
              <w:pStyle w:val="TAL"/>
            </w:pPr>
          </w:p>
          <w:p w14:paraId="4B7C8521" w14:textId="77777777" w:rsidR="00937DAD" w:rsidRPr="0001701A" w:rsidRDefault="00937DAD" w:rsidP="008D023C">
            <w:pPr>
              <w:pStyle w:val="TAL"/>
              <w:rPr>
                <w:u w:val="single"/>
              </w:rPr>
            </w:pPr>
            <w:r w:rsidRPr="0001701A">
              <w:rPr>
                <w:u w:val="single"/>
              </w:rPr>
              <w:t>ON Power:</w:t>
            </w:r>
          </w:p>
          <w:p w14:paraId="030C2B38" w14:textId="77777777" w:rsidR="00937DAD" w:rsidRPr="0001701A" w:rsidRDefault="00937DAD" w:rsidP="008D023C">
            <w:pPr>
              <w:pStyle w:val="TAL"/>
            </w:pPr>
            <w:r w:rsidRPr="0001701A">
              <w:t>Upper limit + TT, Lower limit - TT</w:t>
            </w:r>
          </w:p>
        </w:tc>
      </w:tr>
      <w:tr w:rsidR="00975C97" w:rsidRPr="0001701A" w14:paraId="3E8EC75C" w14:textId="77777777" w:rsidTr="003D3464">
        <w:trPr>
          <w:gridAfter w:val="1"/>
          <w:wAfter w:w="115" w:type="dxa"/>
          <w:jc w:val="center"/>
        </w:trPr>
        <w:tc>
          <w:tcPr>
            <w:tcW w:w="2437" w:type="dxa"/>
            <w:gridSpan w:val="2"/>
          </w:tcPr>
          <w:p w14:paraId="6C07CAD7" w14:textId="77777777" w:rsidR="00975C97" w:rsidRPr="0001701A" w:rsidRDefault="00975C97" w:rsidP="00C971DC">
            <w:pPr>
              <w:pStyle w:val="TAL"/>
              <w:rPr>
                <w:rFonts w:cs="v4.2.0"/>
              </w:rPr>
            </w:pPr>
            <w:r w:rsidRPr="0001701A">
              <w:rPr>
                <w:rFonts w:cs="v4.2.0"/>
              </w:rPr>
              <w:t>6.4.1 Frequency Error</w:t>
            </w:r>
          </w:p>
        </w:tc>
        <w:tc>
          <w:tcPr>
            <w:tcW w:w="4024" w:type="dxa"/>
            <w:gridSpan w:val="2"/>
          </w:tcPr>
          <w:p w14:paraId="01FD7958" w14:textId="77777777" w:rsidR="00975C97" w:rsidRPr="0001701A" w:rsidRDefault="00975C97" w:rsidP="00C971DC">
            <w:pPr>
              <w:pStyle w:val="TAL"/>
              <w:rPr>
                <w:rFonts w:cs="Arial"/>
                <w:bCs/>
                <w:szCs w:val="18"/>
              </w:rPr>
            </w:pPr>
            <w:r w:rsidRPr="0001701A">
              <w:rPr>
                <w:rFonts w:cs="Arial"/>
                <w:bCs/>
                <w:szCs w:val="18"/>
              </w:rPr>
              <w:t>15 Hz</w:t>
            </w:r>
          </w:p>
        </w:tc>
        <w:tc>
          <w:tcPr>
            <w:tcW w:w="3246" w:type="dxa"/>
            <w:gridSpan w:val="2"/>
          </w:tcPr>
          <w:p w14:paraId="7424D359" w14:textId="77777777" w:rsidR="00975C97" w:rsidRPr="0001701A" w:rsidRDefault="00975C97" w:rsidP="00C971DC">
            <w:pPr>
              <w:pStyle w:val="TAL"/>
              <w:rPr>
                <w:u w:val="single"/>
              </w:rPr>
            </w:pPr>
            <w:r w:rsidRPr="0001701A">
              <w:rPr>
                <w:u w:val="single"/>
              </w:rPr>
              <w:t>Modulated carrier frequency:</w:t>
            </w:r>
          </w:p>
          <w:p w14:paraId="43CCE7E2" w14:textId="77777777" w:rsidR="00975C97" w:rsidRPr="0001701A" w:rsidRDefault="00975C97" w:rsidP="00C971DC">
            <w:pPr>
              <w:pStyle w:val="TAL"/>
            </w:pPr>
            <w:r w:rsidRPr="0001701A">
              <w:t>Upper limit + TT, Lower limit – TT</w:t>
            </w:r>
          </w:p>
          <w:p w14:paraId="26E89EE5" w14:textId="77777777" w:rsidR="00975C97" w:rsidRPr="0001701A" w:rsidRDefault="00975C97" w:rsidP="00C971DC">
            <w:pPr>
              <w:pStyle w:val="TAL"/>
            </w:pPr>
          </w:p>
          <w:p w14:paraId="45249035" w14:textId="77777777" w:rsidR="00975C97" w:rsidRPr="0001701A" w:rsidRDefault="00975C97" w:rsidP="00C971DC">
            <w:pPr>
              <w:pStyle w:val="TAL"/>
              <w:rPr>
                <w:u w:val="single"/>
              </w:rPr>
            </w:pPr>
            <w:r w:rsidRPr="0001701A">
              <w:rPr>
                <w:u w:val="single"/>
              </w:rPr>
              <w:t>DL power:</w:t>
            </w:r>
          </w:p>
          <w:p w14:paraId="26BD1301" w14:textId="77777777" w:rsidR="00975C97" w:rsidRPr="0001701A" w:rsidRDefault="00975C97" w:rsidP="00C971DC">
            <w:pPr>
              <w:pStyle w:val="TAL"/>
            </w:pPr>
            <w:r w:rsidRPr="0001701A">
              <w:t>REFSENS + TT</w:t>
            </w:r>
          </w:p>
        </w:tc>
      </w:tr>
      <w:tr w:rsidR="00975C97" w:rsidRPr="0001701A" w14:paraId="05299A08" w14:textId="77777777" w:rsidTr="003D3464">
        <w:trPr>
          <w:gridAfter w:val="1"/>
          <w:wAfter w:w="115" w:type="dxa"/>
          <w:jc w:val="center"/>
        </w:trPr>
        <w:tc>
          <w:tcPr>
            <w:tcW w:w="2437" w:type="dxa"/>
            <w:gridSpan w:val="2"/>
          </w:tcPr>
          <w:p w14:paraId="0682DE88" w14:textId="77777777" w:rsidR="00975C97" w:rsidRPr="0001701A" w:rsidRDefault="00975C97" w:rsidP="00C971DC">
            <w:pPr>
              <w:pStyle w:val="TAL"/>
              <w:rPr>
                <w:rFonts w:cs="v4.2.0"/>
              </w:rPr>
            </w:pPr>
            <w:r w:rsidRPr="0001701A">
              <w:rPr>
                <w:rFonts w:cs="v4.2.0"/>
              </w:rPr>
              <w:t>6.4.2.1 Error Vector Magnitude</w:t>
            </w:r>
          </w:p>
        </w:tc>
        <w:tc>
          <w:tcPr>
            <w:tcW w:w="4024" w:type="dxa"/>
            <w:gridSpan w:val="2"/>
          </w:tcPr>
          <w:p w14:paraId="659FAD2B" w14:textId="77777777" w:rsidR="00975C97" w:rsidRPr="0001701A" w:rsidRDefault="00975C97" w:rsidP="00C971DC">
            <w:pPr>
              <w:pStyle w:val="TAL"/>
              <w:rPr>
                <w:rFonts w:cs="Arial"/>
                <w:bCs/>
                <w:szCs w:val="18"/>
              </w:rPr>
            </w:pPr>
            <w:r w:rsidRPr="0001701A">
              <w:rPr>
                <w:rFonts w:cs="Arial"/>
                <w:bCs/>
                <w:szCs w:val="18"/>
              </w:rPr>
              <w:t>For up to 64QAM</w:t>
            </w:r>
          </w:p>
          <w:p w14:paraId="39C33971" w14:textId="77777777" w:rsidR="00975C97" w:rsidRPr="0001701A" w:rsidRDefault="00975C97" w:rsidP="00C971DC">
            <w:pPr>
              <w:pStyle w:val="TAL"/>
              <w:rPr>
                <w:rFonts w:cs="Arial"/>
                <w:bCs/>
                <w:szCs w:val="18"/>
              </w:rPr>
            </w:pPr>
            <w:r w:rsidRPr="0001701A">
              <w:rPr>
                <w:rFonts w:cs="Arial"/>
                <w:bCs/>
                <w:szCs w:val="18"/>
              </w:rPr>
              <w:t>0%</w:t>
            </w:r>
          </w:p>
          <w:p w14:paraId="117F7055" w14:textId="77777777" w:rsidR="00975C97" w:rsidRPr="0001701A" w:rsidRDefault="00975C97" w:rsidP="00C971DC">
            <w:pPr>
              <w:pStyle w:val="TAL"/>
              <w:rPr>
                <w:rFonts w:cs="Arial"/>
                <w:bCs/>
                <w:szCs w:val="18"/>
              </w:rPr>
            </w:pPr>
          </w:p>
          <w:p w14:paraId="61051CE8" w14:textId="77777777" w:rsidR="00975C97" w:rsidRPr="0001701A" w:rsidRDefault="00975C97" w:rsidP="00C971DC">
            <w:pPr>
              <w:pStyle w:val="TAL"/>
              <w:rPr>
                <w:rFonts w:cs="Arial"/>
                <w:bCs/>
                <w:szCs w:val="18"/>
              </w:rPr>
            </w:pPr>
            <w:r w:rsidRPr="0001701A">
              <w:rPr>
                <w:rFonts w:cs="Arial"/>
                <w:bCs/>
                <w:szCs w:val="18"/>
              </w:rPr>
              <w:t>For 256QAM</w:t>
            </w:r>
          </w:p>
          <w:p w14:paraId="1C32DAAF" w14:textId="77777777" w:rsidR="00975C97" w:rsidRPr="0001701A" w:rsidRDefault="00975C97" w:rsidP="00C971DC">
            <w:pPr>
              <w:pStyle w:val="TAL"/>
              <w:rPr>
                <w:rFonts w:cs="Arial"/>
                <w:bCs/>
                <w:szCs w:val="18"/>
              </w:rPr>
            </w:pPr>
            <w:r w:rsidRPr="0001701A">
              <w:rPr>
                <w:rFonts w:cs="Arial"/>
                <w:bCs/>
                <w:szCs w:val="18"/>
              </w:rPr>
              <w:t>f ≤ 6.0GHz, BW ≤ 100MHz</w:t>
            </w:r>
          </w:p>
          <w:p w14:paraId="65FC1C5A" w14:textId="77777777" w:rsidR="00975C97" w:rsidRPr="0001701A" w:rsidRDefault="00975C97" w:rsidP="00C971DC">
            <w:pPr>
              <w:pStyle w:val="TAL"/>
              <w:rPr>
                <w:rFonts w:cs="Arial"/>
                <w:bCs/>
                <w:szCs w:val="18"/>
              </w:rPr>
            </w:pPr>
            <w:r w:rsidRPr="0001701A">
              <w:rPr>
                <w:rFonts w:cs="Arial"/>
                <w:bCs/>
                <w:szCs w:val="18"/>
              </w:rPr>
              <w:t>0.3%, 15dBm &lt; P</w:t>
            </w:r>
            <w:r w:rsidRPr="0001701A">
              <w:rPr>
                <w:rFonts w:cs="Arial"/>
                <w:bCs/>
                <w:szCs w:val="18"/>
                <w:vertAlign w:val="subscript"/>
              </w:rPr>
              <w:t>UL</w:t>
            </w:r>
          </w:p>
          <w:p w14:paraId="13D88C0E" w14:textId="77777777" w:rsidR="00975C97" w:rsidRPr="0001701A" w:rsidRDefault="00975C97" w:rsidP="00C971DC">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7581A304" w14:textId="77777777" w:rsidR="00975C97" w:rsidRPr="0001701A" w:rsidRDefault="00975C97" w:rsidP="00C971DC">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0957B78F" w14:textId="77777777" w:rsidR="00975C97" w:rsidRPr="0001701A" w:rsidRDefault="00975C97" w:rsidP="00C971DC">
            <w:pPr>
              <w:pStyle w:val="TAL"/>
            </w:pPr>
            <w:r w:rsidRPr="0001701A">
              <w:t>Minimum requirement + TT</w:t>
            </w:r>
          </w:p>
        </w:tc>
      </w:tr>
      <w:tr w:rsidR="003D3464" w:rsidRPr="0001701A" w14:paraId="5B097BFE" w14:textId="77777777" w:rsidTr="003D3464">
        <w:trPr>
          <w:gridAfter w:val="1"/>
          <w:wAfter w:w="113" w:type="dxa"/>
          <w:jc w:val="center"/>
        </w:trPr>
        <w:tc>
          <w:tcPr>
            <w:tcW w:w="2437" w:type="dxa"/>
            <w:gridSpan w:val="2"/>
          </w:tcPr>
          <w:p w14:paraId="5FD79FDD" w14:textId="77777777" w:rsidR="003D3464" w:rsidRPr="0001701A" w:rsidRDefault="003D3464" w:rsidP="008D023C">
            <w:pPr>
              <w:pStyle w:val="TAL"/>
              <w:rPr>
                <w:rFonts w:cs="v4.2.0"/>
              </w:rPr>
            </w:pPr>
            <w:r w:rsidRPr="0001701A">
              <w:rPr>
                <w:rFonts w:cs="v4.2.0"/>
              </w:rPr>
              <w:t>6.4.2.1a Error Vector Magnitude including symbols with transient period</w:t>
            </w:r>
          </w:p>
        </w:tc>
        <w:tc>
          <w:tcPr>
            <w:tcW w:w="4025" w:type="dxa"/>
            <w:gridSpan w:val="2"/>
          </w:tcPr>
          <w:p w14:paraId="6E1CB7C0" w14:textId="77777777" w:rsidR="003D3464" w:rsidRPr="0001701A" w:rsidRDefault="003D3464" w:rsidP="008D023C">
            <w:pPr>
              <w:pStyle w:val="TAL"/>
              <w:rPr>
                <w:rFonts w:cs="Arial"/>
                <w:bCs/>
                <w:szCs w:val="18"/>
              </w:rPr>
            </w:pPr>
            <w:r w:rsidRPr="0001701A">
              <w:rPr>
                <w:rFonts w:cs="Arial"/>
              </w:rPr>
              <w:t>Same as 6.4.2.1</w:t>
            </w:r>
          </w:p>
        </w:tc>
        <w:tc>
          <w:tcPr>
            <w:tcW w:w="3247" w:type="dxa"/>
            <w:gridSpan w:val="2"/>
          </w:tcPr>
          <w:p w14:paraId="5EC2321D" w14:textId="77777777" w:rsidR="003D3464" w:rsidRPr="0001701A" w:rsidRDefault="003D3464" w:rsidP="008D023C">
            <w:pPr>
              <w:pStyle w:val="TAL"/>
            </w:pPr>
            <w:r w:rsidRPr="0001701A">
              <w:rPr>
                <w:rFonts w:cs="Arial"/>
              </w:rPr>
              <w:t>Same as 6.4.2.1</w:t>
            </w:r>
          </w:p>
        </w:tc>
      </w:tr>
      <w:tr w:rsidR="00975C97" w:rsidRPr="0001701A" w14:paraId="3D41F2E1" w14:textId="77777777" w:rsidTr="003D3464">
        <w:trPr>
          <w:gridAfter w:val="1"/>
          <w:wAfter w:w="115" w:type="dxa"/>
          <w:jc w:val="center"/>
        </w:trPr>
        <w:tc>
          <w:tcPr>
            <w:tcW w:w="2437" w:type="dxa"/>
            <w:gridSpan w:val="2"/>
          </w:tcPr>
          <w:p w14:paraId="2806D769" w14:textId="77777777" w:rsidR="00975C97" w:rsidRPr="0001701A" w:rsidRDefault="00975C97" w:rsidP="00C971DC">
            <w:pPr>
              <w:pStyle w:val="TAL"/>
              <w:rPr>
                <w:rFonts w:cs="v4.2.0"/>
              </w:rPr>
            </w:pPr>
            <w:r w:rsidRPr="0001701A">
              <w:t>6.4.2.2 Carrier Leakage</w:t>
            </w:r>
          </w:p>
        </w:tc>
        <w:tc>
          <w:tcPr>
            <w:tcW w:w="4024" w:type="dxa"/>
            <w:gridSpan w:val="2"/>
          </w:tcPr>
          <w:p w14:paraId="29829AF5" w14:textId="77777777" w:rsidR="00975C97" w:rsidRPr="0001701A" w:rsidRDefault="00975C97" w:rsidP="00C971DC">
            <w:pPr>
              <w:pStyle w:val="TAL"/>
              <w:rPr>
                <w:rFonts w:cs="Arial"/>
                <w:bCs/>
                <w:szCs w:val="18"/>
              </w:rPr>
            </w:pPr>
            <w:r w:rsidRPr="0001701A">
              <w:rPr>
                <w:rFonts w:cs="Arial"/>
                <w:bCs/>
                <w:szCs w:val="18"/>
              </w:rPr>
              <w:t>0.8 dB, BW ≤ 100MHz</w:t>
            </w:r>
          </w:p>
        </w:tc>
        <w:tc>
          <w:tcPr>
            <w:tcW w:w="3246" w:type="dxa"/>
            <w:gridSpan w:val="2"/>
          </w:tcPr>
          <w:p w14:paraId="127F6B3E" w14:textId="77777777" w:rsidR="00975C97" w:rsidRPr="0001701A" w:rsidRDefault="00975C97" w:rsidP="00C971DC">
            <w:pPr>
              <w:pStyle w:val="TAL"/>
            </w:pPr>
            <w:r w:rsidRPr="0001701A">
              <w:t>Minimum requirement + TT</w:t>
            </w:r>
          </w:p>
        </w:tc>
      </w:tr>
      <w:tr w:rsidR="00975C97" w:rsidRPr="0001701A" w14:paraId="527A6372" w14:textId="77777777" w:rsidTr="003D3464">
        <w:trPr>
          <w:gridAfter w:val="1"/>
          <w:wAfter w:w="115" w:type="dxa"/>
          <w:jc w:val="center"/>
        </w:trPr>
        <w:tc>
          <w:tcPr>
            <w:tcW w:w="2437" w:type="dxa"/>
            <w:gridSpan w:val="2"/>
          </w:tcPr>
          <w:p w14:paraId="260F74E9" w14:textId="77777777" w:rsidR="00975C97" w:rsidRPr="0001701A" w:rsidRDefault="00975C97" w:rsidP="00C971DC">
            <w:pPr>
              <w:pStyle w:val="TAL"/>
              <w:rPr>
                <w:rFonts w:cs="v4.2.0"/>
              </w:rPr>
            </w:pPr>
            <w:r w:rsidRPr="0001701A">
              <w:t>6.4.2.3 In-band emissions</w:t>
            </w:r>
          </w:p>
        </w:tc>
        <w:tc>
          <w:tcPr>
            <w:tcW w:w="4024" w:type="dxa"/>
            <w:gridSpan w:val="2"/>
          </w:tcPr>
          <w:p w14:paraId="3A04D9F3" w14:textId="77777777" w:rsidR="00975C97" w:rsidRPr="0001701A" w:rsidRDefault="00975C97" w:rsidP="00C971DC">
            <w:pPr>
              <w:pStyle w:val="TAL"/>
              <w:rPr>
                <w:rFonts w:cs="Arial"/>
                <w:bCs/>
                <w:szCs w:val="18"/>
              </w:rPr>
            </w:pPr>
            <w:r w:rsidRPr="0001701A">
              <w:rPr>
                <w:rFonts w:cs="Arial"/>
                <w:bCs/>
                <w:szCs w:val="18"/>
              </w:rPr>
              <w:t>0.8 dB, BW ≤ 100MHz</w:t>
            </w:r>
          </w:p>
        </w:tc>
        <w:tc>
          <w:tcPr>
            <w:tcW w:w="3246" w:type="dxa"/>
            <w:gridSpan w:val="2"/>
          </w:tcPr>
          <w:p w14:paraId="672A07CE" w14:textId="77777777" w:rsidR="00975C97" w:rsidRPr="0001701A" w:rsidRDefault="00975C97" w:rsidP="00C971DC">
            <w:pPr>
              <w:pStyle w:val="TAL"/>
            </w:pPr>
            <w:r w:rsidRPr="0001701A">
              <w:t>Minimum requirement + TT</w:t>
            </w:r>
          </w:p>
        </w:tc>
      </w:tr>
      <w:tr w:rsidR="00975C97" w:rsidRPr="0001701A" w14:paraId="25E4DE64" w14:textId="77777777" w:rsidTr="003D3464">
        <w:trPr>
          <w:gridAfter w:val="1"/>
          <w:wAfter w:w="115" w:type="dxa"/>
          <w:jc w:val="center"/>
        </w:trPr>
        <w:tc>
          <w:tcPr>
            <w:tcW w:w="2437" w:type="dxa"/>
            <w:gridSpan w:val="2"/>
          </w:tcPr>
          <w:p w14:paraId="3C45DEB0" w14:textId="77777777" w:rsidR="00975C97" w:rsidRPr="0001701A" w:rsidRDefault="00975C97" w:rsidP="00C971DC">
            <w:pPr>
              <w:pStyle w:val="TAL"/>
              <w:rPr>
                <w:rFonts w:cs="v4.2.0"/>
              </w:rPr>
            </w:pPr>
            <w:r w:rsidRPr="0001701A">
              <w:lastRenderedPageBreak/>
              <w:t>6.4.2.4 EVM equalizer spectrum flatness</w:t>
            </w:r>
          </w:p>
        </w:tc>
        <w:tc>
          <w:tcPr>
            <w:tcW w:w="4024" w:type="dxa"/>
            <w:gridSpan w:val="2"/>
          </w:tcPr>
          <w:p w14:paraId="5F7CCA58" w14:textId="77777777" w:rsidR="00975C97" w:rsidRPr="0001701A" w:rsidRDefault="00975C97" w:rsidP="00C971DC">
            <w:pPr>
              <w:pStyle w:val="TAL"/>
              <w:rPr>
                <w:rFonts w:cs="Arial"/>
                <w:bCs/>
                <w:szCs w:val="18"/>
              </w:rPr>
            </w:pPr>
            <w:r w:rsidRPr="0001701A">
              <w:rPr>
                <w:rFonts w:cs="Arial"/>
                <w:bCs/>
                <w:szCs w:val="18"/>
              </w:rPr>
              <w:t>1.4 dB, BW ≤ 100MHz</w:t>
            </w:r>
          </w:p>
        </w:tc>
        <w:tc>
          <w:tcPr>
            <w:tcW w:w="3246" w:type="dxa"/>
            <w:gridSpan w:val="2"/>
          </w:tcPr>
          <w:p w14:paraId="516B8BF4" w14:textId="77777777" w:rsidR="00975C97" w:rsidRPr="0001701A" w:rsidRDefault="00975C97" w:rsidP="00C971DC">
            <w:pPr>
              <w:pStyle w:val="TAL"/>
            </w:pPr>
            <w:r w:rsidRPr="0001701A">
              <w:t>Minimum requirement + TT</w:t>
            </w:r>
          </w:p>
        </w:tc>
      </w:tr>
      <w:tr w:rsidR="00975C97" w:rsidRPr="0001701A" w14:paraId="4A0AE681" w14:textId="77777777" w:rsidTr="003D3464">
        <w:trPr>
          <w:gridAfter w:val="1"/>
          <w:wAfter w:w="115" w:type="dxa"/>
          <w:jc w:val="center"/>
        </w:trPr>
        <w:tc>
          <w:tcPr>
            <w:tcW w:w="2437" w:type="dxa"/>
            <w:gridSpan w:val="2"/>
          </w:tcPr>
          <w:p w14:paraId="5834787F" w14:textId="77777777" w:rsidR="00975C97" w:rsidRPr="0001701A" w:rsidRDefault="00975C97" w:rsidP="00C971DC">
            <w:pPr>
              <w:pStyle w:val="TAL"/>
            </w:pPr>
            <w:r w:rsidRPr="0001701A">
              <w:t>6.4.2.5 EVM equalizer spectrum flatness for Pi/2 BPSK</w:t>
            </w:r>
          </w:p>
        </w:tc>
        <w:tc>
          <w:tcPr>
            <w:tcW w:w="4024" w:type="dxa"/>
            <w:gridSpan w:val="2"/>
          </w:tcPr>
          <w:p w14:paraId="6FFF75A1" w14:textId="77777777" w:rsidR="00975C97" w:rsidRPr="0001701A" w:rsidRDefault="00975C97" w:rsidP="00C971DC">
            <w:pPr>
              <w:pStyle w:val="TAL"/>
              <w:rPr>
                <w:rFonts w:cs="Arial"/>
                <w:bCs/>
                <w:szCs w:val="18"/>
              </w:rPr>
            </w:pPr>
            <w:r w:rsidRPr="0001701A">
              <w:rPr>
                <w:rFonts w:cs="Arial"/>
                <w:bCs/>
                <w:szCs w:val="18"/>
              </w:rPr>
              <w:t>Same as 6.4.2.4</w:t>
            </w:r>
          </w:p>
        </w:tc>
        <w:tc>
          <w:tcPr>
            <w:tcW w:w="3246" w:type="dxa"/>
            <w:gridSpan w:val="2"/>
          </w:tcPr>
          <w:p w14:paraId="365084FE" w14:textId="77777777" w:rsidR="00975C97" w:rsidRPr="0001701A" w:rsidRDefault="00975C97" w:rsidP="00C971DC">
            <w:pPr>
              <w:pStyle w:val="TAL"/>
            </w:pPr>
            <w:r w:rsidRPr="0001701A">
              <w:t>Minimum requirement + TT</w:t>
            </w:r>
          </w:p>
        </w:tc>
      </w:tr>
      <w:tr w:rsidR="00975C97" w:rsidRPr="0001701A" w14:paraId="65FC275F" w14:textId="77777777" w:rsidTr="003D3464">
        <w:trPr>
          <w:gridAfter w:val="1"/>
          <w:wAfter w:w="115" w:type="dxa"/>
          <w:jc w:val="center"/>
        </w:trPr>
        <w:tc>
          <w:tcPr>
            <w:tcW w:w="2437" w:type="dxa"/>
            <w:gridSpan w:val="2"/>
          </w:tcPr>
          <w:p w14:paraId="1F39C1BA" w14:textId="77777777" w:rsidR="00975C97" w:rsidRPr="0001701A" w:rsidRDefault="00975C97" w:rsidP="00C971DC">
            <w:pPr>
              <w:pStyle w:val="TAL"/>
            </w:pPr>
            <w:r w:rsidRPr="0001701A">
              <w:t>6.4A.1.1 Frequency error for CA (2UL CA)</w:t>
            </w:r>
          </w:p>
        </w:tc>
        <w:tc>
          <w:tcPr>
            <w:tcW w:w="4024" w:type="dxa"/>
            <w:gridSpan w:val="2"/>
          </w:tcPr>
          <w:p w14:paraId="05C9AE67" w14:textId="77777777" w:rsidR="00975C97" w:rsidRPr="0001701A" w:rsidRDefault="00975C97" w:rsidP="00C971DC">
            <w:pPr>
              <w:pStyle w:val="TAL"/>
              <w:rPr>
                <w:rFonts w:cs="Arial"/>
                <w:lang w:eastAsia="zh-CN"/>
              </w:rPr>
            </w:pPr>
            <w:r w:rsidRPr="0001701A">
              <w:rPr>
                <w:rFonts w:cs="Arial"/>
                <w:lang w:eastAsia="zh-CN"/>
              </w:rPr>
              <w:t>For inter-band CA: same as 6.4.1 for each CC</w:t>
            </w:r>
          </w:p>
        </w:tc>
        <w:tc>
          <w:tcPr>
            <w:tcW w:w="3246" w:type="dxa"/>
            <w:gridSpan w:val="2"/>
          </w:tcPr>
          <w:p w14:paraId="253450E1" w14:textId="77777777" w:rsidR="00975C97" w:rsidRPr="0001701A" w:rsidRDefault="00975C97" w:rsidP="00C971DC">
            <w:pPr>
              <w:pStyle w:val="TAL"/>
              <w:rPr>
                <w:u w:val="single"/>
              </w:rPr>
            </w:pPr>
            <w:r w:rsidRPr="0001701A">
              <w:rPr>
                <w:u w:val="single"/>
              </w:rPr>
              <w:t>Modulated carrier frequency:</w:t>
            </w:r>
          </w:p>
          <w:p w14:paraId="630F88B3" w14:textId="77777777" w:rsidR="00975C97" w:rsidRPr="0001701A" w:rsidRDefault="00975C97" w:rsidP="00C971DC">
            <w:pPr>
              <w:pStyle w:val="TAL"/>
            </w:pPr>
            <w:r w:rsidRPr="0001701A">
              <w:t>Upper limit + TT, Lower limit – TT</w:t>
            </w:r>
          </w:p>
        </w:tc>
      </w:tr>
      <w:tr w:rsidR="00975C97" w:rsidRPr="0001701A" w14:paraId="67FEEC2E" w14:textId="77777777" w:rsidTr="003D3464">
        <w:trPr>
          <w:gridAfter w:val="1"/>
          <w:wAfter w:w="115" w:type="dxa"/>
          <w:jc w:val="center"/>
        </w:trPr>
        <w:tc>
          <w:tcPr>
            <w:tcW w:w="2437" w:type="dxa"/>
            <w:gridSpan w:val="2"/>
          </w:tcPr>
          <w:p w14:paraId="157F5A61" w14:textId="77777777" w:rsidR="00975C97" w:rsidRPr="0001701A" w:rsidRDefault="00975C97" w:rsidP="00C971DC">
            <w:pPr>
              <w:pStyle w:val="TAL"/>
            </w:pPr>
            <w:r w:rsidRPr="0001701A">
              <w:t>6.4A.2.1.1 Error Vector Magnitude for CA (2UL CA)</w:t>
            </w:r>
          </w:p>
        </w:tc>
        <w:tc>
          <w:tcPr>
            <w:tcW w:w="4024" w:type="dxa"/>
            <w:gridSpan w:val="2"/>
          </w:tcPr>
          <w:p w14:paraId="51BB002C" w14:textId="77777777" w:rsidR="00975C97" w:rsidRPr="0001701A" w:rsidRDefault="00975C97" w:rsidP="00C971DC">
            <w:pPr>
              <w:pStyle w:val="TAL"/>
              <w:rPr>
                <w:rFonts w:cs="Arial"/>
                <w:bCs/>
                <w:szCs w:val="18"/>
              </w:rPr>
            </w:pPr>
            <w:r w:rsidRPr="0001701A">
              <w:rPr>
                <w:rFonts w:cs="Arial"/>
                <w:bCs/>
                <w:szCs w:val="18"/>
              </w:rPr>
              <w:t>For up to 64QAM</w:t>
            </w:r>
          </w:p>
          <w:p w14:paraId="0E027606" w14:textId="77777777" w:rsidR="00975C97" w:rsidRPr="0001701A" w:rsidRDefault="00975C97" w:rsidP="00C971DC">
            <w:pPr>
              <w:pStyle w:val="TAL"/>
              <w:rPr>
                <w:rFonts w:cs="Arial"/>
                <w:bCs/>
                <w:szCs w:val="18"/>
              </w:rPr>
            </w:pPr>
            <w:r w:rsidRPr="0001701A">
              <w:rPr>
                <w:rFonts w:cs="Arial"/>
                <w:bCs/>
                <w:szCs w:val="18"/>
              </w:rPr>
              <w:t>0%</w:t>
            </w:r>
          </w:p>
          <w:p w14:paraId="0F767616" w14:textId="77777777" w:rsidR="00975C97" w:rsidRPr="0001701A" w:rsidRDefault="00975C97" w:rsidP="00C971DC">
            <w:pPr>
              <w:pStyle w:val="TAL"/>
              <w:rPr>
                <w:rFonts w:cs="Arial"/>
                <w:bCs/>
                <w:szCs w:val="18"/>
              </w:rPr>
            </w:pPr>
          </w:p>
          <w:p w14:paraId="4E9CDC6B" w14:textId="77777777" w:rsidR="00975C97" w:rsidRPr="0001701A" w:rsidRDefault="00975C97" w:rsidP="00C971DC">
            <w:pPr>
              <w:pStyle w:val="TAL"/>
              <w:rPr>
                <w:rFonts w:cs="Arial"/>
                <w:bCs/>
                <w:szCs w:val="18"/>
              </w:rPr>
            </w:pPr>
            <w:r w:rsidRPr="0001701A">
              <w:rPr>
                <w:rFonts w:cs="Arial"/>
                <w:bCs/>
                <w:szCs w:val="18"/>
              </w:rPr>
              <w:t>For 256QAM</w:t>
            </w:r>
          </w:p>
          <w:p w14:paraId="72C0D813" w14:textId="77777777" w:rsidR="00975C97" w:rsidRPr="0001701A" w:rsidRDefault="00975C97" w:rsidP="00C971DC">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6B2E3D9F" w14:textId="77777777" w:rsidR="00975C97" w:rsidRPr="0001701A" w:rsidRDefault="00975C97" w:rsidP="00C971DC">
            <w:pPr>
              <w:pStyle w:val="TAL"/>
              <w:rPr>
                <w:u w:val="single"/>
              </w:rPr>
            </w:pPr>
            <w:r w:rsidRPr="0001701A">
              <w:t>Minimum requirement + TT</w:t>
            </w:r>
          </w:p>
        </w:tc>
      </w:tr>
      <w:tr w:rsidR="00975C97" w:rsidRPr="0001701A" w14:paraId="183812E7" w14:textId="77777777" w:rsidTr="003D3464">
        <w:trPr>
          <w:gridAfter w:val="1"/>
          <w:wAfter w:w="115" w:type="dxa"/>
          <w:jc w:val="center"/>
        </w:trPr>
        <w:tc>
          <w:tcPr>
            <w:tcW w:w="2437" w:type="dxa"/>
            <w:gridSpan w:val="2"/>
          </w:tcPr>
          <w:p w14:paraId="39B77E72" w14:textId="77777777" w:rsidR="00975C97" w:rsidRPr="0001701A" w:rsidRDefault="00975C97" w:rsidP="00C971DC">
            <w:pPr>
              <w:pStyle w:val="TAL"/>
            </w:pPr>
            <w:r w:rsidRPr="0001701A">
              <w:t>6.4A.2.2.1 Carrier leakage for CA (2UL CA)</w:t>
            </w:r>
          </w:p>
        </w:tc>
        <w:tc>
          <w:tcPr>
            <w:tcW w:w="4024" w:type="dxa"/>
            <w:gridSpan w:val="2"/>
          </w:tcPr>
          <w:p w14:paraId="4F7ABE2B" w14:textId="77777777" w:rsidR="00975C97" w:rsidRPr="0001701A" w:rsidRDefault="00975C97" w:rsidP="00C971DC">
            <w:pPr>
              <w:pStyle w:val="TAL"/>
              <w:rPr>
                <w:rFonts w:cs="Arial"/>
                <w:lang w:eastAsia="zh-CN"/>
              </w:rPr>
            </w:pPr>
            <w:r w:rsidRPr="0001701A">
              <w:rPr>
                <w:rFonts w:cs="Arial"/>
                <w:lang w:eastAsia="zh-CN"/>
              </w:rPr>
              <w:t>For inter-band CA: same as 6.4.2.2 for each CC</w:t>
            </w:r>
          </w:p>
        </w:tc>
        <w:tc>
          <w:tcPr>
            <w:tcW w:w="3246" w:type="dxa"/>
            <w:gridSpan w:val="2"/>
          </w:tcPr>
          <w:p w14:paraId="32DE60E5" w14:textId="77777777" w:rsidR="00975C97" w:rsidRPr="0001701A" w:rsidRDefault="00975C97" w:rsidP="00C971DC">
            <w:pPr>
              <w:pStyle w:val="TAL"/>
            </w:pPr>
            <w:r w:rsidRPr="0001701A">
              <w:t>Minimum requirement + TT</w:t>
            </w:r>
          </w:p>
        </w:tc>
      </w:tr>
      <w:tr w:rsidR="00975C97" w:rsidRPr="0001701A" w14:paraId="4F7DDDF9" w14:textId="77777777" w:rsidTr="003D3464">
        <w:trPr>
          <w:gridAfter w:val="1"/>
          <w:wAfter w:w="115" w:type="dxa"/>
          <w:jc w:val="center"/>
        </w:trPr>
        <w:tc>
          <w:tcPr>
            <w:tcW w:w="2437" w:type="dxa"/>
            <w:gridSpan w:val="2"/>
          </w:tcPr>
          <w:p w14:paraId="3A39D600" w14:textId="77777777" w:rsidR="00975C97" w:rsidRPr="0001701A" w:rsidRDefault="00975C97" w:rsidP="00C971DC">
            <w:pPr>
              <w:pStyle w:val="TAL"/>
            </w:pPr>
            <w:r w:rsidRPr="0001701A">
              <w:t>6.4A.2.3.1 In-band emissions for CA (2UL CA)</w:t>
            </w:r>
          </w:p>
        </w:tc>
        <w:tc>
          <w:tcPr>
            <w:tcW w:w="4024" w:type="dxa"/>
            <w:gridSpan w:val="2"/>
          </w:tcPr>
          <w:p w14:paraId="57D38CAC" w14:textId="77777777" w:rsidR="00975C97" w:rsidRPr="0001701A" w:rsidRDefault="00975C97" w:rsidP="00C971DC">
            <w:pPr>
              <w:pStyle w:val="TAL"/>
              <w:rPr>
                <w:rFonts w:cs="Arial"/>
                <w:lang w:eastAsia="zh-CN"/>
              </w:rPr>
            </w:pPr>
            <w:r w:rsidRPr="0001701A">
              <w:rPr>
                <w:rFonts w:cs="Arial"/>
                <w:lang w:eastAsia="zh-CN"/>
              </w:rPr>
              <w:t>For inter-band CA: same as 6.4.2.3 for each CC</w:t>
            </w:r>
          </w:p>
        </w:tc>
        <w:tc>
          <w:tcPr>
            <w:tcW w:w="3246" w:type="dxa"/>
            <w:gridSpan w:val="2"/>
          </w:tcPr>
          <w:p w14:paraId="69C8980B" w14:textId="77777777" w:rsidR="00975C97" w:rsidRPr="0001701A" w:rsidRDefault="00975C97" w:rsidP="00C971DC">
            <w:pPr>
              <w:pStyle w:val="TAL"/>
            </w:pPr>
            <w:r w:rsidRPr="0001701A">
              <w:t>Minimum requirement + TT</w:t>
            </w:r>
          </w:p>
        </w:tc>
      </w:tr>
      <w:tr w:rsidR="00975C97" w:rsidRPr="0001701A" w14:paraId="3E7AB53A" w14:textId="77777777" w:rsidTr="003D3464">
        <w:trPr>
          <w:gridAfter w:val="1"/>
          <w:wAfter w:w="115" w:type="dxa"/>
          <w:jc w:val="center"/>
        </w:trPr>
        <w:tc>
          <w:tcPr>
            <w:tcW w:w="2437" w:type="dxa"/>
            <w:gridSpan w:val="2"/>
          </w:tcPr>
          <w:p w14:paraId="2AB97C97" w14:textId="77777777" w:rsidR="00975C97" w:rsidRPr="0001701A" w:rsidRDefault="00975C97" w:rsidP="00C971DC">
            <w:pPr>
              <w:pStyle w:val="TAL"/>
            </w:pPr>
            <w:r w:rsidRPr="0001701A">
              <w:t>6.4C.1 Frequency error for SUL</w:t>
            </w:r>
          </w:p>
        </w:tc>
        <w:tc>
          <w:tcPr>
            <w:tcW w:w="4024" w:type="dxa"/>
            <w:gridSpan w:val="2"/>
          </w:tcPr>
          <w:p w14:paraId="28ED6C3F" w14:textId="77777777" w:rsidR="00975C97" w:rsidRPr="0001701A" w:rsidRDefault="00975C97" w:rsidP="00C971DC">
            <w:pPr>
              <w:pStyle w:val="TAL"/>
              <w:rPr>
                <w:rFonts w:cs="Arial"/>
                <w:bCs/>
                <w:szCs w:val="18"/>
              </w:rPr>
            </w:pPr>
            <w:r w:rsidRPr="0001701A">
              <w:rPr>
                <w:rFonts w:cs="Arial"/>
                <w:bCs/>
                <w:szCs w:val="18"/>
              </w:rPr>
              <w:t>Same as 6.4.1</w:t>
            </w:r>
          </w:p>
        </w:tc>
        <w:tc>
          <w:tcPr>
            <w:tcW w:w="3246" w:type="dxa"/>
            <w:gridSpan w:val="2"/>
          </w:tcPr>
          <w:p w14:paraId="375E79FD" w14:textId="77777777" w:rsidR="00975C97" w:rsidRPr="0001701A" w:rsidRDefault="00975C97" w:rsidP="00C971DC">
            <w:pPr>
              <w:pStyle w:val="TAL"/>
            </w:pPr>
            <w:r w:rsidRPr="0001701A">
              <w:t>Minimum requirement + TT</w:t>
            </w:r>
          </w:p>
        </w:tc>
      </w:tr>
      <w:tr w:rsidR="00975C97" w:rsidRPr="0001701A" w14:paraId="4352D91B" w14:textId="77777777" w:rsidTr="003D3464">
        <w:trPr>
          <w:gridAfter w:val="1"/>
          <w:wAfter w:w="115" w:type="dxa"/>
          <w:jc w:val="center"/>
        </w:trPr>
        <w:tc>
          <w:tcPr>
            <w:tcW w:w="2437" w:type="dxa"/>
            <w:gridSpan w:val="2"/>
          </w:tcPr>
          <w:p w14:paraId="04875581" w14:textId="77777777" w:rsidR="00975C97" w:rsidRPr="0001701A" w:rsidRDefault="00975C97" w:rsidP="00C971DC">
            <w:pPr>
              <w:pStyle w:val="TAL"/>
            </w:pPr>
            <w:r w:rsidRPr="0001701A">
              <w:t>6.4C.2.1 Error Vector Magnitude for SUL</w:t>
            </w:r>
          </w:p>
        </w:tc>
        <w:tc>
          <w:tcPr>
            <w:tcW w:w="4024" w:type="dxa"/>
            <w:gridSpan w:val="2"/>
          </w:tcPr>
          <w:p w14:paraId="56E7EAC3" w14:textId="77777777" w:rsidR="00975C97" w:rsidRPr="0001701A" w:rsidRDefault="00975C97" w:rsidP="00C971DC">
            <w:pPr>
              <w:pStyle w:val="TAL"/>
              <w:rPr>
                <w:rFonts w:cs="Arial"/>
                <w:bCs/>
                <w:szCs w:val="18"/>
              </w:rPr>
            </w:pPr>
            <w:r w:rsidRPr="0001701A">
              <w:rPr>
                <w:rFonts w:cs="Arial"/>
                <w:bCs/>
                <w:szCs w:val="18"/>
              </w:rPr>
              <w:t>Same as 6.4.2.1</w:t>
            </w:r>
          </w:p>
        </w:tc>
        <w:tc>
          <w:tcPr>
            <w:tcW w:w="3246" w:type="dxa"/>
            <w:gridSpan w:val="2"/>
          </w:tcPr>
          <w:p w14:paraId="1A261DD3" w14:textId="77777777" w:rsidR="00975C97" w:rsidRPr="0001701A" w:rsidRDefault="00975C97" w:rsidP="00C971DC">
            <w:pPr>
              <w:pStyle w:val="TAL"/>
            </w:pPr>
            <w:r w:rsidRPr="0001701A">
              <w:t>Minimum requirement + TT</w:t>
            </w:r>
          </w:p>
        </w:tc>
      </w:tr>
      <w:tr w:rsidR="00975C97" w:rsidRPr="0001701A" w14:paraId="46CCC4AD" w14:textId="77777777" w:rsidTr="003D3464">
        <w:trPr>
          <w:gridAfter w:val="1"/>
          <w:wAfter w:w="115" w:type="dxa"/>
          <w:jc w:val="center"/>
        </w:trPr>
        <w:tc>
          <w:tcPr>
            <w:tcW w:w="2437" w:type="dxa"/>
            <w:gridSpan w:val="2"/>
          </w:tcPr>
          <w:p w14:paraId="5C5FB627" w14:textId="77777777" w:rsidR="00975C97" w:rsidRPr="0001701A" w:rsidRDefault="00975C97" w:rsidP="00C971DC">
            <w:pPr>
              <w:pStyle w:val="TAL"/>
            </w:pPr>
            <w:r w:rsidRPr="0001701A">
              <w:t>6.4C.2.2 Carrier leakage for SUL</w:t>
            </w:r>
          </w:p>
        </w:tc>
        <w:tc>
          <w:tcPr>
            <w:tcW w:w="4024" w:type="dxa"/>
            <w:gridSpan w:val="2"/>
          </w:tcPr>
          <w:p w14:paraId="5EDBCBBC" w14:textId="77777777" w:rsidR="00975C97" w:rsidRPr="0001701A" w:rsidRDefault="00975C97" w:rsidP="00C971DC">
            <w:pPr>
              <w:pStyle w:val="TAL"/>
              <w:rPr>
                <w:rFonts w:cs="Arial"/>
                <w:bCs/>
                <w:szCs w:val="18"/>
              </w:rPr>
            </w:pPr>
            <w:r w:rsidRPr="0001701A">
              <w:rPr>
                <w:rFonts w:cs="Arial"/>
                <w:bCs/>
                <w:szCs w:val="18"/>
              </w:rPr>
              <w:t>Same as 6.4.2.2</w:t>
            </w:r>
          </w:p>
        </w:tc>
        <w:tc>
          <w:tcPr>
            <w:tcW w:w="3246" w:type="dxa"/>
            <w:gridSpan w:val="2"/>
          </w:tcPr>
          <w:p w14:paraId="3123D5C5" w14:textId="77777777" w:rsidR="00975C97" w:rsidRPr="0001701A" w:rsidRDefault="00975C97" w:rsidP="00C971DC">
            <w:pPr>
              <w:pStyle w:val="TAL"/>
            </w:pPr>
            <w:r w:rsidRPr="0001701A">
              <w:t>Minimum requirement + TT</w:t>
            </w:r>
          </w:p>
        </w:tc>
      </w:tr>
      <w:tr w:rsidR="00975C97" w:rsidRPr="0001701A" w14:paraId="49B72FA3" w14:textId="77777777" w:rsidTr="003D3464">
        <w:trPr>
          <w:gridAfter w:val="1"/>
          <w:wAfter w:w="115" w:type="dxa"/>
          <w:jc w:val="center"/>
        </w:trPr>
        <w:tc>
          <w:tcPr>
            <w:tcW w:w="2437" w:type="dxa"/>
            <w:gridSpan w:val="2"/>
          </w:tcPr>
          <w:p w14:paraId="38A20015" w14:textId="77777777" w:rsidR="00975C97" w:rsidRPr="0001701A" w:rsidRDefault="00975C97" w:rsidP="00C971DC">
            <w:pPr>
              <w:pStyle w:val="TAL"/>
            </w:pPr>
            <w:r w:rsidRPr="0001701A">
              <w:t>6.4C.2.3 In-band emissions for SUL</w:t>
            </w:r>
          </w:p>
        </w:tc>
        <w:tc>
          <w:tcPr>
            <w:tcW w:w="4024" w:type="dxa"/>
            <w:gridSpan w:val="2"/>
          </w:tcPr>
          <w:p w14:paraId="39E9FA4C" w14:textId="77777777" w:rsidR="00975C97" w:rsidRPr="0001701A" w:rsidRDefault="00975C97" w:rsidP="00C971DC">
            <w:pPr>
              <w:pStyle w:val="TAL"/>
              <w:rPr>
                <w:rFonts w:cs="Arial"/>
                <w:bCs/>
                <w:szCs w:val="18"/>
              </w:rPr>
            </w:pPr>
            <w:r w:rsidRPr="0001701A">
              <w:rPr>
                <w:rFonts w:cs="Arial"/>
                <w:bCs/>
                <w:szCs w:val="18"/>
              </w:rPr>
              <w:t>Same as 6.4.2.3</w:t>
            </w:r>
          </w:p>
        </w:tc>
        <w:tc>
          <w:tcPr>
            <w:tcW w:w="3246" w:type="dxa"/>
            <w:gridSpan w:val="2"/>
          </w:tcPr>
          <w:p w14:paraId="60341930" w14:textId="77777777" w:rsidR="00975C97" w:rsidRPr="0001701A" w:rsidRDefault="00975C97" w:rsidP="00C971DC">
            <w:pPr>
              <w:pStyle w:val="TAL"/>
            </w:pPr>
            <w:r w:rsidRPr="0001701A">
              <w:t>Minimum requirement + TT</w:t>
            </w:r>
          </w:p>
        </w:tc>
      </w:tr>
      <w:tr w:rsidR="00975C97" w:rsidRPr="0001701A" w14:paraId="1FFEB04F" w14:textId="77777777" w:rsidTr="003D3464">
        <w:trPr>
          <w:gridAfter w:val="1"/>
          <w:wAfter w:w="115" w:type="dxa"/>
          <w:jc w:val="center"/>
        </w:trPr>
        <w:tc>
          <w:tcPr>
            <w:tcW w:w="2437" w:type="dxa"/>
            <w:gridSpan w:val="2"/>
          </w:tcPr>
          <w:p w14:paraId="13AB5AF5" w14:textId="77777777" w:rsidR="00975C97" w:rsidRPr="0001701A" w:rsidRDefault="00975C97" w:rsidP="00C971DC">
            <w:pPr>
              <w:pStyle w:val="TAL"/>
            </w:pPr>
            <w:r w:rsidRPr="0001701A">
              <w:t>6.4C.2.4 EVM equalizer spectrum flatness for SUL</w:t>
            </w:r>
          </w:p>
        </w:tc>
        <w:tc>
          <w:tcPr>
            <w:tcW w:w="4024" w:type="dxa"/>
            <w:gridSpan w:val="2"/>
          </w:tcPr>
          <w:p w14:paraId="2FCD1B35" w14:textId="77777777" w:rsidR="00975C97" w:rsidRPr="0001701A" w:rsidRDefault="00975C97" w:rsidP="00C971DC">
            <w:pPr>
              <w:pStyle w:val="TAL"/>
              <w:rPr>
                <w:rFonts w:cs="Arial"/>
                <w:bCs/>
                <w:szCs w:val="18"/>
              </w:rPr>
            </w:pPr>
            <w:r w:rsidRPr="0001701A">
              <w:rPr>
                <w:rFonts w:cs="Arial"/>
                <w:bCs/>
                <w:szCs w:val="18"/>
              </w:rPr>
              <w:t>Same as 6.4.2.4</w:t>
            </w:r>
          </w:p>
        </w:tc>
        <w:tc>
          <w:tcPr>
            <w:tcW w:w="3246" w:type="dxa"/>
            <w:gridSpan w:val="2"/>
          </w:tcPr>
          <w:p w14:paraId="6A998E8D" w14:textId="77777777" w:rsidR="00975C97" w:rsidRPr="0001701A" w:rsidRDefault="00975C97" w:rsidP="00C971DC">
            <w:pPr>
              <w:pStyle w:val="TAL"/>
            </w:pPr>
            <w:r w:rsidRPr="0001701A">
              <w:t>Minimum requirement + TT</w:t>
            </w:r>
          </w:p>
        </w:tc>
      </w:tr>
      <w:tr w:rsidR="00975C97" w:rsidRPr="0001701A" w14:paraId="2184FDA2" w14:textId="77777777" w:rsidTr="003D3464">
        <w:trPr>
          <w:gridAfter w:val="1"/>
          <w:wAfter w:w="115" w:type="dxa"/>
          <w:jc w:val="center"/>
        </w:trPr>
        <w:tc>
          <w:tcPr>
            <w:tcW w:w="2437" w:type="dxa"/>
            <w:gridSpan w:val="2"/>
          </w:tcPr>
          <w:p w14:paraId="08BE8E8F" w14:textId="77777777" w:rsidR="00975C97" w:rsidRPr="0001701A" w:rsidRDefault="00975C97" w:rsidP="00C971DC">
            <w:pPr>
              <w:pStyle w:val="TAL"/>
            </w:pPr>
            <w:r w:rsidRPr="0001701A">
              <w:t>6.4D.1 Frequency error for UL MIMO</w:t>
            </w:r>
          </w:p>
        </w:tc>
        <w:tc>
          <w:tcPr>
            <w:tcW w:w="4024" w:type="dxa"/>
            <w:gridSpan w:val="2"/>
          </w:tcPr>
          <w:p w14:paraId="116FBED9" w14:textId="77777777" w:rsidR="00975C97" w:rsidRPr="0001701A" w:rsidRDefault="00975C97" w:rsidP="00C971DC">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06F93578" w14:textId="77777777" w:rsidR="00975C97" w:rsidRPr="0001701A" w:rsidRDefault="00975C97" w:rsidP="00C971DC">
            <w:pPr>
              <w:pStyle w:val="TAL"/>
            </w:pPr>
            <w:r w:rsidRPr="0001701A">
              <w:rPr>
                <w:rFonts w:cs="Arial"/>
              </w:rPr>
              <w:t>Same as 6.4.1</w:t>
            </w:r>
          </w:p>
        </w:tc>
      </w:tr>
      <w:tr w:rsidR="00975C97" w:rsidRPr="0001701A" w14:paraId="0BE2F5F7" w14:textId="77777777" w:rsidTr="003D3464">
        <w:trPr>
          <w:gridAfter w:val="1"/>
          <w:wAfter w:w="115" w:type="dxa"/>
          <w:jc w:val="center"/>
        </w:trPr>
        <w:tc>
          <w:tcPr>
            <w:tcW w:w="2437" w:type="dxa"/>
            <w:gridSpan w:val="2"/>
          </w:tcPr>
          <w:p w14:paraId="0602FCCF" w14:textId="77777777" w:rsidR="00975C97" w:rsidRPr="0001701A" w:rsidRDefault="00975C97" w:rsidP="00C971DC">
            <w:pPr>
              <w:pStyle w:val="TAL"/>
            </w:pPr>
            <w:r w:rsidRPr="0001701A">
              <w:t>6.4D.2.1 Error Vector Magnitude for UL MIMO</w:t>
            </w:r>
          </w:p>
        </w:tc>
        <w:tc>
          <w:tcPr>
            <w:tcW w:w="4024" w:type="dxa"/>
            <w:gridSpan w:val="2"/>
          </w:tcPr>
          <w:p w14:paraId="3BA93338" w14:textId="77777777" w:rsidR="00975C97" w:rsidRPr="0001701A" w:rsidRDefault="00975C97" w:rsidP="00C971DC">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651EB0A7" w14:textId="77777777" w:rsidR="00975C97" w:rsidRPr="0001701A" w:rsidRDefault="00975C97" w:rsidP="00C971DC">
            <w:pPr>
              <w:pStyle w:val="TAL"/>
              <w:rPr>
                <w:rFonts w:cs="Arial"/>
              </w:rPr>
            </w:pPr>
            <w:r w:rsidRPr="0001701A">
              <w:rPr>
                <w:rFonts w:cs="Arial"/>
              </w:rPr>
              <w:t>Same as 6.4.2.1</w:t>
            </w:r>
          </w:p>
          <w:p w14:paraId="656BD12E" w14:textId="77777777" w:rsidR="00975C97" w:rsidRPr="0001701A" w:rsidRDefault="00975C97" w:rsidP="00C971DC">
            <w:pPr>
              <w:pStyle w:val="TAL"/>
              <w:rPr>
                <w:rFonts w:cs="Arial"/>
              </w:rPr>
            </w:pPr>
          </w:p>
          <w:p w14:paraId="7444BBBB"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56093040" w14:textId="77777777" w:rsidTr="003D3464">
        <w:trPr>
          <w:gridAfter w:val="1"/>
          <w:wAfter w:w="115" w:type="dxa"/>
          <w:jc w:val="center"/>
        </w:trPr>
        <w:tc>
          <w:tcPr>
            <w:tcW w:w="2437" w:type="dxa"/>
            <w:gridSpan w:val="2"/>
          </w:tcPr>
          <w:p w14:paraId="1D02B01E" w14:textId="77777777" w:rsidR="00975C97" w:rsidRPr="0001701A" w:rsidRDefault="00975C97" w:rsidP="00C971DC">
            <w:pPr>
              <w:pStyle w:val="TAL"/>
            </w:pPr>
            <w:r w:rsidRPr="0001701A">
              <w:t>6.4D.2.2 Carrier leakage for UL MIMO</w:t>
            </w:r>
          </w:p>
        </w:tc>
        <w:tc>
          <w:tcPr>
            <w:tcW w:w="4024" w:type="dxa"/>
            <w:gridSpan w:val="2"/>
          </w:tcPr>
          <w:p w14:paraId="0B2B28E6" w14:textId="77777777" w:rsidR="00975C97" w:rsidRPr="0001701A" w:rsidRDefault="00975C97" w:rsidP="00C971DC">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11CCA34C" w14:textId="77777777" w:rsidR="00975C97" w:rsidRPr="0001701A" w:rsidRDefault="00975C97" w:rsidP="00C971DC">
            <w:pPr>
              <w:pStyle w:val="TAL"/>
              <w:rPr>
                <w:rFonts w:cs="Arial"/>
              </w:rPr>
            </w:pPr>
            <w:r w:rsidRPr="0001701A">
              <w:rPr>
                <w:rFonts w:cs="Arial"/>
              </w:rPr>
              <w:t>Same as 6.4.2.2</w:t>
            </w:r>
          </w:p>
          <w:p w14:paraId="72A166BC" w14:textId="77777777" w:rsidR="00975C97" w:rsidRPr="0001701A" w:rsidRDefault="00975C97" w:rsidP="00C971DC">
            <w:pPr>
              <w:pStyle w:val="TAL"/>
              <w:rPr>
                <w:rFonts w:cs="Arial"/>
              </w:rPr>
            </w:pPr>
          </w:p>
          <w:p w14:paraId="34EF291E"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397D83E7" w14:textId="77777777" w:rsidTr="003D3464">
        <w:trPr>
          <w:gridAfter w:val="1"/>
          <w:wAfter w:w="115" w:type="dxa"/>
          <w:jc w:val="center"/>
        </w:trPr>
        <w:tc>
          <w:tcPr>
            <w:tcW w:w="2437" w:type="dxa"/>
            <w:gridSpan w:val="2"/>
          </w:tcPr>
          <w:p w14:paraId="398CE49D" w14:textId="77777777" w:rsidR="00975C97" w:rsidRPr="0001701A" w:rsidRDefault="00975C97" w:rsidP="00C971DC">
            <w:pPr>
              <w:pStyle w:val="TAL"/>
            </w:pPr>
            <w:r w:rsidRPr="0001701A">
              <w:t>6.4D.2.3 In-band emissions for UL MIMO</w:t>
            </w:r>
          </w:p>
        </w:tc>
        <w:tc>
          <w:tcPr>
            <w:tcW w:w="4024" w:type="dxa"/>
            <w:gridSpan w:val="2"/>
          </w:tcPr>
          <w:p w14:paraId="6D2B1AF2" w14:textId="77777777" w:rsidR="00975C97" w:rsidRPr="0001701A" w:rsidRDefault="00975C97" w:rsidP="00C971DC">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29B5B3CC" w14:textId="77777777" w:rsidR="00975C97" w:rsidRPr="0001701A" w:rsidRDefault="00975C97" w:rsidP="00C971DC">
            <w:pPr>
              <w:pStyle w:val="TAL"/>
              <w:rPr>
                <w:rFonts w:cs="Arial"/>
              </w:rPr>
            </w:pPr>
            <w:r w:rsidRPr="0001701A">
              <w:rPr>
                <w:rFonts w:cs="Arial"/>
              </w:rPr>
              <w:t>Same as 6.4.2.3</w:t>
            </w:r>
          </w:p>
          <w:p w14:paraId="3ABF5294" w14:textId="77777777" w:rsidR="00975C97" w:rsidRPr="0001701A" w:rsidRDefault="00975C97" w:rsidP="00C971DC">
            <w:pPr>
              <w:pStyle w:val="TAL"/>
              <w:rPr>
                <w:rFonts w:cs="Arial"/>
              </w:rPr>
            </w:pPr>
          </w:p>
          <w:p w14:paraId="58CFDDD1"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1F256F41" w14:textId="77777777" w:rsidTr="003D3464">
        <w:trPr>
          <w:gridAfter w:val="1"/>
          <w:wAfter w:w="115" w:type="dxa"/>
          <w:jc w:val="center"/>
        </w:trPr>
        <w:tc>
          <w:tcPr>
            <w:tcW w:w="2437" w:type="dxa"/>
            <w:gridSpan w:val="2"/>
          </w:tcPr>
          <w:p w14:paraId="1F39FAC1" w14:textId="77777777" w:rsidR="00975C97" w:rsidRPr="0001701A" w:rsidRDefault="00975C97" w:rsidP="00C971DC">
            <w:pPr>
              <w:pStyle w:val="TAL"/>
            </w:pPr>
            <w:r w:rsidRPr="0001701A">
              <w:t>6.4D.2.4 EVM equalizer spectrum flatness for UL MIMO</w:t>
            </w:r>
          </w:p>
        </w:tc>
        <w:tc>
          <w:tcPr>
            <w:tcW w:w="4024" w:type="dxa"/>
            <w:gridSpan w:val="2"/>
          </w:tcPr>
          <w:p w14:paraId="0E557CAF" w14:textId="77777777" w:rsidR="00975C97" w:rsidRPr="0001701A" w:rsidRDefault="00975C97" w:rsidP="00C971DC">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009CEC64" w14:textId="77777777" w:rsidR="00975C97" w:rsidRPr="0001701A" w:rsidRDefault="00975C97" w:rsidP="00C971DC">
            <w:pPr>
              <w:pStyle w:val="TAL"/>
            </w:pPr>
            <w:r w:rsidRPr="0001701A">
              <w:rPr>
                <w:rFonts w:cs="Arial"/>
              </w:rPr>
              <w:t>Same as 6.4.2.4</w:t>
            </w:r>
          </w:p>
        </w:tc>
      </w:tr>
      <w:tr w:rsidR="00975C97" w:rsidRPr="0001701A" w14:paraId="1D24B4E0" w14:textId="77777777" w:rsidTr="003D3464">
        <w:trPr>
          <w:gridAfter w:val="1"/>
          <w:wAfter w:w="115" w:type="dxa"/>
          <w:jc w:val="center"/>
        </w:trPr>
        <w:tc>
          <w:tcPr>
            <w:tcW w:w="2437" w:type="dxa"/>
            <w:gridSpan w:val="2"/>
          </w:tcPr>
          <w:p w14:paraId="7A29C98F" w14:textId="77777777" w:rsidR="00975C97" w:rsidRPr="0001701A" w:rsidRDefault="00975C97" w:rsidP="00C971DC">
            <w:pPr>
              <w:pStyle w:val="TAL"/>
            </w:pPr>
            <w:r w:rsidRPr="0001701A">
              <w:t>6.4D.3 Time alignment error for UL MIMO</w:t>
            </w:r>
          </w:p>
        </w:tc>
        <w:tc>
          <w:tcPr>
            <w:tcW w:w="4024" w:type="dxa"/>
            <w:gridSpan w:val="2"/>
          </w:tcPr>
          <w:p w14:paraId="30265A17" w14:textId="77777777" w:rsidR="00975C97" w:rsidRPr="0001701A" w:rsidRDefault="00975C97" w:rsidP="00C971DC">
            <w:pPr>
              <w:pStyle w:val="TAL"/>
              <w:rPr>
                <w:rFonts w:cs="Arial"/>
                <w:bCs/>
                <w:szCs w:val="18"/>
              </w:rPr>
            </w:pPr>
            <w:r w:rsidRPr="0001701A">
              <w:rPr>
                <w:rFonts w:cs="Arial"/>
                <w:bCs/>
                <w:szCs w:val="18"/>
              </w:rPr>
              <w:t>25ns</w:t>
            </w:r>
          </w:p>
        </w:tc>
        <w:tc>
          <w:tcPr>
            <w:tcW w:w="3246" w:type="dxa"/>
            <w:gridSpan w:val="2"/>
          </w:tcPr>
          <w:p w14:paraId="4A5AEC36" w14:textId="77777777" w:rsidR="00975C97" w:rsidRPr="0001701A" w:rsidRDefault="00975C97" w:rsidP="00C971DC">
            <w:pPr>
              <w:pStyle w:val="TAL"/>
            </w:pPr>
            <w:r w:rsidRPr="0001701A">
              <w:t xml:space="preserve">Minimum Requirement </w:t>
            </w:r>
            <w:r w:rsidRPr="0001701A">
              <w:rPr>
                <w:lang w:eastAsia="zh-CN"/>
              </w:rPr>
              <w:t>+</w:t>
            </w:r>
            <w:r w:rsidRPr="0001701A">
              <w:t xml:space="preserve"> TT</w:t>
            </w:r>
          </w:p>
        </w:tc>
      </w:tr>
      <w:tr w:rsidR="00975C97" w:rsidRPr="0001701A" w14:paraId="1E6347C0" w14:textId="77777777" w:rsidTr="003D3464">
        <w:trPr>
          <w:gridAfter w:val="1"/>
          <w:wAfter w:w="115" w:type="dxa"/>
          <w:jc w:val="center"/>
        </w:trPr>
        <w:tc>
          <w:tcPr>
            <w:tcW w:w="2437" w:type="dxa"/>
            <w:gridSpan w:val="2"/>
          </w:tcPr>
          <w:p w14:paraId="243BC660" w14:textId="77777777" w:rsidR="00975C97" w:rsidRPr="0001701A" w:rsidRDefault="00975C97" w:rsidP="00C971DC">
            <w:pPr>
              <w:pStyle w:val="TAL"/>
            </w:pPr>
            <w:r w:rsidRPr="0001701A">
              <w:t xml:space="preserve">6.4D.4 Requirements for </w:t>
            </w:r>
            <w:proofErr w:type="spellStart"/>
            <w:r w:rsidRPr="0001701A">
              <w:t>Ccoherent</w:t>
            </w:r>
            <w:proofErr w:type="spellEnd"/>
            <w:r w:rsidRPr="0001701A">
              <w:t xml:space="preserve"> UL MIMO</w:t>
            </w:r>
          </w:p>
        </w:tc>
        <w:tc>
          <w:tcPr>
            <w:tcW w:w="4024" w:type="dxa"/>
            <w:gridSpan w:val="2"/>
          </w:tcPr>
          <w:p w14:paraId="243611EA" w14:textId="77777777" w:rsidR="00975C97" w:rsidRPr="0001701A" w:rsidRDefault="00975C97" w:rsidP="00C971DC">
            <w:pPr>
              <w:pStyle w:val="TAL"/>
              <w:rPr>
                <w:rFonts w:cs="Arial"/>
                <w:bCs/>
                <w:szCs w:val="18"/>
              </w:rPr>
            </w:pPr>
            <w:r w:rsidRPr="0001701A">
              <w:rPr>
                <w:rFonts w:cs="Arial"/>
              </w:rPr>
              <w:t>FFS</w:t>
            </w:r>
          </w:p>
        </w:tc>
        <w:tc>
          <w:tcPr>
            <w:tcW w:w="3246" w:type="dxa"/>
            <w:gridSpan w:val="2"/>
          </w:tcPr>
          <w:p w14:paraId="495A0AF5" w14:textId="77777777" w:rsidR="00975C97" w:rsidRPr="0001701A" w:rsidRDefault="00975C97" w:rsidP="00C971DC">
            <w:pPr>
              <w:pStyle w:val="TAL"/>
            </w:pPr>
            <w:r w:rsidRPr="0001701A">
              <w:rPr>
                <w:rFonts w:cs="Arial"/>
              </w:rPr>
              <w:t>FFS</w:t>
            </w:r>
          </w:p>
        </w:tc>
      </w:tr>
      <w:tr w:rsidR="00975C97" w:rsidRPr="0001701A" w14:paraId="191070FE" w14:textId="77777777" w:rsidTr="003D3464">
        <w:trPr>
          <w:gridAfter w:val="1"/>
          <w:wAfter w:w="115" w:type="dxa"/>
          <w:jc w:val="center"/>
        </w:trPr>
        <w:tc>
          <w:tcPr>
            <w:tcW w:w="2437" w:type="dxa"/>
            <w:gridSpan w:val="2"/>
          </w:tcPr>
          <w:p w14:paraId="61C4560F" w14:textId="77777777" w:rsidR="00975C97" w:rsidRPr="0001701A" w:rsidRDefault="00975C97" w:rsidP="00C971DC">
            <w:pPr>
              <w:pStyle w:val="TAL"/>
              <w:rPr>
                <w:rFonts w:cs="v4.2.0"/>
              </w:rPr>
            </w:pPr>
            <w:r w:rsidRPr="0001701A">
              <w:t>6.5.1 Occupied bandwidth</w:t>
            </w:r>
          </w:p>
        </w:tc>
        <w:tc>
          <w:tcPr>
            <w:tcW w:w="4024" w:type="dxa"/>
            <w:gridSpan w:val="2"/>
          </w:tcPr>
          <w:p w14:paraId="442657F6" w14:textId="77777777" w:rsidR="00975C97" w:rsidRPr="0001701A" w:rsidRDefault="00975C97" w:rsidP="00C971DC">
            <w:pPr>
              <w:pStyle w:val="TAL"/>
              <w:rPr>
                <w:rFonts w:cs="Arial"/>
                <w:bCs/>
                <w:szCs w:val="18"/>
              </w:rPr>
            </w:pPr>
            <w:r w:rsidRPr="0001701A">
              <w:rPr>
                <w:rFonts w:cs="Arial"/>
                <w:bCs/>
                <w:szCs w:val="18"/>
              </w:rPr>
              <w:t>0 kHz</w:t>
            </w:r>
          </w:p>
        </w:tc>
        <w:tc>
          <w:tcPr>
            <w:tcW w:w="3246" w:type="dxa"/>
            <w:gridSpan w:val="2"/>
          </w:tcPr>
          <w:p w14:paraId="0E096265" w14:textId="77777777" w:rsidR="00975C97" w:rsidRPr="0001701A" w:rsidRDefault="00975C97" w:rsidP="00C971DC">
            <w:pPr>
              <w:pStyle w:val="TAL"/>
            </w:pPr>
            <w:r w:rsidRPr="0001701A">
              <w:t>Minimum requirement + TT</w:t>
            </w:r>
          </w:p>
        </w:tc>
      </w:tr>
      <w:tr w:rsidR="00975C97" w:rsidRPr="0001701A" w14:paraId="689240C8" w14:textId="77777777" w:rsidTr="003D3464">
        <w:trPr>
          <w:gridAfter w:val="1"/>
          <w:wAfter w:w="115" w:type="dxa"/>
          <w:jc w:val="center"/>
        </w:trPr>
        <w:tc>
          <w:tcPr>
            <w:tcW w:w="2437" w:type="dxa"/>
            <w:gridSpan w:val="2"/>
          </w:tcPr>
          <w:p w14:paraId="26CB91DF" w14:textId="77777777" w:rsidR="00975C97" w:rsidRPr="0001701A" w:rsidRDefault="00975C97" w:rsidP="00C971DC">
            <w:pPr>
              <w:pStyle w:val="TAL"/>
              <w:rPr>
                <w:rFonts w:cs="v4.2.0"/>
              </w:rPr>
            </w:pPr>
            <w:r w:rsidRPr="0001701A">
              <w:t>6.5.2.2 Spectrum Emission Mask</w:t>
            </w:r>
          </w:p>
        </w:tc>
        <w:tc>
          <w:tcPr>
            <w:tcW w:w="4024" w:type="dxa"/>
            <w:gridSpan w:val="2"/>
          </w:tcPr>
          <w:p w14:paraId="6AA7EA6E" w14:textId="77777777" w:rsidR="00975C97" w:rsidRPr="0001701A" w:rsidRDefault="00975C97" w:rsidP="00C971DC">
            <w:pPr>
              <w:pStyle w:val="TAL"/>
              <w:rPr>
                <w:rFonts w:cs="Arial"/>
                <w:bCs/>
                <w:szCs w:val="18"/>
              </w:rPr>
            </w:pPr>
            <w:r w:rsidRPr="0001701A">
              <w:rPr>
                <w:rFonts w:cs="Arial"/>
                <w:bCs/>
                <w:szCs w:val="18"/>
              </w:rPr>
              <w:t>1.5 dB, f ≤ 3.0GHz</w:t>
            </w:r>
          </w:p>
          <w:p w14:paraId="46D976AC" w14:textId="77777777" w:rsidR="00975C97" w:rsidRPr="0001701A" w:rsidRDefault="00975C97" w:rsidP="00C971DC">
            <w:pPr>
              <w:pStyle w:val="TAL"/>
              <w:rPr>
                <w:rFonts w:cs="Arial"/>
                <w:bCs/>
                <w:szCs w:val="18"/>
              </w:rPr>
            </w:pPr>
            <w:r w:rsidRPr="0001701A">
              <w:rPr>
                <w:rFonts w:cs="Arial"/>
                <w:bCs/>
                <w:szCs w:val="18"/>
              </w:rPr>
              <w:t>1.8 dB, 3.0GHz &lt; f ≤ 6.0GHz</w:t>
            </w:r>
          </w:p>
        </w:tc>
        <w:tc>
          <w:tcPr>
            <w:tcW w:w="3246" w:type="dxa"/>
            <w:gridSpan w:val="2"/>
          </w:tcPr>
          <w:p w14:paraId="1FAA6FDD" w14:textId="77777777" w:rsidR="00975C97" w:rsidRPr="0001701A" w:rsidRDefault="00975C97" w:rsidP="00C971DC">
            <w:pPr>
              <w:pStyle w:val="TAL"/>
            </w:pPr>
            <w:r w:rsidRPr="0001701A">
              <w:t>Minimum requirement + TT</w:t>
            </w:r>
          </w:p>
        </w:tc>
      </w:tr>
      <w:tr w:rsidR="00975C97" w:rsidRPr="0001701A" w14:paraId="4496F08A" w14:textId="77777777" w:rsidTr="003D3464">
        <w:trPr>
          <w:gridAfter w:val="1"/>
          <w:wAfter w:w="115" w:type="dxa"/>
          <w:jc w:val="center"/>
        </w:trPr>
        <w:tc>
          <w:tcPr>
            <w:tcW w:w="2437" w:type="dxa"/>
            <w:gridSpan w:val="2"/>
          </w:tcPr>
          <w:p w14:paraId="4DCC2E25" w14:textId="77777777" w:rsidR="00975C97" w:rsidRPr="0001701A" w:rsidRDefault="00975C97" w:rsidP="00C971DC">
            <w:pPr>
              <w:pStyle w:val="TAL"/>
              <w:rPr>
                <w:rFonts w:cs="v4.2.0"/>
              </w:rPr>
            </w:pPr>
            <w:r w:rsidRPr="0001701A">
              <w:t>6.5.2.3 Additional spectrum emission mask</w:t>
            </w:r>
          </w:p>
        </w:tc>
        <w:tc>
          <w:tcPr>
            <w:tcW w:w="4024" w:type="dxa"/>
            <w:gridSpan w:val="2"/>
          </w:tcPr>
          <w:p w14:paraId="2D131417" w14:textId="77777777" w:rsidR="00975C97" w:rsidRPr="0001701A" w:rsidRDefault="00975C97" w:rsidP="00C971DC">
            <w:pPr>
              <w:pStyle w:val="TAL"/>
              <w:rPr>
                <w:rFonts w:cs="Arial"/>
                <w:bCs/>
                <w:szCs w:val="18"/>
              </w:rPr>
            </w:pPr>
            <w:r w:rsidRPr="0001701A">
              <w:rPr>
                <w:rFonts w:cs="Arial"/>
                <w:bCs/>
                <w:szCs w:val="18"/>
              </w:rPr>
              <w:t>1.5 dB, f ≤ 3.0GHz</w:t>
            </w:r>
          </w:p>
          <w:p w14:paraId="4FF6773E" w14:textId="77777777" w:rsidR="00975C97" w:rsidRPr="0001701A" w:rsidRDefault="00975C97" w:rsidP="00C971DC">
            <w:pPr>
              <w:pStyle w:val="TAL"/>
              <w:rPr>
                <w:rFonts w:cs="Arial"/>
                <w:bCs/>
                <w:szCs w:val="18"/>
              </w:rPr>
            </w:pPr>
            <w:r w:rsidRPr="0001701A">
              <w:rPr>
                <w:rFonts w:cs="Arial"/>
                <w:bCs/>
                <w:szCs w:val="18"/>
              </w:rPr>
              <w:t>1.8 dB, 3.0GHz &lt; f ≤ 6.0GHz</w:t>
            </w:r>
          </w:p>
        </w:tc>
        <w:tc>
          <w:tcPr>
            <w:tcW w:w="3246" w:type="dxa"/>
            <w:gridSpan w:val="2"/>
          </w:tcPr>
          <w:p w14:paraId="3D496AE7" w14:textId="77777777" w:rsidR="00975C97" w:rsidRPr="0001701A" w:rsidRDefault="00975C97" w:rsidP="00C971DC">
            <w:pPr>
              <w:pStyle w:val="TAL"/>
            </w:pPr>
            <w:r w:rsidRPr="0001701A">
              <w:t>Minimum requirement + TT</w:t>
            </w:r>
          </w:p>
        </w:tc>
      </w:tr>
      <w:tr w:rsidR="00975C97" w:rsidRPr="0001701A" w14:paraId="49CE74A1" w14:textId="77777777" w:rsidTr="003D3464">
        <w:trPr>
          <w:gridAfter w:val="1"/>
          <w:wAfter w:w="115" w:type="dxa"/>
          <w:jc w:val="center"/>
        </w:trPr>
        <w:tc>
          <w:tcPr>
            <w:tcW w:w="2437" w:type="dxa"/>
            <w:gridSpan w:val="2"/>
          </w:tcPr>
          <w:p w14:paraId="6D96C90E" w14:textId="77777777" w:rsidR="00975C97" w:rsidRPr="0001701A" w:rsidRDefault="00975C97" w:rsidP="00C971DC">
            <w:pPr>
              <w:pStyle w:val="TAL"/>
              <w:rPr>
                <w:rFonts w:cs="v4.2.0"/>
              </w:rPr>
            </w:pPr>
            <w:r w:rsidRPr="0001701A">
              <w:t>6.5.2.4.1 NR ACLR</w:t>
            </w:r>
          </w:p>
        </w:tc>
        <w:tc>
          <w:tcPr>
            <w:tcW w:w="4024" w:type="dxa"/>
            <w:gridSpan w:val="2"/>
          </w:tcPr>
          <w:p w14:paraId="4CABFFA4" w14:textId="77777777" w:rsidR="00975C97" w:rsidRPr="0001701A" w:rsidRDefault="00975C97" w:rsidP="00C971DC">
            <w:pPr>
              <w:pStyle w:val="TAL"/>
              <w:rPr>
                <w:rFonts w:cs="Arial"/>
                <w:bCs/>
                <w:szCs w:val="18"/>
                <w:u w:val="single"/>
              </w:rPr>
            </w:pPr>
            <w:r w:rsidRPr="0001701A">
              <w:rPr>
                <w:rFonts w:cs="Arial"/>
                <w:bCs/>
                <w:szCs w:val="18"/>
                <w:u w:val="single"/>
              </w:rPr>
              <w:t>Absolute requirement</w:t>
            </w:r>
          </w:p>
          <w:p w14:paraId="7D7B2398" w14:textId="77777777" w:rsidR="00975C97" w:rsidRPr="0001701A" w:rsidRDefault="00975C97" w:rsidP="00C971DC">
            <w:pPr>
              <w:pStyle w:val="TAL"/>
              <w:rPr>
                <w:rFonts w:cs="Arial"/>
                <w:bCs/>
                <w:szCs w:val="18"/>
              </w:rPr>
            </w:pPr>
            <w:r w:rsidRPr="0001701A">
              <w:rPr>
                <w:rFonts w:cs="Arial"/>
                <w:bCs/>
                <w:szCs w:val="18"/>
              </w:rPr>
              <w:t>0 dB</w:t>
            </w:r>
          </w:p>
          <w:p w14:paraId="7811896F" w14:textId="77777777" w:rsidR="00975C97" w:rsidRPr="0001701A" w:rsidRDefault="00975C97" w:rsidP="00C971DC">
            <w:pPr>
              <w:pStyle w:val="TAL"/>
              <w:rPr>
                <w:rFonts w:cs="Arial"/>
                <w:bCs/>
                <w:szCs w:val="18"/>
              </w:rPr>
            </w:pPr>
          </w:p>
          <w:p w14:paraId="53D2540B" w14:textId="77777777" w:rsidR="00975C97" w:rsidRPr="0001701A" w:rsidRDefault="00975C97" w:rsidP="00C971DC">
            <w:pPr>
              <w:pStyle w:val="TAL"/>
              <w:rPr>
                <w:rFonts w:cs="Arial"/>
                <w:bCs/>
                <w:szCs w:val="18"/>
                <w:u w:val="single"/>
              </w:rPr>
            </w:pPr>
            <w:r w:rsidRPr="0001701A">
              <w:rPr>
                <w:rFonts w:cs="Arial"/>
                <w:bCs/>
                <w:szCs w:val="18"/>
                <w:u w:val="single"/>
              </w:rPr>
              <w:t>Relative requirement</w:t>
            </w:r>
          </w:p>
          <w:p w14:paraId="46EF196A" w14:textId="77777777" w:rsidR="00975C97" w:rsidRPr="0001701A" w:rsidRDefault="00975C97" w:rsidP="00C971DC">
            <w:pPr>
              <w:pStyle w:val="TAL"/>
              <w:rPr>
                <w:rFonts w:cs="Arial"/>
                <w:bCs/>
                <w:szCs w:val="18"/>
              </w:rPr>
            </w:pPr>
            <w:r w:rsidRPr="0001701A">
              <w:rPr>
                <w:rFonts w:cs="Arial"/>
                <w:bCs/>
                <w:szCs w:val="18"/>
              </w:rPr>
              <w:t>0.8 dB</w:t>
            </w:r>
          </w:p>
        </w:tc>
        <w:tc>
          <w:tcPr>
            <w:tcW w:w="3246" w:type="dxa"/>
            <w:gridSpan w:val="2"/>
          </w:tcPr>
          <w:p w14:paraId="5DAED52B" w14:textId="77777777" w:rsidR="00975C97" w:rsidRPr="0001701A" w:rsidRDefault="00975C97" w:rsidP="00C971DC">
            <w:pPr>
              <w:pStyle w:val="TAL"/>
              <w:rPr>
                <w:u w:val="single"/>
              </w:rPr>
            </w:pPr>
            <w:r w:rsidRPr="0001701A">
              <w:rPr>
                <w:u w:val="single"/>
              </w:rPr>
              <w:t>Absolute requirement</w:t>
            </w:r>
          </w:p>
          <w:p w14:paraId="1734AE69" w14:textId="77777777" w:rsidR="00975C97" w:rsidRPr="0001701A" w:rsidRDefault="00975C97" w:rsidP="00C971DC">
            <w:pPr>
              <w:pStyle w:val="TAL"/>
            </w:pPr>
            <w:r w:rsidRPr="0001701A">
              <w:t>ACLR Minimum Requirement + TT</w:t>
            </w:r>
          </w:p>
          <w:p w14:paraId="5B13B92D" w14:textId="77777777" w:rsidR="00975C97" w:rsidRPr="0001701A" w:rsidRDefault="00975C97" w:rsidP="00C971DC">
            <w:pPr>
              <w:pStyle w:val="TAL"/>
            </w:pPr>
          </w:p>
          <w:p w14:paraId="1EB3D4AF" w14:textId="77777777" w:rsidR="00975C97" w:rsidRPr="0001701A" w:rsidRDefault="00975C97" w:rsidP="00C971DC">
            <w:pPr>
              <w:pStyle w:val="TAL"/>
              <w:rPr>
                <w:u w:val="single"/>
              </w:rPr>
            </w:pPr>
            <w:r w:rsidRPr="0001701A">
              <w:rPr>
                <w:u w:val="single"/>
              </w:rPr>
              <w:t>Relative requirement</w:t>
            </w:r>
          </w:p>
          <w:p w14:paraId="73F2EF2D" w14:textId="77777777" w:rsidR="00975C97" w:rsidRPr="0001701A" w:rsidRDefault="00975C97" w:rsidP="00C971DC">
            <w:pPr>
              <w:pStyle w:val="TAL"/>
            </w:pPr>
            <w:r w:rsidRPr="0001701A">
              <w:t>ACLR Minimum Requirement - TT</w:t>
            </w:r>
          </w:p>
        </w:tc>
      </w:tr>
      <w:tr w:rsidR="00975C97" w:rsidRPr="0001701A" w14:paraId="33707195" w14:textId="77777777" w:rsidTr="003D3464">
        <w:trPr>
          <w:gridAfter w:val="1"/>
          <w:wAfter w:w="115" w:type="dxa"/>
          <w:jc w:val="center"/>
        </w:trPr>
        <w:tc>
          <w:tcPr>
            <w:tcW w:w="2437" w:type="dxa"/>
            <w:gridSpan w:val="2"/>
          </w:tcPr>
          <w:p w14:paraId="105D11E4" w14:textId="77777777" w:rsidR="00975C97" w:rsidRPr="0001701A" w:rsidRDefault="00975C97" w:rsidP="00C971DC">
            <w:pPr>
              <w:pStyle w:val="TAL"/>
              <w:rPr>
                <w:rFonts w:cs="v4.2.0"/>
              </w:rPr>
            </w:pPr>
            <w:r w:rsidRPr="0001701A">
              <w:t>6.5.2.4.2 UTRA ACLR</w:t>
            </w:r>
          </w:p>
        </w:tc>
        <w:tc>
          <w:tcPr>
            <w:tcW w:w="4024" w:type="dxa"/>
            <w:gridSpan w:val="2"/>
          </w:tcPr>
          <w:p w14:paraId="5D8423A7" w14:textId="77777777" w:rsidR="00975C97" w:rsidRPr="0001701A" w:rsidRDefault="00975C97" w:rsidP="00C971DC">
            <w:pPr>
              <w:pStyle w:val="TAL"/>
              <w:rPr>
                <w:rFonts w:cs="Arial"/>
                <w:bCs/>
                <w:szCs w:val="18"/>
              </w:rPr>
            </w:pPr>
            <w:r w:rsidRPr="0001701A">
              <w:rPr>
                <w:rFonts w:cs="Arial"/>
                <w:bCs/>
                <w:szCs w:val="18"/>
              </w:rPr>
              <w:t>Same as 6.5.2.4.1</w:t>
            </w:r>
          </w:p>
        </w:tc>
        <w:tc>
          <w:tcPr>
            <w:tcW w:w="3246" w:type="dxa"/>
            <w:gridSpan w:val="2"/>
          </w:tcPr>
          <w:p w14:paraId="3158B6FA" w14:textId="77777777" w:rsidR="00975C97" w:rsidRPr="0001701A" w:rsidRDefault="00975C97" w:rsidP="00C971DC">
            <w:pPr>
              <w:pStyle w:val="TAL"/>
            </w:pPr>
            <w:r w:rsidRPr="0001701A">
              <w:t>Same as 6.5.2.4.1</w:t>
            </w:r>
          </w:p>
        </w:tc>
      </w:tr>
      <w:tr w:rsidR="00975C97" w:rsidRPr="0001701A" w14:paraId="5FC5750F" w14:textId="77777777" w:rsidTr="003D3464">
        <w:trPr>
          <w:gridAfter w:val="1"/>
          <w:wAfter w:w="115" w:type="dxa"/>
          <w:jc w:val="center"/>
        </w:trPr>
        <w:tc>
          <w:tcPr>
            <w:tcW w:w="2437" w:type="dxa"/>
            <w:gridSpan w:val="2"/>
          </w:tcPr>
          <w:p w14:paraId="7BC23605" w14:textId="77777777" w:rsidR="00975C97" w:rsidRPr="0001701A" w:rsidRDefault="00975C97" w:rsidP="00C971DC">
            <w:pPr>
              <w:pStyle w:val="TAL"/>
              <w:rPr>
                <w:rFonts w:cs="v4.2.0"/>
              </w:rPr>
            </w:pPr>
            <w:r w:rsidRPr="0001701A">
              <w:lastRenderedPageBreak/>
              <w:t>6.5.3.1 General spurious emissions</w:t>
            </w:r>
          </w:p>
        </w:tc>
        <w:tc>
          <w:tcPr>
            <w:tcW w:w="4024" w:type="dxa"/>
            <w:gridSpan w:val="2"/>
          </w:tcPr>
          <w:p w14:paraId="649F564D"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4FBEA4CF" w14:textId="77777777" w:rsidR="00975C97" w:rsidRPr="0001701A" w:rsidRDefault="00975C97" w:rsidP="00C971DC">
            <w:pPr>
              <w:pStyle w:val="TAL"/>
            </w:pPr>
            <w:r w:rsidRPr="0001701A">
              <w:t>Minimum requirement + TT</w:t>
            </w:r>
          </w:p>
        </w:tc>
      </w:tr>
      <w:tr w:rsidR="00975C97" w:rsidRPr="0001701A" w14:paraId="4B06F6E6" w14:textId="77777777" w:rsidTr="003D3464">
        <w:trPr>
          <w:gridAfter w:val="1"/>
          <w:wAfter w:w="115" w:type="dxa"/>
          <w:jc w:val="center"/>
        </w:trPr>
        <w:tc>
          <w:tcPr>
            <w:tcW w:w="2437" w:type="dxa"/>
            <w:gridSpan w:val="2"/>
          </w:tcPr>
          <w:p w14:paraId="3528B4D0" w14:textId="77777777" w:rsidR="00975C97" w:rsidRPr="0001701A" w:rsidRDefault="00975C97" w:rsidP="00C971DC">
            <w:pPr>
              <w:pStyle w:val="TAL"/>
              <w:rPr>
                <w:rFonts w:cs="v4.2.0"/>
              </w:rPr>
            </w:pPr>
            <w:r w:rsidRPr="0001701A">
              <w:t>6.5.3.2 Spurious emission for UE co-existence</w:t>
            </w:r>
          </w:p>
        </w:tc>
        <w:tc>
          <w:tcPr>
            <w:tcW w:w="4024" w:type="dxa"/>
            <w:gridSpan w:val="2"/>
          </w:tcPr>
          <w:p w14:paraId="75AD6CC5"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1932C046" w14:textId="77777777" w:rsidR="00975C97" w:rsidRPr="0001701A" w:rsidRDefault="00975C97" w:rsidP="00C971DC">
            <w:pPr>
              <w:pStyle w:val="TAL"/>
            </w:pPr>
            <w:r w:rsidRPr="0001701A">
              <w:t>Minimum requirement + TT</w:t>
            </w:r>
          </w:p>
        </w:tc>
      </w:tr>
      <w:tr w:rsidR="00975C97" w:rsidRPr="0001701A" w14:paraId="0F2FA1A1" w14:textId="77777777" w:rsidTr="003D3464">
        <w:trPr>
          <w:gridAfter w:val="1"/>
          <w:wAfter w:w="115" w:type="dxa"/>
          <w:jc w:val="center"/>
        </w:trPr>
        <w:tc>
          <w:tcPr>
            <w:tcW w:w="2437" w:type="dxa"/>
            <w:gridSpan w:val="2"/>
          </w:tcPr>
          <w:p w14:paraId="653ABB9B" w14:textId="77777777" w:rsidR="00975C97" w:rsidRPr="0001701A" w:rsidRDefault="00975C97" w:rsidP="00C971DC">
            <w:pPr>
              <w:pStyle w:val="TAL"/>
              <w:rPr>
                <w:rFonts w:cs="v4.2.0"/>
              </w:rPr>
            </w:pPr>
            <w:r w:rsidRPr="0001701A">
              <w:t>6.5.3.3 Additional spurious emissions</w:t>
            </w:r>
          </w:p>
        </w:tc>
        <w:tc>
          <w:tcPr>
            <w:tcW w:w="4024" w:type="dxa"/>
            <w:gridSpan w:val="2"/>
          </w:tcPr>
          <w:p w14:paraId="193C1249"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3096405B" w14:textId="77777777" w:rsidR="00975C97" w:rsidRPr="0001701A" w:rsidRDefault="00975C97" w:rsidP="00C971DC">
            <w:pPr>
              <w:pStyle w:val="TAL"/>
            </w:pPr>
            <w:r w:rsidRPr="0001701A">
              <w:t>Minimum requirement + TT</w:t>
            </w:r>
          </w:p>
        </w:tc>
      </w:tr>
      <w:tr w:rsidR="00975C97" w:rsidRPr="0001701A" w14:paraId="6E5BD628" w14:textId="77777777" w:rsidTr="003D3464">
        <w:trPr>
          <w:gridAfter w:val="1"/>
          <w:wAfter w:w="115" w:type="dxa"/>
          <w:jc w:val="center"/>
        </w:trPr>
        <w:tc>
          <w:tcPr>
            <w:tcW w:w="2437" w:type="dxa"/>
            <w:gridSpan w:val="2"/>
          </w:tcPr>
          <w:p w14:paraId="3158444D" w14:textId="77777777" w:rsidR="00975C97" w:rsidRPr="0001701A" w:rsidRDefault="00975C97" w:rsidP="00C971DC">
            <w:pPr>
              <w:pStyle w:val="TAL"/>
              <w:rPr>
                <w:rFonts w:cs="v4.2.0"/>
              </w:rPr>
            </w:pPr>
            <w:r w:rsidRPr="0001701A">
              <w:t>6.5.4 Transmit intermodulation</w:t>
            </w:r>
          </w:p>
        </w:tc>
        <w:tc>
          <w:tcPr>
            <w:tcW w:w="4024" w:type="dxa"/>
            <w:gridSpan w:val="2"/>
          </w:tcPr>
          <w:p w14:paraId="22411B43"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36BF9249" w14:textId="77777777" w:rsidR="00975C97" w:rsidRPr="0001701A" w:rsidRDefault="00975C97" w:rsidP="00C971DC">
            <w:pPr>
              <w:pStyle w:val="TAL"/>
            </w:pPr>
            <w:r w:rsidRPr="0001701A">
              <w:t>CW interferer Minimum Requirement - TT</w:t>
            </w:r>
          </w:p>
        </w:tc>
      </w:tr>
      <w:tr w:rsidR="00975C97" w:rsidRPr="0001701A" w14:paraId="00DEB673" w14:textId="77777777" w:rsidTr="003D3464">
        <w:trPr>
          <w:gridAfter w:val="1"/>
          <w:wAfter w:w="115" w:type="dxa"/>
          <w:jc w:val="center"/>
        </w:trPr>
        <w:tc>
          <w:tcPr>
            <w:tcW w:w="2437" w:type="dxa"/>
            <w:gridSpan w:val="2"/>
          </w:tcPr>
          <w:p w14:paraId="54339BFD" w14:textId="77777777" w:rsidR="00975C97" w:rsidRPr="0001701A" w:rsidRDefault="00975C97" w:rsidP="00C971DC">
            <w:pPr>
              <w:pStyle w:val="TAL"/>
            </w:pPr>
            <w:r w:rsidRPr="0001701A">
              <w:rPr>
                <w:lang w:eastAsia="zh-CN"/>
              </w:rPr>
              <w:t>6.5A.1 Occupied bandwidth for CA</w:t>
            </w:r>
          </w:p>
        </w:tc>
        <w:tc>
          <w:tcPr>
            <w:tcW w:w="4024" w:type="dxa"/>
            <w:gridSpan w:val="2"/>
          </w:tcPr>
          <w:p w14:paraId="5AF422A2" w14:textId="77777777" w:rsidR="00975C97" w:rsidRPr="0001701A" w:rsidRDefault="00975C97" w:rsidP="00C971DC">
            <w:pPr>
              <w:pStyle w:val="TAL"/>
              <w:rPr>
                <w:rFonts w:cs="Arial"/>
                <w:bCs/>
                <w:szCs w:val="18"/>
              </w:rPr>
            </w:pPr>
            <w:r w:rsidRPr="0001701A">
              <w:rPr>
                <w:rFonts w:cs="Arial"/>
                <w:bCs/>
                <w:szCs w:val="18"/>
              </w:rPr>
              <w:t>For inter-band CA: same as 6.5.1 for each CC</w:t>
            </w:r>
          </w:p>
        </w:tc>
        <w:tc>
          <w:tcPr>
            <w:tcW w:w="3246" w:type="dxa"/>
            <w:gridSpan w:val="2"/>
          </w:tcPr>
          <w:p w14:paraId="62E18601" w14:textId="77777777" w:rsidR="00975C97" w:rsidRPr="0001701A" w:rsidRDefault="00975C97" w:rsidP="00C971DC">
            <w:pPr>
              <w:pStyle w:val="TAL"/>
            </w:pPr>
          </w:p>
        </w:tc>
      </w:tr>
      <w:tr w:rsidR="00975C97" w:rsidRPr="0001701A" w14:paraId="099189B3" w14:textId="77777777" w:rsidTr="003D3464">
        <w:trPr>
          <w:gridAfter w:val="1"/>
          <w:wAfter w:w="115" w:type="dxa"/>
          <w:jc w:val="center"/>
        </w:trPr>
        <w:tc>
          <w:tcPr>
            <w:tcW w:w="2437" w:type="dxa"/>
            <w:gridSpan w:val="2"/>
          </w:tcPr>
          <w:p w14:paraId="7B0A0455" w14:textId="77777777" w:rsidR="00975C97" w:rsidRPr="0001701A" w:rsidRDefault="00975C97" w:rsidP="00C971DC">
            <w:pPr>
              <w:pStyle w:val="TAL"/>
            </w:pPr>
            <w:r w:rsidRPr="0001701A">
              <w:t>6.5A.2.2.1 Spectrum emission mask for CA (2UL CA)</w:t>
            </w:r>
          </w:p>
        </w:tc>
        <w:tc>
          <w:tcPr>
            <w:tcW w:w="4024" w:type="dxa"/>
            <w:gridSpan w:val="2"/>
          </w:tcPr>
          <w:p w14:paraId="4A5537AD" w14:textId="77777777" w:rsidR="00975C97" w:rsidRPr="0001701A" w:rsidRDefault="00975C97" w:rsidP="00C971DC">
            <w:pPr>
              <w:pStyle w:val="TAL"/>
              <w:rPr>
                <w:rFonts w:cs="Arial"/>
                <w:bCs/>
                <w:szCs w:val="18"/>
              </w:rPr>
            </w:pPr>
            <w:r w:rsidRPr="0001701A">
              <w:rPr>
                <w:rFonts w:cs="Arial"/>
                <w:bCs/>
                <w:szCs w:val="18"/>
              </w:rPr>
              <w:t>For inter-band CA: same as 6.5.2.2 for each CC</w:t>
            </w:r>
          </w:p>
        </w:tc>
        <w:tc>
          <w:tcPr>
            <w:tcW w:w="3246" w:type="dxa"/>
            <w:gridSpan w:val="2"/>
          </w:tcPr>
          <w:p w14:paraId="4245C489" w14:textId="77777777" w:rsidR="00975C97" w:rsidRPr="0001701A" w:rsidRDefault="00975C97" w:rsidP="00C971DC">
            <w:pPr>
              <w:pStyle w:val="TAL"/>
            </w:pPr>
            <w:r w:rsidRPr="0001701A">
              <w:t>Minimum requirement + TT</w:t>
            </w:r>
          </w:p>
        </w:tc>
      </w:tr>
      <w:tr w:rsidR="00975C97" w:rsidRPr="0001701A" w14:paraId="06FB7365" w14:textId="77777777" w:rsidTr="003D3464">
        <w:trPr>
          <w:gridAfter w:val="1"/>
          <w:wAfter w:w="115" w:type="dxa"/>
          <w:jc w:val="center"/>
        </w:trPr>
        <w:tc>
          <w:tcPr>
            <w:tcW w:w="2437" w:type="dxa"/>
            <w:gridSpan w:val="2"/>
          </w:tcPr>
          <w:p w14:paraId="2F5C47E8" w14:textId="77777777" w:rsidR="00975C97" w:rsidRPr="0001701A" w:rsidRDefault="00975C97" w:rsidP="00C971DC">
            <w:pPr>
              <w:pStyle w:val="TAL"/>
            </w:pPr>
            <w:r w:rsidRPr="0001701A">
              <w:t>6.5A.2.4.1.1 NR ACLR for CA (2UL CA)</w:t>
            </w:r>
          </w:p>
        </w:tc>
        <w:tc>
          <w:tcPr>
            <w:tcW w:w="4024" w:type="dxa"/>
            <w:gridSpan w:val="2"/>
          </w:tcPr>
          <w:p w14:paraId="023F6BBF" w14:textId="77777777" w:rsidR="00975C97" w:rsidRPr="0001701A" w:rsidRDefault="00975C97" w:rsidP="00C971DC">
            <w:pPr>
              <w:pStyle w:val="TAL"/>
              <w:rPr>
                <w:rFonts w:cs="Arial"/>
                <w:bCs/>
                <w:szCs w:val="18"/>
              </w:rPr>
            </w:pPr>
            <w:r w:rsidRPr="0001701A">
              <w:rPr>
                <w:rFonts w:cs="Arial"/>
                <w:bCs/>
                <w:szCs w:val="18"/>
              </w:rPr>
              <w:t>For inter-band CA: same as 6.5.2.4.1 for each CC</w:t>
            </w:r>
          </w:p>
        </w:tc>
        <w:tc>
          <w:tcPr>
            <w:tcW w:w="3246" w:type="dxa"/>
            <w:gridSpan w:val="2"/>
          </w:tcPr>
          <w:p w14:paraId="56153768" w14:textId="77777777" w:rsidR="00975C97" w:rsidRPr="0001701A" w:rsidRDefault="00975C97" w:rsidP="00C971DC">
            <w:pPr>
              <w:pStyle w:val="TAL"/>
            </w:pPr>
            <w:r w:rsidRPr="0001701A">
              <w:t>Same as 6.5.2.4.1</w:t>
            </w:r>
          </w:p>
        </w:tc>
      </w:tr>
      <w:tr w:rsidR="00975C97" w:rsidRPr="0001701A" w14:paraId="02E5CFCE" w14:textId="77777777" w:rsidTr="003D3464">
        <w:trPr>
          <w:gridAfter w:val="1"/>
          <w:wAfter w:w="115" w:type="dxa"/>
          <w:jc w:val="center"/>
        </w:trPr>
        <w:tc>
          <w:tcPr>
            <w:tcW w:w="2437" w:type="dxa"/>
            <w:gridSpan w:val="2"/>
          </w:tcPr>
          <w:p w14:paraId="77868F4D" w14:textId="77777777" w:rsidR="00975C97" w:rsidRPr="0001701A" w:rsidRDefault="00975C97" w:rsidP="00C971DC">
            <w:pPr>
              <w:pStyle w:val="TAL"/>
            </w:pPr>
            <w:r w:rsidRPr="0001701A">
              <w:t>6.5A.2.4.2.1 UTRA ACLR for CA (2UL CA)</w:t>
            </w:r>
          </w:p>
        </w:tc>
        <w:tc>
          <w:tcPr>
            <w:tcW w:w="4024" w:type="dxa"/>
            <w:gridSpan w:val="2"/>
          </w:tcPr>
          <w:p w14:paraId="00348439" w14:textId="77777777" w:rsidR="00975C97" w:rsidRPr="0001701A" w:rsidRDefault="00975C97" w:rsidP="00C971DC">
            <w:pPr>
              <w:pStyle w:val="TAL"/>
              <w:rPr>
                <w:rFonts w:cs="Arial"/>
                <w:bCs/>
                <w:szCs w:val="18"/>
              </w:rPr>
            </w:pPr>
            <w:r w:rsidRPr="0001701A">
              <w:rPr>
                <w:rFonts w:cs="Arial"/>
                <w:bCs/>
                <w:szCs w:val="18"/>
              </w:rPr>
              <w:t>For inter-band CA: same as 6.5.2.4.2 for each CC</w:t>
            </w:r>
          </w:p>
        </w:tc>
        <w:tc>
          <w:tcPr>
            <w:tcW w:w="3246" w:type="dxa"/>
            <w:gridSpan w:val="2"/>
          </w:tcPr>
          <w:p w14:paraId="79C12CEF" w14:textId="77777777" w:rsidR="00975C97" w:rsidRPr="0001701A" w:rsidRDefault="00975C97" w:rsidP="00C971DC">
            <w:pPr>
              <w:pStyle w:val="TAL"/>
            </w:pPr>
            <w:r w:rsidRPr="0001701A">
              <w:t>Same as 6.5.2.4.2</w:t>
            </w:r>
          </w:p>
        </w:tc>
      </w:tr>
      <w:tr w:rsidR="00975C97" w:rsidRPr="0001701A" w14:paraId="31BC424B" w14:textId="77777777" w:rsidTr="003D3464">
        <w:trPr>
          <w:gridAfter w:val="1"/>
          <w:wAfter w:w="115" w:type="dxa"/>
          <w:jc w:val="center"/>
        </w:trPr>
        <w:tc>
          <w:tcPr>
            <w:tcW w:w="2437" w:type="dxa"/>
            <w:gridSpan w:val="2"/>
          </w:tcPr>
          <w:p w14:paraId="4561C0D1" w14:textId="77777777" w:rsidR="00975C97" w:rsidRPr="0001701A" w:rsidRDefault="00975C97" w:rsidP="00C971DC">
            <w:pPr>
              <w:pStyle w:val="TAL"/>
            </w:pPr>
            <w:r w:rsidRPr="0001701A">
              <w:t>6.5A.3.1.1 General spurious emissions for CA (2UL CA)</w:t>
            </w:r>
          </w:p>
        </w:tc>
        <w:tc>
          <w:tcPr>
            <w:tcW w:w="4024" w:type="dxa"/>
            <w:gridSpan w:val="2"/>
          </w:tcPr>
          <w:p w14:paraId="522EE77F"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6C73CE3F" w14:textId="77777777" w:rsidR="00975C97" w:rsidRPr="0001701A" w:rsidRDefault="00975C97" w:rsidP="00C971DC">
            <w:pPr>
              <w:pStyle w:val="TAL"/>
            </w:pPr>
            <w:r w:rsidRPr="0001701A">
              <w:t>Minimum requirement + TT</w:t>
            </w:r>
          </w:p>
        </w:tc>
      </w:tr>
      <w:tr w:rsidR="00975C97" w:rsidRPr="0001701A" w14:paraId="6D1B120F" w14:textId="77777777" w:rsidTr="003D3464">
        <w:trPr>
          <w:gridAfter w:val="1"/>
          <w:wAfter w:w="115" w:type="dxa"/>
          <w:jc w:val="center"/>
        </w:trPr>
        <w:tc>
          <w:tcPr>
            <w:tcW w:w="2437" w:type="dxa"/>
            <w:gridSpan w:val="2"/>
          </w:tcPr>
          <w:p w14:paraId="1E481762" w14:textId="77777777" w:rsidR="00975C97" w:rsidRPr="0001701A" w:rsidRDefault="00975C97" w:rsidP="00C971DC">
            <w:pPr>
              <w:pStyle w:val="TAL"/>
            </w:pPr>
            <w:r w:rsidRPr="0001701A">
              <w:t>6.5A.3.2.1</w:t>
            </w:r>
            <w:r w:rsidRPr="0001701A">
              <w:tab/>
              <w:t>Spurious emissions for UE co-existence for CA (2UL CA)</w:t>
            </w:r>
          </w:p>
        </w:tc>
        <w:tc>
          <w:tcPr>
            <w:tcW w:w="4024" w:type="dxa"/>
            <w:gridSpan w:val="2"/>
          </w:tcPr>
          <w:p w14:paraId="4EB5BFCD"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2D8BF3F7" w14:textId="77777777" w:rsidR="00975C97" w:rsidRPr="0001701A" w:rsidRDefault="00975C97" w:rsidP="00C971DC">
            <w:pPr>
              <w:pStyle w:val="TAL"/>
            </w:pPr>
            <w:r w:rsidRPr="0001701A">
              <w:t>Minimum requirement + TT</w:t>
            </w:r>
          </w:p>
        </w:tc>
      </w:tr>
      <w:tr w:rsidR="00975C97" w:rsidRPr="0001701A" w14:paraId="338A85A5" w14:textId="77777777" w:rsidTr="003D3464">
        <w:trPr>
          <w:gridAfter w:val="1"/>
          <w:wAfter w:w="115" w:type="dxa"/>
          <w:jc w:val="center"/>
        </w:trPr>
        <w:tc>
          <w:tcPr>
            <w:tcW w:w="2437" w:type="dxa"/>
            <w:gridSpan w:val="2"/>
          </w:tcPr>
          <w:p w14:paraId="4290C6A8" w14:textId="77777777" w:rsidR="00975C97" w:rsidRPr="0001701A" w:rsidRDefault="00975C97" w:rsidP="00C971DC">
            <w:pPr>
              <w:pStyle w:val="TAL"/>
            </w:pPr>
            <w:r w:rsidRPr="0001701A">
              <w:t>6.5A.4.1 Transmit intermodulation for CA (2UL CA)</w:t>
            </w:r>
          </w:p>
        </w:tc>
        <w:tc>
          <w:tcPr>
            <w:tcW w:w="4024" w:type="dxa"/>
            <w:gridSpan w:val="2"/>
          </w:tcPr>
          <w:p w14:paraId="4721E296"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79FE803C" w14:textId="77777777" w:rsidR="00975C97" w:rsidRPr="0001701A" w:rsidRDefault="00975C97" w:rsidP="00C971DC">
            <w:pPr>
              <w:pStyle w:val="TAL"/>
            </w:pPr>
            <w:r w:rsidRPr="0001701A">
              <w:rPr>
                <w:rFonts w:cs="Arial"/>
                <w:bCs/>
                <w:szCs w:val="18"/>
              </w:rPr>
              <w:t>CW interferer Minimum Requirement - TT</w:t>
            </w:r>
          </w:p>
        </w:tc>
      </w:tr>
      <w:tr w:rsidR="00975C97" w:rsidRPr="0001701A" w14:paraId="54794C9D" w14:textId="77777777" w:rsidTr="003D3464">
        <w:trPr>
          <w:gridAfter w:val="1"/>
          <w:wAfter w:w="115" w:type="dxa"/>
          <w:jc w:val="center"/>
        </w:trPr>
        <w:tc>
          <w:tcPr>
            <w:tcW w:w="2437" w:type="dxa"/>
            <w:gridSpan w:val="2"/>
          </w:tcPr>
          <w:p w14:paraId="6435CA8E" w14:textId="77777777" w:rsidR="00975C97" w:rsidRPr="0001701A" w:rsidRDefault="00975C97" w:rsidP="00C971DC">
            <w:pPr>
              <w:pStyle w:val="TAL"/>
            </w:pPr>
            <w:r w:rsidRPr="0001701A">
              <w:t>6.5C.1 Occupied bandwidth for SUL</w:t>
            </w:r>
          </w:p>
        </w:tc>
        <w:tc>
          <w:tcPr>
            <w:tcW w:w="4024" w:type="dxa"/>
            <w:gridSpan w:val="2"/>
          </w:tcPr>
          <w:p w14:paraId="7EA88B97" w14:textId="77777777" w:rsidR="00975C97" w:rsidRPr="0001701A" w:rsidRDefault="00975C97" w:rsidP="00C971DC">
            <w:pPr>
              <w:pStyle w:val="TAL"/>
              <w:rPr>
                <w:rFonts w:cs="Arial"/>
                <w:bCs/>
                <w:szCs w:val="18"/>
              </w:rPr>
            </w:pPr>
            <w:r w:rsidRPr="0001701A">
              <w:rPr>
                <w:rFonts w:cs="Arial"/>
                <w:bCs/>
                <w:szCs w:val="18"/>
              </w:rPr>
              <w:t>Same as 6.5.1</w:t>
            </w:r>
          </w:p>
        </w:tc>
        <w:tc>
          <w:tcPr>
            <w:tcW w:w="3246" w:type="dxa"/>
            <w:gridSpan w:val="2"/>
          </w:tcPr>
          <w:p w14:paraId="2300102D" w14:textId="77777777" w:rsidR="00975C97" w:rsidRPr="0001701A" w:rsidRDefault="00975C97" w:rsidP="00C971DC">
            <w:pPr>
              <w:pStyle w:val="TAL"/>
            </w:pPr>
            <w:r w:rsidRPr="0001701A">
              <w:rPr>
                <w:rFonts w:cs="Arial"/>
                <w:bCs/>
                <w:szCs w:val="18"/>
              </w:rPr>
              <w:t>Same as 6.5.1</w:t>
            </w:r>
          </w:p>
        </w:tc>
      </w:tr>
      <w:tr w:rsidR="00975C97" w:rsidRPr="0001701A" w14:paraId="07281619" w14:textId="77777777" w:rsidTr="003D3464">
        <w:trPr>
          <w:gridAfter w:val="1"/>
          <w:wAfter w:w="115" w:type="dxa"/>
          <w:jc w:val="center"/>
        </w:trPr>
        <w:tc>
          <w:tcPr>
            <w:tcW w:w="2437" w:type="dxa"/>
            <w:gridSpan w:val="2"/>
          </w:tcPr>
          <w:p w14:paraId="4C7CFAB3" w14:textId="77777777" w:rsidR="00975C97" w:rsidRPr="0001701A" w:rsidRDefault="00975C97" w:rsidP="00C971DC">
            <w:pPr>
              <w:pStyle w:val="TAL"/>
            </w:pPr>
            <w:r w:rsidRPr="0001701A">
              <w:t>6.5C.2.2 Spectrum Emission Mask for SUL</w:t>
            </w:r>
          </w:p>
        </w:tc>
        <w:tc>
          <w:tcPr>
            <w:tcW w:w="4024" w:type="dxa"/>
            <w:gridSpan w:val="2"/>
          </w:tcPr>
          <w:p w14:paraId="71AA92CB" w14:textId="77777777" w:rsidR="00975C97" w:rsidRPr="0001701A" w:rsidRDefault="00975C97" w:rsidP="00C971DC">
            <w:pPr>
              <w:pStyle w:val="TAL"/>
              <w:rPr>
                <w:rFonts w:cs="Arial"/>
                <w:bCs/>
                <w:szCs w:val="18"/>
              </w:rPr>
            </w:pPr>
            <w:r w:rsidRPr="0001701A">
              <w:rPr>
                <w:rFonts w:cs="Arial"/>
                <w:bCs/>
                <w:szCs w:val="18"/>
              </w:rPr>
              <w:t>Same as 6.5.2.2</w:t>
            </w:r>
          </w:p>
        </w:tc>
        <w:tc>
          <w:tcPr>
            <w:tcW w:w="3246" w:type="dxa"/>
            <w:gridSpan w:val="2"/>
          </w:tcPr>
          <w:p w14:paraId="37CE79EC" w14:textId="77777777" w:rsidR="00975C97" w:rsidRPr="0001701A" w:rsidRDefault="00975C97" w:rsidP="00C971DC">
            <w:pPr>
              <w:pStyle w:val="TAL"/>
            </w:pPr>
            <w:r w:rsidRPr="0001701A">
              <w:rPr>
                <w:rFonts w:cs="Arial"/>
                <w:bCs/>
                <w:szCs w:val="18"/>
              </w:rPr>
              <w:t>Same as 6.5.2.2</w:t>
            </w:r>
          </w:p>
        </w:tc>
      </w:tr>
      <w:tr w:rsidR="00975C97" w:rsidRPr="0001701A" w14:paraId="01737504" w14:textId="77777777" w:rsidTr="003D3464">
        <w:trPr>
          <w:gridAfter w:val="1"/>
          <w:wAfter w:w="115" w:type="dxa"/>
          <w:jc w:val="center"/>
        </w:trPr>
        <w:tc>
          <w:tcPr>
            <w:tcW w:w="2437" w:type="dxa"/>
            <w:gridSpan w:val="2"/>
          </w:tcPr>
          <w:p w14:paraId="27E47BE0" w14:textId="77777777" w:rsidR="00975C97" w:rsidRPr="0001701A" w:rsidRDefault="00975C97" w:rsidP="00C971DC">
            <w:pPr>
              <w:pStyle w:val="TAL"/>
            </w:pPr>
            <w:r w:rsidRPr="0001701A">
              <w:t>6.5C.2.3 Additional spectrum emission mask for SUL</w:t>
            </w:r>
          </w:p>
        </w:tc>
        <w:tc>
          <w:tcPr>
            <w:tcW w:w="4024" w:type="dxa"/>
            <w:gridSpan w:val="2"/>
          </w:tcPr>
          <w:p w14:paraId="0370FC19" w14:textId="77777777" w:rsidR="00975C97" w:rsidRPr="0001701A" w:rsidRDefault="00975C97" w:rsidP="00C971DC">
            <w:pPr>
              <w:pStyle w:val="TAL"/>
              <w:rPr>
                <w:rFonts w:cs="Arial"/>
                <w:bCs/>
                <w:szCs w:val="18"/>
              </w:rPr>
            </w:pPr>
            <w:r w:rsidRPr="0001701A">
              <w:rPr>
                <w:rFonts w:cs="Arial"/>
                <w:bCs/>
                <w:szCs w:val="18"/>
              </w:rPr>
              <w:t>Same as 6.5.2.3</w:t>
            </w:r>
          </w:p>
        </w:tc>
        <w:tc>
          <w:tcPr>
            <w:tcW w:w="3246" w:type="dxa"/>
            <w:gridSpan w:val="2"/>
          </w:tcPr>
          <w:p w14:paraId="2083F5A5" w14:textId="77777777" w:rsidR="00975C97" w:rsidRPr="0001701A" w:rsidRDefault="00975C97" w:rsidP="00C971DC">
            <w:pPr>
              <w:pStyle w:val="TAL"/>
            </w:pPr>
            <w:r w:rsidRPr="0001701A">
              <w:rPr>
                <w:rFonts w:cs="Arial"/>
                <w:bCs/>
                <w:szCs w:val="18"/>
              </w:rPr>
              <w:t>Same as 6.5.2.3</w:t>
            </w:r>
          </w:p>
        </w:tc>
      </w:tr>
      <w:tr w:rsidR="00975C97" w:rsidRPr="0001701A" w14:paraId="14E055BE" w14:textId="77777777" w:rsidTr="003D3464">
        <w:trPr>
          <w:gridAfter w:val="1"/>
          <w:wAfter w:w="115" w:type="dxa"/>
          <w:jc w:val="center"/>
        </w:trPr>
        <w:tc>
          <w:tcPr>
            <w:tcW w:w="2437" w:type="dxa"/>
            <w:gridSpan w:val="2"/>
          </w:tcPr>
          <w:p w14:paraId="455CC52A" w14:textId="77777777" w:rsidR="00975C97" w:rsidRPr="0001701A" w:rsidRDefault="00975C97" w:rsidP="00C971DC">
            <w:pPr>
              <w:pStyle w:val="TAL"/>
            </w:pPr>
            <w:r w:rsidRPr="0001701A">
              <w:t>6.5C.2.4.1 NR ACLR for SUL</w:t>
            </w:r>
          </w:p>
        </w:tc>
        <w:tc>
          <w:tcPr>
            <w:tcW w:w="4024" w:type="dxa"/>
            <w:gridSpan w:val="2"/>
          </w:tcPr>
          <w:p w14:paraId="1304A445" w14:textId="77777777" w:rsidR="00975C97" w:rsidRPr="0001701A" w:rsidRDefault="00975C97" w:rsidP="00C971DC">
            <w:pPr>
              <w:pStyle w:val="TAL"/>
              <w:rPr>
                <w:rFonts w:cs="Arial"/>
                <w:bCs/>
                <w:szCs w:val="18"/>
              </w:rPr>
            </w:pPr>
            <w:r w:rsidRPr="0001701A">
              <w:rPr>
                <w:rFonts w:cs="Arial"/>
                <w:bCs/>
                <w:szCs w:val="18"/>
              </w:rPr>
              <w:t>Same as 6.5.2.4.1</w:t>
            </w:r>
          </w:p>
        </w:tc>
        <w:tc>
          <w:tcPr>
            <w:tcW w:w="3246" w:type="dxa"/>
            <w:gridSpan w:val="2"/>
          </w:tcPr>
          <w:p w14:paraId="341E9900" w14:textId="77777777" w:rsidR="00975C97" w:rsidRPr="0001701A" w:rsidRDefault="00975C97" w:rsidP="00C971DC">
            <w:pPr>
              <w:pStyle w:val="TAL"/>
            </w:pPr>
            <w:r w:rsidRPr="0001701A">
              <w:rPr>
                <w:rFonts w:cs="Arial"/>
                <w:bCs/>
                <w:szCs w:val="18"/>
              </w:rPr>
              <w:t>Same as 6.5.2.4.1</w:t>
            </w:r>
          </w:p>
        </w:tc>
      </w:tr>
      <w:tr w:rsidR="00975C97" w:rsidRPr="0001701A" w14:paraId="3A13385B" w14:textId="77777777" w:rsidTr="003D3464">
        <w:trPr>
          <w:gridAfter w:val="1"/>
          <w:wAfter w:w="115" w:type="dxa"/>
          <w:jc w:val="center"/>
        </w:trPr>
        <w:tc>
          <w:tcPr>
            <w:tcW w:w="2437" w:type="dxa"/>
            <w:gridSpan w:val="2"/>
          </w:tcPr>
          <w:p w14:paraId="7D460B19" w14:textId="77777777" w:rsidR="00975C97" w:rsidRPr="0001701A" w:rsidRDefault="00975C97" w:rsidP="00C971DC">
            <w:pPr>
              <w:pStyle w:val="TAL"/>
            </w:pPr>
            <w:r w:rsidRPr="0001701A">
              <w:t>6.5C.2.4.2 UTRA ACLR for SUL</w:t>
            </w:r>
          </w:p>
        </w:tc>
        <w:tc>
          <w:tcPr>
            <w:tcW w:w="4024" w:type="dxa"/>
            <w:gridSpan w:val="2"/>
          </w:tcPr>
          <w:p w14:paraId="0324BD50" w14:textId="77777777" w:rsidR="00975C97" w:rsidRPr="0001701A" w:rsidRDefault="00975C97" w:rsidP="00C971DC">
            <w:pPr>
              <w:pStyle w:val="TAL"/>
              <w:rPr>
                <w:rFonts w:cs="Arial"/>
                <w:bCs/>
                <w:szCs w:val="18"/>
              </w:rPr>
            </w:pPr>
            <w:r w:rsidRPr="0001701A">
              <w:rPr>
                <w:rFonts w:cs="Arial"/>
                <w:bCs/>
                <w:szCs w:val="18"/>
              </w:rPr>
              <w:t>Same as 6.5.2.4.2</w:t>
            </w:r>
          </w:p>
        </w:tc>
        <w:tc>
          <w:tcPr>
            <w:tcW w:w="3246" w:type="dxa"/>
            <w:gridSpan w:val="2"/>
          </w:tcPr>
          <w:p w14:paraId="337F6A06" w14:textId="77777777" w:rsidR="00975C97" w:rsidRPr="0001701A" w:rsidRDefault="00975C97" w:rsidP="00C971DC">
            <w:pPr>
              <w:pStyle w:val="TAL"/>
            </w:pPr>
            <w:r w:rsidRPr="0001701A">
              <w:rPr>
                <w:rFonts w:cs="Arial"/>
                <w:bCs/>
                <w:szCs w:val="18"/>
              </w:rPr>
              <w:t>Same as 6.5.2.4.2</w:t>
            </w:r>
          </w:p>
        </w:tc>
      </w:tr>
      <w:tr w:rsidR="00975C97" w:rsidRPr="0001701A" w14:paraId="2234DF95" w14:textId="77777777" w:rsidTr="003D3464">
        <w:trPr>
          <w:gridAfter w:val="1"/>
          <w:wAfter w:w="115" w:type="dxa"/>
          <w:jc w:val="center"/>
        </w:trPr>
        <w:tc>
          <w:tcPr>
            <w:tcW w:w="2437" w:type="dxa"/>
            <w:gridSpan w:val="2"/>
          </w:tcPr>
          <w:p w14:paraId="0E65D32D" w14:textId="77777777" w:rsidR="00975C97" w:rsidRPr="0001701A" w:rsidRDefault="00975C97" w:rsidP="00C971DC">
            <w:pPr>
              <w:pStyle w:val="TAL"/>
            </w:pPr>
            <w:r w:rsidRPr="0001701A">
              <w:t>6.5C.3.1 General spurious emissions for SUL</w:t>
            </w:r>
          </w:p>
        </w:tc>
        <w:tc>
          <w:tcPr>
            <w:tcW w:w="4024" w:type="dxa"/>
            <w:gridSpan w:val="2"/>
          </w:tcPr>
          <w:p w14:paraId="73633033" w14:textId="77777777" w:rsidR="00975C97" w:rsidRPr="0001701A" w:rsidRDefault="00975C97" w:rsidP="00C971DC">
            <w:pPr>
              <w:pStyle w:val="TAL"/>
              <w:rPr>
                <w:rFonts w:cs="Arial"/>
                <w:bCs/>
                <w:szCs w:val="18"/>
              </w:rPr>
            </w:pPr>
            <w:r w:rsidRPr="0001701A">
              <w:rPr>
                <w:rFonts w:cs="Arial"/>
                <w:bCs/>
                <w:szCs w:val="18"/>
              </w:rPr>
              <w:t>Same as 6.5.3.1</w:t>
            </w:r>
          </w:p>
        </w:tc>
        <w:tc>
          <w:tcPr>
            <w:tcW w:w="3246" w:type="dxa"/>
            <w:gridSpan w:val="2"/>
          </w:tcPr>
          <w:p w14:paraId="3F3CFFFA" w14:textId="77777777" w:rsidR="00975C97" w:rsidRPr="0001701A" w:rsidRDefault="00975C97" w:rsidP="00C971DC">
            <w:pPr>
              <w:pStyle w:val="TAL"/>
            </w:pPr>
            <w:r w:rsidRPr="0001701A">
              <w:rPr>
                <w:rFonts w:cs="Arial"/>
                <w:bCs/>
                <w:szCs w:val="18"/>
              </w:rPr>
              <w:t>Same as 6.5.3.1</w:t>
            </w:r>
          </w:p>
        </w:tc>
      </w:tr>
      <w:tr w:rsidR="00975C97" w:rsidRPr="0001701A" w14:paraId="0CD6C3C8" w14:textId="77777777" w:rsidTr="003D3464">
        <w:trPr>
          <w:gridAfter w:val="1"/>
          <w:wAfter w:w="115" w:type="dxa"/>
          <w:jc w:val="center"/>
        </w:trPr>
        <w:tc>
          <w:tcPr>
            <w:tcW w:w="2437" w:type="dxa"/>
            <w:gridSpan w:val="2"/>
          </w:tcPr>
          <w:p w14:paraId="61720EB9" w14:textId="77777777" w:rsidR="00975C97" w:rsidRPr="0001701A" w:rsidRDefault="00975C97" w:rsidP="00C971DC">
            <w:pPr>
              <w:pStyle w:val="TAL"/>
            </w:pPr>
            <w:r w:rsidRPr="0001701A">
              <w:t>6.5C.3.2 Spurious emission for UE co-existence for SUL</w:t>
            </w:r>
          </w:p>
        </w:tc>
        <w:tc>
          <w:tcPr>
            <w:tcW w:w="4024" w:type="dxa"/>
            <w:gridSpan w:val="2"/>
          </w:tcPr>
          <w:p w14:paraId="6FABC6DD" w14:textId="77777777" w:rsidR="00975C97" w:rsidRPr="0001701A" w:rsidRDefault="00975C97" w:rsidP="00C971DC">
            <w:pPr>
              <w:pStyle w:val="TAL"/>
              <w:rPr>
                <w:rFonts w:cs="Arial"/>
                <w:bCs/>
                <w:szCs w:val="18"/>
              </w:rPr>
            </w:pPr>
            <w:r w:rsidRPr="0001701A">
              <w:rPr>
                <w:rFonts w:cs="Arial"/>
                <w:bCs/>
                <w:szCs w:val="18"/>
              </w:rPr>
              <w:t>Same as 6.5.3.2</w:t>
            </w:r>
          </w:p>
        </w:tc>
        <w:tc>
          <w:tcPr>
            <w:tcW w:w="3246" w:type="dxa"/>
            <w:gridSpan w:val="2"/>
          </w:tcPr>
          <w:p w14:paraId="2BF90F90" w14:textId="77777777" w:rsidR="00975C97" w:rsidRPr="0001701A" w:rsidRDefault="00975C97" w:rsidP="00C971DC">
            <w:pPr>
              <w:pStyle w:val="TAL"/>
            </w:pPr>
            <w:r w:rsidRPr="0001701A">
              <w:t>Same as 6.5.3.2</w:t>
            </w:r>
          </w:p>
        </w:tc>
      </w:tr>
      <w:tr w:rsidR="00975C97" w:rsidRPr="0001701A" w14:paraId="4A6F07E4" w14:textId="77777777" w:rsidTr="003D3464">
        <w:trPr>
          <w:gridAfter w:val="1"/>
          <w:wAfter w:w="115" w:type="dxa"/>
          <w:jc w:val="center"/>
        </w:trPr>
        <w:tc>
          <w:tcPr>
            <w:tcW w:w="2437" w:type="dxa"/>
            <w:gridSpan w:val="2"/>
          </w:tcPr>
          <w:p w14:paraId="2621998A" w14:textId="77777777" w:rsidR="00975C97" w:rsidRPr="0001701A" w:rsidRDefault="00975C97" w:rsidP="00C971DC">
            <w:pPr>
              <w:pStyle w:val="TAL"/>
            </w:pPr>
            <w:r w:rsidRPr="0001701A">
              <w:t>6.5C.3.3 Additional spurious emissions for SUL</w:t>
            </w:r>
          </w:p>
        </w:tc>
        <w:tc>
          <w:tcPr>
            <w:tcW w:w="4024" w:type="dxa"/>
            <w:gridSpan w:val="2"/>
          </w:tcPr>
          <w:p w14:paraId="720BFA5A" w14:textId="77777777" w:rsidR="00975C97" w:rsidRPr="0001701A" w:rsidRDefault="00975C97" w:rsidP="00C971DC">
            <w:pPr>
              <w:pStyle w:val="TAL"/>
              <w:rPr>
                <w:rFonts w:cs="Arial"/>
                <w:bCs/>
                <w:szCs w:val="18"/>
              </w:rPr>
            </w:pPr>
            <w:r w:rsidRPr="0001701A">
              <w:rPr>
                <w:rFonts w:cs="Arial"/>
                <w:bCs/>
                <w:szCs w:val="18"/>
              </w:rPr>
              <w:t>Same as 6.5.3.3</w:t>
            </w:r>
          </w:p>
        </w:tc>
        <w:tc>
          <w:tcPr>
            <w:tcW w:w="3246" w:type="dxa"/>
            <w:gridSpan w:val="2"/>
          </w:tcPr>
          <w:p w14:paraId="509049E0" w14:textId="77777777" w:rsidR="00975C97" w:rsidRPr="0001701A" w:rsidRDefault="00975C97" w:rsidP="00C971DC">
            <w:pPr>
              <w:pStyle w:val="TAL"/>
            </w:pPr>
            <w:r w:rsidRPr="0001701A">
              <w:t>Same as 6.5.3.3</w:t>
            </w:r>
          </w:p>
        </w:tc>
      </w:tr>
      <w:tr w:rsidR="00975C97" w:rsidRPr="0001701A" w14:paraId="00766535" w14:textId="77777777" w:rsidTr="003D3464">
        <w:trPr>
          <w:gridAfter w:val="1"/>
          <w:wAfter w:w="115" w:type="dxa"/>
          <w:jc w:val="center"/>
        </w:trPr>
        <w:tc>
          <w:tcPr>
            <w:tcW w:w="2437" w:type="dxa"/>
            <w:gridSpan w:val="2"/>
          </w:tcPr>
          <w:p w14:paraId="208E96CA" w14:textId="77777777" w:rsidR="00975C97" w:rsidRPr="0001701A" w:rsidRDefault="00975C97" w:rsidP="00C971DC">
            <w:pPr>
              <w:pStyle w:val="TAL"/>
            </w:pPr>
            <w:r w:rsidRPr="0001701A">
              <w:t>6.5C.4 Transmit intermodulation for SUL</w:t>
            </w:r>
          </w:p>
        </w:tc>
        <w:tc>
          <w:tcPr>
            <w:tcW w:w="4024" w:type="dxa"/>
            <w:gridSpan w:val="2"/>
          </w:tcPr>
          <w:p w14:paraId="193B7882" w14:textId="77777777" w:rsidR="00975C97" w:rsidRPr="0001701A" w:rsidRDefault="00975C97" w:rsidP="00C971DC">
            <w:pPr>
              <w:pStyle w:val="TAL"/>
              <w:rPr>
                <w:rFonts w:cs="Arial"/>
                <w:bCs/>
                <w:szCs w:val="18"/>
              </w:rPr>
            </w:pPr>
            <w:r w:rsidRPr="0001701A">
              <w:rPr>
                <w:rFonts w:cs="Arial"/>
                <w:bCs/>
                <w:szCs w:val="18"/>
              </w:rPr>
              <w:t>Same as 6.5.4</w:t>
            </w:r>
          </w:p>
        </w:tc>
        <w:tc>
          <w:tcPr>
            <w:tcW w:w="3246" w:type="dxa"/>
            <w:gridSpan w:val="2"/>
          </w:tcPr>
          <w:p w14:paraId="198AE4C0" w14:textId="77777777" w:rsidR="00975C97" w:rsidRPr="0001701A" w:rsidRDefault="00975C97" w:rsidP="00C971DC">
            <w:pPr>
              <w:pStyle w:val="TAL"/>
            </w:pPr>
            <w:r w:rsidRPr="0001701A">
              <w:rPr>
                <w:rFonts w:cs="Arial"/>
                <w:bCs/>
                <w:szCs w:val="18"/>
              </w:rPr>
              <w:t>Same as 6.5.4</w:t>
            </w:r>
          </w:p>
        </w:tc>
      </w:tr>
      <w:tr w:rsidR="00975C97" w:rsidRPr="0001701A" w14:paraId="1900B35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915525B" w14:textId="77777777" w:rsidR="00975C97" w:rsidRPr="0001701A" w:rsidRDefault="00975C97" w:rsidP="00C971DC">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22055E6E" w14:textId="77777777" w:rsidR="00975C97" w:rsidRPr="0001701A" w:rsidRDefault="00975C97" w:rsidP="00C971DC">
            <w:pPr>
              <w:pStyle w:val="TAL"/>
              <w:rPr>
                <w:rFonts w:cs="Arial"/>
                <w:bCs/>
                <w:szCs w:val="18"/>
              </w:rPr>
            </w:pPr>
            <w:r w:rsidRPr="0001701A">
              <w:rPr>
                <w:rFonts w:cs="Arial"/>
                <w:bCs/>
                <w:szCs w:val="18"/>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3045A15" w14:textId="77777777" w:rsidR="00975C97" w:rsidRPr="0001701A" w:rsidRDefault="00975C97" w:rsidP="00C971DC">
            <w:pPr>
              <w:pStyle w:val="TAL"/>
              <w:rPr>
                <w:rFonts w:cs="Arial"/>
                <w:bCs/>
                <w:szCs w:val="18"/>
              </w:rPr>
            </w:pPr>
            <w:r w:rsidRPr="0001701A">
              <w:rPr>
                <w:rFonts w:cs="Arial"/>
                <w:bCs/>
                <w:szCs w:val="18"/>
              </w:rPr>
              <w:t>Same as 6.5.1</w:t>
            </w:r>
          </w:p>
        </w:tc>
      </w:tr>
      <w:tr w:rsidR="00975C97" w:rsidRPr="0001701A" w14:paraId="220181F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ECF708" w14:textId="77777777" w:rsidR="00975C97" w:rsidRPr="0001701A" w:rsidRDefault="00975C97" w:rsidP="00C971DC">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7FCDD35B" w14:textId="77777777" w:rsidR="00975C97" w:rsidRPr="0001701A" w:rsidRDefault="00975C97" w:rsidP="00C971DC">
            <w:pPr>
              <w:pStyle w:val="TAL"/>
              <w:rPr>
                <w:rFonts w:cs="Arial"/>
                <w:bCs/>
                <w:szCs w:val="18"/>
              </w:rPr>
            </w:pPr>
            <w:r w:rsidRPr="0001701A">
              <w:rPr>
                <w:rFonts w:cs="Arial"/>
                <w:bCs/>
                <w:szCs w:val="18"/>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16324804" w14:textId="77777777" w:rsidR="00975C97" w:rsidRPr="0001701A" w:rsidRDefault="00975C97" w:rsidP="00C971DC">
            <w:pPr>
              <w:pStyle w:val="TAL"/>
              <w:rPr>
                <w:rFonts w:cs="Arial"/>
                <w:bCs/>
                <w:szCs w:val="18"/>
              </w:rPr>
            </w:pPr>
            <w:r w:rsidRPr="0001701A">
              <w:rPr>
                <w:rFonts w:cs="Arial"/>
                <w:bCs/>
                <w:szCs w:val="18"/>
              </w:rPr>
              <w:t>Same as 6.5.2.2</w:t>
            </w:r>
          </w:p>
        </w:tc>
      </w:tr>
      <w:tr w:rsidR="00975C97" w:rsidRPr="0001701A" w14:paraId="5FA2E95B"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EE3C9A2" w14:textId="77777777" w:rsidR="00975C97" w:rsidRPr="0001701A" w:rsidRDefault="00975C97" w:rsidP="00C971DC">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73BB0AB7" w14:textId="77777777" w:rsidR="00975C97" w:rsidRPr="0001701A" w:rsidRDefault="00975C97" w:rsidP="00C971DC">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996F787" w14:textId="77777777" w:rsidR="00975C97" w:rsidRPr="0001701A" w:rsidRDefault="00975C97" w:rsidP="00C971DC">
            <w:pPr>
              <w:pStyle w:val="TAL"/>
              <w:rPr>
                <w:rFonts w:cs="Arial"/>
                <w:bCs/>
                <w:szCs w:val="18"/>
              </w:rPr>
            </w:pPr>
            <w:r w:rsidRPr="0001701A">
              <w:rPr>
                <w:rFonts w:cs="Arial"/>
                <w:bCs/>
                <w:szCs w:val="18"/>
              </w:rPr>
              <w:t>Same as 6.5.2.3</w:t>
            </w:r>
          </w:p>
        </w:tc>
      </w:tr>
      <w:tr w:rsidR="00975C97" w:rsidRPr="0001701A" w14:paraId="20C1FDAB"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7DF36CE" w14:textId="77777777" w:rsidR="00975C97" w:rsidRPr="0001701A" w:rsidRDefault="00975C97" w:rsidP="00C971DC">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19464226" w14:textId="77777777" w:rsidR="00975C97" w:rsidRPr="0001701A" w:rsidRDefault="00975C97" w:rsidP="00C971DC">
            <w:pPr>
              <w:pStyle w:val="TAL"/>
              <w:rPr>
                <w:rFonts w:cs="Arial"/>
                <w:bCs/>
                <w:szCs w:val="18"/>
              </w:rPr>
            </w:pPr>
            <w:r w:rsidRPr="0001701A">
              <w:rPr>
                <w:rFonts w:cs="Arial"/>
                <w:bCs/>
                <w:szCs w:val="18"/>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7645FF5" w14:textId="77777777" w:rsidR="00975C97" w:rsidRPr="0001701A" w:rsidRDefault="00975C97" w:rsidP="00C971DC">
            <w:pPr>
              <w:pStyle w:val="TAL"/>
              <w:rPr>
                <w:rFonts w:cs="Arial"/>
                <w:bCs/>
                <w:szCs w:val="18"/>
              </w:rPr>
            </w:pPr>
            <w:r w:rsidRPr="0001701A">
              <w:rPr>
                <w:rFonts w:cs="Arial"/>
                <w:bCs/>
                <w:szCs w:val="18"/>
              </w:rPr>
              <w:t>Same as 6.5.2.4.1</w:t>
            </w:r>
          </w:p>
        </w:tc>
      </w:tr>
      <w:tr w:rsidR="00975C97" w:rsidRPr="0001701A" w14:paraId="71C964D1"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D2D3D6C" w14:textId="77777777" w:rsidR="00975C97" w:rsidRPr="0001701A" w:rsidRDefault="00975C97" w:rsidP="00C971DC">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5B9A29D4" w14:textId="77777777" w:rsidR="00975C97" w:rsidRPr="0001701A" w:rsidRDefault="00975C97" w:rsidP="00C971DC">
            <w:pPr>
              <w:pStyle w:val="TAL"/>
              <w:rPr>
                <w:rFonts w:cs="Arial"/>
                <w:bCs/>
                <w:szCs w:val="18"/>
              </w:rPr>
            </w:pPr>
            <w:r w:rsidRPr="0001701A">
              <w:rPr>
                <w:rFonts w:cs="Arial"/>
                <w:bCs/>
                <w:szCs w:val="18"/>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443A2CD" w14:textId="77777777" w:rsidR="00975C97" w:rsidRPr="0001701A" w:rsidRDefault="00975C97" w:rsidP="00C971DC">
            <w:pPr>
              <w:pStyle w:val="TAL"/>
              <w:rPr>
                <w:rFonts w:cs="Arial"/>
                <w:bCs/>
                <w:szCs w:val="18"/>
              </w:rPr>
            </w:pPr>
            <w:r w:rsidRPr="0001701A">
              <w:rPr>
                <w:rFonts w:cs="Arial"/>
                <w:bCs/>
                <w:szCs w:val="18"/>
              </w:rPr>
              <w:t>Same as 6.5.2.4.2</w:t>
            </w:r>
          </w:p>
        </w:tc>
      </w:tr>
      <w:tr w:rsidR="00975C97" w:rsidRPr="0001701A" w14:paraId="08129EE5"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62D97AA" w14:textId="77777777" w:rsidR="00975C97" w:rsidRPr="0001701A" w:rsidRDefault="00975C97" w:rsidP="00C971DC">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2E204AC5" w14:textId="77777777" w:rsidR="00975C97" w:rsidRPr="0001701A" w:rsidRDefault="00975C97" w:rsidP="00C971DC">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E144A1" w14:textId="77777777" w:rsidR="00975C97" w:rsidRPr="0001701A" w:rsidRDefault="00975C97" w:rsidP="00C971DC">
            <w:pPr>
              <w:pStyle w:val="TAL"/>
              <w:rPr>
                <w:rFonts w:cs="Arial"/>
                <w:bCs/>
                <w:szCs w:val="18"/>
              </w:rPr>
            </w:pPr>
            <w:r w:rsidRPr="0001701A">
              <w:rPr>
                <w:rFonts w:cs="Arial"/>
                <w:bCs/>
                <w:szCs w:val="18"/>
              </w:rPr>
              <w:t>Same as 6.5.3.1</w:t>
            </w:r>
          </w:p>
        </w:tc>
      </w:tr>
      <w:tr w:rsidR="00975C97" w:rsidRPr="0001701A" w14:paraId="3ACB1F6A"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D6678D4" w14:textId="77777777" w:rsidR="00975C97" w:rsidRPr="0001701A" w:rsidRDefault="00975C97" w:rsidP="00C971DC">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6F363B59" w14:textId="77777777" w:rsidR="00975C97" w:rsidRPr="0001701A" w:rsidRDefault="00975C97" w:rsidP="00C971DC">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E8FB979" w14:textId="77777777" w:rsidR="00975C97" w:rsidRPr="0001701A" w:rsidRDefault="00975C97" w:rsidP="00C971DC">
            <w:pPr>
              <w:pStyle w:val="TAL"/>
              <w:rPr>
                <w:rFonts w:cs="Arial"/>
                <w:bCs/>
                <w:szCs w:val="18"/>
              </w:rPr>
            </w:pPr>
            <w:r w:rsidRPr="0001701A">
              <w:rPr>
                <w:rFonts w:cs="Arial"/>
                <w:bCs/>
                <w:szCs w:val="18"/>
              </w:rPr>
              <w:t>Same as 6.5.3.2</w:t>
            </w:r>
          </w:p>
        </w:tc>
      </w:tr>
      <w:tr w:rsidR="00975C97" w:rsidRPr="0001701A" w14:paraId="7E960BA2"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D80F1CA" w14:textId="77777777" w:rsidR="00975C97" w:rsidRPr="0001701A" w:rsidRDefault="00975C97" w:rsidP="00C971DC">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76C88269" w14:textId="77777777" w:rsidR="00975C97" w:rsidRPr="0001701A" w:rsidRDefault="00975C97" w:rsidP="00C971DC">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53FE08C" w14:textId="77777777" w:rsidR="00975C97" w:rsidRPr="0001701A" w:rsidRDefault="00975C97" w:rsidP="00C971DC">
            <w:pPr>
              <w:pStyle w:val="TAL"/>
              <w:rPr>
                <w:rFonts w:cs="Arial"/>
                <w:bCs/>
                <w:szCs w:val="18"/>
              </w:rPr>
            </w:pPr>
            <w:r w:rsidRPr="0001701A">
              <w:rPr>
                <w:rFonts w:cs="Arial"/>
                <w:bCs/>
                <w:szCs w:val="18"/>
              </w:rPr>
              <w:t>Same as 6.5.3.3</w:t>
            </w:r>
          </w:p>
        </w:tc>
      </w:tr>
      <w:tr w:rsidR="00975C97" w:rsidRPr="0001701A" w14:paraId="4C49276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D494F91" w14:textId="77777777" w:rsidR="00975C97" w:rsidRPr="0001701A" w:rsidRDefault="00975C97" w:rsidP="00C971DC">
            <w:pPr>
              <w:pStyle w:val="TAL"/>
            </w:pPr>
            <w:r w:rsidRPr="0001701A">
              <w:lastRenderedPageBreak/>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07E687B" w14:textId="77777777" w:rsidR="00975C97" w:rsidRPr="0001701A" w:rsidRDefault="00975C97" w:rsidP="00C971DC">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C7B2BB8" w14:textId="77777777" w:rsidR="00975C97" w:rsidRPr="0001701A" w:rsidRDefault="00975C97" w:rsidP="00C971DC">
            <w:pPr>
              <w:pStyle w:val="TAL"/>
              <w:rPr>
                <w:rFonts w:cs="Arial"/>
                <w:bCs/>
                <w:szCs w:val="18"/>
              </w:rPr>
            </w:pPr>
            <w:r w:rsidRPr="0001701A">
              <w:rPr>
                <w:rFonts w:cs="Arial"/>
                <w:bCs/>
                <w:szCs w:val="18"/>
              </w:rPr>
              <w:t>Same as 6.5.4</w:t>
            </w:r>
          </w:p>
        </w:tc>
      </w:tr>
    </w:tbl>
    <w:p w14:paraId="2D799A79" w14:textId="77777777" w:rsidR="00975C97" w:rsidRPr="0001701A" w:rsidRDefault="00975C97" w:rsidP="00975C97"/>
    <w:p w14:paraId="2D27D7B2" w14:textId="77777777" w:rsidR="00975C97" w:rsidRPr="0001701A" w:rsidRDefault="00975C97" w:rsidP="00975C97">
      <w:pPr>
        <w:pStyle w:val="Heading2"/>
      </w:pPr>
      <w:r w:rsidRPr="0001701A">
        <w:lastRenderedPageBreak/>
        <w:t>F.3.3</w:t>
      </w:r>
      <w:r w:rsidRPr="0001701A">
        <w:tab/>
      </w:r>
      <w:r w:rsidRPr="0001701A">
        <w:rPr>
          <w:lang w:eastAsia="sv-SE"/>
        </w:rPr>
        <w:t>Measurement of receiver</w:t>
      </w:r>
      <w:bookmarkEnd w:id="251"/>
      <w:bookmarkEnd w:id="252"/>
    </w:p>
    <w:p w14:paraId="6C8A82EE" w14:textId="77777777" w:rsidR="00975C97" w:rsidRPr="0001701A" w:rsidRDefault="00975C97" w:rsidP="00975C97">
      <w:pPr>
        <w:pStyle w:val="TH"/>
      </w:pPr>
      <w:r w:rsidRPr="0001701A">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75C97" w:rsidRPr="0001701A" w14:paraId="5952A53E" w14:textId="77777777" w:rsidTr="00C971DC">
        <w:trPr>
          <w:jc w:val="center"/>
        </w:trPr>
        <w:tc>
          <w:tcPr>
            <w:tcW w:w="2437" w:type="dxa"/>
          </w:tcPr>
          <w:p w14:paraId="18CDD84E" w14:textId="77777777" w:rsidR="00975C97" w:rsidRPr="0001701A" w:rsidRDefault="00975C97" w:rsidP="00C971DC">
            <w:pPr>
              <w:pStyle w:val="TAH"/>
            </w:pPr>
            <w:r w:rsidRPr="0001701A">
              <w:lastRenderedPageBreak/>
              <w:t>Sub clause</w:t>
            </w:r>
          </w:p>
        </w:tc>
        <w:tc>
          <w:tcPr>
            <w:tcW w:w="4025" w:type="dxa"/>
          </w:tcPr>
          <w:p w14:paraId="2BEFD4EB" w14:textId="77777777" w:rsidR="00975C97" w:rsidRPr="0001701A" w:rsidRDefault="00975C97" w:rsidP="00C971DC">
            <w:pPr>
              <w:pStyle w:val="TAH"/>
            </w:pPr>
            <w:r w:rsidRPr="0001701A">
              <w:t>Test Tolerance (TT)</w:t>
            </w:r>
          </w:p>
        </w:tc>
        <w:tc>
          <w:tcPr>
            <w:tcW w:w="3247" w:type="dxa"/>
          </w:tcPr>
          <w:p w14:paraId="2AC81822" w14:textId="77777777" w:rsidR="00975C97" w:rsidRPr="0001701A" w:rsidRDefault="00975C97" w:rsidP="00C971DC">
            <w:pPr>
              <w:pStyle w:val="TAH"/>
            </w:pPr>
            <w:r w:rsidRPr="0001701A">
              <w:t>Formula for test requirement</w:t>
            </w:r>
          </w:p>
        </w:tc>
      </w:tr>
      <w:tr w:rsidR="00975C97" w:rsidRPr="0001701A" w14:paraId="2FC7F6C6" w14:textId="77777777" w:rsidTr="00C971DC">
        <w:trPr>
          <w:jc w:val="center"/>
        </w:trPr>
        <w:tc>
          <w:tcPr>
            <w:tcW w:w="2437" w:type="dxa"/>
          </w:tcPr>
          <w:p w14:paraId="529A3402" w14:textId="77777777" w:rsidR="00975C97" w:rsidRPr="0001701A" w:rsidRDefault="00975C97" w:rsidP="00C971DC">
            <w:pPr>
              <w:pStyle w:val="TAL"/>
            </w:pPr>
            <w:r w:rsidRPr="0001701A">
              <w:t>7.3.2 Reference sensitivity power level</w:t>
            </w:r>
          </w:p>
        </w:tc>
        <w:tc>
          <w:tcPr>
            <w:tcW w:w="4025" w:type="dxa"/>
          </w:tcPr>
          <w:p w14:paraId="00CA0D91" w14:textId="77777777" w:rsidR="00975C97" w:rsidRPr="0001701A" w:rsidRDefault="00975C97" w:rsidP="00C971DC">
            <w:pPr>
              <w:pStyle w:val="TAL"/>
              <w:rPr>
                <w:rFonts w:cs="Arial"/>
                <w:bCs/>
                <w:szCs w:val="18"/>
              </w:rPr>
            </w:pPr>
            <w:r w:rsidRPr="0001701A">
              <w:rPr>
                <w:rFonts w:cs="Arial"/>
                <w:bCs/>
                <w:szCs w:val="18"/>
              </w:rPr>
              <w:t>0.7 dB, f ≤ 3.0GHz</w:t>
            </w:r>
          </w:p>
          <w:p w14:paraId="6277292C" w14:textId="77777777" w:rsidR="00975C97" w:rsidRPr="0001701A" w:rsidRDefault="00975C97" w:rsidP="00C971DC">
            <w:pPr>
              <w:pStyle w:val="TAL"/>
              <w:rPr>
                <w:rFonts w:cs="Arial"/>
                <w:bCs/>
                <w:szCs w:val="18"/>
              </w:rPr>
            </w:pPr>
            <w:r w:rsidRPr="0001701A">
              <w:rPr>
                <w:rFonts w:cs="Arial"/>
                <w:bCs/>
                <w:szCs w:val="18"/>
              </w:rPr>
              <w:t>1.0 dB, 3.0GHz &lt; f ≤ 6.0GHz</w:t>
            </w:r>
          </w:p>
        </w:tc>
        <w:tc>
          <w:tcPr>
            <w:tcW w:w="3247" w:type="dxa"/>
          </w:tcPr>
          <w:p w14:paraId="1073715A" w14:textId="77777777" w:rsidR="00975C97" w:rsidRPr="0001701A" w:rsidRDefault="00975C97" w:rsidP="00C971DC">
            <w:pPr>
              <w:pStyle w:val="TAL"/>
            </w:pPr>
            <w:r w:rsidRPr="0001701A">
              <w:t>Reference sensitivity power level + TT</w:t>
            </w:r>
          </w:p>
          <w:p w14:paraId="37D04C02" w14:textId="77777777" w:rsidR="00975C97" w:rsidRPr="0001701A" w:rsidRDefault="00975C97" w:rsidP="00C971DC">
            <w:pPr>
              <w:pStyle w:val="TAL"/>
            </w:pPr>
          </w:p>
          <w:p w14:paraId="4D00B90D" w14:textId="77777777" w:rsidR="00975C97" w:rsidRPr="0001701A" w:rsidRDefault="00975C97" w:rsidP="00C971DC">
            <w:pPr>
              <w:pStyle w:val="TAL"/>
            </w:pPr>
            <w:r w:rsidRPr="0001701A">
              <w:t>T-put limit unchanged</w:t>
            </w:r>
          </w:p>
        </w:tc>
      </w:tr>
      <w:tr w:rsidR="00975C97" w:rsidRPr="0001701A" w14:paraId="610584CA" w14:textId="77777777" w:rsidTr="00C971DC">
        <w:trPr>
          <w:jc w:val="center"/>
        </w:trPr>
        <w:tc>
          <w:tcPr>
            <w:tcW w:w="2437" w:type="dxa"/>
          </w:tcPr>
          <w:p w14:paraId="2552D59C" w14:textId="77777777" w:rsidR="00975C97" w:rsidRPr="0001701A" w:rsidRDefault="00975C97" w:rsidP="00C971DC">
            <w:pPr>
              <w:pStyle w:val="TAL"/>
              <w:rPr>
                <w:rFonts w:cs="v4.2.0"/>
              </w:rPr>
            </w:pPr>
            <w:r w:rsidRPr="0001701A">
              <w:rPr>
                <w:rFonts w:cs="v4.2.0"/>
              </w:rPr>
              <w:t>7.3A Reference sensitivity for CA</w:t>
            </w:r>
          </w:p>
          <w:p w14:paraId="75D986AE" w14:textId="77777777" w:rsidR="00975C97" w:rsidRPr="0001701A" w:rsidRDefault="00975C97" w:rsidP="00C971DC">
            <w:pPr>
              <w:pStyle w:val="TAL"/>
            </w:pPr>
            <w:r w:rsidRPr="0001701A">
              <w:rPr>
                <w:rFonts w:cs="v4.2.0"/>
              </w:rPr>
              <w:t>(Same TT apply to all subsections including 7.3A.1, 7.3A.2, 7.3A.3, 7.3A.4, etc.)</w:t>
            </w:r>
          </w:p>
        </w:tc>
        <w:tc>
          <w:tcPr>
            <w:tcW w:w="4025" w:type="dxa"/>
          </w:tcPr>
          <w:p w14:paraId="3510A637" w14:textId="77777777" w:rsidR="00975C97" w:rsidRPr="0001701A" w:rsidRDefault="00975C97" w:rsidP="00C971DC">
            <w:pPr>
              <w:pStyle w:val="TAL"/>
              <w:rPr>
                <w:rFonts w:cs="Arial"/>
                <w:bCs/>
                <w:szCs w:val="18"/>
              </w:rPr>
            </w:pPr>
            <w:r w:rsidRPr="0001701A">
              <w:rPr>
                <w:rFonts w:cs="Arial"/>
                <w:bCs/>
                <w:szCs w:val="18"/>
              </w:rPr>
              <w:t>Same as 7.3.2 for each component carrier</w:t>
            </w:r>
          </w:p>
        </w:tc>
        <w:tc>
          <w:tcPr>
            <w:tcW w:w="3247" w:type="dxa"/>
          </w:tcPr>
          <w:p w14:paraId="5AC56020" w14:textId="77777777" w:rsidR="00975C97" w:rsidRPr="0001701A" w:rsidRDefault="00975C97" w:rsidP="00C971DC">
            <w:pPr>
              <w:pStyle w:val="TAL"/>
            </w:pPr>
            <w:r w:rsidRPr="0001701A">
              <w:rPr>
                <w:rFonts w:cs="Arial"/>
                <w:bCs/>
                <w:szCs w:val="18"/>
              </w:rPr>
              <w:t>Same as 7.3.2 for each component carrier</w:t>
            </w:r>
          </w:p>
        </w:tc>
      </w:tr>
      <w:tr w:rsidR="00975C97" w:rsidRPr="0001701A" w14:paraId="65419387" w14:textId="77777777" w:rsidTr="00C971DC">
        <w:trPr>
          <w:jc w:val="center"/>
        </w:trPr>
        <w:tc>
          <w:tcPr>
            <w:tcW w:w="2437" w:type="dxa"/>
          </w:tcPr>
          <w:p w14:paraId="2BC41911" w14:textId="77777777" w:rsidR="00975C97" w:rsidRPr="0001701A" w:rsidRDefault="00975C97" w:rsidP="00C971DC">
            <w:pPr>
              <w:pStyle w:val="TAL"/>
            </w:pPr>
            <w:r w:rsidRPr="0001701A">
              <w:t>7.3C.2 Reference sensitivity power level</w:t>
            </w:r>
          </w:p>
        </w:tc>
        <w:tc>
          <w:tcPr>
            <w:tcW w:w="4025" w:type="dxa"/>
          </w:tcPr>
          <w:p w14:paraId="1D02794B" w14:textId="77777777" w:rsidR="00975C97" w:rsidRPr="0001701A" w:rsidRDefault="00975C97" w:rsidP="00C971DC">
            <w:pPr>
              <w:pStyle w:val="TAL"/>
              <w:rPr>
                <w:rFonts w:cs="Arial"/>
                <w:bCs/>
                <w:szCs w:val="18"/>
              </w:rPr>
            </w:pPr>
            <w:r w:rsidRPr="0001701A">
              <w:rPr>
                <w:rFonts w:cs="Arial"/>
                <w:bCs/>
                <w:szCs w:val="18"/>
              </w:rPr>
              <w:t>Same as 7.3.2</w:t>
            </w:r>
          </w:p>
        </w:tc>
        <w:tc>
          <w:tcPr>
            <w:tcW w:w="3247" w:type="dxa"/>
          </w:tcPr>
          <w:p w14:paraId="02F3FD1A" w14:textId="77777777" w:rsidR="00975C97" w:rsidRPr="0001701A" w:rsidRDefault="00975C97" w:rsidP="00C971DC">
            <w:pPr>
              <w:pStyle w:val="TAL"/>
            </w:pPr>
            <w:r w:rsidRPr="0001701A">
              <w:t>Same as 7.3.2</w:t>
            </w:r>
          </w:p>
        </w:tc>
      </w:tr>
      <w:tr w:rsidR="00975C97" w:rsidRPr="0001701A" w14:paraId="4DAC04AB" w14:textId="77777777" w:rsidTr="00C971DC">
        <w:trPr>
          <w:jc w:val="center"/>
        </w:trPr>
        <w:tc>
          <w:tcPr>
            <w:tcW w:w="2437" w:type="dxa"/>
          </w:tcPr>
          <w:p w14:paraId="1FC58E05" w14:textId="77777777" w:rsidR="00975C97" w:rsidRPr="0001701A" w:rsidRDefault="00975C97" w:rsidP="00C971DC">
            <w:pPr>
              <w:pStyle w:val="TAL"/>
            </w:pPr>
            <w:r w:rsidRPr="0001701A">
              <w:rPr>
                <w:rFonts w:cs="v4.2.0"/>
              </w:rPr>
              <w:t>7.3D Reference sensitivity for MIMO</w:t>
            </w:r>
          </w:p>
        </w:tc>
        <w:tc>
          <w:tcPr>
            <w:tcW w:w="4025" w:type="dxa"/>
          </w:tcPr>
          <w:p w14:paraId="78E6167A" w14:textId="77777777" w:rsidR="00975C97" w:rsidRPr="0001701A" w:rsidRDefault="00975C97" w:rsidP="00C971DC">
            <w:pPr>
              <w:pStyle w:val="TAL"/>
              <w:rPr>
                <w:rFonts w:cs="Arial"/>
                <w:bCs/>
                <w:szCs w:val="18"/>
              </w:rPr>
            </w:pPr>
            <w:r w:rsidRPr="0001701A">
              <w:rPr>
                <w:rFonts w:cs="Arial"/>
              </w:rPr>
              <w:t>Same as 7.3.2</w:t>
            </w:r>
          </w:p>
        </w:tc>
        <w:tc>
          <w:tcPr>
            <w:tcW w:w="3247" w:type="dxa"/>
          </w:tcPr>
          <w:p w14:paraId="2DF93D28" w14:textId="77777777" w:rsidR="00975C97" w:rsidRPr="0001701A" w:rsidRDefault="00975C97" w:rsidP="00C971DC">
            <w:pPr>
              <w:pStyle w:val="TAL"/>
            </w:pPr>
            <w:r w:rsidRPr="0001701A">
              <w:rPr>
                <w:rFonts w:cs="Arial"/>
              </w:rPr>
              <w:t>Same as 7.3.2</w:t>
            </w:r>
          </w:p>
        </w:tc>
      </w:tr>
      <w:tr w:rsidR="00975C97" w:rsidRPr="0001701A" w14:paraId="15C07DD7" w14:textId="77777777" w:rsidTr="00C971DC">
        <w:trPr>
          <w:jc w:val="center"/>
        </w:trPr>
        <w:tc>
          <w:tcPr>
            <w:tcW w:w="2437" w:type="dxa"/>
          </w:tcPr>
          <w:p w14:paraId="5B3BE57E" w14:textId="77777777" w:rsidR="00975C97" w:rsidRPr="0001701A" w:rsidRDefault="00975C97" w:rsidP="00C971DC">
            <w:pPr>
              <w:pStyle w:val="TAL"/>
              <w:rPr>
                <w:rFonts w:cs="v4.2.0"/>
              </w:rPr>
            </w:pPr>
            <w:r w:rsidRPr="0001701A">
              <w:rPr>
                <w:rFonts w:cs="v4.2.0"/>
              </w:rPr>
              <w:t>7.4 Maximum input level</w:t>
            </w:r>
          </w:p>
        </w:tc>
        <w:tc>
          <w:tcPr>
            <w:tcW w:w="4025" w:type="dxa"/>
          </w:tcPr>
          <w:p w14:paraId="23DFF6A8" w14:textId="77777777" w:rsidR="00975C97" w:rsidRPr="0001701A" w:rsidRDefault="00975C97" w:rsidP="00C971DC">
            <w:pPr>
              <w:pStyle w:val="TAL"/>
              <w:rPr>
                <w:rFonts w:cs="Arial"/>
                <w:bCs/>
                <w:szCs w:val="18"/>
              </w:rPr>
            </w:pPr>
            <w:r w:rsidRPr="0001701A">
              <w:rPr>
                <w:rFonts w:cs="Arial"/>
                <w:bCs/>
                <w:szCs w:val="18"/>
              </w:rPr>
              <w:t>0.7 dB, f ≤ 3.0GHz</w:t>
            </w:r>
          </w:p>
          <w:p w14:paraId="62064360" w14:textId="77777777" w:rsidR="00975C97" w:rsidRPr="0001701A" w:rsidRDefault="00975C97" w:rsidP="00C971DC">
            <w:pPr>
              <w:pStyle w:val="TAL"/>
              <w:rPr>
                <w:rFonts w:cs="Arial"/>
                <w:bCs/>
                <w:szCs w:val="18"/>
              </w:rPr>
            </w:pPr>
            <w:r w:rsidRPr="0001701A">
              <w:rPr>
                <w:rFonts w:cs="Arial"/>
                <w:bCs/>
                <w:szCs w:val="18"/>
              </w:rPr>
              <w:t>1.0 dB, 3.0GHz &lt; f ≤ 6.0GHz</w:t>
            </w:r>
          </w:p>
        </w:tc>
        <w:tc>
          <w:tcPr>
            <w:tcW w:w="3247" w:type="dxa"/>
          </w:tcPr>
          <w:p w14:paraId="2553AA7F" w14:textId="77777777" w:rsidR="00975C97" w:rsidRPr="0001701A" w:rsidRDefault="00975C97" w:rsidP="00C971DC">
            <w:pPr>
              <w:pStyle w:val="TAL"/>
            </w:pPr>
            <w:r w:rsidRPr="0001701A">
              <w:t>Maximum input level - TT</w:t>
            </w:r>
          </w:p>
        </w:tc>
      </w:tr>
      <w:tr w:rsidR="00975C97" w:rsidRPr="0001701A" w14:paraId="73B85412" w14:textId="77777777" w:rsidTr="00C971DC">
        <w:trPr>
          <w:jc w:val="center"/>
        </w:trPr>
        <w:tc>
          <w:tcPr>
            <w:tcW w:w="2437" w:type="dxa"/>
          </w:tcPr>
          <w:p w14:paraId="14A86152" w14:textId="77777777" w:rsidR="00975C97" w:rsidRPr="0001701A" w:rsidRDefault="00975C97" w:rsidP="00C971DC">
            <w:pPr>
              <w:pStyle w:val="TAL"/>
              <w:rPr>
                <w:rFonts w:cs="v4.2.0"/>
              </w:rPr>
            </w:pPr>
            <w:r w:rsidRPr="0001701A">
              <w:rPr>
                <w:rFonts w:cs="v4.2.0"/>
              </w:rPr>
              <w:t>7.4A Maximum input level for CA</w:t>
            </w:r>
          </w:p>
          <w:p w14:paraId="1AAA53D1" w14:textId="77777777" w:rsidR="00975C97" w:rsidRPr="0001701A" w:rsidRDefault="00975C97" w:rsidP="00C971DC">
            <w:pPr>
              <w:pStyle w:val="TAL"/>
              <w:rPr>
                <w:rFonts w:cs="v4.2.0"/>
              </w:rPr>
            </w:pPr>
            <w:r w:rsidRPr="0001701A">
              <w:rPr>
                <w:rFonts w:cs="v4.2.0"/>
              </w:rPr>
              <w:t>(Same TT apply to all subsections including 7.4A.1, 7.4A.2, 7.4A.3, 7.4A.4, etc.)</w:t>
            </w:r>
          </w:p>
        </w:tc>
        <w:tc>
          <w:tcPr>
            <w:tcW w:w="4025" w:type="dxa"/>
          </w:tcPr>
          <w:p w14:paraId="135E4847" w14:textId="77777777" w:rsidR="00975C97" w:rsidRPr="0001701A" w:rsidRDefault="00975C97" w:rsidP="00C971DC">
            <w:pPr>
              <w:pStyle w:val="TAL"/>
              <w:rPr>
                <w:rFonts w:cs="Arial"/>
                <w:bCs/>
                <w:szCs w:val="18"/>
              </w:rPr>
            </w:pPr>
            <w:r w:rsidRPr="0001701A">
              <w:rPr>
                <w:rFonts w:cs="Arial"/>
                <w:bCs/>
                <w:szCs w:val="18"/>
              </w:rPr>
              <w:t>Same as 7.4 for each component carrier</w:t>
            </w:r>
          </w:p>
        </w:tc>
        <w:tc>
          <w:tcPr>
            <w:tcW w:w="3247" w:type="dxa"/>
          </w:tcPr>
          <w:p w14:paraId="23078CFC" w14:textId="77777777" w:rsidR="00975C97" w:rsidRPr="0001701A" w:rsidRDefault="00975C97" w:rsidP="00C971DC">
            <w:pPr>
              <w:pStyle w:val="TAL"/>
            </w:pPr>
            <w:r w:rsidRPr="0001701A">
              <w:rPr>
                <w:rFonts w:cs="Arial"/>
                <w:bCs/>
                <w:szCs w:val="18"/>
              </w:rPr>
              <w:t>Same as 7.4 for each component carrier</w:t>
            </w:r>
          </w:p>
        </w:tc>
      </w:tr>
      <w:tr w:rsidR="00975C97" w:rsidRPr="0001701A" w14:paraId="49A38F02" w14:textId="77777777" w:rsidTr="00C971DC">
        <w:trPr>
          <w:jc w:val="center"/>
        </w:trPr>
        <w:tc>
          <w:tcPr>
            <w:tcW w:w="2437" w:type="dxa"/>
          </w:tcPr>
          <w:p w14:paraId="017E1D0C" w14:textId="77777777" w:rsidR="00975C97" w:rsidRPr="0001701A" w:rsidRDefault="00975C97" w:rsidP="00C971DC">
            <w:pPr>
              <w:pStyle w:val="TAL"/>
              <w:rPr>
                <w:rFonts w:cs="v4.2.0"/>
              </w:rPr>
            </w:pPr>
            <w:r w:rsidRPr="0001701A">
              <w:rPr>
                <w:rFonts w:cs="v4.2.0"/>
              </w:rPr>
              <w:t>7.4D Maximum input level for UL MIMO</w:t>
            </w:r>
          </w:p>
        </w:tc>
        <w:tc>
          <w:tcPr>
            <w:tcW w:w="4025" w:type="dxa"/>
          </w:tcPr>
          <w:p w14:paraId="5E2CF50D" w14:textId="77777777" w:rsidR="00975C97" w:rsidRPr="0001701A" w:rsidRDefault="00975C97" w:rsidP="00C971DC">
            <w:pPr>
              <w:pStyle w:val="TAL"/>
              <w:rPr>
                <w:rFonts w:cs="Arial"/>
                <w:bCs/>
                <w:szCs w:val="18"/>
              </w:rPr>
            </w:pPr>
            <w:r w:rsidRPr="0001701A">
              <w:rPr>
                <w:rFonts w:cs="Arial"/>
              </w:rPr>
              <w:t>Same as 7.4</w:t>
            </w:r>
          </w:p>
        </w:tc>
        <w:tc>
          <w:tcPr>
            <w:tcW w:w="3247" w:type="dxa"/>
          </w:tcPr>
          <w:p w14:paraId="7DC1ED8E" w14:textId="77777777" w:rsidR="00975C97" w:rsidRPr="0001701A" w:rsidRDefault="00975C97" w:rsidP="00C971DC">
            <w:pPr>
              <w:pStyle w:val="TAL"/>
              <w:rPr>
                <w:rFonts w:cs="Arial"/>
              </w:rPr>
            </w:pPr>
            <w:r w:rsidRPr="0001701A">
              <w:rPr>
                <w:rFonts w:cs="Arial"/>
              </w:rPr>
              <w:t>Same as 7.4</w:t>
            </w:r>
          </w:p>
          <w:p w14:paraId="13C3533B" w14:textId="77777777" w:rsidR="00975C97" w:rsidRPr="0001701A" w:rsidRDefault="00975C97" w:rsidP="00C971DC">
            <w:pPr>
              <w:pStyle w:val="TAL"/>
              <w:rPr>
                <w:rFonts w:cs="Arial"/>
              </w:rPr>
            </w:pPr>
          </w:p>
          <w:p w14:paraId="475CAE9D"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5AFF6687" w14:textId="77777777" w:rsidTr="00C971DC">
        <w:trPr>
          <w:jc w:val="center"/>
        </w:trPr>
        <w:tc>
          <w:tcPr>
            <w:tcW w:w="2437" w:type="dxa"/>
          </w:tcPr>
          <w:p w14:paraId="22B20EA1" w14:textId="77777777" w:rsidR="00975C97" w:rsidRPr="0001701A" w:rsidRDefault="00975C97" w:rsidP="00C971DC">
            <w:pPr>
              <w:pStyle w:val="TAL"/>
              <w:rPr>
                <w:rFonts w:cs="v4.2.0"/>
              </w:rPr>
            </w:pPr>
            <w:r w:rsidRPr="0001701A">
              <w:rPr>
                <w:rFonts w:cs="v4.2.0"/>
              </w:rPr>
              <w:t>7.5 Adjacent channel selectivity</w:t>
            </w:r>
          </w:p>
        </w:tc>
        <w:tc>
          <w:tcPr>
            <w:tcW w:w="4025" w:type="dxa"/>
          </w:tcPr>
          <w:p w14:paraId="23E7F43B" w14:textId="77777777" w:rsidR="00975C97" w:rsidRPr="0001701A" w:rsidRDefault="00975C97" w:rsidP="00C971DC">
            <w:pPr>
              <w:pStyle w:val="TAL"/>
              <w:rPr>
                <w:rFonts w:cs="Arial"/>
                <w:bCs/>
                <w:szCs w:val="18"/>
              </w:rPr>
            </w:pPr>
            <w:r w:rsidRPr="0001701A">
              <w:rPr>
                <w:rFonts w:cs="Arial"/>
                <w:bCs/>
                <w:szCs w:val="18"/>
              </w:rPr>
              <w:t>0 dB</w:t>
            </w:r>
          </w:p>
          <w:p w14:paraId="149148B0" w14:textId="77777777" w:rsidR="00975C97" w:rsidRPr="0001701A" w:rsidRDefault="00975C97" w:rsidP="00C971DC">
            <w:pPr>
              <w:pStyle w:val="TAL"/>
              <w:rPr>
                <w:rFonts w:cs="Arial"/>
                <w:bCs/>
                <w:szCs w:val="18"/>
              </w:rPr>
            </w:pPr>
          </w:p>
        </w:tc>
        <w:tc>
          <w:tcPr>
            <w:tcW w:w="3247" w:type="dxa"/>
          </w:tcPr>
          <w:p w14:paraId="249E45D5" w14:textId="77777777" w:rsidR="00975C97" w:rsidRPr="0001701A" w:rsidRDefault="00975C97" w:rsidP="00C971DC">
            <w:pPr>
              <w:pStyle w:val="TAL"/>
            </w:pPr>
            <w:r w:rsidRPr="0001701A">
              <w:t>Wanted signal power + TT</w:t>
            </w:r>
          </w:p>
          <w:p w14:paraId="66E9B134" w14:textId="77777777" w:rsidR="00975C97" w:rsidRPr="0001701A" w:rsidRDefault="00975C97" w:rsidP="00C971DC">
            <w:pPr>
              <w:pStyle w:val="TAL"/>
            </w:pPr>
          </w:p>
          <w:p w14:paraId="2E3FF3E7" w14:textId="77777777" w:rsidR="00975C97" w:rsidRPr="0001701A" w:rsidRDefault="00975C97" w:rsidP="00C971DC">
            <w:pPr>
              <w:pStyle w:val="TAL"/>
            </w:pPr>
            <w:r w:rsidRPr="0001701A">
              <w:t>Interferer signal power unchanged</w:t>
            </w:r>
          </w:p>
          <w:p w14:paraId="667CC0DA" w14:textId="77777777" w:rsidR="00975C97" w:rsidRPr="0001701A" w:rsidRDefault="00975C97" w:rsidP="00C971DC">
            <w:pPr>
              <w:pStyle w:val="TAL"/>
            </w:pPr>
            <w:r w:rsidRPr="0001701A">
              <w:t>T-put limit unchanged</w:t>
            </w:r>
          </w:p>
        </w:tc>
      </w:tr>
      <w:tr w:rsidR="00975C97" w:rsidRPr="0001701A" w14:paraId="32112D63" w14:textId="77777777" w:rsidTr="00C971DC">
        <w:trPr>
          <w:jc w:val="center"/>
        </w:trPr>
        <w:tc>
          <w:tcPr>
            <w:tcW w:w="2437" w:type="dxa"/>
          </w:tcPr>
          <w:p w14:paraId="130D2223" w14:textId="77777777" w:rsidR="00975C97" w:rsidRPr="0001701A" w:rsidRDefault="00975C97" w:rsidP="00C971DC">
            <w:pPr>
              <w:pStyle w:val="TAL"/>
              <w:rPr>
                <w:rFonts w:cs="v4.2.0"/>
              </w:rPr>
            </w:pPr>
            <w:r w:rsidRPr="0001701A">
              <w:rPr>
                <w:rFonts w:cs="v4.2.0"/>
              </w:rPr>
              <w:t>7.5A Adjacent channel selectivity for CA</w:t>
            </w:r>
          </w:p>
          <w:p w14:paraId="79E34B10" w14:textId="77777777" w:rsidR="00975C97" w:rsidRPr="0001701A" w:rsidRDefault="00975C97" w:rsidP="00C971DC">
            <w:pPr>
              <w:pStyle w:val="TAL"/>
              <w:rPr>
                <w:rFonts w:cs="v4.2.0"/>
              </w:rPr>
            </w:pPr>
            <w:r w:rsidRPr="0001701A">
              <w:rPr>
                <w:rFonts w:cs="v4.2.0"/>
              </w:rPr>
              <w:t>(Same TT apply to all subsections including 7.4A.1, 7.4A.2, 7.4A.3, 7.4A.4, etc.)</w:t>
            </w:r>
          </w:p>
        </w:tc>
        <w:tc>
          <w:tcPr>
            <w:tcW w:w="4025" w:type="dxa"/>
          </w:tcPr>
          <w:p w14:paraId="1FC3A76A" w14:textId="77777777" w:rsidR="00975C97" w:rsidRPr="0001701A" w:rsidRDefault="00975C97" w:rsidP="00C971DC">
            <w:pPr>
              <w:pStyle w:val="TAL"/>
              <w:rPr>
                <w:rFonts w:cs="Arial"/>
                <w:bCs/>
                <w:szCs w:val="18"/>
              </w:rPr>
            </w:pPr>
            <w:r w:rsidRPr="0001701A">
              <w:rPr>
                <w:rFonts w:cs="Arial"/>
                <w:bCs/>
                <w:szCs w:val="18"/>
              </w:rPr>
              <w:t>Same as 7.5 for each component carrier</w:t>
            </w:r>
          </w:p>
        </w:tc>
        <w:tc>
          <w:tcPr>
            <w:tcW w:w="3247" w:type="dxa"/>
          </w:tcPr>
          <w:p w14:paraId="2FFA5810" w14:textId="77777777" w:rsidR="00975C97" w:rsidRPr="0001701A" w:rsidRDefault="00975C97" w:rsidP="00C971DC">
            <w:pPr>
              <w:pStyle w:val="TAL"/>
            </w:pPr>
            <w:r w:rsidRPr="0001701A">
              <w:rPr>
                <w:rFonts w:cs="Arial"/>
                <w:bCs/>
                <w:szCs w:val="18"/>
              </w:rPr>
              <w:t>Same as 7.5 for each component carrier</w:t>
            </w:r>
          </w:p>
        </w:tc>
      </w:tr>
      <w:tr w:rsidR="00975C97" w:rsidRPr="0001701A" w14:paraId="2C615265" w14:textId="77777777" w:rsidTr="00C971DC">
        <w:trPr>
          <w:jc w:val="center"/>
        </w:trPr>
        <w:tc>
          <w:tcPr>
            <w:tcW w:w="2437" w:type="dxa"/>
          </w:tcPr>
          <w:p w14:paraId="5807050E" w14:textId="77777777" w:rsidR="00975C97" w:rsidRPr="0001701A" w:rsidRDefault="00975C97" w:rsidP="00C971DC">
            <w:pPr>
              <w:pStyle w:val="TAL"/>
              <w:rPr>
                <w:rFonts w:cs="v4.2.0"/>
              </w:rPr>
            </w:pPr>
            <w:r w:rsidRPr="0001701A">
              <w:rPr>
                <w:rFonts w:cs="v4.2.0"/>
              </w:rPr>
              <w:t>7.5D Adjacent channel selectivity for UL MIMO</w:t>
            </w:r>
          </w:p>
        </w:tc>
        <w:tc>
          <w:tcPr>
            <w:tcW w:w="4025" w:type="dxa"/>
          </w:tcPr>
          <w:p w14:paraId="2059DEFA" w14:textId="77777777" w:rsidR="00975C97" w:rsidRPr="0001701A" w:rsidRDefault="00975C97" w:rsidP="00C971DC">
            <w:pPr>
              <w:pStyle w:val="TAL"/>
              <w:rPr>
                <w:rFonts w:cs="Arial"/>
                <w:bCs/>
                <w:szCs w:val="18"/>
              </w:rPr>
            </w:pPr>
            <w:r w:rsidRPr="0001701A">
              <w:rPr>
                <w:rFonts w:cs="Arial"/>
              </w:rPr>
              <w:t>Same as 7.5</w:t>
            </w:r>
          </w:p>
        </w:tc>
        <w:tc>
          <w:tcPr>
            <w:tcW w:w="3247" w:type="dxa"/>
          </w:tcPr>
          <w:p w14:paraId="32CBDE16" w14:textId="77777777" w:rsidR="00975C97" w:rsidRPr="0001701A" w:rsidRDefault="00975C97" w:rsidP="00C971DC">
            <w:pPr>
              <w:pStyle w:val="TAL"/>
              <w:rPr>
                <w:rFonts w:cs="Arial"/>
              </w:rPr>
            </w:pPr>
            <w:r w:rsidRPr="0001701A">
              <w:rPr>
                <w:rFonts w:cs="Arial"/>
              </w:rPr>
              <w:t>Same as 7.5</w:t>
            </w:r>
          </w:p>
          <w:p w14:paraId="5213AD7C" w14:textId="77777777" w:rsidR="00975C97" w:rsidRPr="0001701A" w:rsidRDefault="00975C97" w:rsidP="00C971DC">
            <w:pPr>
              <w:pStyle w:val="TAL"/>
              <w:rPr>
                <w:rFonts w:cs="Arial"/>
              </w:rPr>
            </w:pPr>
          </w:p>
          <w:p w14:paraId="57F3506D"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20666C49" w14:textId="77777777" w:rsidTr="00C971DC">
        <w:trPr>
          <w:jc w:val="center"/>
        </w:trPr>
        <w:tc>
          <w:tcPr>
            <w:tcW w:w="2437" w:type="dxa"/>
          </w:tcPr>
          <w:p w14:paraId="2CA2BCA4" w14:textId="77777777" w:rsidR="00975C97" w:rsidRPr="0001701A" w:rsidRDefault="00975C97" w:rsidP="00C971DC">
            <w:pPr>
              <w:pStyle w:val="TAL"/>
              <w:rPr>
                <w:rFonts w:cs="v4.2.0"/>
              </w:rPr>
            </w:pPr>
            <w:r w:rsidRPr="0001701A">
              <w:rPr>
                <w:rFonts w:cs="v4.2.0"/>
              </w:rPr>
              <w:t xml:space="preserve">7.6.2 </w:t>
            </w:r>
            <w:proofErr w:type="spellStart"/>
            <w:r w:rsidRPr="0001701A">
              <w:rPr>
                <w:rFonts w:cs="v4.2.0"/>
              </w:rPr>
              <w:t>Inband</w:t>
            </w:r>
            <w:proofErr w:type="spellEnd"/>
            <w:r w:rsidRPr="0001701A">
              <w:rPr>
                <w:rFonts w:cs="v4.2.0"/>
              </w:rPr>
              <w:t xml:space="preserve"> Blocking</w:t>
            </w:r>
          </w:p>
        </w:tc>
        <w:tc>
          <w:tcPr>
            <w:tcW w:w="4025" w:type="dxa"/>
          </w:tcPr>
          <w:p w14:paraId="7A2BB225" w14:textId="77777777" w:rsidR="00975C97" w:rsidRPr="0001701A" w:rsidRDefault="00975C97" w:rsidP="00C971DC">
            <w:pPr>
              <w:pStyle w:val="TAL"/>
              <w:rPr>
                <w:rFonts w:cs="Arial"/>
                <w:bCs/>
                <w:szCs w:val="18"/>
              </w:rPr>
            </w:pPr>
            <w:r w:rsidRPr="0001701A">
              <w:rPr>
                <w:rFonts w:cs="Arial"/>
                <w:bCs/>
                <w:szCs w:val="18"/>
              </w:rPr>
              <w:t>0 dB</w:t>
            </w:r>
          </w:p>
          <w:p w14:paraId="795E3C16" w14:textId="77777777" w:rsidR="00975C97" w:rsidRPr="0001701A" w:rsidRDefault="00975C97" w:rsidP="00C971DC">
            <w:pPr>
              <w:pStyle w:val="TAL"/>
              <w:rPr>
                <w:rFonts w:cs="Arial"/>
                <w:bCs/>
                <w:szCs w:val="18"/>
              </w:rPr>
            </w:pPr>
          </w:p>
        </w:tc>
        <w:tc>
          <w:tcPr>
            <w:tcW w:w="3247" w:type="dxa"/>
          </w:tcPr>
          <w:p w14:paraId="2F340191" w14:textId="77777777" w:rsidR="00975C97" w:rsidRPr="0001701A" w:rsidRDefault="00975C97" w:rsidP="00C971DC">
            <w:pPr>
              <w:pStyle w:val="TAL"/>
            </w:pPr>
            <w:r w:rsidRPr="0001701A">
              <w:t>Wanted signal power + TT</w:t>
            </w:r>
          </w:p>
          <w:p w14:paraId="792CEEF7" w14:textId="77777777" w:rsidR="00975C97" w:rsidRPr="0001701A" w:rsidRDefault="00975C97" w:rsidP="00C971DC">
            <w:pPr>
              <w:pStyle w:val="TAL"/>
            </w:pPr>
          </w:p>
          <w:p w14:paraId="4BD86B06" w14:textId="77777777" w:rsidR="00975C97" w:rsidRPr="0001701A" w:rsidRDefault="00975C97" w:rsidP="00C971DC">
            <w:pPr>
              <w:pStyle w:val="TAL"/>
            </w:pPr>
            <w:r w:rsidRPr="0001701A">
              <w:t>Interferer signal power unchanged</w:t>
            </w:r>
          </w:p>
          <w:p w14:paraId="488E913B" w14:textId="77777777" w:rsidR="00975C97" w:rsidRPr="0001701A" w:rsidRDefault="00975C97" w:rsidP="00C971DC">
            <w:pPr>
              <w:pStyle w:val="TAL"/>
            </w:pPr>
            <w:r w:rsidRPr="0001701A">
              <w:t>T-put limit unchanged</w:t>
            </w:r>
          </w:p>
        </w:tc>
      </w:tr>
      <w:tr w:rsidR="00975C97" w:rsidRPr="0001701A" w14:paraId="46E0D3C5" w14:textId="77777777" w:rsidTr="00C971DC">
        <w:trPr>
          <w:jc w:val="center"/>
        </w:trPr>
        <w:tc>
          <w:tcPr>
            <w:tcW w:w="2437" w:type="dxa"/>
          </w:tcPr>
          <w:p w14:paraId="1454FCEC" w14:textId="77777777" w:rsidR="00975C97" w:rsidRPr="0001701A" w:rsidRDefault="00975C97" w:rsidP="00C971DC">
            <w:pPr>
              <w:pStyle w:val="TAL"/>
              <w:rPr>
                <w:rFonts w:cs="v4.2.0"/>
              </w:rPr>
            </w:pPr>
            <w:r w:rsidRPr="0001701A">
              <w:rPr>
                <w:rFonts w:cs="v4.2.0"/>
              </w:rPr>
              <w:t>7.6.3 Out-of-band blocking</w:t>
            </w:r>
          </w:p>
        </w:tc>
        <w:tc>
          <w:tcPr>
            <w:tcW w:w="4025" w:type="dxa"/>
          </w:tcPr>
          <w:p w14:paraId="1B779964"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564458E2" w14:textId="77777777" w:rsidR="00975C97" w:rsidRPr="0001701A" w:rsidRDefault="00975C97" w:rsidP="00C971DC">
            <w:pPr>
              <w:pStyle w:val="TAL"/>
            </w:pPr>
            <w:r w:rsidRPr="0001701A">
              <w:t>Wanted signal power + TT</w:t>
            </w:r>
          </w:p>
          <w:p w14:paraId="1712C1DA" w14:textId="77777777" w:rsidR="00975C97" w:rsidRPr="0001701A" w:rsidRDefault="00975C97" w:rsidP="00C971DC">
            <w:pPr>
              <w:pStyle w:val="TAL"/>
            </w:pPr>
          </w:p>
          <w:p w14:paraId="45A38350" w14:textId="77777777" w:rsidR="00975C97" w:rsidRPr="0001701A" w:rsidRDefault="00975C97" w:rsidP="00C971DC">
            <w:pPr>
              <w:pStyle w:val="TAL"/>
            </w:pPr>
            <w:r w:rsidRPr="0001701A">
              <w:t>Interferer signal power unchanged</w:t>
            </w:r>
          </w:p>
          <w:p w14:paraId="2CF179F7" w14:textId="77777777" w:rsidR="00975C97" w:rsidRPr="0001701A" w:rsidRDefault="00975C97" w:rsidP="00C971DC">
            <w:pPr>
              <w:pStyle w:val="TAL"/>
            </w:pPr>
            <w:r w:rsidRPr="0001701A">
              <w:t>T-put limit unchanged</w:t>
            </w:r>
          </w:p>
        </w:tc>
      </w:tr>
      <w:tr w:rsidR="00975C97" w:rsidRPr="0001701A" w14:paraId="559DBA0B" w14:textId="77777777" w:rsidTr="00C971DC">
        <w:trPr>
          <w:jc w:val="center"/>
        </w:trPr>
        <w:tc>
          <w:tcPr>
            <w:tcW w:w="2437" w:type="dxa"/>
          </w:tcPr>
          <w:p w14:paraId="3A28FAA4" w14:textId="77777777" w:rsidR="00975C97" w:rsidRPr="0001701A" w:rsidRDefault="00975C97" w:rsidP="00C971DC">
            <w:pPr>
              <w:pStyle w:val="TAL"/>
              <w:rPr>
                <w:rFonts w:cs="v4.2.0"/>
              </w:rPr>
            </w:pPr>
            <w:r w:rsidRPr="0001701A">
              <w:rPr>
                <w:rFonts w:cs="v4.2.0"/>
              </w:rPr>
              <w:t>7.6.4 Narrow band blocking</w:t>
            </w:r>
          </w:p>
        </w:tc>
        <w:tc>
          <w:tcPr>
            <w:tcW w:w="4025" w:type="dxa"/>
          </w:tcPr>
          <w:p w14:paraId="512449C2"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782E6BB1" w14:textId="77777777" w:rsidR="00975C97" w:rsidRPr="0001701A" w:rsidRDefault="00975C97" w:rsidP="00C971DC">
            <w:pPr>
              <w:pStyle w:val="TAL"/>
            </w:pPr>
            <w:r w:rsidRPr="0001701A">
              <w:t>Wanted signal power + TT</w:t>
            </w:r>
          </w:p>
          <w:p w14:paraId="27E66BCD" w14:textId="77777777" w:rsidR="00975C97" w:rsidRPr="0001701A" w:rsidRDefault="00975C97" w:rsidP="00C971DC">
            <w:pPr>
              <w:pStyle w:val="TAL"/>
            </w:pPr>
          </w:p>
          <w:p w14:paraId="4DC24CBF" w14:textId="77777777" w:rsidR="00975C97" w:rsidRPr="0001701A" w:rsidRDefault="00975C97" w:rsidP="00C971DC">
            <w:pPr>
              <w:pStyle w:val="TAL"/>
            </w:pPr>
            <w:r w:rsidRPr="0001701A">
              <w:t>Interferer signal power unchanged</w:t>
            </w:r>
          </w:p>
          <w:p w14:paraId="32071AD9" w14:textId="77777777" w:rsidR="00975C97" w:rsidRPr="0001701A" w:rsidRDefault="00975C97" w:rsidP="00C971DC">
            <w:pPr>
              <w:pStyle w:val="TAL"/>
            </w:pPr>
            <w:r w:rsidRPr="0001701A">
              <w:t>T-put limit unchanged</w:t>
            </w:r>
          </w:p>
        </w:tc>
      </w:tr>
      <w:tr w:rsidR="00975C97" w:rsidRPr="0001701A" w14:paraId="1DF98692" w14:textId="77777777" w:rsidTr="00C971DC">
        <w:trPr>
          <w:jc w:val="center"/>
        </w:trPr>
        <w:tc>
          <w:tcPr>
            <w:tcW w:w="2437" w:type="dxa"/>
          </w:tcPr>
          <w:p w14:paraId="1EF70F37" w14:textId="77777777" w:rsidR="00975C97" w:rsidRPr="0001701A" w:rsidRDefault="00975C97" w:rsidP="00C971DC">
            <w:pPr>
              <w:pStyle w:val="TAL"/>
              <w:rPr>
                <w:rFonts w:cs="v4.2.0"/>
              </w:rPr>
            </w:pPr>
            <w:r w:rsidRPr="0001701A">
              <w:rPr>
                <w:rFonts w:cs="v4.2.0"/>
              </w:rPr>
              <w:t xml:space="preserve">7.6A.2 </w:t>
            </w:r>
            <w:proofErr w:type="spellStart"/>
            <w:r w:rsidRPr="0001701A">
              <w:rPr>
                <w:rFonts w:cs="v4.2.0"/>
              </w:rPr>
              <w:t>Inband</w:t>
            </w:r>
            <w:proofErr w:type="spellEnd"/>
            <w:r w:rsidRPr="0001701A">
              <w:rPr>
                <w:rFonts w:cs="v4.2.0"/>
              </w:rPr>
              <w:t xml:space="preserve"> Blocking for CA</w:t>
            </w:r>
          </w:p>
          <w:p w14:paraId="070F74F2" w14:textId="77777777" w:rsidR="00975C97" w:rsidRPr="0001701A" w:rsidRDefault="00975C97" w:rsidP="00C971DC">
            <w:pPr>
              <w:pStyle w:val="TAL"/>
              <w:rPr>
                <w:rFonts w:cs="v4.2.0"/>
              </w:rPr>
            </w:pPr>
            <w:r w:rsidRPr="0001701A">
              <w:rPr>
                <w:rFonts w:cs="v4.2.0"/>
              </w:rPr>
              <w:t>(Same TT apply to all subsections including 7.6A.2.1, 7.6A.2.2, 7.6A.2.3, 7.6A.2.4, etc.)</w:t>
            </w:r>
          </w:p>
        </w:tc>
        <w:tc>
          <w:tcPr>
            <w:tcW w:w="4025" w:type="dxa"/>
          </w:tcPr>
          <w:p w14:paraId="770611B9" w14:textId="77777777" w:rsidR="00975C97" w:rsidRPr="0001701A" w:rsidRDefault="00975C97" w:rsidP="00C971DC">
            <w:pPr>
              <w:pStyle w:val="TAL"/>
              <w:rPr>
                <w:rFonts w:cs="Arial"/>
                <w:bCs/>
                <w:szCs w:val="18"/>
              </w:rPr>
            </w:pPr>
            <w:r w:rsidRPr="0001701A">
              <w:rPr>
                <w:rFonts w:cs="Arial"/>
                <w:bCs/>
                <w:szCs w:val="18"/>
              </w:rPr>
              <w:t>Same as 7.6.2 for each component carrier</w:t>
            </w:r>
          </w:p>
        </w:tc>
        <w:tc>
          <w:tcPr>
            <w:tcW w:w="3247" w:type="dxa"/>
          </w:tcPr>
          <w:p w14:paraId="3EE2CDAF" w14:textId="77777777" w:rsidR="00975C97" w:rsidRPr="0001701A" w:rsidRDefault="00975C97" w:rsidP="00C971DC">
            <w:pPr>
              <w:pStyle w:val="TAL"/>
            </w:pPr>
            <w:r w:rsidRPr="0001701A">
              <w:rPr>
                <w:rFonts w:cs="Arial"/>
                <w:bCs/>
                <w:szCs w:val="18"/>
              </w:rPr>
              <w:t>Same as 7.6.2 for each component carrier</w:t>
            </w:r>
          </w:p>
        </w:tc>
      </w:tr>
      <w:tr w:rsidR="00975C97" w:rsidRPr="0001701A" w14:paraId="2B646870" w14:textId="77777777" w:rsidTr="00C971DC">
        <w:trPr>
          <w:jc w:val="center"/>
        </w:trPr>
        <w:tc>
          <w:tcPr>
            <w:tcW w:w="2437" w:type="dxa"/>
          </w:tcPr>
          <w:p w14:paraId="08AC5A45" w14:textId="77777777" w:rsidR="00975C97" w:rsidRPr="0001701A" w:rsidRDefault="00975C97" w:rsidP="00C971DC">
            <w:pPr>
              <w:pStyle w:val="TAL"/>
              <w:rPr>
                <w:rFonts w:cs="v4.2.0"/>
              </w:rPr>
            </w:pPr>
            <w:r w:rsidRPr="0001701A">
              <w:rPr>
                <w:rFonts w:cs="v4.2.0"/>
              </w:rPr>
              <w:lastRenderedPageBreak/>
              <w:t>7.6A.3 Out-of-band Blocking for CA</w:t>
            </w:r>
          </w:p>
          <w:p w14:paraId="570FCAA1" w14:textId="77777777" w:rsidR="00975C97" w:rsidRPr="0001701A" w:rsidRDefault="00975C97" w:rsidP="00C971DC">
            <w:pPr>
              <w:pStyle w:val="TAL"/>
              <w:rPr>
                <w:rFonts w:cs="v4.2.0"/>
              </w:rPr>
            </w:pPr>
            <w:r w:rsidRPr="0001701A">
              <w:rPr>
                <w:rFonts w:cs="v4.2.0"/>
              </w:rPr>
              <w:t>(Same TT apply to all subsections including 7.6A.3.1, 7.6A.3.2, 7.6A.3.3, 7.6A.3.4, etc.)</w:t>
            </w:r>
          </w:p>
        </w:tc>
        <w:tc>
          <w:tcPr>
            <w:tcW w:w="4025" w:type="dxa"/>
          </w:tcPr>
          <w:p w14:paraId="13DD59DC" w14:textId="77777777" w:rsidR="00975C97" w:rsidRPr="0001701A" w:rsidRDefault="00975C97" w:rsidP="00C971DC">
            <w:pPr>
              <w:pStyle w:val="TAL"/>
              <w:rPr>
                <w:rFonts w:cs="Arial"/>
                <w:bCs/>
                <w:szCs w:val="18"/>
              </w:rPr>
            </w:pPr>
            <w:r w:rsidRPr="0001701A">
              <w:rPr>
                <w:rFonts w:cs="Arial"/>
                <w:bCs/>
                <w:szCs w:val="18"/>
              </w:rPr>
              <w:t>Same as 7.6.3 for each component carrier</w:t>
            </w:r>
          </w:p>
        </w:tc>
        <w:tc>
          <w:tcPr>
            <w:tcW w:w="3247" w:type="dxa"/>
          </w:tcPr>
          <w:p w14:paraId="2DCCF875" w14:textId="77777777" w:rsidR="00975C97" w:rsidRPr="0001701A" w:rsidRDefault="00975C97" w:rsidP="00C971DC">
            <w:pPr>
              <w:pStyle w:val="TAL"/>
            </w:pPr>
            <w:r w:rsidRPr="0001701A">
              <w:rPr>
                <w:rFonts w:cs="Arial"/>
                <w:bCs/>
                <w:szCs w:val="18"/>
              </w:rPr>
              <w:t>Same as 7.6.3 for each component carrier</w:t>
            </w:r>
          </w:p>
        </w:tc>
      </w:tr>
      <w:tr w:rsidR="00975C97" w:rsidRPr="0001701A" w14:paraId="3B9161D6" w14:textId="77777777" w:rsidTr="00C971DC">
        <w:trPr>
          <w:jc w:val="center"/>
        </w:trPr>
        <w:tc>
          <w:tcPr>
            <w:tcW w:w="2437" w:type="dxa"/>
          </w:tcPr>
          <w:p w14:paraId="4607528D" w14:textId="77777777" w:rsidR="00975C97" w:rsidRPr="0001701A" w:rsidRDefault="00975C97" w:rsidP="00C971DC">
            <w:pPr>
              <w:pStyle w:val="TAL"/>
              <w:rPr>
                <w:rFonts w:cs="v4.2.0"/>
              </w:rPr>
            </w:pPr>
            <w:r w:rsidRPr="0001701A">
              <w:rPr>
                <w:rFonts w:cs="v4.2.0"/>
              </w:rPr>
              <w:t>7.6A.4 Narrow band Blocking for CA</w:t>
            </w:r>
          </w:p>
          <w:p w14:paraId="21F6B81A" w14:textId="77777777" w:rsidR="00975C97" w:rsidRPr="0001701A" w:rsidRDefault="00975C97" w:rsidP="00C971DC">
            <w:pPr>
              <w:pStyle w:val="TAL"/>
              <w:rPr>
                <w:rFonts w:cs="v4.2.0"/>
              </w:rPr>
            </w:pPr>
            <w:r w:rsidRPr="0001701A">
              <w:rPr>
                <w:rFonts w:cs="v4.2.0"/>
              </w:rPr>
              <w:t>(Same TT apply to all subsections including 7.6A.4.1, 7.6A.4.2, 7.6A.4.3, 7.6A.4.4, etc.)</w:t>
            </w:r>
          </w:p>
        </w:tc>
        <w:tc>
          <w:tcPr>
            <w:tcW w:w="4025" w:type="dxa"/>
          </w:tcPr>
          <w:p w14:paraId="11017EDC" w14:textId="77777777" w:rsidR="00975C97" w:rsidRPr="0001701A" w:rsidRDefault="00975C97" w:rsidP="00C971DC">
            <w:pPr>
              <w:pStyle w:val="TAL"/>
              <w:rPr>
                <w:rFonts w:cs="Arial"/>
                <w:bCs/>
                <w:szCs w:val="18"/>
              </w:rPr>
            </w:pPr>
            <w:r w:rsidRPr="0001701A">
              <w:rPr>
                <w:rFonts w:cs="Arial"/>
                <w:bCs/>
                <w:szCs w:val="18"/>
              </w:rPr>
              <w:t>Same as 7.6.4 for each component carrier</w:t>
            </w:r>
          </w:p>
        </w:tc>
        <w:tc>
          <w:tcPr>
            <w:tcW w:w="3247" w:type="dxa"/>
          </w:tcPr>
          <w:p w14:paraId="016C875B" w14:textId="77777777" w:rsidR="00975C97" w:rsidRPr="0001701A" w:rsidRDefault="00975C97" w:rsidP="00C971DC">
            <w:pPr>
              <w:pStyle w:val="TAL"/>
            </w:pPr>
            <w:r w:rsidRPr="0001701A">
              <w:rPr>
                <w:rFonts w:cs="Arial"/>
                <w:bCs/>
                <w:szCs w:val="18"/>
              </w:rPr>
              <w:t>Same as 7.6.4 for each component carrier</w:t>
            </w:r>
          </w:p>
        </w:tc>
      </w:tr>
      <w:tr w:rsidR="00975C97" w:rsidRPr="0001701A" w14:paraId="107BB54C" w14:textId="77777777" w:rsidTr="00C971DC">
        <w:trPr>
          <w:jc w:val="center"/>
        </w:trPr>
        <w:tc>
          <w:tcPr>
            <w:tcW w:w="2437" w:type="dxa"/>
          </w:tcPr>
          <w:p w14:paraId="536315ED" w14:textId="77777777" w:rsidR="00975C97" w:rsidRPr="0001701A" w:rsidRDefault="00975C97" w:rsidP="00C971DC">
            <w:pPr>
              <w:keepNext/>
              <w:keepLines/>
              <w:overflowPunct/>
              <w:autoSpaceDE/>
              <w:autoSpaceDN/>
              <w:adjustRightInd/>
              <w:spacing w:after="0"/>
              <w:textAlignment w:val="auto"/>
              <w:rPr>
                <w:rFonts w:ascii="Arial" w:hAnsi="Arial" w:cs="v4.2.0"/>
                <w:sz w:val="18"/>
              </w:rPr>
            </w:pPr>
            <w:r w:rsidRPr="0001701A">
              <w:rPr>
                <w:rFonts w:ascii="Arial" w:hAnsi="Arial" w:cs="v4.2.0"/>
                <w:sz w:val="18"/>
              </w:rPr>
              <w:t xml:space="preserve">7.6C.2 </w:t>
            </w:r>
            <w:proofErr w:type="spellStart"/>
            <w:r w:rsidRPr="0001701A">
              <w:rPr>
                <w:rFonts w:ascii="Arial" w:hAnsi="Arial" w:cs="v4.2.0"/>
                <w:sz w:val="18"/>
              </w:rPr>
              <w:t>Inband</w:t>
            </w:r>
            <w:proofErr w:type="spellEnd"/>
            <w:r w:rsidRPr="0001701A">
              <w:rPr>
                <w:rFonts w:ascii="Arial" w:hAnsi="Arial" w:cs="v4.2.0"/>
                <w:sz w:val="18"/>
              </w:rPr>
              <w:t xml:space="preserve"> Blocking for SUL</w:t>
            </w:r>
          </w:p>
        </w:tc>
        <w:tc>
          <w:tcPr>
            <w:tcW w:w="4025" w:type="dxa"/>
          </w:tcPr>
          <w:p w14:paraId="1B4CF978"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Arial"/>
                <w:bCs/>
                <w:sz w:val="18"/>
                <w:szCs w:val="18"/>
                <w:lang w:eastAsia="zh-CN"/>
              </w:rPr>
              <w:t>Same as 7.6.2</w:t>
            </w:r>
          </w:p>
        </w:tc>
        <w:tc>
          <w:tcPr>
            <w:tcW w:w="3247" w:type="dxa"/>
          </w:tcPr>
          <w:p w14:paraId="730B384C"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en-US"/>
              </w:rPr>
            </w:pPr>
            <w:r w:rsidRPr="0001701A">
              <w:rPr>
                <w:rFonts w:ascii="Arial" w:hAnsi="Arial" w:cs="Arial"/>
                <w:bCs/>
                <w:sz w:val="18"/>
                <w:szCs w:val="18"/>
                <w:lang w:eastAsia="zh-CN"/>
              </w:rPr>
              <w:t>Same as 7.6.2</w:t>
            </w:r>
          </w:p>
        </w:tc>
      </w:tr>
      <w:tr w:rsidR="00975C97" w:rsidRPr="0001701A" w14:paraId="7F45E225" w14:textId="77777777" w:rsidTr="00C971DC">
        <w:trPr>
          <w:jc w:val="center"/>
        </w:trPr>
        <w:tc>
          <w:tcPr>
            <w:tcW w:w="2437" w:type="dxa"/>
          </w:tcPr>
          <w:p w14:paraId="74E6D77C" w14:textId="77777777" w:rsidR="00975C97" w:rsidRPr="0001701A" w:rsidRDefault="00975C97" w:rsidP="00C971DC">
            <w:pPr>
              <w:keepNext/>
              <w:keepLines/>
              <w:overflowPunct/>
              <w:autoSpaceDE/>
              <w:autoSpaceDN/>
              <w:adjustRightInd/>
              <w:spacing w:after="0"/>
              <w:textAlignment w:val="auto"/>
              <w:rPr>
                <w:rFonts w:ascii="Arial" w:hAnsi="Arial" w:cs="v4.2.0"/>
                <w:sz w:val="18"/>
              </w:rPr>
            </w:pPr>
            <w:r w:rsidRPr="0001701A">
              <w:rPr>
                <w:rFonts w:ascii="Arial" w:hAnsi="Arial" w:cs="v4.2.0"/>
                <w:sz w:val="18"/>
              </w:rPr>
              <w:t xml:space="preserve">7.6C.2_1.1 </w:t>
            </w:r>
            <w:proofErr w:type="spellStart"/>
            <w:r w:rsidRPr="0001701A">
              <w:rPr>
                <w:rFonts w:ascii="Arial" w:hAnsi="Arial" w:cs="v4.2.0"/>
                <w:sz w:val="18"/>
              </w:rPr>
              <w:t>Inband</w:t>
            </w:r>
            <w:proofErr w:type="spellEnd"/>
            <w:r w:rsidRPr="0001701A">
              <w:rPr>
                <w:rFonts w:ascii="Arial" w:hAnsi="Arial" w:cs="v4.2.0"/>
                <w:sz w:val="18"/>
              </w:rPr>
              <w:t xml:space="preserve"> Blocking for SUL with 2 DL CA</w:t>
            </w:r>
          </w:p>
        </w:tc>
        <w:tc>
          <w:tcPr>
            <w:tcW w:w="4025" w:type="dxa"/>
          </w:tcPr>
          <w:p w14:paraId="56E596B3"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v4.2.0"/>
                <w:sz w:val="18"/>
              </w:rPr>
              <w:t>Same as 7.6A.2</w:t>
            </w:r>
          </w:p>
        </w:tc>
        <w:tc>
          <w:tcPr>
            <w:tcW w:w="3247" w:type="dxa"/>
          </w:tcPr>
          <w:p w14:paraId="40D3252C"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v4.2.0"/>
                <w:sz w:val="18"/>
              </w:rPr>
              <w:t>Same as 7.6A.2</w:t>
            </w:r>
          </w:p>
        </w:tc>
      </w:tr>
      <w:tr w:rsidR="00975C97" w:rsidRPr="0001701A" w14:paraId="65243987" w14:textId="77777777" w:rsidTr="00C971DC">
        <w:trPr>
          <w:jc w:val="center"/>
        </w:trPr>
        <w:tc>
          <w:tcPr>
            <w:tcW w:w="2437" w:type="dxa"/>
          </w:tcPr>
          <w:p w14:paraId="3701AB7D" w14:textId="77777777" w:rsidR="00975C97" w:rsidRPr="0001701A" w:rsidRDefault="00975C97" w:rsidP="00C971DC">
            <w:pPr>
              <w:keepNext/>
              <w:keepLines/>
              <w:overflowPunct/>
              <w:autoSpaceDE/>
              <w:autoSpaceDN/>
              <w:adjustRightInd/>
              <w:spacing w:after="0"/>
              <w:textAlignment w:val="auto"/>
              <w:rPr>
                <w:rFonts w:ascii="Arial" w:hAnsi="Arial" w:cs="v4.2.0"/>
                <w:sz w:val="18"/>
              </w:rPr>
            </w:pPr>
            <w:r w:rsidRPr="0001701A">
              <w:rPr>
                <w:rFonts w:ascii="Arial" w:hAnsi="Arial" w:cs="v4.2.0"/>
                <w:sz w:val="18"/>
              </w:rPr>
              <w:t>7.6C.3 Out-of-band blocking for SUL</w:t>
            </w:r>
          </w:p>
        </w:tc>
        <w:tc>
          <w:tcPr>
            <w:tcW w:w="4025" w:type="dxa"/>
          </w:tcPr>
          <w:p w14:paraId="561CB29A"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Arial"/>
                <w:bCs/>
                <w:sz w:val="18"/>
                <w:szCs w:val="18"/>
                <w:lang w:eastAsia="zh-CN"/>
              </w:rPr>
              <w:t>Same as 7.6.3</w:t>
            </w:r>
          </w:p>
        </w:tc>
        <w:tc>
          <w:tcPr>
            <w:tcW w:w="3247" w:type="dxa"/>
          </w:tcPr>
          <w:p w14:paraId="25FC8FC5"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en-US"/>
              </w:rPr>
            </w:pPr>
            <w:r w:rsidRPr="0001701A">
              <w:rPr>
                <w:rFonts w:ascii="Arial" w:hAnsi="Arial" w:cs="Arial"/>
                <w:bCs/>
                <w:sz w:val="18"/>
                <w:szCs w:val="18"/>
                <w:lang w:eastAsia="zh-CN"/>
              </w:rPr>
              <w:t>Same as 7.6.3</w:t>
            </w:r>
          </w:p>
        </w:tc>
      </w:tr>
      <w:tr w:rsidR="00975C97" w:rsidRPr="0001701A" w14:paraId="20726146" w14:textId="77777777" w:rsidTr="00C971DC">
        <w:trPr>
          <w:jc w:val="center"/>
        </w:trPr>
        <w:tc>
          <w:tcPr>
            <w:tcW w:w="2437" w:type="dxa"/>
          </w:tcPr>
          <w:p w14:paraId="39BFDC64" w14:textId="77777777" w:rsidR="00975C97" w:rsidRPr="0001701A" w:rsidRDefault="00975C97" w:rsidP="00C971DC">
            <w:pPr>
              <w:pStyle w:val="TAL"/>
              <w:rPr>
                <w:rFonts w:cs="v4.2.0"/>
              </w:rPr>
            </w:pPr>
            <w:r w:rsidRPr="0001701A">
              <w:rPr>
                <w:rFonts w:cs="v4.2.0"/>
              </w:rPr>
              <w:t>7.6D.2</w:t>
            </w:r>
            <w:r w:rsidRPr="0001701A">
              <w:rPr>
                <w:rFonts w:cs="Arial"/>
                <w:bCs/>
                <w:szCs w:val="18"/>
              </w:rPr>
              <w:t xml:space="preserve"> </w:t>
            </w:r>
            <w:proofErr w:type="spellStart"/>
            <w:r w:rsidRPr="0001701A">
              <w:rPr>
                <w:rFonts w:cs="Arial"/>
                <w:bCs/>
                <w:szCs w:val="18"/>
              </w:rPr>
              <w:t>Inband</w:t>
            </w:r>
            <w:proofErr w:type="spellEnd"/>
            <w:r w:rsidRPr="0001701A">
              <w:rPr>
                <w:rFonts w:cs="Arial"/>
                <w:bCs/>
                <w:szCs w:val="18"/>
              </w:rPr>
              <w:t xml:space="preserve"> blocking for UL MIMO</w:t>
            </w:r>
          </w:p>
        </w:tc>
        <w:tc>
          <w:tcPr>
            <w:tcW w:w="4025" w:type="dxa"/>
          </w:tcPr>
          <w:p w14:paraId="1076B4D5" w14:textId="77777777" w:rsidR="00975C97" w:rsidRPr="0001701A" w:rsidRDefault="00975C97" w:rsidP="00C971DC">
            <w:pPr>
              <w:pStyle w:val="TAL"/>
              <w:rPr>
                <w:rFonts w:cs="Arial"/>
                <w:bCs/>
                <w:szCs w:val="18"/>
              </w:rPr>
            </w:pPr>
            <w:r w:rsidRPr="0001701A">
              <w:rPr>
                <w:rFonts w:cs="Arial"/>
              </w:rPr>
              <w:t>Same as 7.6.2</w:t>
            </w:r>
          </w:p>
        </w:tc>
        <w:tc>
          <w:tcPr>
            <w:tcW w:w="3247" w:type="dxa"/>
          </w:tcPr>
          <w:p w14:paraId="35041450" w14:textId="77777777" w:rsidR="00975C97" w:rsidRPr="0001701A" w:rsidRDefault="00975C97" w:rsidP="00C971DC">
            <w:pPr>
              <w:pStyle w:val="TAL"/>
              <w:rPr>
                <w:rFonts w:cs="Arial"/>
              </w:rPr>
            </w:pPr>
            <w:r w:rsidRPr="0001701A">
              <w:rPr>
                <w:rFonts w:cs="Arial"/>
              </w:rPr>
              <w:t>Same as 7.6.2</w:t>
            </w:r>
          </w:p>
          <w:p w14:paraId="788C1F18" w14:textId="77777777" w:rsidR="00975C97" w:rsidRPr="0001701A" w:rsidRDefault="00975C97" w:rsidP="00C971DC">
            <w:pPr>
              <w:pStyle w:val="TAL"/>
              <w:rPr>
                <w:rFonts w:cs="Arial"/>
              </w:rPr>
            </w:pPr>
          </w:p>
          <w:p w14:paraId="3291DA59"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12A55CB1" w14:textId="77777777" w:rsidTr="00C971DC">
        <w:trPr>
          <w:jc w:val="center"/>
        </w:trPr>
        <w:tc>
          <w:tcPr>
            <w:tcW w:w="2437" w:type="dxa"/>
          </w:tcPr>
          <w:p w14:paraId="5F0A8535" w14:textId="77777777" w:rsidR="00975C97" w:rsidRPr="0001701A" w:rsidRDefault="00975C97" w:rsidP="00C971DC">
            <w:pPr>
              <w:pStyle w:val="TAL"/>
              <w:rPr>
                <w:rFonts w:cs="v4.2.0"/>
              </w:rPr>
            </w:pPr>
            <w:r w:rsidRPr="0001701A">
              <w:rPr>
                <w:rFonts w:cs="v4.2.0"/>
              </w:rPr>
              <w:t>7.6D.3</w:t>
            </w:r>
            <w:r w:rsidRPr="0001701A">
              <w:rPr>
                <w:rFonts w:cs="Arial"/>
                <w:bCs/>
                <w:szCs w:val="18"/>
              </w:rPr>
              <w:t xml:space="preserve"> Out-of-band blocking for UL MIMO</w:t>
            </w:r>
          </w:p>
        </w:tc>
        <w:tc>
          <w:tcPr>
            <w:tcW w:w="4025" w:type="dxa"/>
          </w:tcPr>
          <w:p w14:paraId="31A526BC" w14:textId="77777777" w:rsidR="00975C97" w:rsidRPr="0001701A" w:rsidRDefault="00975C97" w:rsidP="00C971DC">
            <w:pPr>
              <w:pStyle w:val="TAL"/>
              <w:rPr>
                <w:rFonts w:cs="Arial"/>
                <w:bCs/>
                <w:szCs w:val="18"/>
              </w:rPr>
            </w:pPr>
            <w:r w:rsidRPr="0001701A">
              <w:rPr>
                <w:rFonts w:cs="Arial"/>
              </w:rPr>
              <w:t>Same as 7.6.3</w:t>
            </w:r>
          </w:p>
        </w:tc>
        <w:tc>
          <w:tcPr>
            <w:tcW w:w="3247" w:type="dxa"/>
          </w:tcPr>
          <w:p w14:paraId="27CBC407" w14:textId="77777777" w:rsidR="00975C97" w:rsidRPr="0001701A" w:rsidRDefault="00975C97" w:rsidP="00C971DC">
            <w:pPr>
              <w:pStyle w:val="TAL"/>
              <w:rPr>
                <w:rFonts w:cs="Arial"/>
              </w:rPr>
            </w:pPr>
            <w:r w:rsidRPr="0001701A">
              <w:rPr>
                <w:rFonts w:cs="Arial"/>
              </w:rPr>
              <w:t>Same as 7.6.3</w:t>
            </w:r>
          </w:p>
          <w:p w14:paraId="4F2C1031" w14:textId="77777777" w:rsidR="00975C97" w:rsidRPr="0001701A" w:rsidRDefault="00975C97" w:rsidP="00C971DC">
            <w:pPr>
              <w:pStyle w:val="TAL"/>
              <w:rPr>
                <w:rFonts w:cs="Arial"/>
              </w:rPr>
            </w:pPr>
          </w:p>
          <w:p w14:paraId="687604DC"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0B0E47C2" w14:textId="77777777" w:rsidTr="00C971DC">
        <w:trPr>
          <w:jc w:val="center"/>
        </w:trPr>
        <w:tc>
          <w:tcPr>
            <w:tcW w:w="2437" w:type="dxa"/>
          </w:tcPr>
          <w:p w14:paraId="6CE1B3F0" w14:textId="77777777" w:rsidR="00975C97" w:rsidRPr="0001701A" w:rsidRDefault="00975C97" w:rsidP="00C971DC">
            <w:pPr>
              <w:pStyle w:val="TAL"/>
              <w:rPr>
                <w:rFonts w:cs="v4.2.0"/>
              </w:rPr>
            </w:pPr>
            <w:r w:rsidRPr="0001701A">
              <w:rPr>
                <w:rFonts w:cs="v4.2.0"/>
              </w:rPr>
              <w:t>7.6D.4</w:t>
            </w:r>
            <w:r w:rsidRPr="0001701A">
              <w:rPr>
                <w:rFonts w:cs="Arial"/>
                <w:bCs/>
                <w:szCs w:val="18"/>
              </w:rPr>
              <w:t xml:space="preserve"> Narrow-band blocking for UL MIMO</w:t>
            </w:r>
          </w:p>
        </w:tc>
        <w:tc>
          <w:tcPr>
            <w:tcW w:w="4025" w:type="dxa"/>
          </w:tcPr>
          <w:p w14:paraId="29C0DC86" w14:textId="77777777" w:rsidR="00975C97" w:rsidRPr="0001701A" w:rsidRDefault="00975C97" w:rsidP="00C971DC">
            <w:pPr>
              <w:pStyle w:val="TAL"/>
              <w:rPr>
                <w:rFonts w:cs="Arial"/>
                <w:bCs/>
                <w:szCs w:val="18"/>
              </w:rPr>
            </w:pPr>
            <w:r w:rsidRPr="0001701A">
              <w:rPr>
                <w:rFonts w:cs="Arial"/>
              </w:rPr>
              <w:t>Same as 7.6.4</w:t>
            </w:r>
          </w:p>
        </w:tc>
        <w:tc>
          <w:tcPr>
            <w:tcW w:w="3247" w:type="dxa"/>
          </w:tcPr>
          <w:p w14:paraId="66D8CE87" w14:textId="77777777" w:rsidR="00975C97" w:rsidRPr="0001701A" w:rsidRDefault="00975C97" w:rsidP="00C971DC">
            <w:pPr>
              <w:pStyle w:val="TAL"/>
              <w:rPr>
                <w:rFonts w:cs="Arial"/>
              </w:rPr>
            </w:pPr>
            <w:r w:rsidRPr="0001701A">
              <w:rPr>
                <w:rFonts w:cs="Arial"/>
              </w:rPr>
              <w:t>Same as 7.6.4</w:t>
            </w:r>
          </w:p>
          <w:p w14:paraId="267806AF" w14:textId="77777777" w:rsidR="00975C97" w:rsidRPr="0001701A" w:rsidRDefault="00975C97" w:rsidP="00C971DC">
            <w:pPr>
              <w:pStyle w:val="TAL"/>
              <w:rPr>
                <w:rFonts w:cs="Arial"/>
              </w:rPr>
            </w:pPr>
          </w:p>
          <w:p w14:paraId="65A521CB"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34E1898E" w14:textId="77777777" w:rsidTr="00C971DC">
        <w:trPr>
          <w:jc w:val="center"/>
        </w:trPr>
        <w:tc>
          <w:tcPr>
            <w:tcW w:w="2437" w:type="dxa"/>
          </w:tcPr>
          <w:p w14:paraId="3DE39D3E" w14:textId="77777777" w:rsidR="00975C97" w:rsidRPr="0001701A" w:rsidRDefault="00975C97" w:rsidP="00C971DC">
            <w:pPr>
              <w:pStyle w:val="TAL"/>
              <w:rPr>
                <w:rFonts w:cs="v4.2.0"/>
              </w:rPr>
            </w:pPr>
            <w:r w:rsidRPr="0001701A">
              <w:rPr>
                <w:rFonts w:cs="v4.2.0"/>
              </w:rPr>
              <w:t>7.7 Spurious response</w:t>
            </w:r>
          </w:p>
        </w:tc>
        <w:tc>
          <w:tcPr>
            <w:tcW w:w="4025" w:type="dxa"/>
          </w:tcPr>
          <w:p w14:paraId="60141D1A"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7EAD5684" w14:textId="77777777" w:rsidR="00975C97" w:rsidRPr="0001701A" w:rsidRDefault="00975C97" w:rsidP="00C971DC">
            <w:pPr>
              <w:pStyle w:val="TAL"/>
            </w:pPr>
            <w:r w:rsidRPr="0001701A">
              <w:t>Wanted signal power + TT</w:t>
            </w:r>
          </w:p>
          <w:p w14:paraId="5ADD119E" w14:textId="77777777" w:rsidR="00975C97" w:rsidRPr="0001701A" w:rsidRDefault="00975C97" w:rsidP="00C971DC">
            <w:pPr>
              <w:pStyle w:val="TAL"/>
            </w:pPr>
          </w:p>
          <w:p w14:paraId="6DF9CA6A" w14:textId="77777777" w:rsidR="00975C97" w:rsidRPr="0001701A" w:rsidRDefault="00975C97" w:rsidP="00C971DC">
            <w:pPr>
              <w:pStyle w:val="TAL"/>
            </w:pPr>
            <w:r w:rsidRPr="0001701A">
              <w:t>Interferer signal power unchanged</w:t>
            </w:r>
          </w:p>
          <w:p w14:paraId="22D7338E" w14:textId="77777777" w:rsidR="00975C97" w:rsidRPr="0001701A" w:rsidRDefault="00975C97" w:rsidP="00C971DC">
            <w:pPr>
              <w:pStyle w:val="TAL"/>
            </w:pPr>
            <w:r w:rsidRPr="0001701A">
              <w:t>T-put limit unchanged</w:t>
            </w:r>
          </w:p>
        </w:tc>
      </w:tr>
      <w:tr w:rsidR="00975C97" w:rsidRPr="0001701A" w14:paraId="2C774076" w14:textId="77777777" w:rsidTr="00C971DC">
        <w:trPr>
          <w:jc w:val="center"/>
        </w:trPr>
        <w:tc>
          <w:tcPr>
            <w:tcW w:w="2437" w:type="dxa"/>
          </w:tcPr>
          <w:p w14:paraId="4B66E48D" w14:textId="77777777" w:rsidR="00975C97" w:rsidRPr="0001701A" w:rsidRDefault="00975C97" w:rsidP="00C971DC">
            <w:pPr>
              <w:pStyle w:val="TAL"/>
              <w:rPr>
                <w:rFonts w:cs="v4.2.0"/>
              </w:rPr>
            </w:pPr>
            <w:r w:rsidRPr="0001701A">
              <w:rPr>
                <w:rFonts w:cs="v4.2.0"/>
              </w:rPr>
              <w:t>7.7A Spurious response for CA</w:t>
            </w:r>
          </w:p>
          <w:p w14:paraId="455AD881" w14:textId="77777777" w:rsidR="00975C97" w:rsidRPr="0001701A" w:rsidRDefault="00975C97" w:rsidP="00C971DC">
            <w:pPr>
              <w:pStyle w:val="TAL"/>
              <w:rPr>
                <w:rFonts w:cs="v4.2.0"/>
              </w:rPr>
            </w:pPr>
            <w:r w:rsidRPr="0001701A">
              <w:rPr>
                <w:rFonts w:cs="v4.2.0"/>
              </w:rPr>
              <w:t>(Same TT apply to all subsections including 7.7A.1, 7.7A.2, 7.7A.3, etc.)</w:t>
            </w:r>
          </w:p>
        </w:tc>
        <w:tc>
          <w:tcPr>
            <w:tcW w:w="4025" w:type="dxa"/>
          </w:tcPr>
          <w:p w14:paraId="49309A30" w14:textId="77777777" w:rsidR="00975C97" w:rsidRPr="0001701A" w:rsidRDefault="00975C97" w:rsidP="00C971DC">
            <w:pPr>
              <w:pStyle w:val="TAL"/>
              <w:rPr>
                <w:rFonts w:cs="Arial"/>
                <w:bCs/>
                <w:szCs w:val="18"/>
              </w:rPr>
            </w:pPr>
            <w:r w:rsidRPr="0001701A">
              <w:rPr>
                <w:rFonts w:cs="Arial"/>
                <w:bCs/>
                <w:szCs w:val="18"/>
              </w:rPr>
              <w:t>Same as 7.7 for each component carrier</w:t>
            </w:r>
          </w:p>
        </w:tc>
        <w:tc>
          <w:tcPr>
            <w:tcW w:w="3247" w:type="dxa"/>
          </w:tcPr>
          <w:p w14:paraId="68980EA8" w14:textId="77777777" w:rsidR="00975C97" w:rsidRPr="0001701A" w:rsidRDefault="00975C97" w:rsidP="00C971DC">
            <w:pPr>
              <w:pStyle w:val="TAL"/>
            </w:pPr>
            <w:r w:rsidRPr="0001701A">
              <w:rPr>
                <w:rFonts w:cs="Arial"/>
                <w:bCs/>
                <w:szCs w:val="18"/>
              </w:rPr>
              <w:t>Same as 7.7 for each component carrier</w:t>
            </w:r>
          </w:p>
        </w:tc>
      </w:tr>
      <w:tr w:rsidR="00975C97" w:rsidRPr="0001701A" w14:paraId="5E459363" w14:textId="77777777" w:rsidTr="00C971DC">
        <w:trPr>
          <w:jc w:val="center"/>
        </w:trPr>
        <w:tc>
          <w:tcPr>
            <w:tcW w:w="2437" w:type="dxa"/>
          </w:tcPr>
          <w:p w14:paraId="75F0CB40" w14:textId="77777777" w:rsidR="00975C97" w:rsidRPr="0001701A" w:rsidRDefault="00975C97" w:rsidP="00C971DC">
            <w:pPr>
              <w:pStyle w:val="TAL"/>
              <w:rPr>
                <w:rFonts w:cs="v4.2.0"/>
              </w:rPr>
            </w:pPr>
            <w:r w:rsidRPr="0001701A">
              <w:rPr>
                <w:rFonts w:cs="v4.2.0"/>
              </w:rPr>
              <w:t>7.7D Spurious response for UL MIMO</w:t>
            </w:r>
          </w:p>
        </w:tc>
        <w:tc>
          <w:tcPr>
            <w:tcW w:w="4025" w:type="dxa"/>
          </w:tcPr>
          <w:p w14:paraId="31B25508" w14:textId="77777777" w:rsidR="00975C97" w:rsidRPr="0001701A" w:rsidRDefault="00975C97" w:rsidP="00C971DC">
            <w:pPr>
              <w:pStyle w:val="TAL"/>
              <w:rPr>
                <w:rFonts w:cs="Arial"/>
                <w:bCs/>
                <w:szCs w:val="18"/>
              </w:rPr>
            </w:pPr>
            <w:r w:rsidRPr="0001701A">
              <w:rPr>
                <w:rFonts w:cs="v4.2.0"/>
              </w:rPr>
              <w:t>S</w:t>
            </w:r>
            <w:r w:rsidRPr="0001701A">
              <w:rPr>
                <w:rFonts w:cs="Arial"/>
              </w:rPr>
              <w:t>ame as 7.7</w:t>
            </w:r>
          </w:p>
        </w:tc>
        <w:tc>
          <w:tcPr>
            <w:tcW w:w="3247" w:type="dxa"/>
          </w:tcPr>
          <w:p w14:paraId="2174D446" w14:textId="77777777" w:rsidR="00975C97" w:rsidRPr="0001701A" w:rsidRDefault="00975C97" w:rsidP="00C971DC">
            <w:pPr>
              <w:pStyle w:val="TAL"/>
              <w:rPr>
                <w:rFonts w:cs="Arial"/>
              </w:rPr>
            </w:pPr>
            <w:r w:rsidRPr="0001701A">
              <w:rPr>
                <w:rFonts w:cs="Arial"/>
              </w:rPr>
              <w:t>Same as 7.7</w:t>
            </w:r>
          </w:p>
          <w:p w14:paraId="1A003608" w14:textId="77777777" w:rsidR="00975C97" w:rsidRPr="0001701A" w:rsidRDefault="00975C97" w:rsidP="00C971DC">
            <w:pPr>
              <w:pStyle w:val="TAL"/>
              <w:rPr>
                <w:rFonts w:cs="Arial"/>
              </w:rPr>
            </w:pPr>
          </w:p>
          <w:p w14:paraId="15259804"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34F9D6FA" w14:textId="77777777" w:rsidTr="00C971DC">
        <w:trPr>
          <w:jc w:val="center"/>
        </w:trPr>
        <w:tc>
          <w:tcPr>
            <w:tcW w:w="2437" w:type="dxa"/>
          </w:tcPr>
          <w:p w14:paraId="2E34372D" w14:textId="77777777" w:rsidR="00975C97" w:rsidRPr="0001701A" w:rsidRDefault="00975C97" w:rsidP="00C971DC">
            <w:pPr>
              <w:pStyle w:val="TAL"/>
              <w:rPr>
                <w:rFonts w:cs="v4.2.0"/>
              </w:rPr>
            </w:pPr>
            <w:r w:rsidRPr="0001701A">
              <w:rPr>
                <w:rFonts w:cs="v4.2.0"/>
              </w:rPr>
              <w:t>7.8.2 Wide band Intermodulation</w:t>
            </w:r>
          </w:p>
        </w:tc>
        <w:tc>
          <w:tcPr>
            <w:tcW w:w="4025" w:type="dxa"/>
          </w:tcPr>
          <w:p w14:paraId="243576A4"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32153B62" w14:textId="77777777" w:rsidR="00975C97" w:rsidRPr="0001701A" w:rsidRDefault="00975C97" w:rsidP="00C971DC">
            <w:pPr>
              <w:pStyle w:val="TAL"/>
            </w:pPr>
            <w:r w:rsidRPr="0001701A">
              <w:t>Wanted signal power +TT</w:t>
            </w:r>
          </w:p>
          <w:p w14:paraId="7393F537" w14:textId="77777777" w:rsidR="00975C97" w:rsidRPr="0001701A" w:rsidRDefault="00975C97" w:rsidP="00C971DC">
            <w:pPr>
              <w:pStyle w:val="TAL"/>
            </w:pPr>
          </w:p>
          <w:p w14:paraId="0E333E49" w14:textId="77777777" w:rsidR="00975C97" w:rsidRPr="0001701A" w:rsidRDefault="00975C97" w:rsidP="00C971DC">
            <w:pPr>
              <w:pStyle w:val="TAL"/>
            </w:pPr>
            <w:r w:rsidRPr="0001701A">
              <w:t>CW Interferer signal power unchanged</w:t>
            </w:r>
          </w:p>
          <w:p w14:paraId="5EE9415F" w14:textId="77777777" w:rsidR="00975C97" w:rsidRPr="0001701A" w:rsidRDefault="00975C97" w:rsidP="00C971DC">
            <w:pPr>
              <w:pStyle w:val="TAL"/>
            </w:pPr>
            <w:r w:rsidRPr="0001701A">
              <w:t>Modulated Interferer signal power unchanged</w:t>
            </w:r>
          </w:p>
          <w:p w14:paraId="357DC4F6" w14:textId="77777777" w:rsidR="00975C97" w:rsidRPr="0001701A" w:rsidRDefault="00975C97" w:rsidP="00C971DC">
            <w:pPr>
              <w:pStyle w:val="TAL"/>
            </w:pPr>
            <w:r w:rsidRPr="0001701A">
              <w:t>T-put limit unchanged</w:t>
            </w:r>
          </w:p>
        </w:tc>
      </w:tr>
      <w:tr w:rsidR="00975C97" w:rsidRPr="0001701A" w14:paraId="56E77A5F" w14:textId="77777777" w:rsidTr="00C971DC">
        <w:trPr>
          <w:jc w:val="center"/>
        </w:trPr>
        <w:tc>
          <w:tcPr>
            <w:tcW w:w="2437" w:type="dxa"/>
          </w:tcPr>
          <w:p w14:paraId="6FB904D7" w14:textId="77777777" w:rsidR="00975C97" w:rsidRPr="0001701A" w:rsidRDefault="00975C97" w:rsidP="00C971DC">
            <w:pPr>
              <w:pStyle w:val="TAL"/>
              <w:rPr>
                <w:rFonts w:cs="v4.2.0"/>
              </w:rPr>
            </w:pPr>
            <w:r w:rsidRPr="0001701A">
              <w:rPr>
                <w:rFonts w:cs="v4.2.0"/>
              </w:rPr>
              <w:t>7.8A.2 Wide band Intermodulation for CA</w:t>
            </w:r>
          </w:p>
          <w:p w14:paraId="27FBAC03" w14:textId="77777777" w:rsidR="00975C97" w:rsidRPr="0001701A" w:rsidRDefault="00975C97" w:rsidP="00C971DC">
            <w:pPr>
              <w:pStyle w:val="TAL"/>
              <w:rPr>
                <w:rFonts w:cs="v4.2.0"/>
              </w:rPr>
            </w:pPr>
            <w:r w:rsidRPr="0001701A">
              <w:rPr>
                <w:rFonts w:cs="v4.2.0"/>
              </w:rPr>
              <w:t>(Same TT apply to all subsections including 7.8A.1, 7.8A.2, 7.8A.3, etc.)</w:t>
            </w:r>
          </w:p>
        </w:tc>
        <w:tc>
          <w:tcPr>
            <w:tcW w:w="4025" w:type="dxa"/>
          </w:tcPr>
          <w:p w14:paraId="7D02A4F6" w14:textId="77777777" w:rsidR="00975C97" w:rsidRPr="0001701A" w:rsidRDefault="00975C97" w:rsidP="00C971DC">
            <w:pPr>
              <w:pStyle w:val="TAL"/>
              <w:rPr>
                <w:rFonts w:cs="Arial"/>
                <w:bCs/>
                <w:szCs w:val="18"/>
              </w:rPr>
            </w:pPr>
            <w:r w:rsidRPr="0001701A">
              <w:rPr>
                <w:rFonts w:cs="Arial"/>
                <w:bCs/>
                <w:szCs w:val="18"/>
              </w:rPr>
              <w:t>Same as 7.8.2 for each component carrier</w:t>
            </w:r>
          </w:p>
        </w:tc>
        <w:tc>
          <w:tcPr>
            <w:tcW w:w="3247" w:type="dxa"/>
          </w:tcPr>
          <w:p w14:paraId="697F6235" w14:textId="77777777" w:rsidR="00975C97" w:rsidRPr="0001701A" w:rsidRDefault="00975C97" w:rsidP="00C971DC">
            <w:pPr>
              <w:pStyle w:val="TAL"/>
            </w:pPr>
            <w:r w:rsidRPr="0001701A">
              <w:rPr>
                <w:rFonts w:cs="Arial"/>
                <w:bCs/>
                <w:szCs w:val="18"/>
              </w:rPr>
              <w:t>Same as 7.8.2 for each component carrier</w:t>
            </w:r>
          </w:p>
        </w:tc>
      </w:tr>
      <w:tr w:rsidR="00975C97" w:rsidRPr="0001701A" w14:paraId="5B0F7366" w14:textId="77777777" w:rsidTr="00C971DC">
        <w:trPr>
          <w:jc w:val="center"/>
        </w:trPr>
        <w:tc>
          <w:tcPr>
            <w:tcW w:w="2437" w:type="dxa"/>
          </w:tcPr>
          <w:p w14:paraId="094E76AA" w14:textId="77777777" w:rsidR="00975C97" w:rsidRPr="0001701A" w:rsidRDefault="00975C97" w:rsidP="00C971DC">
            <w:pPr>
              <w:pStyle w:val="TAL"/>
              <w:rPr>
                <w:rFonts w:cs="v4.2.0"/>
              </w:rPr>
            </w:pPr>
            <w:r w:rsidRPr="0001701A">
              <w:rPr>
                <w:rFonts w:cs="v4.2.0"/>
              </w:rPr>
              <w:lastRenderedPageBreak/>
              <w:t>7.8D Intermodulation characteristics for UL MIMO</w:t>
            </w:r>
          </w:p>
        </w:tc>
        <w:tc>
          <w:tcPr>
            <w:tcW w:w="4025" w:type="dxa"/>
          </w:tcPr>
          <w:p w14:paraId="222B1DAB" w14:textId="77777777" w:rsidR="00975C97" w:rsidRPr="0001701A" w:rsidRDefault="00975C97" w:rsidP="00C971DC">
            <w:pPr>
              <w:pStyle w:val="TAL"/>
              <w:rPr>
                <w:rFonts w:cs="Arial"/>
                <w:bCs/>
                <w:szCs w:val="18"/>
              </w:rPr>
            </w:pPr>
            <w:r w:rsidRPr="0001701A">
              <w:rPr>
                <w:rFonts w:cs="Arial"/>
                <w:szCs w:val="18"/>
              </w:rPr>
              <w:t>Same as 7.8.2</w:t>
            </w:r>
          </w:p>
        </w:tc>
        <w:tc>
          <w:tcPr>
            <w:tcW w:w="3247" w:type="dxa"/>
          </w:tcPr>
          <w:p w14:paraId="6B1DEEA7" w14:textId="77777777" w:rsidR="00975C97" w:rsidRPr="0001701A" w:rsidRDefault="00975C97" w:rsidP="00C971DC">
            <w:pPr>
              <w:pStyle w:val="TAL"/>
              <w:rPr>
                <w:rFonts w:cs="Arial"/>
                <w:szCs w:val="18"/>
              </w:rPr>
            </w:pPr>
            <w:r w:rsidRPr="0001701A">
              <w:rPr>
                <w:rFonts w:cs="Arial"/>
                <w:szCs w:val="18"/>
              </w:rPr>
              <w:t>Same as 7.8.2</w:t>
            </w:r>
          </w:p>
          <w:p w14:paraId="76596C15" w14:textId="77777777" w:rsidR="00975C97" w:rsidRPr="0001701A" w:rsidRDefault="00975C97" w:rsidP="00C971DC">
            <w:pPr>
              <w:pStyle w:val="TAL"/>
              <w:rPr>
                <w:rFonts w:cs="Arial"/>
                <w:szCs w:val="18"/>
              </w:rPr>
            </w:pPr>
          </w:p>
          <w:p w14:paraId="5F9465BA"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20C24193" w14:textId="77777777" w:rsidTr="00C971DC">
        <w:trPr>
          <w:jc w:val="center"/>
        </w:trPr>
        <w:tc>
          <w:tcPr>
            <w:tcW w:w="2437" w:type="dxa"/>
          </w:tcPr>
          <w:p w14:paraId="7ACB004B" w14:textId="77777777" w:rsidR="00975C97" w:rsidRPr="0001701A" w:rsidRDefault="00975C97" w:rsidP="00C971DC">
            <w:pPr>
              <w:pStyle w:val="TAL"/>
              <w:rPr>
                <w:rFonts w:cs="v4.2.0"/>
              </w:rPr>
            </w:pPr>
            <w:r w:rsidRPr="0001701A">
              <w:rPr>
                <w:rFonts w:cs="v4.2.0"/>
              </w:rPr>
              <w:t>7.9 Spurious emissions</w:t>
            </w:r>
          </w:p>
        </w:tc>
        <w:tc>
          <w:tcPr>
            <w:tcW w:w="4025" w:type="dxa"/>
          </w:tcPr>
          <w:p w14:paraId="58D74132"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54ECF00F" w14:textId="77777777" w:rsidR="00975C97" w:rsidRPr="0001701A" w:rsidRDefault="00975C97" w:rsidP="00C971DC">
            <w:pPr>
              <w:pStyle w:val="TAL"/>
            </w:pPr>
            <w:r w:rsidRPr="0001701A">
              <w:t>Minimum requirement + TT</w:t>
            </w:r>
          </w:p>
        </w:tc>
      </w:tr>
      <w:tr w:rsidR="00975C97" w:rsidRPr="0001701A" w14:paraId="1DF8431C" w14:textId="77777777" w:rsidTr="00C971DC">
        <w:trPr>
          <w:jc w:val="center"/>
        </w:trPr>
        <w:tc>
          <w:tcPr>
            <w:tcW w:w="2437" w:type="dxa"/>
          </w:tcPr>
          <w:p w14:paraId="575A5AE0" w14:textId="77777777" w:rsidR="00975C97" w:rsidRPr="0001701A" w:rsidRDefault="00975C97" w:rsidP="00C971DC">
            <w:pPr>
              <w:pStyle w:val="TAL"/>
              <w:rPr>
                <w:rFonts w:cs="v4.2.0"/>
              </w:rPr>
            </w:pPr>
            <w:r w:rsidRPr="0001701A">
              <w:rPr>
                <w:rFonts w:cs="v4.2.0"/>
              </w:rPr>
              <w:t>7.9A.1 Spurious emissions for CA (2DL CA)</w:t>
            </w:r>
          </w:p>
        </w:tc>
        <w:tc>
          <w:tcPr>
            <w:tcW w:w="4025" w:type="dxa"/>
          </w:tcPr>
          <w:p w14:paraId="405D1F3D" w14:textId="77777777" w:rsidR="00975C97" w:rsidRPr="0001701A" w:rsidRDefault="00975C97" w:rsidP="00C971DC">
            <w:pPr>
              <w:pStyle w:val="TAL"/>
              <w:rPr>
                <w:rFonts w:cs="Arial"/>
                <w:bCs/>
                <w:szCs w:val="18"/>
              </w:rPr>
            </w:pPr>
            <w:r w:rsidRPr="0001701A">
              <w:rPr>
                <w:rFonts w:cs="Arial"/>
                <w:bCs/>
                <w:szCs w:val="18"/>
              </w:rPr>
              <w:t>Same as 7.9</w:t>
            </w:r>
          </w:p>
        </w:tc>
        <w:tc>
          <w:tcPr>
            <w:tcW w:w="3247" w:type="dxa"/>
          </w:tcPr>
          <w:p w14:paraId="4F843529" w14:textId="77777777" w:rsidR="00975C97" w:rsidRPr="0001701A" w:rsidRDefault="00975C97" w:rsidP="00C971DC">
            <w:pPr>
              <w:pStyle w:val="TAL"/>
            </w:pPr>
            <w:r w:rsidRPr="0001701A">
              <w:rPr>
                <w:rFonts w:cs="Arial"/>
                <w:bCs/>
                <w:szCs w:val="18"/>
              </w:rPr>
              <w:t>Same as 7.9</w:t>
            </w:r>
          </w:p>
        </w:tc>
      </w:tr>
    </w:tbl>
    <w:p w14:paraId="58333B26" w14:textId="77777777" w:rsidR="00975C97" w:rsidRPr="0001701A" w:rsidRDefault="00975C97" w:rsidP="00975C97"/>
    <w:p w14:paraId="40710090" w14:textId="77777777" w:rsidR="00975C97" w:rsidRPr="0001701A" w:rsidRDefault="00975C97" w:rsidP="00975C97">
      <w:pPr>
        <w:pStyle w:val="Heading1"/>
      </w:pPr>
      <w:bookmarkStart w:id="253" w:name="_Toc27478781"/>
      <w:bookmarkStart w:id="254" w:name="_Toc36227495"/>
      <w:r w:rsidRPr="0001701A">
        <w:t>F.4</w:t>
      </w:r>
      <w:r w:rsidRPr="0001701A">
        <w:tab/>
        <w:t>Uplink power window</w:t>
      </w:r>
      <w:bookmarkEnd w:id="253"/>
      <w:bookmarkEnd w:id="254"/>
    </w:p>
    <w:p w14:paraId="4A2F7365" w14:textId="77777777" w:rsidR="00975C97" w:rsidRPr="0001701A" w:rsidRDefault="00975C97" w:rsidP="00975C97">
      <w:pPr>
        <w:pStyle w:val="Heading2"/>
      </w:pPr>
      <w:bookmarkStart w:id="255" w:name="_Toc27478782"/>
      <w:bookmarkStart w:id="256" w:name="_Toc36227496"/>
      <w:r w:rsidRPr="0001701A">
        <w:t>F.4.1</w:t>
      </w:r>
      <w:r w:rsidRPr="0001701A">
        <w:tab/>
      </w:r>
      <w:r w:rsidRPr="0001701A">
        <w:rPr>
          <w:lang w:eastAsia="sv-SE"/>
        </w:rPr>
        <w:t>Introduction</w:t>
      </w:r>
      <w:bookmarkEnd w:id="255"/>
      <w:bookmarkEnd w:id="256"/>
    </w:p>
    <w:p w14:paraId="196AD6CA" w14:textId="77777777" w:rsidR="00975C97" w:rsidRPr="0001701A" w:rsidRDefault="00975C97" w:rsidP="00975C97">
      <w:r w:rsidRPr="0001701A">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32BEC8D8" w14:textId="77777777" w:rsidR="00975C97" w:rsidRPr="0001701A" w:rsidRDefault="00975C97" w:rsidP="00975C97">
      <w:pPr>
        <w:pStyle w:val="Heading2"/>
      </w:pPr>
      <w:bookmarkStart w:id="257" w:name="_Toc27478783"/>
      <w:bookmarkStart w:id="258" w:name="_Toc36227497"/>
      <w:r w:rsidRPr="0001701A">
        <w:t>F.4.2</w:t>
      </w:r>
      <w:r w:rsidRPr="0001701A">
        <w:tab/>
      </w:r>
      <w:r w:rsidRPr="0001701A">
        <w:rPr>
          <w:lang w:eastAsia="sv-SE"/>
        </w:rPr>
        <w:t>Setting the power window above a requirement</w:t>
      </w:r>
      <w:bookmarkEnd w:id="257"/>
      <w:bookmarkEnd w:id="258"/>
    </w:p>
    <w:p w14:paraId="5C2BC88E" w14:textId="77777777" w:rsidR="00975C97" w:rsidRPr="0001701A" w:rsidRDefault="00975C97" w:rsidP="00975C97">
      <w:pPr>
        <w:pStyle w:val="Heading3"/>
        <w:rPr>
          <w:vertAlign w:val="subscript"/>
        </w:rPr>
      </w:pPr>
      <w:bookmarkStart w:id="259" w:name="_Toc27478784"/>
      <w:bookmarkStart w:id="260" w:name="_Toc36227498"/>
      <w:r w:rsidRPr="0001701A">
        <w:t>F.4.2.1</w:t>
      </w:r>
      <w:r w:rsidRPr="0001701A">
        <w:tab/>
        <w:t>NR FR1</w:t>
      </w:r>
      <w:bookmarkEnd w:id="259"/>
      <w:bookmarkEnd w:id="260"/>
    </w:p>
    <w:p w14:paraId="16B9D15F" w14:textId="77777777" w:rsidR="00975C97" w:rsidRPr="0001701A" w:rsidRDefault="00975C97" w:rsidP="00975C97">
      <w:r w:rsidRPr="0001701A">
        <w:t>The method used to derive the uplink power window is defined in TS 38.521-3 [14] clause F.4.2.1.</w:t>
      </w:r>
    </w:p>
    <w:p w14:paraId="71A1DE8F" w14:textId="77777777" w:rsidR="00975C97" w:rsidRPr="0001701A" w:rsidRDefault="00975C97" w:rsidP="00975C97">
      <w:pPr>
        <w:pStyle w:val="Heading2"/>
      </w:pPr>
      <w:bookmarkStart w:id="261" w:name="_Toc27478785"/>
      <w:bookmarkStart w:id="262" w:name="_Toc36227499"/>
      <w:r w:rsidRPr="0001701A">
        <w:t>F.4.3</w:t>
      </w:r>
      <w:r w:rsidRPr="0001701A">
        <w:tab/>
      </w:r>
      <w:r w:rsidRPr="0001701A">
        <w:rPr>
          <w:lang w:eastAsia="sv-SE"/>
        </w:rPr>
        <w:t>Setting the power window below a requirement</w:t>
      </w:r>
      <w:bookmarkEnd w:id="261"/>
      <w:bookmarkEnd w:id="262"/>
    </w:p>
    <w:p w14:paraId="69E404DD" w14:textId="77777777" w:rsidR="00975C97" w:rsidRPr="0001701A" w:rsidRDefault="00975C97" w:rsidP="00975C97">
      <w:pPr>
        <w:pStyle w:val="Heading3"/>
        <w:rPr>
          <w:vertAlign w:val="subscript"/>
        </w:rPr>
      </w:pPr>
      <w:bookmarkStart w:id="263" w:name="_Toc27478786"/>
      <w:bookmarkStart w:id="264" w:name="_Toc36227500"/>
      <w:r w:rsidRPr="0001701A">
        <w:t>F.4.3.1</w:t>
      </w:r>
      <w:r w:rsidRPr="0001701A">
        <w:tab/>
        <w:t>NR FR1</w:t>
      </w:r>
      <w:bookmarkEnd w:id="263"/>
      <w:bookmarkEnd w:id="264"/>
    </w:p>
    <w:p w14:paraId="6B9B884B" w14:textId="77777777" w:rsidR="00975C97" w:rsidRPr="0001701A" w:rsidRDefault="00975C97" w:rsidP="00975C97">
      <w:r w:rsidRPr="0001701A">
        <w:t>The method used to derive the uplink power window is defined in TS 38.521-3 [14] clause F.4.3.1.</w:t>
      </w:r>
    </w:p>
    <w:p w14:paraId="48C8A8AC" w14:textId="77777777" w:rsidR="00975C97" w:rsidRPr="0001701A" w:rsidRDefault="00975C97" w:rsidP="00975C97">
      <w:pPr>
        <w:pStyle w:val="Heading2"/>
      </w:pPr>
      <w:bookmarkStart w:id="265" w:name="_Toc27478787"/>
      <w:bookmarkStart w:id="266" w:name="_Toc36227501"/>
      <w:r w:rsidRPr="0001701A">
        <w:t>F.4.4</w:t>
      </w:r>
      <w:r w:rsidRPr="0001701A">
        <w:tab/>
      </w:r>
      <w:r w:rsidRPr="0001701A">
        <w:rPr>
          <w:lang w:eastAsia="sv-SE"/>
        </w:rPr>
        <w:t xml:space="preserve">Setting the power window </w:t>
      </w:r>
      <w:r w:rsidRPr="0001701A">
        <w:t>centred on a target value</w:t>
      </w:r>
      <w:bookmarkEnd w:id="265"/>
      <w:bookmarkEnd w:id="266"/>
    </w:p>
    <w:p w14:paraId="54FB9909" w14:textId="77777777" w:rsidR="00975C97" w:rsidRPr="0001701A" w:rsidRDefault="00975C97" w:rsidP="00975C97">
      <w:pPr>
        <w:pStyle w:val="Heading3"/>
        <w:rPr>
          <w:vertAlign w:val="subscript"/>
        </w:rPr>
      </w:pPr>
      <w:bookmarkStart w:id="267" w:name="_Toc27478788"/>
      <w:bookmarkStart w:id="268" w:name="_Toc36227502"/>
      <w:r w:rsidRPr="0001701A">
        <w:t>F.4.4.1</w:t>
      </w:r>
      <w:r w:rsidRPr="0001701A">
        <w:tab/>
        <w:t>NR FR1</w:t>
      </w:r>
      <w:bookmarkEnd w:id="267"/>
      <w:bookmarkEnd w:id="268"/>
    </w:p>
    <w:p w14:paraId="532AE435" w14:textId="77777777" w:rsidR="00975C97" w:rsidRPr="0001701A" w:rsidRDefault="00975C97" w:rsidP="00975C97">
      <w:r w:rsidRPr="0001701A">
        <w:t>The method used to derive the uplink power window is defined in TS 38.521-3 [14] clause F.4.4.1.</w:t>
      </w:r>
    </w:p>
    <w:p w14:paraId="2F819B59" w14:textId="77777777" w:rsidR="00975C97" w:rsidRPr="0001701A" w:rsidRDefault="00975C97" w:rsidP="00975C97">
      <w:pPr>
        <w:pStyle w:val="Heading8"/>
      </w:pPr>
      <w:bookmarkStart w:id="269" w:name="_Toc27478789"/>
      <w:bookmarkStart w:id="270" w:name="_Toc36227503"/>
      <w:r w:rsidRPr="0001701A">
        <w:t>Annex G (normative):</w:t>
      </w:r>
      <w:r w:rsidRPr="0001701A">
        <w:br/>
        <w:t>Uplink Physical Channels</w:t>
      </w:r>
      <w:bookmarkEnd w:id="269"/>
      <w:bookmarkEnd w:id="270"/>
    </w:p>
    <w:p w14:paraId="1A3173DC" w14:textId="77777777" w:rsidR="00975C97" w:rsidRPr="0001701A" w:rsidRDefault="00975C97" w:rsidP="00975C97">
      <w:pPr>
        <w:pStyle w:val="Heading1"/>
      </w:pPr>
      <w:bookmarkStart w:id="271" w:name="_Toc27478790"/>
      <w:bookmarkStart w:id="272" w:name="_Toc36227504"/>
      <w:r w:rsidRPr="0001701A">
        <w:t>G.0</w:t>
      </w:r>
      <w:r w:rsidRPr="0001701A">
        <w:tab/>
        <w:t>Uplink Signal Levels</w:t>
      </w:r>
      <w:bookmarkEnd w:id="271"/>
      <w:bookmarkEnd w:id="272"/>
    </w:p>
    <w:p w14:paraId="7636802E" w14:textId="77777777" w:rsidR="00975C97" w:rsidRPr="0001701A" w:rsidRDefault="00975C97" w:rsidP="00975C97">
      <w:r w:rsidRPr="0001701A">
        <w:t>Uplink signal power is a UE figure, which is configured by the Test System by means of:</w:t>
      </w:r>
    </w:p>
    <w:p w14:paraId="23E06CEF" w14:textId="77777777" w:rsidR="00975C97" w:rsidRPr="0001701A" w:rsidRDefault="00975C97" w:rsidP="00975C97">
      <w:pPr>
        <w:pStyle w:val="B10"/>
      </w:pPr>
      <w:r w:rsidRPr="0001701A">
        <w:t>RRC messages (IE-s), such as:</w:t>
      </w:r>
    </w:p>
    <w:p w14:paraId="73BFC8FD" w14:textId="77777777" w:rsidR="00975C97" w:rsidRPr="0001701A" w:rsidRDefault="00975C97" w:rsidP="00975C97">
      <w:pPr>
        <w:pStyle w:val="B20"/>
      </w:pPr>
      <w:r w:rsidRPr="0001701A">
        <w:t>-</w:t>
      </w:r>
      <w:r w:rsidRPr="0001701A">
        <w:tab/>
        <w:t>PUSCH-PowerControl</w:t>
      </w:r>
    </w:p>
    <w:p w14:paraId="1F8E8CA5" w14:textId="77777777" w:rsidR="00975C97" w:rsidRPr="0001701A" w:rsidRDefault="00975C97" w:rsidP="00975C97">
      <w:pPr>
        <w:pStyle w:val="B20"/>
      </w:pPr>
      <w:r w:rsidRPr="0001701A">
        <w:t>-</w:t>
      </w:r>
      <w:r w:rsidRPr="0001701A">
        <w:tab/>
        <w:t>PUCCH-PowerControl</w:t>
      </w:r>
    </w:p>
    <w:p w14:paraId="3AB65DCC" w14:textId="77777777" w:rsidR="00975C97" w:rsidRPr="0001701A" w:rsidRDefault="00975C97" w:rsidP="00975C97">
      <w:pPr>
        <w:pStyle w:val="B20"/>
      </w:pPr>
      <w:r w:rsidRPr="0001701A">
        <w:t>-</w:t>
      </w:r>
      <w:r w:rsidRPr="0001701A">
        <w:tab/>
        <w:t>RACH-ConfigGeneric</w:t>
      </w:r>
    </w:p>
    <w:p w14:paraId="01393C5F" w14:textId="77777777" w:rsidR="00975C97" w:rsidRPr="0001701A" w:rsidRDefault="00975C97" w:rsidP="00975C97">
      <w:pPr>
        <w:pStyle w:val="B20"/>
      </w:pPr>
      <w:r w:rsidRPr="0001701A">
        <w:t>-</w:t>
      </w:r>
      <w:r w:rsidRPr="0001701A">
        <w:tab/>
        <w:t>SRS-Config</w:t>
      </w:r>
    </w:p>
    <w:p w14:paraId="0BCDB326" w14:textId="77777777" w:rsidR="00975C97" w:rsidRPr="0001701A" w:rsidRDefault="00975C97" w:rsidP="00975C97">
      <w:pPr>
        <w:pStyle w:val="B10"/>
      </w:pPr>
      <w:r w:rsidRPr="0001701A">
        <w:t>and L1/2 Power control commands (TPC).</w:t>
      </w:r>
    </w:p>
    <w:p w14:paraId="6D5E79D7" w14:textId="77777777" w:rsidR="00975C97" w:rsidRPr="0001701A" w:rsidRDefault="00975C97" w:rsidP="00975C97">
      <w:r w:rsidRPr="0001701A">
        <w:t>The uplink power settings are specified in the test case.</w:t>
      </w:r>
    </w:p>
    <w:p w14:paraId="5C752BEC" w14:textId="77777777" w:rsidR="00975C97" w:rsidRPr="0001701A" w:rsidRDefault="00975C97" w:rsidP="00975C97">
      <w:r w:rsidRPr="0001701A">
        <w:lastRenderedPageBreak/>
        <w:t>Otherwise, the uplink power settings result from the default RRC messages described in TS 38.508 [5], and appropriate TPC-s, which are sent to the UE to transmit with an UL power level necessary for maintaining the call during the test.</w:t>
      </w:r>
    </w:p>
    <w:p w14:paraId="1622D3E1" w14:textId="77777777" w:rsidR="00975C97" w:rsidRPr="0001701A" w:rsidRDefault="00975C97" w:rsidP="00975C97">
      <w:pPr>
        <w:pStyle w:val="Heading1"/>
      </w:pPr>
      <w:bookmarkStart w:id="273" w:name="_Toc27478791"/>
      <w:bookmarkStart w:id="274" w:name="_Toc36227505"/>
      <w:r w:rsidRPr="0001701A">
        <w:t>G.1</w:t>
      </w:r>
      <w:r w:rsidRPr="0001701A">
        <w:tab/>
        <w:t>General</w:t>
      </w:r>
      <w:bookmarkEnd w:id="273"/>
      <w:bookmarkEnd w:id="274"/>
    </w:p>
    <w:p w14:paraId="51271BBB" w14:textId="77777777" w:rsidR="00975C97" w:rsidRPr="0001701A" w:rsidRDefault="00975C97" w:rsidP="00975C97">
      <w:pPr>
        <w:rPr>
          <w:rFonts w:cs="v5.0.0"/>
          <w:lang w:eastAsia="zh-CN"/>
        </w:rPr>
      </w:pPr>
      <w:r w:rsidRPr="0001701A">
        <w:rPr>
          <w:rFonts w:cs="v5.0.0"/>
        </w:rPr>
        <w:t xml:space="preserve">This annex specifies the uplink physical channels that are needed for setting a connection and channels that are needed during a connection. Table G.1-1 describes the mapping of uplink physical channels and signals to physical resources </w:t>
      </w:r>
    </w:p>
    <w:p w14:paraId="645FA93A" w14:textId="77777777" w:rsidR="00975C97" w:rsidRPr="0001701A" w:rsidRDefault="00975C97" w:rsidP="00975C97">
      <w:pPr>
        <w:pStyle w:val="TH"/>
      </w:pPr>
      <w:r w:rsidRPr="0001701A">
        <w:lastRenderedPageBreak/>
        <w:t>Table G.1-1: Mapping of uplink physical channels and signals to physical resources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253"/>
        <w:gridCol w:w="2835"/>
        <w:gridCol w:w="1525"/>
      </w:tblGrid>
      <w:tr w:rsidR="00975C97" w:rsidRPr="0001701A" w14:paraId="314ED34F" w14:textId="77777777" w:rsidTr="00C971DC">
        <w:tc>
          <w:tcPr>
            <w:tcW w:w="1134" w:type="dxa"/>
          </w:tcPr>
          <w:p w14:paraId="44EBFD2C" w14:textId="77777777" w:rsidR="00975C97" w:rsidRPr="0001701A" w:rsidRDefault="00975C97" w:rsidP="00C971DC">
            <w:pPr>
              <w:pStyle w:val="TAH"/>
            </w:pPr>
            <w:r w:rsidRPr="0001701A">
              <w:t>Physical channel</w:t>
            </w:r>
          </w:p>
        </w:tc>
        <w:tc>
          <w:tcPr>
            <w:tcW w:w="4253" w:type="dxa"/>
          </w:tcPr>
          <w:p w14:paraId="2C5C586D" w14:textId="77777777" w:rsidR="00975C97" w:rsidRPr="0001701A" w:rsidRDefault="00975C97" w:rsidP="00C971DC">
            <w:pPr>
              <w:pStyle w:val="TAH"/>
            </w:pPr>
            <w:r w:rsidRPr="0001701A">
              <w:t>Time Domain Location</w:t>
            </w:r>
          </w:p>
        </w:tc>
        <w:tc>
          <w:tcPr>
            <w:tcW w:w="2835" w:type="dxa"/>
          </w:tcPr>
          <w:p w14:paraId="6DB92676" w14:textId="77777777" w:rsidR="00975C97" w:rsidRPr="0001701A" w:rsidRDefault="00975C97" w:rsidP="00C971DC">
            <w:pPr>
              <w:pStyle w:val="TAH"/>
            </w:pPr>
            <w:r w:rsidRPr="0001701A">
              <w:t>Frequency Domain Location</w:t>
            </w:r>
          </w:p>
        </w:tc>
        <w:tc>
          <w:tcPr>
            <w:tcW w:w="1525" w:type="dxa"/>
          </w:tcPr>
          <w:p w14:paraId="7305670A" w14:textId="77777777" w:rsidR="00975C97" w:rsidRPr="0001701A" w:rsidRDefault="00975C97" w:rsidP="00C971DC">
            <w:pPr>
              <w:pStyle w:val="TAH"/>
            </w:pPr>
            <w:r w:rsidRPr="0001701A">
              <w:t>Note</w:t>
            </w:r>
          </w:p>
        </w:tc>
      </w:tr>
      <w:tr w:rsidR="00975C97" w:rsidRPr="0001701A" w14:paraId="248A2BD1" w14:textId="77777777" w:rsidTr="00C971DC">
        <w:tc>
          <w:tcPr>
            <w:tcW w:w="1134" w:type="dxa"/>
          </w:tcPr>
          <w:p w14:paraId="380D4E19" w14:textId="77777777" w:rsidR="00975C97" w:rsidRPr="0001701A" w:rsidRDefault="00975C97" w:rsidP="00C971DC">
            <w:pPr>
              <w:pStyle w:val="TAL"/>
            </w:pPr>
            <w:r w:rsidRPr="0001701A">
              <w:rPr>
                <w:rFonts w:cs="v5.0.0"/>
              </w:rPr>
              <w:t>PRACH</w:t>
            </w:r>
          </w:p>
        </w:tc>
        <w:tc>
          <w:tcPr>
            <w:tcW w:w="4253" w:type="dxa"/>
          </w:tcPr>
          <w:p w14:paraId="7179EB19" w14:textId="77777777" w:rsidR="00975C97" w:rsidRPr="0001701A" w:rsidRDefault="00975C97" w:rsidP="00C971DC">
            <w:pPr>
              <w:pStyle w:val="TAL"/>
            </w:pPr>
            <w:r w:rsidRPr="0001701A">
              <w:t xml:space="preserve">Allowed by the parameter </w:t>
            </w:r>
            <w:r w:rsidRPr="0001701A">
              <w:rPr>
                <w:iCs/>
              </w:rPr>
              <w:t>prach-ConfigurationIndex</w:t>
            </w:r>
            <w:r w:rsidRPr="0001701A">
              <w:t xml:space="preserve"> provided by higher layers</w:t>
            </w:r>
          </w:p>
        </w:tc>
        <w:tc>
          <w:tcPr>
            <w:tcW w:w="2835" w:type="dxa"/>
          </w:tcPr>
          <w:p w14:paraId="6D3D0C00" w14:textId="77777777" w:rsidR="00975C97" w:rsidRPr="0001701A" w:rsidRDefault="00975C97" w:rsidP="00C971DC">
            <w:pPr>
              <w:pStyle w:val="TAL"/>
            </w:pPr>
            <w:r w:rsidRPr="0001701A">
              <w:t>Allowed by the parameter msg1-FrequencyStart provided by higher layers</w:t>
            </w:r>
          </w:p>
        </w:tc>
        <w:tc>
          <w:tcPr>
            <w:tcW w:w="1525" w:type="dxa"/>
          </w:tcPr>
          <w:p w14:paraId="5A0247D2" w14:textId="77777777" w:rsidR="00975C97" w:rsidRPr="0001701A" w:rsidRDefault="00975C97" w:rsidP="00C971DC">
            <w:pPr>
              <w:pStyle w:val="TAL"/>
            </w:pPr>
            <w:r w:rsidRPr="0001701A">
              <w:t>Mapping rule is specified in TS 38.211 [8] Section 6.3.3</w:t>
            </w:r>
          </w:p>
        </w:tc>
      </w:tr>
      <w:tr w:rsidR="00975C97" w:rsidRPr="0001701A" w14:paraId="4794FF18" w14:textId="77777777" w:rsidTr="00C971DC">
        <w:tc>
          <w:tcPr>
            <w:tcW w:w="1134" w:type="dxa"/>
          </w:tcPr>
          <w:p w14:paraId="63BFB34F" w14:textId="77777777" w:rsidR="00975C97" w:rsidRPr="0001701A" w:rsidRDefault="00975C97" w:rsidP="00C971DC">
            <w:pPr>
              <w:pStyle w:val="TAL"/>
            </w:pPr>
            <w:r w:rsidRPr="0001701A">
              <w:rPr>
                <w:rFonts w:cs="v5.0.0"/>
                <w:snapToGrid w:val="0"/>
              </w:rPr>
              <w:t>DMRS</w:t>
            </w:r>
          </w:p>
        </w:tc>
        <w:tc>
          <w:tcPr>
            <w:tcW w:w="4253" w:type="dxa"/>
          </w:tcPr>
          <w:p w14:paraId="4C4EDB5B" w14:textId="77777777" w:rsidR="00975C97" w:rsidRPr="0001701A" w:rsidRDefault="00975C97" w:rsidP="00C971DC">
            <w:pPr>
              <w:pStyle w:val="TAL"/>
              <w:rPr>
                <w:lang w:eastAsia="zh-CN"/>
              </w:rPr>
            </w:pPr>
            <w:r w:rsidRPr="0001701A">
              <w:t xml:space="preserve">For DMRS on </w:t>
            </w:r>
            <w:r w:rsidRPr="0001701A">
              <w:rPr>
                <w:lang w:eastAsia="zh-CN"/>
              </w:rPr>
              <w:t>PUCCH format 1: Every other symbols i.e., 0, 2, 4...</w:t>
            </w:r>
          </w:p>
          <w:p w14:paraId="0841FCFE" w14:textId="77777777" w:rsidR="00975C97" w:rsidRPr="0001701A" w:rsidRDefault="00975C97" w:rsidP="00C971DC">
            <w:pPr>
              <w:pStyle w:val="TAL"/>
              <w:rPr>
                <w:lang w:eastAsia="zh-CN"/>
              </w:rPr>
            </w:pPr>
            <w:r w:rsidRPr="0001701A">
              <w:rPr>
                <w:lang w:eastAsia="zh-CN"/>
              </w:rPr>
              <w:t xml:space="preserve">For </w:t>
            </w:r>
            <w:r w:rsidRPr="0001701A">
              <w:t>DMRS on</w:t>
            </w:r>
            <w:r w:rsidRPr="0001701A">
              <w:rPr>
                <w:lang w:eastAsia="zh-CN"/>
              </w:rPr>
              <w:t xml:space="preserve"> PUCCH format 2: All the PUCCH symbols</w:t>
            </w:r>
          </w:p>
          <w:p w14:paraId="669341F6" w14:textId="77777777" w:rsidR="00975C97" w:rsidRPr="0001701A" w:rsidRDefault="00975C97" w:rsidP="00C971DC">
            <w:pPr>
              <w:pStyle w:val="TAL"/>
              <w:rPr>
                <w:lang w:eastAsia="zh-CN"/>
              </w:rPr>
            </w:pPr>
            <w:r w:rsidRPr="0001701A">
              <w:rPr>
                <w:lang w:eastAsia="zh-CN"/>
              </w:rPr>
              <w:t xml:space="preserve">For </w:t>
            </w:r>
            <w:r w:rsidRPr="0001701A">
              <w:t>DMRS on</w:t>
            </w:r>
            <w:r w:rsidRPr="0001701A">
              <w:rPr>
                <w:lang w:eastAsia="zh-CN"/>
              </w:rPr>
              <w:t xml:space="preserve"> PUCCH format 3,4:  PUCCH length dependent</w:t>
            </w:r>
          </w:p>
          <w:p w14:paraId="3A566238" w14:textId="77777777" w:rsidR="00975C97" w:rsidRPr="0001701A" w:rsidRDefault="00975C97" w:rsidP="00C971DC">
            <w:pPr>
              <w:pStyle w:val="TAL"/>
            </w:pPr>
          </w:p>
          <w:p w14:paraId="1F02CEBF" w14:textId="77777777" w:rsidR="00975C97" w:rsidRPr="0001701A" w:rsidRDefault="00975C97" w:rsidP="00C971DC">
            <w:pPr>
              <w:pStyle w:val="TAL"/>
            </w:pPr>
            <w:r w:rsidRPr="0001701A">
              <w:t>For One symbol DMRS on PUSCH: Symbol  2,7 and 11 of each slot</w:t>
            </w:r>
          </w:p>
        </w:tc>
        <w:tc>
          <w:tcPr>
            <w:tcW w:w="2835" w:type="dxa"/>
          </w:tcPr>
          <w:p w14:paraId="49C2250A" w14:textId="77777777" w:rsidR="00975C97" w:rsidRPr="0001701A" w:rsidRDefault="00975C97" w:rsidP="00C971DC">
            <w:pPr>
              <w:pStyle w:val="TAL"/>
            </w:pPr>
            <w:r w:rsidRPr="0001701A">
              <w:t>DMRS on</w:t>
            </w:r>
            <w:r w:rsidRPr="0001701A">
              <w:rPr>
                <w:lang w:eastAsia="zh-CN"/>
              </w:rPr>
              <w:t xml:space="preserve"> CP-OFDM </w:t>
            </w:r>
            <w:r w:rsidRPr="0001701A">
              <w:t xml:space="preserve">PUSCH: Specified by the parameters </w:t>
            </w:r>
            <w:r w:rsidRPr="0001701A">
              <w:rPr>
                <w:i/>
              </w:rPr>
              <w:t>dmrs-Type</w:t>
            </w:r>
            <w:r w:rsidRPr="0001701A">
              <w:t xml:space="preserve"> provided by higher layers.</w:t>
            </w:r>
          </w:p>
          <w:p w14:paraId="3813DE8E" w14:textId="77777777" w:rsidR="00975C97" w:rsidRPr="0001701A" w:rsidRDefault="00975C97" w:rsidP="00C971DC">
            <w:pPr>
              <w:pStyle w:val="TAL"/>
              <w:rPr>
                <w:lang w:eastAsia="zh-CN"/>
              </w:rPr>
            </w:pPr>
          </w:p>
          <w:p w14:paraId="6D4DB2F8" w14:textId="77777777" w:rsidR="00975C97" w:rsidRPr="0001701A" w:rsidRDefault="00975C97" w:rsidP="00C971DC">
            <w:pPr>
              <w:pStyle w:val="TAL"/>
            </w:pPr>
            <w:r w:rsidRPr="0001701A">
              <w:t>DMRS on</w:t>
            </w:r>
            <w:r w:rsidRPr="0001701A">
              <w:rPr>
                <w:lang w:eastAsia="zh-CN"/>
              </w:rPr>
              <w:t xml:space="preserve"> DFT-OFDM </w:t>
            </w:r>
            <w:r w:rsidRPr="0001701A">
              <w:t>PUSCH: Allowed for DMRS configuration type1</w:t>
            </w:r>
          </w:p>
          <w:p w14:paraId="58D7B593" w14:textId="77777777" w:rsidR="00975C97" w:rsidRPr="0001701A" w:rsidRDefault="00975C97" w:rsidP="00C971DC">
            <w:pPr>
              <w:pStyle w:val="TAL"/>
              <w:rPr>
                <w:lang w:eastAsia="zh-CN"/>
              </w:rPr>
            </w:pPr>
          </w:p>
          <w:p w14:paraId="665DAE61" w14:textId="77777777" w:rsidR="00975C97" w:rsidRPr="0001701A" w:rsidRDefault="00975C97" w:rsidP="00C971DC">
            <w:pPr>
              <w:pStyle w:val="TAL"/>
            </w:pPr>
            <w:r w:rsidRPr="0001701A">
              <w:t>DMRS on PUCCH: PUCCH bandwidth dependent.</w:t>
            </w:r>
          </w:p>
        </w:tc>
        <w:tc>
          <w:tcPr>
            <w:tcW w:w="1525" w:type="dxa"/>
          </w:tcPr>
          <w:p w14:paraId="32F7A13F" w14:textId="77777777" w:rsidR="00975C97" w:rsidRPr="0001701A" w:rsidRDefault="00975C97" w:rsidP="00C971DC">
            <w:pPr>
              <w:pStyle w:val="TAL"/>
            </w:pPr>
            <w:r w:rsidRPr="0001701A">
              <w:t>Mapping rule of DMRS for PUCCH is specified in TS 38.211 [8] Section 6.4.1.3</w:t>
            </w:r>
          </w:p>
          <w:p w14:paraId="60F1B7D7" w14:textId="77777777" w:rsidR="00975C97" w:rsidRPr="0001701A" w:rsidRDefault="00975C97" w:rsidP="00C971DC">
            <w:pPr>
              <w:pStyle w:val="TAL"/>
              <w:rPr>
                <w:rFonts w:eastAsia="MS Mincho"/>
              </w:rPr>
            </w:pPr>
          </w:p>
          <w:p w14:paraId="342697A9" w14:textId="77777777" w:rsidR="00975C97" w:rsidRPr="0001701A" w:rsidRDefault="00975C97" w:rsidP="00C971DC">
            <w:pPr>
              <w:pStyle w:val="TAL"/>
            </w:pPr>
            <w:r w:rsidRPr="0001701A">
              <w:t>Mapping rule of DMRS for PUSCH is specified in TS 38.211 [8] Sections 6.4.1.1, 6.4.1.2</w:t>
            </w:r>
          </w:p>
        </w:tc>
      </w:tr>
      <w:tr w:rsidR="00975C97" w:rsidRPr="0001701A" w14:paraId="10E4AAA6" w14:textId="77777777" w:rsidTr="00C971DC">
        <w:tc>
          <w:tcPr>
            <w:tcW w:w="1134" w:type="dxa"/>
          </w:tcPr>
          <w:p w14:paraId="3A0B073F" w14:textId="77777777" w:rsidR="00975C97" w:rsidRPr="0001701A" w:rsidRDefault="00975C97" w:rsidP="00C971DC">
            <w:pPr>
              <w:pStyle w:val="TAL"/>
            </w:pPr>
            <w:r w:rsidRPr="0001701A">
              <w:rPr>
                <w:rFonts w:cs="v5.0.0"/>
                <w:snapToGrid w:val="0"/>
              </w:rPr>
              <w:t>PUCCH</w:t>
            </w:r>
          </w:p>
        </w:tc>
        <w:tc>
          <w:tcPr>
            <w:tcW w:w="4253" w:type="dxa"/>
          </w:tcPr>
          <w:p w14:paraId="5421D952" w14:textId="77777777" w:rsidR="00975C97" w:rsidRPr="0001701A" w:rsidRDefault="00975C97" w:rsidP="00C971DC">
            <w:pPr>
              <w:pStyle w:val="TAL"/>
              <w:rPr>
                <w:lang w:eastAsia="zh-CN"/>
              </w:rPr>
            </w:pPr>
            <w:r w:rsidRPr="0001701A">
              <w:rPr>
                <w:lang w:eastAsia="zh-CN"/>
              </w:rPr>
              <w:t xml:space="preserve">For PUCCH Format 0: </w:t>
            </w:r>
          </w:p>
          <w:p w14:paraId="319B0C09" w14:textId="77777777" w:rsidR="00975C97" w:rsidRPr="0001701A" w:rsidRDefault="00975C97" w:rsidP="00C971DC">
            <w:pPr>
              <w:pStyle w:val="TAL"/>
            </w:pPr>
            <w:r w:rsidRPr="0001701A">
              <w:rPr>
                <w:lang w:eastAsia="zh-CN"/>
              </w:rPr>
              <w:t xml:space="preserve">1 ~ 2 symbols each slot, specified by the parameters of </w:t>
            </w:r>
            <w:r w:rsidRPr="0001701A">
              <w:t>nrofSymbols and startingSymbolIndex in PUCCH-format0 provided by the higher layer.</w:t>
            </w:r>
          </w:p>
          <w:p w14:paraId="242988AB" w14:textId="77777777" w:rsidR="00975C97" w:rsidRPr="0001701A" w:rsidRDefault="00975C97" w:rsidP="00C971DC">
            <w:pPr>
              <w:pStyle w:val="TAL"/>
            </w:pPr>
          </w:p>
          <w:p w14:paraId="686CC1F7" w14:textId="77777777" w:rsidR="00975C97" w:rsidRPr="0001701A" w:rsidRDefault="00975C97" w:rsidP="00C971DC">
            <w:pPr>
              <w:pStyle w:val="TAL"/>
              <w:rPr>
                <w:lang w:eastAsia="zh-CN"/>
              </w:rPr>
            </w:pPr>
            <w:r w:rsidRPr="0001701A">
              <w:rPr>
                <w:lang w:eastAsia="zh-CN"/>
              </w:rPr>
              <w:t xml:space="preserve">For PUCCH Format 1: </w:t>
            </w:r>
          </w:p>
          <w:p w14:paraId="2F5A0343" w14:textId="77777777" w:rsidR="00975C97" w:rsidRPr="0001701A" w:rsidRDefault="00975C97" w:rsidP="00C971DC">
            <w:pPr>
              <w:pStyle w:val="TAL"/>
            </w:pPr>
            <w:r w:rsidRPr="0001701A">
              <w:rPr>
                <w:lang w:eastAsia="zh-CN"/>
              </w:rPr>
              <w:t xml:space="preserve">4 ~ 14 symbols each slot, specified by the parameters of </w:t>
            </w:r>
            <w:r w:rsidRPr="0001701A">
              <w:t>nrofSymbols and those of startingSymbolIndex of PUCCH-format1 provided by the higher layer.</w:t>
            </w:r>
          </w:p>
          <w:p w14:paraId="2B3BF5B6" w14:textId="77777777" w:rsidR="00975C97" w:rsidRPr="0001701A" w:rsidRDefault="00975C97" w:rsidP="00C971DC">
            <w:pPr>
              <w:pStyle w:val="TAL"/>
              <w:rPr>
                <w:lang w:eastAsia="zh-CN"/>
              </w:rPr>
            </w:pPr>
          </w:p>
          <w:p w14:paraId="364E0ED3" w14:textId="77777777" w:rsidR="00975C97" w:rsidRPr="0001701A" w:rsidRDefault="00975C97" w:rsidP="00C971DC">
            <w:pPr>
              <w:pStyle w:val="TAL"/>
              <w:rPr>
                <w:lang w:eastAsia="zh-CN"/>
              </w:rPr>
            </w:pPr>
            <w:r w:rsidRPr="0001701A">
              <w:rPr>
                <w:lang w:eastAsia="zh-CN"/>
              </w:rPr>
              <w:t>For PUCCH Format 2,</w:t>
            </w:r>
          </w:p>
          <w:p w14:paraId="6B9B87F8" w14:textId="77777777" w:rsidR="00975C97" w:rsidRPr="0001701A" w:rsidRDefault="00975C97" w:rsidP="00C971DC">
            <w:pPr>
              <w:pStyle w:val="TAL"/>
            </w:pPr>
            <w:r w:rsidRPr="0001701A">
              <w:rPr>
                <w:lang w:eastAsia="zh-CN"/>
              </w:rPr>
              <w:t xml:space="preserve">1 ~ 2 symbols each slot, specified by the parameters of </w:t>
            </w:r>
            <w:r w:rsidRPr="0001701A">
              <w:t>nrofSymbols and startingSymbolIndex in PUCCH-format2 provided by the higher layer.</w:t>
            </w:r>
          </w:p>
          <w:p w14:paraId="48BC34B2" w14:textId="77777777" w:rsidR="00975C97" w:rsidRPr="0001701A" w:rsidRDefault="00975C97" w:rsidP="00C971DC">
            <w:pPr>
              <w:pStyle w:val="TAL"/>
              <w:rPr>
                <w:lang w:eastAsia="zh-CN"/>
              </w:rPr>
            </w:pPr>
          </w:p>
          <w:p w14:paraId="773E7763" w14:textId="77777777" w:rsidR="00975C97" w:rsidRPr="0001701A" w:rsidRDefault="00975C97" w:rsidP="00C971DC">
            <w:pPr>
              <w:pStyle w:val="TAL"/>
              <w:rPr>
                <w:lang w:eastAsia="zh-CN"/>
              </w:rPr>
            </w:pPr>
            <w:r w:rsidRPr="0001701A">
              <w:rPr>
                <w:lang w:eastAsia="zh-CN"/>
              </w:rPr>
              <w:t xml:space="preserve">For PUCCH Format 3: </w:t>
            </w:r>
          </w:p>
          <w:p w14:paraId="3277124B" w14:textId="77777777" w:rsidR="00975C97" w:rsidRPr="0001701A" w:rsidRDefault="00975C97" w:rsidP="00C971DC">
            <w:pPr>
              <w:pStyle w:val="TAL"/>
            </w:pPr>
            <w:r w:rsidRPr="0001701A">
              <w:rPr>
                <w:lang w:eastAsia="zh-CN"/>
              </w:rPr>
              <w:t xml:space="preserve">4 ~ 14 symbols each slot, allowed by the parameters of </w:t>
            </w:r>
            <w:r w:rsidRPr="0001701A">
              <w:t>nrofSymbols and startingSymbolIndex in PUCCH-format3, provided by the higher layer.</w:t>
            </w:r>
          </w:p>
          <w:p w14:paraId="1D058E81" w14:textId="77777777" w:rsidR="00975C97" w:rsidRPr="0001701A" w:rsidRDefault="00975C97" w:rsidP="00C971DC">
            <w:pPr>
              <w:pStyle w:val="TAL"/>
            </w:pPr>
          </w:p>
          <w:p w14:paraId="7938BABC" w14:textId="77777777" w:rsidR="00975C97" w:rsidRPr="0001701A" w:rsidRDefault="00975C97" w:rsidP="00C971DC">
            <w:pPr>
              <w:pStyle w:val="TAL"/>
              <w:rPr>
                <w:lang w:eastAsia="zh-CN"/>
              </w:rPr>
            </w:pPr>
            <w:r w:rsidRPr="0001701A">
              <w:rPr>
                <w:lang w:eastAsia="zh-CN"/>
              </w:rPr>
              <w:t>For PUCCH Format 4:</w:t>
            </w:r>
          </w:p>
          <w:p w14:paraId="1060B044" w14:textId="77777777" w:rsidR="00975C97" w:rsidRPr="0001701A" w:rsidRDefault="00975C97" w:rsidP="00C971DC">
            <w:pPr>
              <w:pStyle w:val="TAL"/>
              <w:rPr>
                <w:lang w:eastAsia="zh-CN"/>
              </w:rPr>
            </w:pPr>
            <w:r w:rsidRPr="0001701A">
              <w:rPr>
                <w:lang w:eastAsia="zh-CN"/>
              </w:rPr>
              <w:t xml:space="preserve">4 ~ 14 symbols each slot, specified by the parameters of </w:t>
            </w:r>
            <w:r w:rsidRPr="0001701A">
              <w:t>nrofSymbols and startingSymbolIndex in PUCCH-format4, provided by higher layer.</w:t>
            </w:r>
          </w:p>
        </w:tc>
        <w:tc>
          <w:tcPr>
            <w:tcW w:w="2835" w:type="dxa"/>
          </w:tcPr>
          <w:p w14:paraId="6856DED1" w14:textId="77777777" w:rsidR="00975C97" w:rsidRPr="0001701A" w:rsidRDefault="00975C97" w:rsidP="00C971DC">
            <w:pPr>
              <w:pStyle w:val="TAL"/>
              <w:rPr>
                <w:lang w:eastAsia="zh-CN"/>
              </w:rPr>
            </w:pPr>
            <w:r w:rsidRPr="0001701A">
              <w:rPr>
                <w:lang w:eastAsia="zh-CN"/>
              </w:rPr>
              <w:t xml:space="preserve">For PUCCH Format 0, 1 </w:t>
            </w:r>
          </w:p>
          <w:p w14:paraId="67AEE804" w14:textId="77777777" w:rsidR="00975C97" w:rsidRPr="0001701A" w:rsidRDefault="00975C97" w:rsidP="00C971DC">
            <w:pPr>
              <w:pStyle w:val="TAL"/>
            </w:pPr>
            <w:r w:rsidRPr="0001701A">
              <w:t>1 RB, the position specified by the parameters of startingPRB and intraSlotFrequencyHopping in the corresponding PUCCH-Resource provided by the higher layer.</w:t>
            </w:r>
          </w:p>
          <w:p w14:paraId="3C07D777" w14:textId="77777777" w:rsidR="00975C97" w:rsidRPr="0001701A" w:rsidRDefault="00975C97" w:rsidP="00C971DC">
            <w:pPr>
              <w:pStyle w:val="TAL"/>
            </w:pPr>
          </w:p>
          <w:p w14:paraId="13E1CD4B" w14:textId="77777777" w:rsidR="00975C97" w:rsidRPr="0001701A" w:rsidRDefault="00975C97" w:rsidP="00C971DC">
            <w:pPr>
              <w:pStyle w:val="TAL"/>
              <w:rPr>
                <w:lang w:eastAsia="zh-CN"/>
              </w:rPr>
            </w:pPr>
            <w:r w:rsidRPr="0001701A">
              <w:rPr>
                <w:lang w:eastAsia="zh-CN"/>
              </w:rPr>
              <w:t xml:space="preserve">For PUCCH Format 2, 3: </w:t>
            </w:r>
          </w:p>
          <w:p w14:paraId="588D80A6" w14:textId="77777777" w:rsidR="00975C97" w:rsidRPr="0001701A" w:rsidRDefault="00975C97" w:rsidP="00C971DC">
            <w:pPr>
              <w:pStyle w:val="TAL"/>
            </w:pPr>
            <w:r w:rsidRPr="0001701A">
              <w:t>1~16 RBs, specified by the parameter of nrofPRBs in PUCCH-format2 and PUCCH-format3 respectively; additionally the position specified by the parameters of startingPRB and intraSlotFrequencyHopping in the corresponding PUCCH-Resource provided by the higher layer.</w:t>
            </w:r>
          </w:p>
          <w:p w14:paraId="478D484E" w14:textId="77777777" w:rsidR="00975C97" w:rsidRPr="0001701A" w:rsidRDefault="00975C97" w:rsidP="00C971DC">
            <w:pPr>
              <w:pStyle w:val="TAL"/>
            </w:pPr>
          </w:p>
          <w:p w14:paraId="121BB6AC" w14:textId="77777777" w:rsidR="00975C97" w:rsidRPr="0001701A" w:rsidRDefault="00975C97" w:rsidP="00C971DC">
            <w:pPr>
              <w:pStyle w:val="TAL"/>
              <w:rPr>
                <w:lang w:eastAsia="zh-CN"/>
              </w:rPr>
            </w:pPr>
            <w:r w:rsidRPr="0001701A">
              <w:rPr>
                <w:lang w:eastAsia="zh-CN"/>
              </w:rPr>
              <w:t xml:space="preserve">For PUCCH Format 4 </w:t>
            </w:r>
          </w:p>
          <w:p w14:paraId="4C3BB242" w14:textId="77777777" w:rsidR="00975C97" w:rsidRPr="0001701A" w:rsidRDefault="00975C97" w:rsidP="00C971DC">
            <w:pPr>
              <w:pStyle w:val="TAL"/>
            </w:pPr>
            <w:r w:rsidRPr="0001701A">
              <w:t>1 RB, the position specified by the parameters of startingPRB and intraSlotFrequencyHopping in the corresponding PUCCH-Resource provided by the higher layer</w:t>
            </w:r>
          </w:p>
        </w:tc>
        <w:tc>
          <w:tcPr>
            <w:tcW w:w="1525" w:type="dxa"/>
          </w:tcPr>
          <w:p w14:paraId="29327CA6" w14:textId="77777777" w:rsidR="00975C97" w:rsidRPr="0001701A" w:rsidRDefault="00975C97" w:rsidP="00C971DC">
            <w:pPr>
              <w:pStyle w:val="TAL"/>
            </w:pPr>
            <w:r w:rsidRPr="0001701A">
              <w:t>Mapping rule is specified in TS 38.211 [8] Section 6.3.2 and 38.213 [9] Section 9.2</w:t>
            </w:r>
          </w:p>
        </w:tc>
      </w:tr>
      <w:tr w:rsidR="00975C97" w:rsidRPr="0001701A" w14:paraId="4A398677" w14:textId="77777777" w:rsidTr="00C971DC">
        <w:tc>
          <w:tcPr>
            <w:tcW w:w="1134" w:type="dxa"/>
          </w:tcPr>
          <w:p w14:paraId="2F735A94" w14:textId="77777777" w:rsidR="00975C97" w:rsidRPr="0001701A" w:rsidRDefault="00975C97" w:rsidP="00C971DC">
            <w:pPr>
              <w:pStyle w:val="TAL"/>
            </w:pPr>
            <w:r w:rsidRPr="0001701A">
              <w:rPr>
                <w:rFonts w:cs="v5.0.0"/>
                <w:snapToGrid w:val="0"/>
              </w:rPr>
              <w:t>PUSCH</w:t>
            </w:r>
          </w:p>
        </w:tc>
        <w:tc>
          <w:tcPr>
            <w:tcW w:w="4253" w:type="dxa"/>
          </w:tcPr>
          <w:p w14:paraId="7766A30C" w14:textId="77777777" w:rsidR="00975C97" w:rsidRPr="0001701A" w:rsidRDefault="00975C97" w:rsidP="00C971DC">
            <w:pPr>
              <w:pStyle w:val="TAL"/>
            </w:pPr>
            <w:r w:rsidRPr="0001701A">
              <w:t>All remaining uplink symbols of each slot not allocated to DMRS</w:t>
            </w:r>
          </w:p>
        </w:tc>
        <w:tc>
          <w:tcPr>
            <w:tcW w:w="2835" w:type="dxa"/>
          </w:tcPr>
          <w:p w14:paraId="378A07E9" w14:textId="77777777" w:rsidR="00975C97" w:rsidRPr="0001701A" w:rsidRDefault="00975C97" w:rsidP="00C971DC">
            <w:pPr>
              <w:pStyle w:val="TAL"/>
            </w:pPr>
            <w:r w:rsidRPr="0001701A">
              <w:rPr>
                <w:rFonts w:eastAsia="MS PGothic" w:cs="Arial"/>
              </w:rPr>
              <w:t>RBs allocated according to Reference Measurement channel in Annex A.2</w:t>
            </w:r>
          </w:p>
        </w:tc>
        <w:tc>
          <w:tcPr>
            <w:tcW w:w="1525" w:type="dxa"/>
          </w:tcPr>
          <w:p w14:paraId="455E358F" w14:textId="77777777" w:rsidR="00975C97" w:rsidRPr="0001701A" w:rsidRDefault="00975C97" w:rsidP="00C971DC">
            <w:pPr>
              <w:pStyle w:val="TAL"/>
            </w:pPr>
            <w:r w:rsidRPr="0001701A">
              <w:t>Mapping rule is specified in TS 38.211 [8] Section 6.3 and 38.214 [12] Section 6.1</w:t>
            </w:r>
          </w:p>
        </w:tc>
      </w:tr>
      <w:tr w:rsidR="00975C97" w:rsidRPr="0001701A" w14:paraId="53FDD5E9" w14:textId="77777777" w:rsidTr="00C971DC">
        <w:tc>
          <w:tcPr>
            <w:tcW w:w="1134" w:type="dxa"/>
          </w:tcPr>
          <w:p w14:paraId="1BE86311" w14:textId="77777777" w:rsidR="00975C97" w:rsidRPr="0001701A" w:rsidRDefault="00975C97" w:rsidP="00C971DC">
            <w:pPr>
              <w:pStyle w:val="TAL"/>
              <w:rPr>
                <w:rFonts w:cs="v5.0.0"/>
                <w:snapToGrid w:val="0"/>
              </w:rPr>
            </w:pPr>
            <w:r w:rsidRPr="0001701A">
              <w:rPr>
                <w:rFonts w:cs="v5.0.0"/>
                <w:snapToGrid w:val="0"/>
              </w:rPr>
              <w:t>SRS</w:t>
            </w:r>
          </w:p>
        </w:tc>
        <w:tc>
          <w:tcPr>
            <w:tcW w:w="4253" w:type="dxa"/>
          </w:tcPr>
          <w:p w14:paraId="3D2D42DE" w14:textId="77777777" w:rsidR="00975C97" w:rsidRPr="0001701A" w:rsidRDefault="00975C97" w:rsidP="00C971DC">
            <w:pPr>
              <w:pStyle w:val="TAL"/>
              <w:rPr>
                <w:lang w:eastAsia="zh-CN"/>
              </w:rPr>
            </w:pPr>
            <w:r w:rsidRPr="0001701A">
              <w:rPr>
                <w:lang w:eastAsia="zh-CN"/>
              </w:rPr>
              <w:t xml:space="preserve">1, 2, or 4 symbols among the last 6 symbols in each SRS transmission slot specified by the parameters of </w:t>
            </w:r>
            <w:r w:rsidRPr="0001701A">
              <w:t>resourceMapping, and resourceType in SRS-Config provided by the higher layer.</w:t>
            </w:r>
          </w:p>
        </w:tc>
        <w:tc>
          <w:tcPr>
            <w:tcW w:w="2835" w:type="dxa"/>
          </w:tcPr>
          <w:p w14:paraId="0C6B0143" w14:textId="77777777" w:rsidR="00975C97" w:rsidRPr="0001701A" w:rsidRDefault="00975C97" w:rsidP="00C971DC">
            <w:pPr>
              <w:pStyle w:val="TAL"/>
              <w:rPr>
                <w:rFonts w:eastAsia="MS PGothic" w:cs="Arial"/>
                <w:lang w:eastAsia="zh-CN"/>
              </w:rPr>
            </w:pPr>
            <w:r w:rsidRPr="0001701A">
              <w:rPr>
                <w:lang w:eastAsia="zh-CN"/>
              </w:rPr>
              <w:t xml:space="preserve">RBs </w:t>
            </w:r>
            <w:r w:rsidRPr="0001701A">
              <w:t>s</w:t>
            </w:r>
            <w:r w:rsidRPr="0001701A">
              <w:rPr>
                <w:lang w:eastAsia="zh-CN"/>
              </w:rPr>
              <w:t xml:space="preserve">pecified by the ue-specific parameters of </w:t>
            </w:r>
            <w:r w:rsidRPr="0001701A">
              <w:t>freqDomainPosition, freqDomainShift and freqHopping in SRS-Config provided by the higher layer.</w:t>
            </w:r>
          </w:p>
        </w:tc>
        <w:tc>
          <w:tcPr>
            <w:tcW w:w="1525" w:type="dxa"/>
          </w:tcPr>
          <w:p w14:paraId="001C2D2D" w14:textId="77777777" w:rsidR="00975C97" w:rsidRPr="0001701A" w:rsidRDefault="00975C97" w:rsidP="00C971DC">
            <w:pPr>
              <w:pStyle w:val="TAL"/>
            </w:pPr>
            <w:r w:rsidRPr="0001701A">
              <w:t xml:space="preserve">Mapping rule is specified in TS 38.211 [8] Section 6.4.1.4.3 </w:t>
            </w:r>
          </w:p>
        </w:tc>
      </w:tr>
    </w:tbl>
    <w:p w14:paraId="4C043F2F" w14:textId="77777777" w:rsidR="00975C97" w:rsidRPr="0001701A" w:rsidRDefault="00975C97" w:rsidP="00975C97">
      <w:pPr>
        <w:rPr>
          <w:rFonts w:cs="v5.0.0"/>
        </w:rPr>
      </w:pPr>
    </w:p>
    <w:p w14:paraId="59F8D9BF" w14:textId="77777777" w:rsidR="00975C97" w:rsidRPr="0001701A" w:rsidRDefault="00975C97" w:rsidP="00975C97">
      <w:pPr>
        <w:pStyle w:val="Heading1"/>
      </w:pPr>
      <w:bookmarkStart w:id="275" w:name="_Toc27478792"/>
      <w:bookmarkStart w:id="276" w:name="_Toc36227506"/>
      <w:r w:rsidRPr="0001701A">
        <w:lastRenderedPageBreak/>
        <w:t>G.2</w:t>
      </w:r>
      <w:r w:rsidRPr="0001701A">
        <w:tab/>
        <w:t>Set-up</w:t>
      </w:r>
      <w:bookmarkEnd w:id="275"/>
      <w:bookmarkEnd w:id="276"/>
    </w:p>
    <w:p w14:paraId="3AC64EE7" w14:textId="77777777" w:rsidR="00975C97" w:rsidRPr="0001701A" w:rsidRDefault="00975C97" w:rsidP="00975C97">
      <w:pPr>
        <w:rPr>
          <w:rFonts w:cs="v5.0.0"/>
        </w:rPr>
      </w:pPr>
      <w:r w:rsidRPr="0001701A">
        <w:rPr>
          <w:rFonts w:cs="v5.0.0"/>
        </w:rPr>
        <w:t>Table G.2-1 describes the uplink physical channels that are required for connection set up.</w:t>
      </w:r>
    </w:p>
    <w:p w14:paraId="64CDB794" w14:textId="77777777" w:rsidR="00975C97" w:rsidRPr="0001701A" w:rsidRDefault="00975C97" w:rsidP="00975C97">
      <w:pPr>
        <w:pStyle w:val="TH"/>
      </w:pPr>
      <w:r w:rsidRPr="0001701A">
        <w:t>Table G.2-1: Uplink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975C97" w:rsidRPr="0001701A" w14:paraId="38A6E48F"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tcPr>
          <w:p w14:paraId="4308836E" w14:textId="77777777" w:rsidR="00975C97" w:rsidRPr="0001701A" w:rsidRDefault="00975C97" w:rsidP="00C971DC">
            <w:pPr>
              <w:pStyle w:val="TAH"/>
            </w:pPr>
            <w:r w:rsidRPr="0001701A">
              <w:t>Physical Channel</w:t>
            </w:r>
          </w:p>
        </w:tc>
      </w:tr>
      <w:tr w:rsidR="00975C97" w:rsidRPr="0001701A" w14:paraId="596952DB" w14:textId="77777777" w:rsidTr="00C971DC">
        <w:trPr>
          <w:jc w:val="center"/>
        </w:trPr>
        <w:tc>
          <w:tcPr>
            <w:tcW w:w="2520" w:type="dxa"/>
            <w:tcBorders>
              <w:top w:val="nil"/>
            </w:tcBorders>
          </w:tcPr>
          <w:p w14:paraId="759B145E" w14:textId="77777777" w:rsidR="00975C97" w:rsidRPr="0001701A" w:rsidRDefault="00975C97" w:rsidP="00C971DC">
            <w:pPr>
              <w:pStyle w:val="TAL"/>
              <w:ind w:firstLine="822"/>
              <w:rPr>
                <w:rFonts w:cs="v5.0.0"/>
              </w:rPr>
            </w:pPr>
            <w:r w:rsidRPr="0001701A">
              <w:rPr>
                <w:rFonts w:cs="v5.0.0"/>
              </w:rPr>
              <w:t>PRACH</w:t>
            </w:r>
          </w:p>
        </w:tc>
      </w:tr>
      <w:tr w:rsidR="00975C97" w:rsidRPr="0001701A" w14:paraId="68E87257" w14:textId="77777777" w:rsidTr="00C971DC">
        <w:trPr>
          <w:jc w:val="center"/>
        </w:trPr>
        <w:tc>
          <w:tcPr>
            <w:tcW w:w="2520" w:type="dxa"/>
          </w:tcPr>
          <w:p w14:paraId="389C8D60" w14:textId="77777777" w:rsidR="00975C97" w:rsidRPr="0001701A" w:rsidRDefault="00975C97" w:rsidP="00C971DC">
            <w:pPr>
              <w:pStyle w:val="TAL"/>
              <w:ind w:firstLine="822"/>
              <w:rPr>
                <w:rFonts w:cs="v5.0.0"/>
                <w:snapToGrid w:val="0"/>
              </w:rPr>
            </w:pPr>
            <w:r w:rsidRPr="0001701A">
              <w:rPr>
                <w:rFonts w:cs="v5.0.0"/>
                <w:snapToGrid w:val="0"/>
              </w:rPr>
              <w:t>PUCCH</w:t>
            </w:r>
          </w:p>
        </w:tc>
      </w:tr>
      <w:tr w:rsidR="00975C97" w:rsidRPr="0001701A" w14:paraId="5769777A" w14:textId="77777777" w:rsidTr="00C971DC">
        <w:trPr>
          <w:jc w:val="center"/>
        </w:trPr>
        <w:tc>
          <w:tcPr>
            <w:tcW w:w="2520" w:type="dxa"/>
          </w:tcPr>
          <w:p w14:paraId="387764F9" w14:textId="77777777" w:rsidR="00975C97" w:rsidRPr="0001701A" w:rsidRDefault="00975C97" w:rsidP="00C971DC">
            <w:pPr>
              <w:pStyle w:val="TAL"/>
              <w:ind w:firstLine="822"/>
              <w:rPr>
                <w:rFonts w:cs="v5.0.0"/>
              </w:rPr>
            </w:pPr>
            <w:r w:rsidRPr="0001701A">
              <w:rPr>
                <w:rFonts w:cs="v5.0.0"/>
                <w:snapToGrid w:val="0"/>
              </w:rPr>
              <w:t>PUSCH</w:t>
            </w:r>
          </w:p>
        </w:tc>
      </w:tr>
      <w:tr w:rsidR="00975C97" w:rsidRPr="0001701A" w14:paraId="5D932E7E" w14:textId="77777777" w:rsidTr="00C971DC">
        <w:trPr>
          <w:jc w:val="center"/>
        </w:trPr>
        <w:tc>
          <w:tcPr>
            <w:tcW w:w="2520" w:type="dxa"/>
          </w:tcPr>
          <w:p w14:paraId="0419670E" w14:textId="77777777" w:rsidR="00975C97" w:rsidRPr="0001701A" w:rsidRDefault="00975C97" w:rsidP="00C971DC">
            <w:pPr>
              <w:pStyle w:val="TAL"/>
              <w:ind w:firstLine="822"/>
              <w:rPr>
                <w:rFonts w:cs="v5.0.0"/>
                <w:snapToGrid w:val="0"/>
              </w:rPr>
            </w:pPr>
            <w:r w:rsidRPr="0001701A">
              <w:rPr>
                <w:rFonts w:cs="v5.0.0"/>
                <w:snapToGrid w:val="0"/>
              </w:rPr>
              <w:t>PUCCH DMRS</w:t>
            </w:r>
          </w:p>
        </w:tc>
      </w:tr>
      <w:tr w:rsidR="00975C97" w:rsidRPr="0001701A" w14:paraId="2398702B" w14:textId="77777777" w:rsidTr="00C971DC">
        <w:trPr>
          <w:jc w:val="center"/>
        </w:trPr>
        <w:tc>
          <w:tcPr>
            <w:tcW w:w="2520" w:type="dxa"/>
          </w:tcPr>
          <w:p w14:paraId="726B90A1" w14:textId="77777777" w:rsidR="00975C97" w:rsidRPr="0001701A" w:rsidRDefault="00975C97" w:rsidP="00C971DC">
            <w:pPr>
              <w:pStyle w:val="TAL"/>
              <w:ind w:firstLine="822"/>
              <w:rPr>
                <w:rFonts w:cs="v5.0.0"/>
                <w:snapToGrid w:val="0"/>
              </w:rPr>
            </w:pPr>
            <w:r w:rsidRPr="0001701A">
              <w:rPr>
                <w:rFonts w:cs="v5.0.0"/>
                <w:snapToGrid w:val="0"/>
              </w:rPr>
              <w:t>PUSCH DMRS</w:t>
            </w:r>
          </w:p>
        </w:tc>
      </w:tr>
      <w:tr w:rsidR="00975C97" w:rsidRPr="0001701A" w14:paraId="58D9CF9C" w14:textId="77777777" w:rsidTr="00C971DC">
        <w:trPr>
          <w:jc w:val="center"/>
        </w:trPr>
        <w:tc>
          <w:tcPr>
            <w:tcW w:w="2520" w:type="dxa"/>
          </w:tcPr>
          <w:p w14:paraId="2A13E8E1" w14:textId="77777777" w:rsidR="00975C97" w:rsidRPr="0001701A" w:rsidRDefault="00975C97" w:rsidP="00C971DC">
            <w:pPr>
              <w:pStyle w:val="TAL"/>
              <w:ind w:firstLine="822"/>
              <w:rPr>
                <w:rFonts w:cs="v5.0.0"/>
                <w:snapToGrid w:val="0"/>
              </w:rPr>
            </w:pPr>
            <w:r w:rsidRPr="0001701A">
              <w:rPr>
                <w:rFonts w:cs="v5.0.0"/>
                <w:snapToGrid w:val="0"/>
              </w:rPr>
              <w:t>SRS</w:t>
            </w:r>
          </w:p>
        </w:tc>
      </w:tr>
    </w:tbl>
    <w:p w14:paraId="36FE85A4" w14:textId="77777777" w:rsidR="00975C97" w:rsidRPr="0001701A" w:rsidRDefault="00975C97" w:rsidP="00975C97"/>
    <w:p w14:paraId="5D59A29E" w14:textId="77777777" w:rsidR="00975C97" w:rsidRPr="0001701A" w:rsidRDefault="00975C97" w:rsidP="00975C97">
      <w:r w:rsidRPr="0001701A">
        <w:t xml:space="preserve">In case of supplementary test, Table G.2-2 describes the supplementary uplink physical channels that are required for connection set-up, and unless stated otherwise, there is no other uplink physical channels configured on the NON-SUL carrier except PRACH. </w:t>
      </w:r>
    </w:p>
    <w:p w14:paraId="52C07086" w14:textId="77777777" w:rsidR="00975C97" w:rsidRPr="0001701A" w:rsidRDefault="00975C97" w:rsidP="00975C97">
      <w:pPr>
        <w:pStyle w:val="TH"/>
      </w:pPr>
      <w:r w:rsidRPr="0001701A">
        <w:t>Table G.2-2: Supplementary Uplink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80"/>
      </w:tblGrid>
      <w:tr w:rsidR="00975C97" w:rsidRPr="0001701A" w14:paraId="744A5076" w14:textId="77777777" w:rsidTr="00C971DC">
        <w:trPr>
          <w:jc w:val="center"/>
        </w:trPr>
        <w:tc>
          <w:tcPr>
            <w:tcW w:w="2780" w:type="dxa"/>
            <w:tcBorders>
              <w:top w:val="single" w:sz="4" w:space="0" w:color="auto"/>
              <w:left w:val="single" w:sz="4" w:space="0" w:color="auto"/>
              <w:bottom w:val="single" w:sz="4" w:space="0" w:color="auto"/>
              <w:right w:val="single" w:sz="4" w:space="0" w:color="auto"/>
            </w:tcBorders>
          </w:tcPr>
          <w:p w14:paraId="3BA99873" w14:textId="77777777" w:rsidR="00975C97" w:rsidRPr="0001701A" w:rsidRDefault="00975C97" w:rsidP="00C971DC">
            <w:pPr>
              <w:pStyle w:val="TAH"/>
            </w:pPr>
            <w:r w:rsidRPr="0001701A">
              <w:t>Physical Channel</w:t>
            </w:r>
          </w:p>
        </w:tc>
      </w:tr>
      <w:tr w:rsidR="00975C97" w:rsidRPr="0001701A" w14:paraId="5CCEDBC6" w14:textId="77777777" w:rsidTr="00C971DC">
        <w:trPr>
          <w:jc w:val="center"/>
        </w:trPr>
        <w:tc>
          <w:tcPr>
            <w:tcW w:w="2780" w:type="dxa"/>
            <w:tcBorders>
              <w:top w:val="nil"/>
            </w:tcBorders>
          </w:tcPr>
          <w:p w14:paraId="61FDB327" w14:textId="77777777" w:rsidR="00975C97" w:rsidRPr="0001701A" w:rsidRDefault="00975C97" w:rsidP="00C971DC">
            <w:pPr>
              <w:pStyle w:val="TAC"/>
            </w:pPr>
            <w:r w:rsidRPr="0001701A">
              <w:t>PRACH</w:t>
            </w:r>
          </w:p>
        </w:tc>
      </w:tr>
      <w:tr w:rsidR="00975C97" w:rsidRPr="0001701A" w14:paraId="44D836B6" w14:textId="77777777" w:rsidTr="00C971DC">
        <w:trPr>
          <w:jc w:val="center"/>
        </w:trPr>
        <w:tc>
          <w:tcPr>
            <w:tcW w:w="2780" w:type="dxa"/>
          </w:tcPr>
          <w:p w14:paraId="06D21765" w14:textId="77777777" w:rsidR="00975C97" w:rsidRPr="0001701A" w:rsidRDefault="00975C97" w:rsidP="00C971DC">
            <w:pPr>
              <w:pStyle w:val="TAC"/>
            </w:pPr>
            <w:r w:rsidRPr="0001701A">
              <w:rPr>
                <w:snapToGrid w:val="0"/>
              </w:rPr>
              <w:t>DMRS</w:t>
            </w:r>
          </w:p>
        </w:tc>
      </w:tr>
      <w:tr w:rsidR="00975C97" w:rsidRPr="0001701A" w14:paraId="664F828B" w14:textId="77777777" w:rsidTr="00C971DC">
        <w:trPr>
          <w:jc w:val="center"/>
        </w:trPr>
        <w:tc>
          <w:tcPr>
            <w:tcW w:w="2780" w:type="dxa"/>
          </w:tcPr>
          <w:p w14:paraId="35B7C6B9" w14:textId="77777777" w:rsidR="00975C97" w:rsidRPr="0001701A" w:rsidRDefault="00975C97" w:rsidP="00C971DC">
            <w:pPr>
              <w:pStyle w:val="TAC"/>
              <w:rPr>
                <w:snapToGrid w:val="0"/>
              </w:rPr>
            </w:pPr>
            <w:r w:rsidRPr="0001701A">
              <w:rPr>
                <w:snapToGrid w:val="0"/>
              </w:rPr>
              <w:t>PUCCH</w:t>
            </w:r>
          </w:p>
        </w:tc>
      </w:tr>
      <w:tr w:rsidR="00975C97" w:rsidRPr="0001701A" w14:paraId="7DFB011B" w14:textId="77777777" w:rsidTr="00C971DC">
        <w:trPr>
          <w:jc w:val="center"/>
        </w:trPr>
        <w:tc>
          <w:tcPr>
            <w:tcW w:w="2780" w:type="dxa"/>
          </w:tcPr>
          <w:p w14:paraId="134FF873" w14:textId="77777777" w:rsidR="00975C97" w:rsidRPr="0001701A" w:rsidRDefault="00975C97" w:rsidP="00C971DC">
            <w:pPr>
              <w:pStyle w:val="TAC"/>
              <w:rPr>
                <w:snapToGrid w:val="0"/>
              </w:rPr>
            </w:pPr>
            <w:r w:rsidRPr="0001701A">
              <w:rPr>
                <w:snapToGrid w:val="0"/>
              </w:rPr>
              <w:t xml:space="preserve">PUSCH </w:t>
            </w:r>
          </w:p>
        </w:tc>
      </w:tr>
    </w:tbl>
    <w:p w14:paraId="216664E4" w14:textId="77777777" w:rsidR="00975C97" w:rsidRPr="0001701A" w:rsidRDefault="00975C97" w:rsidP="00975C97"/>
    <w:p w14:paraId="703950DF" w14:textId="77777777" w:rsidR="00975C97" w:rsidRPr="0001701A" w:rsidRDefault="00975C97" w:rsidP="00975C97">
      <w:pPr>
        <w:pStyle w:val="Heading1"/>
      </w:pPr>
      <w:bookmarkStart w:id="277" w:name="_Toc27478793"/>
      <w:bookmarkStart w:id="278" w:name="_Toc36227507"/>
      <w:r w:rsidRPr="0001701A">
        <w:t>G.3</w:t>
      </w:r>
      <w:r w:rsidRPr="0001701A">
        <w:tab/>
        <w:t>Connection</w:t>
      </w:r>
      <w:bookmarkEnd w:id="277"/>
      <w:bookmarkEnd w:id="278"/>
    </w:p>
    <w:p w14:paraId="61E0773E" w14:textId="77777777" w:rsidR="00975C97" w:rsidRPr="0001701A" w:rsidRDefault="00975C97" w:rsidP="00975C97">
      <w:pPr>
        <w:rPr>
          <w:rFonts w:cs="v5.0.0"/>
        </w:rPr>
      </w:pPr>
      <w:r w:rsidRPr="0001701A">
        <w:rPr>
          <w:rFonts w:cs="v5.0.0"/>
        </w:rPr>
        <w:t>The following clauses describes the uplink physical channels that are transmitted during a connection i.e., when measurements are done.</w:t>
      </w:r>
    </w:p>
    <w:p w14:paraId="7B4B65A7" w14:textId="77777777" w:rsidR="00975C97" w:rsidRPr="0001701A" w:rsidRDefault="00975C97" w:rsidP="00975C97">
      <w:pPr>
        <w:pStyle w:val="Heading2"/>
      </w:pPr>
      <w:bookmarkStart w:id="279" w:name="_Toc27478794"/>
      <w:bookmarkStart w:id="280" w:name="_Toc36227508"/>
      <w:r w:rsidRPr="0001701A">
        <w:t>G.3.0</w:t>
      </w:r>
      <w:r w:rsidRPr="0001701A">
        <w:tab/>
        <w:t>Measurement of Transmitter Characteristics</w:t>
      </w:r>
      <w:bookmarkEnd w:id="279"/>
      <w:bookmarkEnd w:id="280"/>
    </w:p>
    <w:p w14:paraId="1687B999" w14:textId="77777777" w:rsidR="00975C97" w:rsidRPr="0001701A" w:rsidRDefault="00975C97" w:rsidP="00975C97">
      <w:r w:rsidRPr="0001701A">
        <w:t>As specified in the test case. Otherwise:</w:t>
      </w:r>
    </w:p>
    <w:p w14:paraId="6FE7D4DB" w14:textId="77777777" w:rsidR="00975C97" w:rsidRPr="0001701A" w:rsidRDefault="00975C97" w:rsidP="00975C97">
      <w:pPr>
        <w:pStyle w:val="B10"/>
      </w:pPr>
      <w:r w:rsidRPr="0001701A">
        <w:t>-</w:t>
      </w:r>
      <w:r w:rsidRPr="0001701A">
        <w:tab/>
        <w:t>PUSCH + DMRS for PUSCH (and DMRS) measurements.</w:t>
      </w:r>
    </w:p>
    <w:p w14:paraId="2BDDD131" w14:textId="77777777" w:rsidR="00975C97" w:rsidRPr="0001701A" w:rsidRDefault="00975C97" w:rsidP="00975C97">
      <w:pPr>
        <w:pStyle w:val="B10"/>
      </w:pPr>
      <w:r w:rsidRPr="0001701A">
        <w:t>-</w:t>
      </w:r>
      <w:r w:rsidRPr="0001701A">
        <w:tab/>
        <w:t>PUCCH + DMRS for PUCCH (and DMRS) measurements.</w:t>
      </w:r>
    </w:p>
    <w:p w14:paraId="77AF138C" w14:textId="77777777" w:rsidR="00975C97" w:rsidRPr="0001701A" w:rsidRDefault="00975C97" w:rsidP="00975C97">
      <w:pPr>
        <w:pStyle w:val="B10"/>
      </w:pPr>
      <w:r w:rsidRPr="0001701A">
        <w:t>-</w:t>
      </w:r>
      <w:r w:rsidRPr="0001701A">
        <w:tab/>
        <w:t>PRACH for PRACH measurements.</w:t>
      </w:r>
    </w:p>
    <w:p w14:paraId="128DDE65" w14:textId="77777777" w:rsidR="00975C97" w:rsidRPr="0001701A" w:rsidRDefault="00975C97" w:rsidP="00975C97">
      <w:r w:rsidRPr="0001701A">
        <w:t>SRS for SRS measurements.</w:t>
      </w:r>
    </w:p>
    <w:p w14:paraId="679977F8" w14:textId="77777777" w:rsidR="00975C97" w:rsidRPr="0001701A" w:rsidRDefault="00975C97" w:rsidP="00975C97">
      <w:pPr>
        <w:pStyle w:val="Heading2"/>
      </w:pPr>
      <w:bookmarkStart w:id="281" w:name="_Toc27478795"/>
      <w:bookmarkStart w:id="282" w:name="_Toc36227509"/>
      <w:r w:rsidRPr="0001701A">
        <w:t>G.3.1</w:t>
      </w:r>
      <w:r w:rsidRPr="0001701A">
        <w:tab/>
        <w:t>Measurement of Receiver Characteristics</w:t>
      </w:r>
      <w:bookmarkEnd w:id="281"/>
      <w:bookmarkEnd w:id="282"/>
    </w:p>
    <w:p w14:paraId="059C568A" w14:textId="77777777" w:rsidR="00975C97" w:rsidRPr="0001701A" w:rsidRDefault="00975C97" w:rsidP="00975C97">
      <w:r w:rsidRPr="0001701A">
        <w:t>As specified in the test case. Otherwise:</w:t>
      </w:r>
    </w:p>
    <w:p w14:paraId="59B09FC2" w14:textId="77777777" w:rsidR="00975C97" w:rsidRPr="0001701A" w:rsidRDefault="00975C97" w:rsidP="00975C97">
      <w:pPr>
        <w:pStyle w:val="B10"/>
      </w:pPr>
      <w:r w:rsidRPr="0001701A">
        <w:t>-</w:t>
      </w:r>
      <w:r w:rsidRPr="0001701A">
        <w:tab/>
        <w:t>PUSCH + DMRS for measurements with uplink interference configured.</w:t>
      </w:r>
    </w:p>
    <w:p w14:paraId="67EDB515" w14:textId="77777777" w:rsidR="00975C97" w:rsidRPr="0001701A" w:rsidRDefault="00975C97" w:rsidP="00975C97">
      <w:pPr>
        <w:pStyle w:val="B10"/>
      </w:pPr>
      <w:r w:rsidRPr="0001701A">
        <w:t>-</w:t>
      </w:r>
      <w:r w:rsidRPr="0001701A">
        <w:tab/>
        <w:t>PUCCH + DMRS for measurements without uplink interference configured.</w:t>
      </w:r>
    </w:p>
    <w:p w14:paraId="2548DE24" w14:textId="77777777" w:rsidR="00975C97" w:rsidRPr="0001701A" w:rsidRDefault="00975C97" w:rsidP="00975C97">
      <w:pPr>
        <w:pStyle w:val="Heading2"/>
      </w:pPr>
      <w:bookmarkStart w:id="283" w:name="_Toc27478796"/>
      <w:bookmarkStart w:id="284" w:name="_Toc36227510"/>
      <w:r w:rsidRPr="0001701A">
        <w:t>G.3.2</w:t>
      </w:r>
      <w:r w:rsidRPr="0001701A">
        <w:tab/>
        <w:t>Measurement of Performance Requirements</w:t>
      </w:r>
      <w:bookmarkEnd w:id="283"/>
      <w:bookmarkEnd w:id="284"/>
    </w:p>
    <w:p w14:paraId="777EDA0D" w14:textId="77777777" w:rsidR="00975C97" w:rsidRPr="0001701A" w:rsidRDefault="00975C97" w:rsidP="00975C97">
      <w:r w:rsidRPr="0001701A">
        <w:t>As specified in the test case. Otherwise:</w:t>
      </w:r>
    </w:p>
    <w:p w14:paraId="58800FCB" w14:textId="77777777" w:rsidR="00975C97" w:rsidRPr="0001701A" w:rsidRDefault="00975C97" w:rsidP="00975C97">
      <w:pPr>
        <w:pStyle w:val="B10"/>
      </w:pPr>
      <w:r w:rsidRPr="0001701A">
        <w:t>PUCCH + DMRS for measurements without CSI feedback, or with CSI feedback in PUCCH mode.</w:t>
      </w:r>
    </w:p>
    <w:p w14:paraId="43EACE50" w14:textId="77777777" w:rsidR="00975C97" w:rsidRPr="0001701A" w:rsidRDefault="00975C97" w:rsidP="00975C97">
      <w:r w:rsidRPr="0001701A">
        <w:t>PUSCH + DMRS for measurements with CSI feedback in PUSCH mode.</w:t>
      </w:r>
    </w:p>
    <w:p w14:paraId="3FB75963" w14:textId="28D00578" w:rsidR="00975C97" w:rsidRPr="0001701A" w:rsidRDefault="00975C97">
      <w:pPr>
        <w:overflowPunct/>
        <w:autoSpaceDE/>
        <w:autoSpaceDN/>
        <w:adjustRightInd/>
        <w:spacing w:after="160" w:line="259" w:lineRule="auto"/>
        <w:textAlignment w:val="auto"/>
      </w:pPr>
      <w:r w:rsidRPr="0001701A">
        <w:lastRenderedPageBreak/>
        <w:br w:type="page"/>
      </w:r>
    </w:p>
    <w:p w14:paraId="64FBAAD4" w14:textId="77777777" w:rsidR="00975C97" w:rsidRPr="0001701A" w:rsidRDefault="00975C97" w:rsidP="00975C97">
      <w:pPr>
        <w:pStyle w:val="Heading8"/>
      </w:pPr>
      <w:bookmarkStart w:id="285" w:name="_Toc27478797"/>
      <w:bookmarkStart w:id="286" w:name="_Toc36227511"/>
      <w:r w:rsidRPr="0001701A">
        <w:lastRenderedPageBreak/>
        <w:t>Annex H (normative):</w:t>
      </w:r>
      <w:r w:rsidRPr="0001701A">
        <w:br/>
      </w:r>
      <w:r w:rsidRPr="0001701A">
        <w:rPr>
          <w:rFonts w:cs="v4.2.0"/>
        </w:rPr>
        <w:t>Statistical Testing</w:t>
      </w:r>
      <w:bookmarkEnd w:id="285"/>
      <w:bookmarkEnd w:id="286"/>
    </w:p>
    <w:p w14:paraId="25D56ABF" w14:textId="77777777" w:rsidR="00975C97" w:rsidRPr="0001701A" w:rsidRDefault="00975C97" w:rsidP="00975C97">
      <w:pPr>
        <w:pStyle w:val="Heading1"/>
      </w:pPr>
      <w:bookmarkStart w:id="287" w:name="_Toc27478798"/>
      <w:bookmarkStart w:id="288" w:name="_Toc36227512"/>
      <w:r w:rsidRPr="0001701A">
        <w:t>H.1</w:t>
      </w:r>
      <w:r w:rsidRPr="0001701A">
        <w:tab/>
        <w:t>General</w:t>
      </w:r>
      <w:bookmarkEnd w:id="287"/>
      <w:bookmarkEnd w:id="288"/>
    </w:p>
    <w:p w14:paraId="076CF22A" w14:textId="77777777" w:rsidR="00975C97" w:rsidRPr="0001701A" w:rsidRDefault="00975C97" w:rsidP="00975C97">
      <w:r w:rsidRPr="0001701A">
        <w:t>This annex specifies mapping throughput to error ratio, pass fail limits and pass fail decision rules that are needed for measuring average throughput for a duration sufficient to achieve statistical significance for testing receiver characteristics.</w:t>
      </w:r>
    </w:p>
    <w:p w14:paraId="7992E163" w14:textId="77777777" w:rsidR="00975C97" w:rsidRPr="0001701A" w:rsidRDefault="00975C97" w:rsidP="00975C97">
      <w:pPr>
        <w:pStyle w:val="Heading1"/>
      </w:pPr>
      <w:bookmarkStart w:id="289" w:name="_Toc27478799"/>
      <w:bookmarkStart w:id="290" w:name="_Toc36227513"/>
      <w:r w:rsidRPr="0001701A">
        <w:t>H.2</w:t>
      </w:r>
      <w:r w:rsidRPr="0001701A">
        <w:tab/>
        <w:t>Statistical testing of receiver characteristics</w:t>
      </w:r>
      <w:bookmarkEnd w:id="289"/>
      <w:bookmarkEnd w:id="290"/>
    </w:p>
    <w:p w14:paraId="12DD92A5" w14:textId="77777777" w:rsidR="00975C97" w:rsidRPr="0001701A" w:rsidRDefault="00975C97" w:rsidP="00975C97">
      <w:pPr>
        <w:pStyle w:val="Heading2"/>
      </w:pPr>
      <w:bookmarkStart w:id="291" w:name="_Toc27478800"/>
      <w:bookmarkStart w:id="292" w:name="_Toc36227514"/>
      <w:r w:rsidRPr="0001701A">
        <w:t>H.2.1</w:t>
      </w:r>
      <w:r w:rsidRPr="0001701A">
        <w:tab/>
        <w:t>General</w:t>
      </w:r>
      <w:bookmarkEnd w:id="291"/>
      <w:bookmarkEnd w:id="292"/>
    </w:p>
    <w:p w14:paraId="594F8B32" w14:textId="77777777" w:rsidR="00975C97" w:rsidRPr="0001701A" w:rsidRDefault="00975C97" w:rsidP="00975C97">
      <w:r w:rsidRPr="0001701A">
        <w:t>The test of receiver characteristics is twofold.</w:t>
      </w:r>
    </w:p>
    <w:p w14:paraId="5B9BF366" w14:textId="77777777" w:rsidR="00975C97" w:rsidRPr="0001701A" w:rsidRDefault="00975C97" w:rsidP="00975C97">
      <w:pPr>
        <w:pStyle w:val="B10"/>
      </w:pPr>
      <w:r w:rsidRPr="0001701A">
        <w:t>1.</w:t>
      </w:r>
      <w:r w:rsidRPr="0001701A">
        <w:tab/>
        <w:t>A signal or a combination of signals is offered to the RX port(s) of the receiver.</w:t>
      </w:r>
    </w:p>
    <w:p w14:paraId="08D58206" w14:textId="77777777" w:rsidR="00975C97" w:rsidRPr="0001701A" w:rsidRDefault="00975C97" w:rsidP="00975C97">
      <w:pPr>
        <w:pStyle w:val="B10"/>
      </w:pPr>
      <w:r w:rsidRPr="0001701A">
        <w:t>2.</w:t>
      </w:r>
      <w:r w:rsidRPr="0001701A">
        <w:tab/>
        <w:t>The ability of the receiver to demodulate /decode this signal is verified by measuring the throughput.</w:t>
      </w:r>
    </w:p>
    <w:p w14:paraId="01E9DE39" w14:textId="77777777" w:rsidR="00975C97" w:rsidRPr="0001701A" w:rsidRDefault="00975C97" w:rsidP="00975C97">
      <w:r w:rsidRPr="0001701A">
        <w:t>In (2) is the statistical aspect of the test and is treated here.</w:t>
      </w:r>
    </w:p>
    <w:p w14:paraId="03FEF379" w14:textId="77777777" w:rsidR="00975C97" w:rsidRPr="0001701A" w:rsidRDefault="00975C97" w:rsidP="00975C97">
      <w:r w:rsidRPr="0001701A">
        <w:t>The minimum requirement for all receiver tests is &gt;95% of the maximum throughput.</w:t>
      </w:r>
    </w:p>
    <w:p w14:paraId="66CF165D" w14:textId="77777777" w:rsidR="00975C97" w:rsidRPr="0001701A" w:rsidRDefault="00975C97" w:rsidP="00975C97">
      <w:r w:rsidRPr="0001701A">
        <w:t xml:space="preserve">All receiver tests are performed in static propagation conditions. No fading conditions are applied. </w:t>
      </w:r>
    </w:p>
    <w:p w14:paraId="3199E177" w14:textId="77777777" w:rsidR="00975C97" w:rsidRPr="0001701A" w:rsidRDefault="00975C97" w:rsidP="00975C97">
      <w:pPr>
        <w:pStyle w:val="Heading2"/>
      </w:pPr>
      <w:bookmarkStart w:id="293" w:name="_Toc27478801"/>
      <w:bookmarkStart w:id="294" w:name="_Toc36227515"/>
      <w:r w:rsidRPr="0001701A">
        <w:t>H.2.2</w:t>
      </w:r>
      <w:r w:rsidRPr="0001701A">
        <w:tab/>
        <w:t>Mapping throughput to error ratio</w:t>
      </w:r>
      <w:bookmarkEnd w:id="293"/>
      <w:bookmarkEnd w:id="294"/>
    </w:p>
    <w:p w14:paraId="776B6E2A" w14:textId="77777777" w:rsidR="00975C97" w:rsidRPr="0001701A" w:rsidRDefault="00975C97" w:rsidP="00975C97">
      <w:pPr>
        <w:pStyle w:val="B10"/>
      </w:pPr>
      <w:r w:rsidRPr="0001701A">
        <w:t>a)</w:t>
      </w:r>
      <w:r w:rsidRPr="0001701A">
        <w:tab/>
        <w:t>The measured information bit throughput R is defined as the sum (in kilobits) of the information bit payloads successfully received during the test interval, divided by the duration of the test interval (in seconds).</w:t>
      </w:r>
    </w:p>
    <w:p w14:paraId="6F6E3C96" w14:textId="77777777" w:rsidR="00975C97" w:rsidRPr="0001701A" w:rsidRDefault="00975C97" w:rsidP="00975C97">
      <w:pPr>
        <w:pStyle w:val="B10"/>
      </w:pPr>
      <w:r w:rsidRPr="0001701A">
        <w:t>b)</w:t>
      </w:r>
      <w:r w:rsidRPr="0001701A">
        <w:tab/>
        <w:t>In measurement practice the UE indicates successfully received information bit payload by signalling an ACK to the SS.</w:t>
      </w:r>
      <w:r w:rsidRPr="0001701A">
        <w:br/>
        <w:t>If payload is received, but damaged and cannot be decoded, the UE signals a NACK.</w:t>
      </w:r>
    </w:p>
    <w:p w14:paraId="73174618" w14:textId="77777777" w:rsidR="00975C97" w:rsidRPr="0001701A" w:rsidRDefault="00975C97" w:rsidP="00975C97">
      <w:pPr>
        <w:pStyle w:val="B10"/>
      </w:pPr>
      <w:r w:rsidRPr="0001701A">
        <w:t>c)</w:t>
      </w:r>
      <w:r w:rsidRPr="0001701A">
        <w:tab/>
        <w:t>Only the ACK and NACK signals, not the data bits received, are accessible to the SS.</w:t>
      </w:r>
      <w:r w:rsidRPr="0001701A">
        <w:br/>
        <w:t>The number of bits is known in the SS from knowledge of what payload was sent.</w:t>
      </w:r>
    </w:p>
    <w:p w14:paraId="5EE8ED72" w14:textId="77777777" w:rsidR="00975C97" w:rsidRPr="0001701A" w:rsidRDefault="00975C97" w:rsidP="00975C97">
      <w:pPr>
        <w:pStyle w:val="B10"/>
      </w:pPr>
      <w:r w:rsidRPr="0001701A">
        <w:t>d)</w:t>
      </w:r>
      <w:r w:rsidRPr="0001701A">
        <w:tab/>
        <w:t>For the reference measurement channel, applied for testing, the number of bits is different in different slots, however in a radio frame it is fixed during one test.</w:t>
      </w:r>
    </w:p>
    <w:p w14:paraId="28EA0974" w14:textId="77777777" w:rsidR="00975C97" w:rsidRPr="0001701A" w:rsidRDefault="00975C97" w:rsidP="00975C97">
      <w:pPr>
        <w:pStyle w:val="B10"/>
      </w:pPr>
      <w:r w:rsidRPr="0001701A">
        <w:t>e)</w:t>
      </w:r>
      <w:r w:rsidRPr="0001701A">
        <w:tab/>
        <w:t xml:space="preserve">The time in the measurement interval is composed of successfully received </w:t>
      </w:r>
      <w:bookmarkStart w:id="295" w:name="OLE_LINK126"/>
      <w:bookmarkStart w:id="296" w:name="OLE_LINK127"/>
      <w:bookmarkStart w:id="297" w:name="OLE_LINK128"/>
      <w:bookmarkStart w:id="298" w:name="OLE_LINK129"/>
      <w:r w:rsidRPr="0001701A">
        <w:t>slots</w:t>
      </w:r>
      <w:bookmarkEnd w:id="295"/>
      <w:bookmarkEnd w:id="296"/>
      <w:bookmarkEnd w:id="297"/>
      <w:bookmarkEnd w:id="298"/>
      <w:r w:rsidRPr="0001701A">
        <w:t xml:space="preserve"> (ACK), unsuccessfully received slots (NACK) and no reception at all (DTX-slots).</w:t>
      </w:r>
    </w:p>
    <w:p w14:paraId="35797538" w14:textId="77777777" w:rsidR="00975C97" w:rsidRPr="0001701A" w:rsidRDefault="00975C97" w:rsidP="00975C97">
      <w:pPr>
        <w:pStyle w:val="B10"/>
      </w:pPr>
      <w:r w:rsidRPr="0001701A">
        <w:t>f)</w:t>
      </w:r>
      <w:r w:rsidRPr="0001701A">
        <w:tab/>
        <w:t>DTX-slots may occur regularly according the applicable reference measurement channel (</w:t>
      </w:r>
      <w:proofErr w:type="spellStart"/>
      <w:r w:rsidRPr="0001701A">
        <w:t>regDTX</w:t>
      </w:r>
      <w:proofErr w:type="spellEnd"/>
      <w:r w:rsidRPr="0001701A">
        <w:t>).</w:t>
      </w:r>
      <w:r w:rsidRPr="0001701A">
        <w:br/>
        <w:t>In real live networks this is the time when other UEs are served. In TDD these are the UL and special slots.</w:t>
      </w:r>
      <w:r w:rsidRPr="0001701A">
        <w:br/>
      </w:r>
      <w:proofErr w:type="spellStart"/>
      <w:r w:rsidRPr="0001701A">
        <w:t>regDTX</w:t>
      </w:r>
      <w:proofErr w:type="spellEnd"/>
      <w:r w:rsidRPr="0001701A">
        <w:t xml:space="preserve"> vary from test to test but are fixed within the test.</w:t>
      </w:r>
    </w:p>
    <w:p w14:paraId="0F92A32A" w14:textId="77777777" w:rsidR="00975C97" w:rsidRPr="0001701A" w:rsidRDefault="00975C97" w:rsidP="00975C97">
      <w:pPr>
        <w:pStyle w:val="B10"/>
      </w:pPr>
      <w:r w:rsidRPr="0001701A">
        <w:t>g)</w:t>
      </w:r>
      <w:r w:rsidRPr="0001701A">
        <w:tab/>
        <w:t>Additional DTX-slots occur statistically when the UE is not responding ACK or NACK where it should. (</w:t>
      </w:r>
      <w:proofErr w:type="spellStart"/>
      <w:r w:rsidRPr="0001701A">
        <w:t>statDTX</w:t>
      </w:r>
      <w:proofErr w:type="spellEnd"/>
      <w:r w:rsidRPr="0001701A">
        <w:t>)</w:t>
      </w:r>
      <w:r w:rsidRPr="0001701A">
        <w:br/>
        <w:t>This may happen when the UE was not expecting data or decided that the data were not intended for it.</w:t>
      </w:r>
    </w:p>
    <w:p w14:paraId="078A301E" w14:textId="77777777" w:rsidR="00975C97" w:rsidRPr="0001701A" w:rsidRDefault="00975C97" w:rsidP="00975C97">
      <w:r w:rsidRPr="0001701A">
        <w:t>The pass / fail decision is done by observing the:</w:t>
      </w:r>
    </w:p>
    <w:p w14:paraId="5B64A8AB" w14:textId="77777777" w:rsidR="00975C97" w:rsidRPr="0001701A" w:rsidRDefault="00975C97" w:rsidP="00975C97">
      <w:pPr>
        <w:pStyle w:val="B10"/>
      </w:pPr>
      <w:r w:rsidRPr="0001701A">
        <w:t>-</w:t>
      </w:r>
      <w:r w:rsidRPr="0001701A">
        <w:tab/>
        <w:t>number of NACKs</w:t>
      </w:r>
    </w:p>
    <w:p w14:paraId="3FA783AF" w14:textId="77777777" w:rsidR="00975C97" w:rsidRPr="0001701A" w:rsidRDefault="00975C97" w:rsidP="00975C97">
      <w:pPr>
        <w:pStyle w:val="B10"/>
      </w:pPr>
      <w:r w:rsidRPr="0001701A">
        <w:t>-</w:t>
      </w:r>
      <w:r w:rsidRPr="0001701A">
        <w:tab/>
        <w:t>number of ACKs and</w:t>
      </w:r>
    </w:p>
    <w:p w14:paraId="1873A911" w14:textId="77777777" w:rsidR="00975C97" w:rsidRPr="0001701A" w:rsidRDefault="00975C97" w:rsidP="00975C97">
      <w:pPr>
        <w:pStyle w:val="B10"/>
      </w:pPr>
      <w:r w:rsidRPr="0001701A">
        <w:t>-</w:t>
      </w:r>
      <w:r w:rsidRPr="0001701A">
        <w:tab/>
        <w:t xml:space="preserve">number of </w:t>
      </w:r>
      <w:proofErr w:type="spellStart"/>
      <w:r w:rsidRPr="0001701A">
        <w:t>statDTXs</w:t>
      </w:r>
      <w:proofErr w:type="spellEnd"/>
      <w:r w:rsidRPr="0001701A">
        <w:t xml:space="preserve"> (</w:t>
      </w:r>
      <w:proofErr w:type="spellStart"/>
      <w:r w:rsidRPr="0001701A">
        <w:t>regDTX</w:t>
      </w:r>
      <w:proofErr w:type="spellEnd"/>
      <w:r w:rsidRPr="0001701A">
        <w:t xml:space="preserve"> is implicitly known to the SS)</w:t>
      </w:r>
    </w:p>
    <w:p w14:paraId="2829B882" w14:textId="77777777" w:rsidR="00975C97" w:rsidRPr="0001701A" w:rsidRDefault="00975C97" w:rsidP="00975C97">
      <w:r w:rsidRPr="0001701A">
        <w:lastRenderedPageBreak/>
        <w:t xml:space="preserve">The ratio (NACK + </w:t>
      </w:r>
      <w:proofErr w:type="spellStart"/>
      <w:r w:rsidRPr="0001701A">
        <w:t>statDTX</w:t>
      </w:r>
      <w:proofErr w:type="spellEnd"/>
      <w:r w:rsidRPr="0001701A">
        <w:t xml:space="preserve">)/(NACK+ </w:t>
      </w:r>
      <w:proofErr w:type="spellStart"/>
      <w:r w:rsidRPr="0001701A">
        <w:t>statDTX</w:t>
      </w:r>
      <w:proofErr w:type="spellEnd"/>
      <w:r w:rsidRPr="0001701A">
        <w:t xml:space="preserve"> + ACK)is the Error Ratio (ER). Taking into account the time consumed by the ACK, NACK, and DTX-TTIs (regular and statistical), ER can be mapped unambiguously to throughput for any single reference measurement channel test.</w:t>
      </w:r>
    </w:p>
    <w:p w14:paraId="63982A11" w14:textId="77777777" w:rsidR="00975C97" w:rsidRPr="0001701A" w:rsidRDefault="00975C97" w:rsidP="00975C97">
      <w:pPr>
        <w:pStyle w:val="Heading2"/>
      </w:pPr>
      <w:bookmarkStart w:id="299" w:name="_Toc27478802"/>
      <w:bookmarkStart w:id="300" w:name="_Toc36227516"/>
      <w:r w:rsidRPr="0001701A">
        <w:t>H.2.3</w:t>
      </w:r>
      <w:r w:rsidRPr="0001701A">
        <w:tab/>
        <w:t>Design of the test</w:t>
      </w:r>
      <w:bookmarkEnd w:id="299"/>
      <w:bookmarkEnd w:id="300"/>
    </w:p>
    <w:p w14:paraId="5F92BC05" w14:textId="0E44C464" w:rsidR="00975C97" w:rsidRPr="0001701A" w:rsidRDefault="00975C97" w:rsidP="00975C97">
      <w:r w:rsidRPr="0001701A">
        <w:t>The test is defined by the following design principles (see clause H.</w:t>
      </w:r>
      <w:r w:rsidR="00956A30" w:rsidRPr="0001701A">
        <w:t>2.6</w:t>
      </w:r>
      <w:r w:rsidRPr="0001701A">
        <w:t>, Theory….):</w:t>
      </w:r>
    </w:p>
    <w:p w14:paraId="1B43F099" w14:textId="77777777" w:rsidR="00975C97" w:rsidRPr="0001701A" w:rsidRDefault="00975C97" w:rsidP="00975C97">
      <w:pPr>
        <w:pStyle w:val="B10"/>
      </w:pPr>
      <w:r w:rsidRPr="0001701A">
        <w:t>1.</w:t>
      </w:r>
      <w:r w:rsidRPr="0001701A">
        <w:tab/>
        <w:t>The early decision concept is applied.</w:t>
      </w:r>
    </w:p>
    <w:p w14:paraId="1871DCD3" w14:textId="77777777" w:rsidR="00975C97" w:rsidRPr="0001701A" w:rsidRDefault="00975C97" w:rsidP="00975C97">
      <w:pPr>
        <w:pStyle w:val="B10"/>
      </w:pPr>
      <w:r w:rsidRPr="0001701A">
        <w:t>2.</w:t>
      </w:r>
      <w:r w:rsidRPr="0001701A">
        <w:tab/>
        <w:t>A second limit is introduced: Bad DUT factor M&gt;1</w:t>
      </w:r>
    </w:p>
    <w:p w14:paraId="633149D1" w14:textId="77777777" w:rsidR="00975C97" w:rsidRPr="0001701A" w:rsidRDefault="00975C97" w:rsidP="00975C97">
      <w:pPr>
        <w:pStyle w:val="B10"/>
      </w:pPr>
      <w:r w:rsidRPr="0001701A">
        <w:t>3.</w:t>
      </w:r>
      <w:r w:rsidRPr="0001701A">
        <w:tab/>
        <w:t>To decide the test pass:</w:t>
      </w:r>
    </w:p>
    <w:p w14:paraId="74E9B57B" w14:textId="77777777" w:rsidR="00975C97" w:rsidRPr="0001701A" w:rsidRDefault="00975C97" w:rsidP="00975C97">
      <w:pPr>
        <w:pStyle w:val="B20"/>
      </w:pPr>
      <w:r w:rsidRPr="0001701A">
        <w:t>Supplier risk is applied based on the Bad DUT quality</w:t>
      </w:r>
    </w:p>
    <w:p w14:paraId="44E438BA" w14:textId="77777777" w:rsidR="00975C97" w:rsidRPr="0001701A" w:rsidRDefault="00975C97" w:rsidP="00975C97">
      <w:pPr>
        <w:pStyle w:val="B20"/>
      </w:pPr>
      <w:r w:rsidRPr="0001701A">
        <w:t>To decide the test fail</w:t>
      </w:r>
    </w:p>
    <w:p w14:paraId="026119F5" w14:textId="77777777" w:rsidR="00975C97" w:rsidRPr="0001701A" w:rsidRDefault="00975C97" w:rsidP="00975C97">
      <w:pPr>
        <w:pStyle w:val="B20"/>
      </w:pPr>
      <w:r w:rsidRPr="0001701A">
        <w:t>Customer Risk is applied based on the specified DUT quality</w:t>
      </w:r>
    </w:p>
    <w:p w14:paraId="622D6C12" w14:textId="77777777" w:rsidR="00975C97" w:rsidRPr="0001701A" w:rsidRDefault="00975C97" w:rsidP="00975C97">
      <w:r w:rsidRPr="0001701A">
        <w:t>The test is defined by the following parameters:</w:t>
      </w:r>
    </w:p>
    <w:p w14:paraId="0397E4DB" w14:textId="77777777" w:rsidR="00975C97" w:rsidRPr="0001701A" w:rsidRDefault="00975C97" w:rsidP="00975C97">
      <w:pPr>
        <w:pStyle w:val="B10"/>
      </w:pPr>
      <w:r w:rsidRPr="0001701A">
        <w:t>1.</w:t>
      </w:r>
      <w:r w:rsidRPr="0001701A">
        <w:tab/>
        <w:t>Limit ER = 0.05 (Throughput limit = 95%)</w:t>
      </w:r>
    </w:p>
    <w:p w14:paraId="753368C4" w14:textId="77777777" w:rsidR="00975C97" w:rsidRPr="0001701A" w:rsidRDefault="00975C97" w:rsidP="00975C97">
      <w:pPr>
        <w:pStyle w:val="B10"/>
      </w:pPr>
      <w:r w:rsidRPr="0001701A">
        <w:t>2.</w:t>
      </w:r>
      <w:r w:rsidRPr="0001701A">
        <w:tab/>
        <w:t>Bad DUT factor M=1.5 (selectivity)</w:t>
      </w:r>
    </w:p>
    <w:p w14:paraId="504724C8" w14:textId="77777777" w:rsidR="00975C97" w:rsidRPr="0001701A" w:rsidRDefault="00975C97" w:rsidP="00975C97">
      <w:pPr>
        <w:pStyle w:val="B10"/>
      </w:pPr>
      <w:r w:rsidRPr="0001701A">
        <w:t>3.</w:t>
      </w:r>
      <w:r w:rsidRPr="0001701A">
        <w:tab/>
        <w:t>Confidence level CL = 95% (for specified DUT and Bad DUT-quality)</w:t>
      </w:r>
    </w:p>
    <w:p w14:paraId="545AF6FB" w14:textId="77777777" w:rsidR="00975C97" w:rsidRPr="0001701A" w:rsidRDefault="00975C97" w:rsidP="00975C97">
      <w:pPr>
        <w:pStyle w:val="Heading2"/>
      </w:pPr>
      <w:bookmarkStart w:id="301" w:name="_Toc27478803"/>
      <w:bookmarkStart w:id="302" w:name="_Toc36227517"/>
      <w:r w:rsidRPr="0001701A">
        <w:lastRenderedPageBreak/>
        <w:t>H.2.4</w:t>
      </w:r>
      <w:r w:rsidRPr="0001701A">
        <w:tab/>
        <w:t>Numerical definition of the pass fail limits</w:t>
      </w:r>
      <w:bookmarkEnd w:id="301"/>
      <w:bookmarkEnd w:id="302"/>
    </w:p>
    <w:p w14:paraId="40C1CB5B" w14:textId="20282969" w:rsidR="00975C97" w:rsidRPr="0001701A" w:rsidRDefault="00975C97" w:rsidP="00975C97">
      <w:pPr>
        <w:pStyle w:val="TH"/>
      </w:pPr>
      <w:r w:rsidRPr="0001701A">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956A30" w:rsidRPr="0001701A" w14:paraId="78BB933D" w14:textId="77777777" w:rsidTr="008D023C">
        <w:trPr>
          <w:trHeight w:val="270"/>
          <w:jc w:val="center"/>
        </w:trPr>
        <w:tc>
          <w:tcPr>
            <w:tcW w:w="0" w:type="auto"/>
            <w:shd w:val="clear" w:color="auto" w:fill="auto"/>
            <w:noWrap/>
          </w:tcPr>
          <w:p w14:paraId="69CAA171" w14:textId="77777777" w:rsidR="00956A30" w:rsidRPr="0001701A" w:rsidRDefault="00956A30" w:rsidP="008D023C">
            <w:pPr>
              <w:pStyle w:val="TAH"/>
            </w:pPr>
            <w:r w:rsidRPr="0001701A">
              <w:t>ne</w:t>
            </w:r>
          </w:p>
        </w:tc>
        <w:tc>
          <w:tcPr>
            <w:tcW w:w="0" w:type="auto"/>
            <w:shd w:val="clear" w:color="auto" w:fill="auto"/>
            <w:noWrap/>
          </w:tcPr>
          <w:p w14:paraId="1DA05793"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2B4C6EFB" w14:textId="77777777" w:rsidR="00956A30" w:rsidRPr="0001701A" w:rsidRDefault="00956A30" w:rsidP="008D023C">
            <w:pPr>
              <w:pStyle w:val="TAH"/>
            </w:pPr>
            <w:proofErr w:type="spellStart"/>
            <w:r w:rsidRPr="0001701A">
              <w:t>ns</w:t>
            </w:r>
            <w:r w:rsidRPr="0001701A">
              <w:rPr>
                <w:vertAlign w:val="subscript"/>
              </w:rPr>
              <w:t>f</w:t>
            </w:r>
            <w:proofErr w:type="spellEnd"/>
          </w:p>
        </w:tc>
        <w:tc>
          <w:tcPr>
            <w:tcW w:w="0" w:type="auto"/>
            <w:shd w:val="clear" w:color="auto" w:fill="auto"/>
            <w:noWrap/>
          </w:tcPr>
          <w:p w14:paraId="2E4A5F16" w14:textId="77777777" w:rsidR="00956A30" w:rsidRPr="0001701A" w:rsidRDefault="00956A30" w:rsidP="008D023C">
            <w:pPr>
              <w:pStyle w:val="TAH"/>
            </w:pPr>
            <w:r w:rsidRPr="0001701A">
              <w:t>ne</w:t>
            </w:r>
          </w:p>
        </w:tc>
        <w:tc>
          <w:tcPr>
            <w:tcW w:w="0" w:type="auto"/>
            <w:shd w:val="clear" w:color="auto" w:fill="auto"/>
            <w:noWrap/>
          </w:tcPr>
          <w:p w14:paraId="762EA8E7"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7712A4EB" w14:textId="77777777" w:rsidR="00956A30" w:rsidRPr="0001701A" w:rsidRDefault="00956A30" w:rsidP="008D023C">
            <w:pPr>
              <w:pStyle w:val="TAH"/>
            </w:pPr>
            <w:proofErr w:type="spellStart"/>
            <w:r w:rsidRPr="0001701A">
              <w:t>ns</w:t>
            </w:r>
            <w:r w:rsidRPr="0001701A">
              <w:rPr>
                <w:vertAlign w:val="subscript"/>
              </w:rPr>
              <w:t>f</w:t>
            </w:r>
            <w:proofErr w:type="spellEnd"/>
          </w:p>
        </w:tc>
        <w:tc>
          <w:tcPr>
            <w:tcW w:w="0" w:type="auto"/>
            <w:shd w:val="clear" w:color="auto" w:fill="auto"/>
            <w:noWrap/>
          </w:tcPr>
          <w:p w14:paraId="214DC714" w14:textId="77777777" w:rsidR="00956A30" w:rsidRPr="0001701A" w:rsidRDefault="00956A30" w:rsidP="008D023C">
            <w:pPr>
              <w:pStyle w:val="TAH"/>
            </w:pPr>
            <w:r w:rsidRPr="0001701A">
              <w:t>ne</w:t>
            </w:r>
          </w:p>
        </w:tc>
        <w:tc>
          <w:tcPr>
            <w:tcW w:w="0" w:type="auto"/>
            <w:shd w:val="clear" w:color="auto" w:fill="auto"/>
            <w:noWrap/>
          </w:tcPr>
          <w:p w14:paraId="3FDB1FE9"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5463F8B9" w14:textId="77777777" w:rsidR="00956A30" w:rsidRPr="0001701A" w:rsidRDefault="00956A30" w:rsidP="008D023C">
            <w:pPr>
              <w:pStyle w:val="TAH"/>
            </w:pPr>
            <w:proofErr w:type="spellStart"/>
            <w:r w:rsidRPr="0001701A">
              <w:t>ns</w:t>
            </w:r>
            <w:r w:rsidRPr="0001701A">
              <w:rPr>
                <w:vertAlign w:val="subscript"/>
              </w:rPr>
              <w:t>f</w:t>
            </w:r>
            <w:proofErr w:type="spellEnd"/>
          </w:p>
        </w:tc>
        <w:tc>
          <w:tcPr>
            <w:tcW w:w="0" w:type="auto"/>
            <w:shd w:val="clear" w:color="auto" w:fill="auto"/>
            <w:noWrap/>
          </w:tcPr>
          <w:p w14:paraId="1A49AB33" w14:textId="77777777" w:rsidR="00956A30" w:rsidRPr="0001701A" w:rsidRDefault="00956A30" w:rsidP="008D023C">
            <w:pPr>
              <w:pStyle w:val="TAH"/>
            </w:pPr>
            <w:r w:rsidRPr="0001701A">
              <w:t>ne</w:t>
            </w:r>
          </w:p>
        </w:tc>
        <w:tc>
          <w:tcPr>
            <w:tcW w:w="0" w:type="auto"/>
            <w:shd w:val="clear" w:color="auto" w:fill="auto"/>
            <w:noWrap/>
          </w:tcPr>
          <w:p w14:paraId="17397CC6"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13748914" w14:textId="77777777" w:rsidR="00956A30" w:rsidRPr="0001701A" w:rsidRDefault="00956A30" w:rsidP="008D023C">
            <w:pPr>
              <w:pStyle w:val="TAH"/>
            </w:pPr>
            <w:proofErr w:type="spellStart"/>
            <w:r w:rsidRPr="0001701A">
              <w:t>ns</w:t>
            </w:r>
            <w:r w:rsidRPr="0001701A">
              <w:rPr>
                <w:vertAlign w:val="subscript"/>
              </w:rPr>
              <w:t>f</w:t>
            </w:r>
            <w:proofErr w:type="spellEnd"/>
          </w:p>
        </w:tc>
      </w:tr>
      <w:tr w:rsidR="00956A30" w:rsidRPr="0001701A" w14:paraId="6C71B20D" w14:textId="77777777" w:rsidTr="008D023C">
        <w:trPr>
          <w:trHeight w:val="270"/>
          <w:jc w:val="center"/>
        </w:trPr>
        <w:tc>
          <w:tcPr>
            <w:tcW w:w="0" w:type="auto"/>
            <w:shd w:val="clear" w:color="auto" w:fill="auto"/>
            <w:noWrap/>
            <w:vAlign w:val="center"/>
            <w:hideMark/>
          </w:tcPr>
          <w:p w14:paraId="4F0C763B" w14:textId="77777777" w:rsidR="00956A30" w:rsidRPr="0001701A" w:rsidRDefault="00956A30" w:rsidP="008D023C">
            <w:pPr>
              <w:pStyle w:val="TAC"/>
            </w:pPr>
            <w:r w:rsidRPr="0001701A">
              <w:t>0</w:t>
            </w:r>
          </w:p>
        </w:tc>
        <w:tc>
          <w:tcPr>
            <w:tcW w:w="0" w:type="auto"/>
            <w:shd w:val="clear" w:color="auto" w:fill="auto"/>
            <w:noWrap/>
            <w:vAlign w:val="center"/>
            <w:hideMark/>
          </w:tcPr>
          <w:p w14:paraId="2C20A501" w14:textId="77777777" w:rsidR="00956A30" w:rsidRPr="0001701A" w:rsidRDefault="00956A30" w:rsidP="008D023C">
            <w:pPr>
              <w:pStyle w:val="TAC"/>
            </w:pPr>
            <w:r w:rsidRPr="0001701A">
              <w:t>67</w:t>
            </w:r>
          </w:p>
        </w:tc>
        <w:tc>
          <w:tcPr>
            <w:tcW w:w="0" w:type="auto"/>
            <w:shd w:val="clear" w:color="auto" w:fill="auto"/>
            <w:noWrap/>
            <w:vAlign w:val="center"/>
            <w:hideMark/>
          </w:tcPr>
          <w:p w14:paraId="7B66DC98" w14:textId="77777777" w:rsidR="00956A30" w:rsidRPr="0001701A" w:rsidRDefault="00956A30" w:rsidP="008D023C">
            <w:pPr>
              <w:pStyle w:val="TAC"/>
            </w:pPr>
            <w:r w:rsidRPr="0001701A">
              <w:t>NA</w:t>
            </w:r>
          </w:p>
        </w:tc>
        <w:tc>
          <w:tcPr>
            <w:tcW w:w="0" w:type="auto"/>
            <w:shd w:val="clear" w:color="auto" w:fill="auto"/>
            <w:noWrap/>
            <w:vAlign w:val="center"/>
          </w:tcPr>
          <w:p w14:paraId="3429AD21" w14:textId="77777777" w:rsidR="00956A30" w:rsidRPr="0001701A" w:rsidRDefault="00956A30" w:rsidP="008D023C">
            <w:pPr>
              <w:pStyle w:val="TAC"/>
            </w:pPr>
            <w:r w:rsidRPr="0001701A">
              <w:t>37</w:t>
            </w:r>
          </w:p>
        </w:tc>
        <w:tc>
          <w:tcPr>
            <w:tcW w:w="0" w:type="auto"/>
            <w:shd w:val="clear" w:color="auto" w:fill="auto"/>
            <w:noWrap/>
            <w:vAlign w:val="center"/>
          </w:tcPr>
          <w:p w14:paraId="3DE392D8" w14:textId="77777777" w:rsidR="00956A30" w:rsidRPr="0001701A" w:rsidRDefault="00956A30" w:rsidP="008D023C">
            <w:pPr>
              <w:pStyle w:val="TAC"/>
            </w:pPr>
            <w:r w:rsidRPr="0001701A">
              <w:t>715</w:t>
            </w:r>
          </w:p>
        </w:tc>
        <w:tc>
          <w:tcPr>
            <w:tcW w:w="0" w:type="auto"/>
            <w:shd w:val="clear" w:color="auto" w:fill="auto"/>
            <w:noWrap/>
            <w:vAlign w:val="center"/>
          </w:tcPr>
          <w:p w14:paraId="5E8549B9" w14:textId="77777777" w:rsidR="00956A30" w:rsidRPr="0001701A" w:rsidRDefault="00956A30" w:rsidP="008D023C">
            <w:pPr>
              <w:pStyle w:val="TAC"/>
            </w:pPr>
            <w:r w:rsidRPr="0001701A">
              <w:t>477</w:t>
            </w:r>
          </w:p>
        </w:tc>
        <w:tc>
          <w:tcPr>
            <w:tcW w:w="0" w:type="auto"/>
            <w:shd w:val="clear" w:color="auto" w:fill="auto"/>
            <w:noWrap/>
            <w:vAlign w:val="center"/>
          </w:tcPr>
          <w:p w14:paraId="3A6A3592" w14:textId="77777777" w:rsidR="00956A30" w:rsidRPr="0001701A" w:rsidRDefault="00956A30" w:rsidP="008D023C">
            <w:pPr>
              <w:pStyle w:val="TAC"/>
            </w:pPr>
            <w:r w:rsidRPr="0001701A">
              <w:t>74</w:t>
            </w:r>
          </w:p>
        </w:tc>
        <w:tc>
          <w:tcPr>
            <w:tcW w:w="0" w:type="auto"/>
            <w:shd w:val="clear" w:color="auto" w:fill="auto"/>
            <w:noWrap/>
            <w:vAlign w:val="center"/>
          </w:tcPr>
          <w:p w14:paraId="1795E314" w14:textId="77777777" w:rsidR="00956A30" w:rsidRPr="0001701A" w:rsidRDefault="00956A30" w:rsidP="008D023C">
            <w:pPr>
              <w:pStyle w:val="TAC"/>
            </w:pPr>
            <w:r w:rsidRPr="0001701A">
              <w:t>1290</w:t>
            </w:r>
          </w:p>
        </w:tc>
        <w:tc>
          <w:tcPr>
            <w:tcW w:w="0" w:type="auto"/>
            <w:shd w:val="clear" w:color="auto" w:fill="auto"/>
            <w:noWrap/>
            <w:vAlign w:val="center"/>
          </w:tcPr>
          <w:p w14:paraId="6C354337" w14:textId="77777777" w:rsidR="00956A30" w:rsidRPr="0001701A" w:rsidRDefault="00956A30" w:rsidP="008D023C">
            <w:pPr>
              <w:pStyle w:val="TAC"/>
            </w:pPr>
            <w:r w:rsidRPr="0001701A">
              <w:t>1093</w:t>
            </w:r>
          </w:p>
        </w:tc>
        <w:tc>
          <w:tcPr>
            <w:tcW w:w="0" w:type="auto"/>
            <w:shd w:val="clear" w:color="auto" w:fill="auto"/>
            <w:noWrap/>
            <w:vAlign w:val="center"/>
          </w:tcPr>
          <w:p w14:paraId="526083B9" w14:textId="77777777" w:rsidR="00956A30" w:rsidRPr="0001701A" w:rsidRDefault="00956A30" w:rsidP="008D023C">
            <w:pPr>
              <w:pStyle w:val="TAC"/>
            </w:pPr>
            <w:r w:rsidRPr="0001701A">
              <w:t>111</w:t>
            </w:r>
          </w:p>
        </w:tc>
        <w:tc>
          <w:tcPr>
            <w:tcW w:w="0" w:type="auto"/>
            <w:shd w:val="clear" w:color="auto" w:fill="auto"/>
            <w:noWrap/>
            <w:vAlign w:val="center"/>
          </w:tcPr>
          <w:p w14:paraId="5BAA3C07" w14:textId="77777777" w:rsidR="00956A30" w:rsidRPr="0001701A" w:rsidRDefault="00956A30" w:rsidP="008D023C">
            <w:pPr>
              <w:pStyle w:val="TAC"/>
            </w:pPr>
            <w:r w:rsidRPr="0001701A">
              <w:t>1847</w:t>
            </w:r>
          </w:p>
        </w:tc>
        <w:tc>
          <w:tcPr>
            <w:tcW w:w="0" w:type="auto"/>
            <w:shd w:val="clear" w:color="auto" w:fill="auto"/>
            <w:noWrap/>
            <w:vAlign w:val="center"/>
          </w:tcPr>
          <w:p w14:paraId="2CCDC0FF" w14:textId="77777777" w:rsidR="00956A30" w:rsidRPr="0001701A" w:rsidRDefault="00956A30" w:rsidP="008D023C">
            <w:pPr>
              <w:pStyle w:val="TAC"/>
            </w:pPr>
            <w:r w:rsidRPr="0001701A">
              <w:t>1739</w:t>
            </w:r>
          </w:p>
        </w:tc>
      </w:tr>
      <w:tr w:rsidR="00956A30" w:rsidRPr="0001701A" w14:paraId="69ACFE33" w14:textId="77777777" w:rsidTr="008D023C">
        <w:trPr>
          <w:trHeight w:val="270"/>
          <w:jc w:val="center"/>
        </w:trPr>
        <w:tc>
          <w:tcPr>
            <w:tcW w:w="0" w:type="auto"/>
            <w:shd w:val="clear" w:color="auto" w:fill="auto"/>
            <w:noWrap/>
            <w:vAlign w:val="center"/>
            <w:hideMark/>
          </w:tcPr>
          <w:p w14:paraId="60C89E7F" w14:textId="77777777" w:rsidR="00956A30" w:rsidRPr="0001701A" w:rsidRDefault="00956A30" w:rsidP="008D023C">
            <w:pPr>
              <w:pStyle w:val="TAC"/>
            </w:pPr>
            <w:r w:rsidRPr="0001701A">
              <w:t>1</w:t>
            </w:r>
          </w:p>
        </w:tc>
        <w:tc>
          <w:tcPr>
            <w:tcW w:w="0" w:type="auto"/>
            <w:shd w:val="clear" w:color="auto" w:fill="auto"/>
            <w:noWrap/>
            <w:vAlign w:val="center"/>
            <w:hideMark/>
          </w:tcPr>
          <w:p w14:paraId="0B755F0F" w14:textId="77777777" w:rsidR="00956A30" w:rsidRPr="0001701A" w:rsidRDefault="00956A30" w:rsidP="008D023C">
            <w:pPr>
              <w:pStyle w:val="TAC"/>
            </w:pPr>
            <w:r w:rsidRPr="0001701A">
              <w:t>67</w:t>
            </w:r>
          </w:p>
        </w:tc>
        <w:tc>
          <w:tcPr>
            <w:tcW w:w="0" w:type="auto"/>
            <w:shd w:val="clear" w:color="auto" w:fill="auto"/>
            <w:noWrap/>
            <w:vAlign w:val="center"/>
            <w:hideMark/>
          </w:tcPr>
          <w:p w14:paraId="30CC6BA9" w14:textId="77777777" w:rsidR="00956A30" w:rsidRPr="0001701A" w:rsidRDefault="00956A30" w:rsidP="008D023C">
            <w:pPr>
              <w:pStyle w:val="TAC"/>
            </w:pPr>
            <w:r w:rsidRPr="0001701A">
              <w:t>NA</w:t>
            </w:r>
          </w:p>
        </w:tc>
        <w:tc>
          <w:tcPr>
            <w:tcW w:w="0" w:type="auto"/>
            <w:shd w:val="clear" w:color="auto" w:fill="auto"/>
            <w:noWrap/>
            <w:vAlign w:val="center"/>
          </w:tcPr>
          <w:p w14:paraId="2D4B087D" w14:textId="77777777" w:rsidR="00956A30" w:rsidRPr="0001701A" w:rsidRDefault="00956A30" w:rsidP="008D023C">
            <w:pPr>
              <w:pStyle w:val="TAC"/>
            </w:pPr>
            <w:r w:rsidRPr="0001701A">
              <w:t>38</w:t>
            </w:r>
          </w:p>
        </w:tc>
        <w:tc>
          <w:tcPr>
            <w:tcW w:w="0" w:type="auto"/>
            <w:shd w:val="clear" w:color="auto" w:fill="auto"/>
            <w:noWrap/>
            <w:vAlign w:val="center"/>
          </w:tcPr>
          <w:p w14:paraId="329171F0" w14:textId="77777777" w:rsidR="00956A30" w:rsidRPr="0001701A" w:rsidRDefault="00956A30" w:rsidP="008D023C">
            <w:pPr>
              <w:pStyle w:val="TAC"/>
            </w:pPr>
            <w:r w:rsidRPr="0001701A">
              <w:t>731</w:t>
            </w:r>
          </w:p>
        </w:tc>
        <w:tc>
          <w:tcPr>
            <w:tcW w:w="0" w:type="auto"/>
            <w:shd w:val="clear" w:color="auto" w:fill="auto"/>
            <w:noWrap/>
            <w:vAlign w:val="center"/>
          </w:tcPr>
          <w:p w14:paraId="10CCC574" w14:textId="77777777" w:rsidR="00956A30" w:rsidRPr="0001701A" w:rsidRDefault="00956A30" w:rsidP="008D023C">
            <w:pPr>
              <w:pStyle w:val="TAC"/>
            </w:pPr>
            <w:r w:rsidRPr="0001701A">
              <w:t>493</w:t>
            </w:r>
          </w:p>
        </w:tc>
        <w:tc>
          <w:tcPr>
            <w:tcW w:w="0" w:type="auto"/>
            <w:shd w:val="clear" w:color="auto" w:fill="auto"/>
            <w:noWrap/>
            <w:vAlign w:val="center"/>
          </w:tcPr>
          <w:p w14:paraId="1ABFAEA3" w14:textId="77777777" w:rsidR="00956A30" w:rsidRPr="0001701A" w:rsidRDefault="00956A30" w:rsidP="008D023C">
            <w:pPr>
              <w:pStyle w:val="TAC"/>
            </w:pPr>
            <w:r w:rsidRPr="0001701A">
              <w:t>75</w:t>
            </w:r>
          </w:p>
        </w:tc>
        <w:tc>
          <w:tcPr>
            <w:tcW w:w="0" w:type="auto"/>
            <w:shd w:val="clear" w:color="auto" w:fill="auto"/>
            <w:noWrap/>
            <w:vAlign w:val="center"/>
          </w:tcPr>
          <w:p w14:paraId="469B5F3B" w14:textId="77777777" w:rsidR="00956A30" w:rsidRPr="0001701A" w:rsidRDefault="00956A30" w:rsidP="008D023C">
            <w:pPr>
              <w:pStyle w:val="TAC"/>
            </w:pPr>
            <w:r w:rsidRPr="0001701A">
              <w:t>1306</w:t>
            </w:r>
          </w:p>
        </w:tc>
        <w:tc>
          <w:tcPr>
            <w:tcW w:w="0" w:type="auto"/>
            <w:shd w:val="clear" w:color="auto" w:fill="auto"/>
            <w:noWrap/>
            <w:vAlign w:val="center"/>
          </w:tcPr>
          <w:p w14:paraId="51A1473B" w14:textId="77777777" w:rsidR="00956A30" w:rsidRPr="0001701A" w:rsidRDefault="00956A30" w:rsidP="008D023C">
            <w:pPr>
              <w:pStyle w:val="TAC"/>
            </w:pPr>
            <w:r w:rsidRPr="0001701A">
              <w:t>1110</w:t>
            </w:r>
          </w:p>
        </w:tc>
        <w:tc>
          <w:tcPr>
            <w:tcW w:w="0" w:type="auto"/>
            <w:shd w:val="clear" w:color="auto" w:fill="auto"/>
            <w:noWrap/>
            <w:vAlign w:val="center"/>
          </w:tcPr>
          <w:p w14:paraId="33367262" w14:textId="77777777" w:rsidR="00956A30" w:rsidRPr="0001701A" w:rsidRDefault="00956A30" w:rsidP="008D023C">
            <w:pPr>
              <w:pStyle w:val="TAC"/>
            </w:pPr>
            <w:r w:rsidRPr="0001701A">
              <w:t>112</w:t>
            </w:r>
          </w:p>
        </w:tc>
        <w:tc>
          <w:tcPr>
            <w:tcW w:w="0" w:type="auto"/>
            <w:shd w:val="clear" w:color="auto" w:fill="auto"/>
            <w:noWrap/>
            <w:vAlign w:val="center"/>
          </w:tcPr>
          <w:p w14:paraId="4ACEEC2C" w14:textId="77777777" w:rsidR="00956A30" w:rsidRPr="0001701A" w:rsidRDefault="00956A30" w:rsidP="008D023C">
            <w:pPr>
              <w:pStyle w:val="TAC"/>
            </w:pPr>
            <w:r w:rsidRPr="0001701A">
              <w:t>1862</w:t>
            </w:r>
          </w:p>
        </w:tc>
        <w:tc>
          <w:tcPr>
            <w:tcW w:w="0" w:type="auto"/>
            <w:shd w:val="clear" w:color="auto" w:fill="auto"/>
            <w:noWrap/>
            <w:vAlign w:val="center"/>
          </w:tcPr>
          <w:p w14:paraId="7F473444" w14:textId="77777777" w:rsidR="00956A30" w:rsidRPr="0001701A" w:rsidRDefault="00956A30" w:rsidP="008D023C">
            <w:pPr>
              <w:pStyle w:val="TAC"/>
            </w:pPr>
            <w:r w:rsidRPr="0001701A">
              <w:t>1756</w:t>
            </w:r>
          </w:p>
        </w:tc>
      </w:tr>
      <w:tr w:rsidR="00956A30" w:rsidRPr="0001701A" w14:paraId="0C0184F3" w14:textId="77777777" w:rsidTr="008D023C">
        <w:trPr>
          <w:trHeight w:val="270"/>
          <w:jc w:val="center"/>
        </w:trPr>
        <w:tc>
          <w:tcPr>
            <w:tcW w:w="0" w:type="auto"/>
            <w:shd w:val="clear" w:color="auto" w:fill="auto"/>
            <w:noWrap/>
            <w:vAlign w:val="center"/>
            <w:hideMark/>
          </w:tcPr>
          <w:p w14:paraId="2CA0E124" w14:textId="77777777" w:rsidR="00956A30" w:rsidRPr="0001701A" w:rsidRDefault="00956A30" w:rsidP="008D023C">
            <w:pPr>
              <w:pStyle w:val="TAC"/>
            </w:pPr>
            <w:r w:rsidRPr="0001701A">
              <w:t>2</w:t>
            </w:r>
          </w:p>
        </w:tc>
        <w:tc>
          <w:tcPr>
            <w:tcW w:w="0" w:type="auto"/>
            <w:shd w:val="clear" w:color="auto" w:fill="auto"/>
            <w:noWrap/>
            <w:vAlign w:val="center"/>
            <w:hideMark/>
          </w:tcPr>
          <w:p w14:paraId="32E9EA29" w14:textId="77777777" w:rsidR="00956A30" w:rsidRPr="0001701A" w:rsidRDefault="00956A30" w:rsidP="008D023C">
            <w:pPr>
              <w:pStyle w:val="TAC"/>
            </w:pPr>
            <w:r w:rsidRPr="0001701A">
              <w:t>95</w:t>
            </w:r>
          </w:p>
        </w:tc>
        <w:tc>
          <w:tcPr>
            <w:tcW w:w="0" w:type="auto"/>
            <w:shd w:val="clear" w:color="auto" w:fill="auto"/>
            <w:noWrap/>
            <w:vAlign w:val="center"/>
            <w:hideMark/>
          </w:tcPr>
          <w:p w14:paraId="52C8F6B1" w14:textId="77777777" w:rsidR="00956A30" w:rsidRPr="0001701A" w:rsidRDefault="00956A30" w:rsidP="008D023C">
            <w:pPr>
              <w:pStyle w:val="TAC"/>
            </w:pPr>
            <w:r w:rsidRPr="0001701A">
              <w:t>NA</w:t>
            </w:r>
          </w:p>
        </w:tc>
        <w:tc>
          <w:tcPr>
            <w:tcW w:w="0" w:type="auto"/>
            <w:shd w:val="clear" w:color="auto" w:fill="auto"/>
            <w:noWrap/>
            <w:vAlign w:val="center"/>
          </w:tcPr>
          <w:p w14:paraId="02ACCF4D" w14:textId="77777777" w:rsidR="00956A30" w:rsidRPr="0001701A" w:rsidRDefault="00956A30" w:rsidP="008D023C">
            <w:pPr>
              <w:pStyle w:val="TAC"/>
            </w:pPr>
            <w:r w:rsidRPr="0001701A">
              <w:t>39</w:t>
            </w:r>
          </w:p>
        </w:tc>
        <w:tc>
          <w:tcPr>
            <w:tcW w:w="0" w:type="auto"/>
            <w:shd w:val="clear" w:color="auto" w:fill="auto"/>
            <w:noWrap/>
            <w:vAlign w:val="center"/>
          </w:tcPr>
          <w:p w14:paraId="3A997F23" w14:textId="77777777" w:rsidR="00956A30" w:rsidRPr="0001701A" w:rsidRDefault="00956A30" w:rsidP="008D023C">
            <w:pPr>
              <w:pStyle w:val="TAC"/>
            </w:pPr>
            <w:r w:rsidRPr="0001701A">
              <w:t>747</w:t>
            </w:r>
          </w:p>
        </w:tc>
        <w:tc>
          <w:tcPr>
            <w:tcW w:w="0" w:type="auto"/>
            <w:shd w:val="clear" w:color="auto" w:fill="auto"/>
            <w:noWrap/>
            <w:vAlign w:val="center"/>
          </w:tcPr>
          <w:p w14:paraId="2DAF241B" w14:textId="77777777" w:rsidR="00956A30" w:rsidRPr="0001701A" w:rsidRDefault="00956A30" w:rsidP="008D023C">
            <w:pPr>
              <w:pStyle w:val="TAC"/>
            </w:pPr>
            <w:r w:rsidRPr="0001701A">
              <w:t>509</w:t>
            </w:r>
          </w:p>
        </w:tc>
        <w:tc>
          <w:tcPr>
            <w:tcW w:w="0" w:type="auto"/>
            <w:shd w:val="clear" w:color="auto" w:fill="auto"/>
            <w:noWrap/>
            <w:vAlign w:val="center"/>
          </w:tcPr>
          <w:p w14:paraId="3308E7BE" w14:textId="77777777" w:rsidR="00956A30" w:rsidRPr="0001701A" w:rsidRDefault="00956A30" w:rsidP="008D023C">
            <w:pPr>
              <w:pStyle w:val="TAC"/>
            </w:pPr>
            <w:r w:rsidRPr="0001701A">
              <w:t>76</w:t>
            </w:r>
          </w:p>
        </w:tc>
        <w:tc>
          <w:tcPr>
            <w:tcW w:w="0" w:type="auto"/>
            <w:shd w:val="clear" w:color="auto" w:fill="auto"/>
            <w:noWrap/>
            <w:vAlign w:val="center"/>
          </w:tcPr>
          <w:p w14:paraId="77AF25E2" w14:textId="77777777" w:rsidR="00956A30" w:rsidRPr="0001701A" w:rsidRDefault="00956A30" w:rsidP="008D023C">
            <w:pPr>
              <w:pStyle w:val="TAC"/>
            </w:pPr>
            <w:r w:rsidRPr="0001701A">
              <w:t>1321</w:t>
            </w:r>
          </w:p>
        </w:tc>
        <w:tc>
          <w:tcPr>
            <w:tcW w:w="0" w:type="auto"/>
            <w:shd w:val="clear" w:color="auto" w:fill="auto"/>
            <w:noWrap/>
            <w:vAlign w:val="center"/>
          </w:tcPr>
          <w:p w14:paraId="154D4258" w14:textId="77777777" w:rsidR="00956A30" w:rsidRPr="0001701A" w:rsidRDefault="00956A30" w:rsidP="008D023C">
            <w:pPr>
              <w:pStyle w:val="TAC"/>
            </w:pPr>
            <w:r w:rsidRPr="0001701A">
              <w:t>1128</w:t>
            </w:r>
          </w:p>
        </w:tc>
        <w:tc>
          <w:tcPr>
            <w:tcW w:w="0" w:type="auto"/>
            <w:shd w:val="clear" w:color="auto" w:fill="auto"/>
            <w:noWrap/>
            <w:vAlign w:val="center"/>
          </w:tcPr>
          <w:p w14:paraId="4FF6EB88" w14:textId="77777777" w:rsidR="00956A30" w:rsidRPr="0001701A" w:rsidRDefault="00956A30" w:rsidP="008D023C">
            <w:pPr>
              <w:pStyle w:val="TAC"/>
            </w:pPr>
            <w:r w:rsidRPr="0001701A">
              <w:t>113</w:t>
            </w:r>
          </w:p>
        </w:tc>
        <w:tc>
          <w:tcPr>
            <w:tcW w:w="0" w:type="auto"/>
            <w:shd w:val="clear" w:color="auto" w:fill="auto"/>
            <w:noWrap/>
            <w:vAlign w:val="center"/>
          </w:tcPr>
          <w:p w14:paraId="4EB697C6" w14:textId="77777777" w:rsidR="00956A30" w:rsidRPr="0001701A" w:rsidRDefault="00956A30" w:rsidP="008D023C">
            <w:pPr>
              <w:pStyle w:val="TAC"/>
            </w:pPr>
            <w:r w:rsidRPr="0001701A">
              <w:t>1877</w:t>
            </w:r>
          </w:p>
        </w:tc>
        <w:tc>
          <w:tcPr>
            <w:tcW w:w="0" w:type="auto"/>
            <w:shd w:val="clear" w:color="auto" w:fill="auto"/>
            <w:noWrap/>
            <w:vAlign w:val="center"/>
          </w:tcPr>
          <w:p w14:paraId="4DE958D3" w14:textId="77777777" w:rsidR="00956A30" w:rsidRPr="0001701A" w:rsidRDefault="00956A30" w:rsidP="008D023C">
            <w:pPr>
              <w:pStyle w:val="TAC"/>
            </w:pPr>
            <w:r w:rsidRPr="0001701A">
              <w:t>1774</w:t>
            </w:r>
          </w:p>
        </w:tc>
      </w:tr>
      <w:tr w:rsidR="00956A30" w:rsidRPr="0001701A" w14:paraId="46C9986E" w14:textId="77777777" w:rsidTr="008D023C">
        <w:trPr>
          <w:trHeight w:val="270"/>
          <w:jc w:val="center"/>
        </w:trPr>
        <w:tc>
          <w:tcPr>
            <w:tcW w:w="0" w:type="auto"/>
            <w:shd w:val="clear" w:color="auto" w:fill="auto"/>
            <w:noWrap/>
            <w:vAlign w:val="center"/>
            <w:hideMark/>
          </w:tcPr>
          <w:p w14:paraId="31562024" w14:textId="77777777" w:rsidR="00956A30" w:rsidRPr="0001701A" w:rsidRDefault="00956A30" w:rsidP="008D023C">
            <w:pPr>
              <w:pStyle w:val="TAC"/>
            </w:pPr>
            <w:r w:rsidRPr="0001701A">
              <w:t>3</w:t>
            </w:r>
          </w:p>
        </w:tc>
        <w:tc>
          <w:tcPr>
            <w:tcW w:w="0" w:type="auto"/>
            <w:shd w:val="clear" w:color="auto" w:fill="auto"/>
            <w:noWrap/>
            <w:vAlign w:val="center"/>
            <w:hideMark/>
          </w:tcPr>
          <w:p w14:paraId="501BD1F4" w14:textId="77777777" w:rsidR="00956A30" w:rsidRPr="0001701A" w:rsidRDefault="00956A30" w:rsidP="008D023C">
            <w:pPr>
              <w:pStyle w:val="TAC"/>
            </w:pPr>
            <w:r w:rsidRPr="0001701A">
              <w:t>119</w:t>
            </w:r>
          </w:p>
        </w:tc>
        <w:tc>
          <w:tcPr>
            <w:tcW w:w="0" w:type="auto"/>
            <w:shd w:val="clear" w:color="auto" w:fill="auto"/>
            <w:noWrap/>
            <w:vAlign w:val="center"/>
            <w:hideMark/>
          </w:tcPr>
          <w:p w14:paraId="5652656A" w14:textId="77777777" w:rsidR="00956A30" w:rsidRPr="0001701A" w:rsidRDefault="00956A30" w:rsidP="008D023C">
            <w:pPr>
              <w:pStyle w:val="TAC"/>
            </w:pPr>
            <w:r w:rsidRPr="0001701A">
              <w:t>NA</w:t>
            </w:r>
          </w:p>
        </w:tc>
        <w:tc>
          <w:tcPr>
            <w:tcW w:w="0" w:type="auto"/>
            <w:shd w:val="clear" w:color="auto" w:fill="auto"/>
            <w:noWrap/>
            <w:vAlign w:val="center"/>
          </w:tcPr>
          <w:p w14:paraId="3209834D" w14:textId="77777777" w:rsidR="00956A30" w:rsidRPr="0001701A" w:rsidRDefault="00956A30" w:rsidP="008D023C">
            <w:pPr>
              <w:pStyle w:val="TAC"/>
            </w:pPr>
            <w:r w:rsidRPr="0001701A">
              <w:t>40</w:t>
            </w:r>
          </w:p>
        </w:tc>
        <w:tc>
          <w:tcPr>
            <w:tcW w:w="0" w:type="auto"/>
            <w:shd w:val="clear" w:color="auto" w:fill="auto"/>
            <w:noWrap/>
            <w:vAlign w:val="center"/>
          </w:tcPr>
          <w:p w14:paraId="31FEFB1D" w14:textId="77777777" w:rsidR="00956A30" w:rsidRPr="0001701A" w:rsidRDefault="00956A30" w:rsidP="008D023C">
            <w:pPr>
              <w:pStyle w:val="TAC"/>
            </w:pPr>
            <w:r w:rsidRPr="0001701A">
              <w:t>763</w:t>
            </w:r>
          </w:p>
        </w:tc>
        <w:tc>
          <w:tcPr>
            <w:tcW w:w="0" w:type="auto"/>
            <w:shd w:val="clear" w:color="auto" w:fill="auto"/>
            <w:noWrap/>
            <w:vAlign w:val="center"/>
          </w:tcPr>
          <w:p w14:paraId="1DF44EB8" w14:textId="77777777" w:rsidR="00956A30" w:rsidRPr="0001701A" w:rsidRDefault="00956A30" w:rsidP="008D023C">
            <w:pPr>
              <w:pStyle w:val="TAC"/>
            </w:pPr>
            <w:r w:rsidRPr="0001701A">
              <w:t>525</w:t>
            </w:r>
          </w:p>
        </w:tc>
        <w:tc>
          <w:tcPr>
            <w:tcW w:w="0" w:type="auto"/>
            <w:shd w:val="clear" w:color="auto" w:fill="auto"/>
            <w:noWrap/>
            <w:vAlign w:val="center"/>
          </w:tcPr>
          <w:p w14:paraId="407CB1C0" w14:textId="77777777" w:rsidR="00956A30" w:rsidRPr="0001701A" w:rsidRDefault="00956A30" w:rsidP="008D023C">
            <w:pPr>
              <w:pStyle w:val="TAC"/>
            </w:pPr>
            <w:r w:rsidRPr="0001701A">
              <w:t>77</w:t>
            </w:r>
          </w:p>
        </w:tc>
        <w:tc>
          <w:tcPr>
            <w:tcW w:w="0" w:type="auto"/>
            <w:shd w:val="clear" w:color="auto" w:fill="auto"/>
            <w:noWrap/>
            <w:vAlign w:val="center"/>
          </w:tcPr>
          <w:p w14:paraId="0ABBE27A" w14:textId="77777777" w:rsidR="00956A30" w:rsidRPr="0001701A" w:rsidRDefault="00956A30" w:rsidP="008D023C">
            <w:pPr>
              <w:pStyle w:val="TAC"/>
            </w:pPr>
            <w:r w:rsidRPr="0001701A">
              <w:t>1336</w:t>
            </w:r>
          </w:p>
        </w:tc>
        <w:tc>
          <w:tcPr>
            <w:tcW w:w="0" w:type="auto"/>
            <w:shd w:val="clear" w:color="auto" w:fill="auto"/>
            <w:noWrap/>
            <w:vAlign w:val="center"/>
          </w:tcPr>
          <w:p w14:paraId="64EC1FFC" w14:textId="77777777" w:rsidR="00956A30" w:rsidRPr="0001701A" w:rsidRDefault="00956A30" w:rsidP="008D023C">
            <w:pPr>
              <w:pStyle w:val="TAC"/>
            </w:pPr>
            <w:r w:rsidRPr="0001701A">
              <w:t>1145</w:t>
            </w:r>
          </w:p>
        </w:tc>
        <w:tc>
          <w:tcPr>
            <w:tcW w:w="0" w:type="auto"/>
            <w:shd w:val="clear" w:color="auto" w:fill="auto"/>
            <w:noWrap/>
            <w:vAlign w:val="center"/>
          </w:tcPr>
          <w:p w14:paraId="5193F331" w14:textId="77777777" w:rsidR="00956A30" w:rsidRPr="0001701A" w:rsidRDefault="00956A30" w:rsidP="008D023C">
            <w:pPr>
              <w:pStyle w:val="TAC"/>
            </w:pPr>
            <w:r w:rsidRPr="0001701A">
              <w:t>114</w:t>
            </w:r>
          </w:p>
        </w:tc>
        <w:tc>
          <w:tcPr>
            <w:tcW w:w="0" w:type="auto"/>
            <w:shd w:val="clear" w:color="auto" w:fill="auto"/>
            <w:noWrap/>
            <w:vAlign w:val="center"/>
          </w:tcPr>
          <w:p w14:paraId="33E5872D" w14:textId="77777777" w:rsidR="00956A30" w:rsidRPr="0001701A" w:rsidRDefault="00956A30" w:rsidP="008D023C">
            <w:pPr>
              <w:pStyle w:val="TAC"/>
            </w:pPr>
            <w:r w:rsidRPr="0001701A">
              <w:t>1891</w:t>
            </w:r>
          </w:p>
        </w:tc>
        <w:tc>
          <w:tcPr>
            <w:tcW w:w="0" w:type="auto"/>
            <w:shd w:val="clear" w:color="auto" w:fill="auto"/>
            <w:noWrap/>
            <w:vAlign w:val="center"/>
          </w:tcPr>
          <w:p w14:paraId="077FA42A" w14:textId="77777777" w:rsidR="00956A30" w:rsidRPr="0001701A" w:rsidRDefault="00956A30" w:rsidP="008D023C">
            <w:pPr>
              <w:pStyle w:val="TAC"/>
            </w:pPr>
            <w:r w:rsidRPr="0001701A">
              <w:t>1792</w:t>
            </w:r>
          </w:p>
        </w:tc>
      </w:tr>
      <w:tr w:rsidR="00956A30" w:rsidRPr="0001701A" w14:paraId="7EEB5C76" w14:textId="77777777" w:rsidTr="008D023C">
        <w:trPr>
          <w:trHeight w:val="270"/>
          <w:jc w:val="center"/>
        </w:trPr>
        <w:tc>
          <w:tcPr>
            <w:tcW w:w="0" w:type="auto"/>
            <w:shd w:val="clear" w:color="auto" w:fill="auto"/>
            <w:noWrap/>
            <w:vAlign w:val="center"/>
            <w:hideMark/>
          </w:tcPr>
          <w:p w14:paraId="3EE97E24" w14:textId="77777777" w:rsidR="00956A30" w:rsidRPr="0001701A" w:rsidRDefault="00956A30" w:rsidP="008D023C">
            <w:pPr>
              <w:pStyle w:val="TAC"/>
            </w:pPr>
            <w:r w:rsidRPr="0001701A">
              <w:t>4</w:t>
            </w:r>
          </w:p>
        </w:tc>
        <w:tc>
          <w:tcPr>
            <w:tcW w:w="0" w:type="auto"/>
            <w:shd w:val="clear" w:color="auto" w:fill="auto"/>
            <w:noWrap/>
            <w:vAlign w:val="center"/>
            <w:hideMark/>
          </w:tcPr>
          <w:p w14:paraId="1E98FE2D" w14:textId="77777777" w:rsidR="00956A30" w:rsidRPr="0001701A" w:rsidRDefault="00956A30" w:rsidP="008D023C">
            <w:pPr>
              <w:pStyle w:val="TAC"/>
            </w:pPr>
            <w:r w:rsidRPr="0001701A">
              <w:t>141</w:t>
            </w:r>
          </w:p>
        </w:tc>
        <w:tc>
          <w:tcPr>
            <w:tcW w:w="0" w:type="auto"/>
            <w:shd w:val="clear" w:color="auto" w:fill="auto"/>
            <w:noWrap/>
            <w:vAlign w:val="center"/>
            <w:hideMark/>
          </w:tcPr>
          <w:p w14:paraId="6E5BC8AE" w14:textId="77777777" w:rsidR="00956A30" w:rsidRPr="0001701A" w:rsidRDefault="00956A30" w:rsidP="008D023C">
            <w:pPr>
              <w:pStyle w:val="TAC"/>
            </w:pPr>
            <w:r w:rsidRPr="0001701A">
              <w:t>NA</w:t>
            </w:r>
          </w:p>
        </w:tc>
        <w:tc>
          <w:tcPr>
            <w:tcW w:w="0" w:type="auto"/>
            <w:shd w:val="clear" w:color="auto" w:fill="auto"/>
            <w:noWrap/>
            <w:vAlign w:val="center"/>
          </w:tcPr>
          <w:p w14:paraId="522EAE3A" w14:textId="77777777" w:rsidR="00956A30" w:rsidRPr="0001701A" w:rsidRDefault="00956A30" w:rsidP="008D023C">
            <w:pPr>
              <w:pStyle w:val="TAC"/>
            </w:pPr>
            <w:r w:rsidRPr="0001701A">
              <w:t>41</w:t>
            </w:r>
          </w:p>
        </w:tc>
        <w:tc>
          <w:tcPr>
            <w:tcW w:w="0" w:type="auto"/>
            <w:shd w:val="clear" w:color="auto" w:fill="auto"/>
            <w:noWrap/>
            <w:vAlign w:val="center"/>
          </w:tcPr>
          <w:p w14:paraId="63DEBA04" w14:textId="77777777" w:rsidR="00956A30" w:rsidRPr="0001701A" w:rsidRDefault="00956A30" w:rsidP="008D023C">
            <w:pPr>
              <w:pStyle w:val="TAC"/>
            </w:pPr>
            <w:r w:rsidRPr="0001701A">
              <w:t>779</w:t>
            </w:r>
          </w:p>
        </w:tc>
        <w:tc>
          <w:tcPr>
            <w:tcW w:w="0" w:type="auto"/>
            <w:shd w:val="clear" w:color="auto" w:fill="auto"/>
            <w:noWrap/>
            <w:vAlign w:val="center"/>
          </w:tcPr>
          <w:p w14:paraId="72930836" w14:textId="77777777" w:rsidR="00956A30" w:rsidRPr="0001701A" w:rsidRDefault="00956A30" w:rsidP="008D023C">
            <w:pPr>
              <w:pStyle w:val="TAC"/>
            </w:pPr>
            <w:r w:rsidRPr="0001701A">
              <w:t>541</w:t>
            </w:r>
          </w:p>
        </w:tc>
        <w:tc>
          <w:tcPr>
            <w:tcW w:w="0" w:type="auto"/>
            <w:shd w:val="clear" w:color="auto" w:fill="auto"/>
            <w:noWrap/>
            <w:vAlign w:val="center"/>
          </w:tcPr>
          <w:p w14:paraId="0DAEFAE1" w14:textId="77777777" w:rsidR="00956A30" w:rsidRPr="0001701A" w:rsidRDefault="00956A30" w:rsidP="008D023C">
            <w:pPr>
              <w:pStyle w:val="TAC"/>
            </w:pPr>
            <w:r w:rsidRPr="0001701A">
              <w:t>78</w:t>
            </w:r>
          </w:p>
        </w:tc>
        <w:tc>
          <w:tcPr>
            <w:tcW w:w="0" w:type="auto"/>
            <w:shd w:val="clear" w:color="auto" w:fill="auto"/>
            <w:noWrap/>
            <w:vAlign w:val="center"/>
          </w:tcPr>
          <w:p w14:paraId="0CDB3593" w14:textId="77777777" w:rsidR="00956A30" w:rsidRPr="0001701A" w:rsidRDefault="00956A30" w:rsidP="008D023C">
            <w:pPr>
              <w:pStyle w:val="TAC"/>
            </w:pPr>
            <w:r w:rsidRPr="0001701A">
              <w:t>1351</w:t>
            </w:r>
          </w:p>
        </w:tc>
        <w:tc>
          <w:tcPr>
            <w:tcW w:w="0" w:type="auto"/>
            <w:shd w:val="clear" w:color="auto" w:fill="auto"/>
            <w:noWrap/>
            <w:vAlign w:val="center"/>
          </w:tcPr>
          <w:p w14:paraId="50A305D8" w14:textId="77777777" w:rsidR="00956A30" w:rsidRPr="0001701A" w:rsidRDefault="00956A30" w:rsidP="008D023C">
            <w:pPr>
              <w:pStyle w:val="TAC"/>
            </w:pPr>
            <w:r w:rsidRPr="0001701A">
              <w:t>1162</w:t>
            </w:r>
          </w:p>
        </w:tc>
        <w:tc>
          <w:tcPr>
            <w:tcW w:w="0" w:type="auto"/>
            <w:shd w:val="clear" w:color="auto" w:fill="auto"/>
            <w:noWrap/>
            <w:vAlign w:val="center"/>
          </w:tcPr>
          <w:p w14:paraId="19240736" w14:textId="77777777" w:rsidR="00956A30" w:rsidRPr="0001701A" w:rsidRDefault="00956A30" w:rsidP="008D023C">
            <w:pPr>
              <w:pStyle w:val="TAC"/>
            </w:pPr>
            <w:r w:rsidRPr="0001701A">
              <w:t>115</w:t>
            </w:r>
          </w:p>
        </w:tc>
        <w:tc>
          <w:tcPr>
            <w:tcW w:w="0" w:type="auto"/>
            <w:shd w:val="clear" w:color="auto" w:fill="auto"/>
            <w:noWrap/>
            <w:vAlign w:val="center"/>
          </w:tcPr>
          <w:p w14:paraId="163570FF" w14:textId="77777777" w:rsidR="00956A30" w:rsidRPr="0001701A" w:rsidRDefault="00956A30" w:rsidP="008D023C">
            <w:pPr>
              <w:pStyle w:val="TAC"/>
            </w:pPr>
            <w:r w:rsidRPr="0001701A">
              <w:t>1906</w:t>
            </w:r>
          </w:p>
        </w:tc>
        <w:tc>
          <w:tcPr>
            <w:tcW w:w="0" w:type="auto"/>
            <w:shd w:val="clear" w:color="auto" w:fill="auto"/>
            <w:noWrap/>
            <w:vAlign w:val="center"/>
          </w:tcPr>
          <w:p w14:paraId="1B3C99F7" w14:textId="77777777" w:rsidR="00956A30" w:rsidRPr="0001701A" w:rsidRDefault="00956A30" w:rsidP="008D023C">
            <w:pPr>
              <w:pStyle w:val="TAC"/>
            </w:pPr>
            <w:r w:rsidRPr="0001701A">
              <w:t>1809</w:t>
            </w:r>
          </w:p>
        </w:tc>
      </w:tr>
      <w:tr w:rsidR="00956A30" w:rsidRPr="0001701A" w14:paraId="3D0D7FC2" w14:textId="77777777" w:rsidTr="008D023C">
        <w:trPr>
          <w:trHeight w:val="270"/>
          <w:jc w:val="center"/>
        </w:trPr>
        <w:tc>
          <w:tcPr>
            <w:tcW w:w="0" w:type="auto"/>
            <w:shd w:val="clear" w:color="auto" w:fill="auto"/>
            <w:noWrap/>
            <w:vAlign w:val="center"/>
            <w:hideMark/>
          </w:tcPr>
          <w:p w14:paraId="264722DD" w14:textId="77777777" w:rsidR="00956A30" w:rsidRPr="0001701A" w:rsidRDefault="00956A30" w:rsidP="008D023C">
            <w:pPr>
              <w:pStyle w:val="TAC"/>
            </w:pPr>
            <w:r w:rsidRPr="0001701A">
              <w:t>5</w:t>
            </w:r>
          </w:p>
        </w:tc>
        <w:tc>
          <w:tcPr>
            <w:tcW w:w="0" w:type="auto"/>
            <w:shd w:val="clear" w:color="auto" w:fill="auto"/>
            <w:noWrap/>
            <w:vAlign w:val="center"/>
            <w:hideMark/>
          </w:tcPr>
          <w:p w14:paraId="121145D7" w14:textId="77777777" w:rsidR="00956A30" w:rsidRPr="0001701A" w:rsidRDefault="00956A30" w:rsidP="008D023C">
            <w:pPr>
              <w:pStyle w:val="TAC"/>
            </w:pPr>
            <w:r w:rsidRPr="0001701A">
              <w:t>162</w:t>
            </w:r>
          </w:p>
        </w:tc>
        <w:tc>
          <w:tcPr>
            <w:tcW w:w="0" w:type="auto"/>
            <w:shd w:val="clear" w:color="auto" w:fill="auto"/>
            <w:noWrap/>
            <w:vAlign w:val="center"/>
            <w:hideMark/>
          </w:tcPr>
          <w:p w14:paraId="3BB0FC82" w14:textId="77777777" w:rsidR="00956A30" w:rsidRPr="0001701A" w:rsidRDefault="00956A30" w:rsidP="008D023C">
            <w:pPr>
              <w:pStyle w:val="TAC"/>
            </w:pPr>
            <w:r w:rsidRPr="0001701A">
              <w:t>NA</w:t>
            </w:r>
          </w:p>
        </w:tc>
        <w:tc>
          <w:tcPr>
            <w:tcW w:w="0" w:type="auto"/>
            <w:shd w:val="clear" w:color="auto" w:fill="auto"/>
            <w:noWrap/>
            <w:vAlign w:val="center"/>
          </w:tcPr>
          <w:p w14:paraId="0FD3D1EF" w14:textId="77777777" w:rsidR="00956A30" w:rsidRPr="0001701A" w:rsidRDefault="00956A30" w:rsidP="008D023C">
            <w:pPr>
              <w:pStyle w:val="TAC"/>
            </w:pPr>
            <w:r w:rsidRPr="0001701A">
              <w:t>42</w:t>
            </w:r>
          </w:p>
        </w:tc>
        <w:tc>
          <w:tcPr>
            <w:tcW w:w="0" w:type="auto"/>
            <w:shd w:val="clear" w:color="auto" w:fill="auto"/>
            <w:noWrap/>
            <w:vAlign w:val="center"/>
          </w:tcPr>
          <w:p w14:paraId="4C2974F9" w14:textId="77777777" w:rsidR="00956A30" w:rsidRPr="0001701A" w:rsidRDefault="00956A30" w:rsidP="008D023C">
            <w:pPr>
              <w:pStyle w:val="TAC"/>
            </w:pPr>
            <w:r w:rsidRPr="0001701A">
              <w:t>795</w:t>
            </w:r>
          </w:p>
        </w:tc>
        <w:tc>
          <w:tcPr>
            <w:tcW w:w="0" w:type="auto"/>
            <w:shd w:val="clear" w:color="auto" w:fill="auto"/>
            <w:noWrap/>
            <w:vAlign w:val="center"/>
          </w:tcPr>
          <w:p w14:paraId="6D79424E" w14:textId="77777777" w:rsidR="00956A30" w:rsidRPr="0001701A" w:rsidRDefault="00956A30" w:rsidP="008D023C">
            <w:pPr>
              <w:pStyle w:val="TAC"/>
            </w:pPr>
            <w:r w:rsidRPr="0001701A">
              <w:t>557</w:t>
            </w:r>
          </w:p>
        </w:tc>
        <w:tc>
          <w:tcPr>
            <w:tcW w:w="0" w:type="auto"/>
            <w:shd w:val="clear" w:color="auto" w:fill="auto"/>
            <w:noWrap/>
            <w:vAlign w:val="center"/>
          </w:tcPr>
          <w:p w14:paraId="5FF19FF9" w14:textId="77777777" w:rsidR="00956A30" w:rsidRPr="0001701A" w:rsidRDefault="00956A30" w:rsidP="008D023C">
            <w:pPr>
              <w:pStyle w:val="TAC"/>
            </w:pPr>
            <w:r w:rsidRPr="0001701A">
              <w:t>79</w:t>
            </w:r>
          </w:p>
        </w:tc>
        <w:tc>
          <w:tcPr>
            <w:tcW w:w="0" w:type="auto"/>
            <w:shd w:val="clear" w:color="auto" w:fill="auto"/>
            <w:noWrap/>
            <w:vAlign w:val="center"/>
          </w:tcPr>
          <w:p w14:paraId="5392F430" w14:textId="77777777" w:rsidR="00956A30" w:rsidRPr="0001701A" w:rsidRDefault="00956A30" w:rsidP="008D023C">
            <w:pPr>
              <w:pStyle w:val="TAC"/>
            </w:pPr>
            <w:r w:rsidRPr="0001701A">
              <w:t>1366</w:t>
            </w:r>
          </w:p>
        </w:tc>
        <w:tc>
          <w:tcPr>
            <w:tcW w:w="0" w:type="auto"/>
            <w:shd w:val="clear" w:color="auto" w:fill="auto"/>
            <w:noWrap/>
            <w:vAlign w:val="center"/>
          </w:tcPr>
          <w:p w14:paraId="47AEC262" w14:textId="77777777" w:rsidR="00956A30" w:rsidRPr="0001701A" w:rsidRDefault="00956A30" w:rsidP="008D023C">
            <w:pPr>
              <w:pStyle w:val="TAC"/>
            </w:pPr>
            <w:r w:rsidRPr="0001701A">
              <w:t>1179</w:t>
            </w:r>
          </w:p>
        </w:tc>
        <w:tc>
          <w:tcPr>
            <w:tcW w:w="0" w:type="auto"/>
            <w:shd w:val="clear" w:color="auto" w:fill="auto"/>
            <w:noWrap/>
            <w:vAlign w:val="center"/>
          </w:tcPr>
          <w:p w14:paraId="1664077D" w14:textId="77777777" w:rsidR="00956A30" w:rsidRPr="0001701A" w:rsidRDefault="00956A30" w:rsidP="008D023C">
            <w:pPr>
              <w:pStyle w:val="TAC"/>
            </w:pPr>
            <w:r w:rsidRPr="0001701A">
              <w:t>116</w:t>
            </w:r>
          </w:p>
        </w:tc>
        <w:tc>
          <w:tcPr>
            <w:tcW w:w="0" w:type="auto"/>
            <w:shd w:val="clear" w:color="auto" w:fill="auto"/>
            <w:noWrap/>
            <w:vAlign w:val="center"/>
          </w:tcPr>
          <w:p w14:paraId="168010BE" w14:textId="77777777" w:rsidR="00956A30" w:rsidRPr="0001701A" w:rsidRDefault="00956A30" w:rsidP="008D023C">
            <w:pPr>
              <w:pStyle w:val="TAC"/>
            </w:pPr>
            <w:r w:rsidRPr="0001701A">
              <w:t>1921</w:t>
            </w:r>
          </w:p>
        </w:tc>
        <w:tc>
          <w:tcPr>
            <w:tcW w:w="0" w:type="auto"/>
            <w:shd w:val="clear" w:color="auto" w:fill="auto"/>
            <w:noWrap/>
            <w:vAlign w:val="center"/>
          </w:tcPr>
          <w:p w14:paraId="4A0F03B1" w14:textId="77777777" w:rsidR="00956A30" w:rsidRPr="0001701A" w:rsidRDefault="00956A30" w:rsidP="008D023C">
            <w:pPr>
              <w:pStyle w:val="TAC"/>
            </w:pPr>
            <w:r w:rsidRPr="0001701A">
              <w:t>1827</w:t>
            </w:r>
          </w:p>
        </w:tc>
      </w:tr>
      <w:tr w:rsidR="00956A30" w:rsidRPr="0001701A" w14:paraId="385F9852" w14:textId="77777777" w:rsidTr="008D023C">
        <w:trPr>
          <w:trHeight w:val="270"/>
          <w:jc w:val="center"/>
        </w:trPr>
        <w:tc>
          <w:tcPr>
            <w:tcW w:w="0" w:type="auto"/>
            <w:shd w:val="clear" w:color="auto" w:fill="auto"/>
            <w:noWrap/>
            <w:vAlign w:val="center"/>
            <w:hideMark/>
          </w:tcPr>
          <w:p w14:paraId="49EB02E1" w14:textId="77777777" w:rsidR="00956A30" w:rsidRPr="0001701A" w:rsidRDefault="00956A30" w:rsidP="008D023C">
            <w:pPr>
              <w:pStyle w:val="TAC"/>
            </w:pPr>
            <w:r w:rsidRPr="0001701A">
              <w:t>6</w:t>
            </w:r>
          </w:p>
        </w:tc>
        <w:tc>
          <w:tcPr>
            <w:tcW w:w="0" w:type="auto"/>
            <w:shd w:val="clear" w:color="auto" w:fill="auto"/>
            <w:noWrap/>
            <w:vAlign w:val="center"/>
            <w:hideMark/>
          </w:tcPr>
          <w:p w14:paraId="57DA3D91" w14:textId="77777777" w:rsidR="00956A30" w:rsidRPr="0001701A" w:rsidRDefault="00956A30" w:rsidP="008D023C">
            <w:pPr>
              <w:pStyle w:val="TAC"/>
            </w:pPr>
            <w:r w:rsidRPr="0001701A">
              <w:t>183</w:t>
            </w:r>
          </w:p>
        </w:tc>
        <w:tc>
          <w:tcPr>
            <w:tcW w:w="0" w:type="auto"/>
            <w:shd w:val="clear" w:color="auto" w:fill="auto"/>
            <w:noWrap/>
            <w:vAlign w:val="center"/>
            <w:hideMark/>
          </w:tcPr>
          <w:p w14:paraId="6A78B69E" w14:textId="77777777" w:rsidR="00956A30" w:rsidRPr="0001701A" w:rsidRDefault="00956A30" w:rsidP="008D023C">
            <w:pPr>
              <w:pStyle w:val="TAC"/>
            </w:pPr>
            <w:r w:rsidRPr="0001701A">
              <w:t>NA</w:t>
            </w:r>
          </w:p>
        </w:tc>
        <w:tc>
          <w:tcPr>
            <w:tcW w:w="0" w:type="auto"/>
            <w:shd w:val="clear" w:color="auto" w:fill="auto"/>
            <w:noWrap/>
            <w:vAlign w:val="center"/>
          </w:tcPr>
          <w:p w14:paraId="3402CE86" w14:textId="77777777" w:rsidR="00956A30" w:rsidRPr="0001701A" w:rsidRDefault="00956A30" w:rsidP="008D023C">
            <w:pPr>
              <w:pStyle w:val="TAC"/>
            </w:pPr>
            <w:r w:rsidRPr="0001701A">
              <w:t>43</w:t>
            </w:r>
          </w:p>
        </w:tc>
        <w:tc>
          <w:tcPr>
            <w:tcW w:w="0" w:type="auto"/>
            <w:shd w:val="clear" w:color="auto" w:fill="auto"/>
            <w:noWrap/>
            <w:vAlign w:val="center"/>
          </w:tcPr>
          <w:p w14:paraId="6AB9BF92" w14:textId="77777777" w:rsidR="00956A30" w:rsidRPr="0001701A" w:rsidRDefault="00956A30" w:rsidP="008D023C">
            <w:pPr>
              <w:pStyle w:val="TAC"/>
            </w:pPr>
            <w:r w:rsidRPr="0001701A">
              <w:t>810</w:t>
            </w:r>
          </w:p>
        </w:tc>
        <w:tc>
          <w:tcPr>
            <w:tcW w:w="0" w:type="auto"/>
            <w:shd w:val="clear" w:color="auto" w:fill="auto"/>
            <w:noWrap/>
            <w:vAlign w:val="center"/>
          </w:tcPr>
          <w:p w14:paraId="72F73C85" w14:textId="77777777" w:rsidR="00956A30" w:rsidRPr="0001701A" w:rsidRDefault="00956A30" w:rsidP="008D023C">
            <w:pPr>
              <w:pStyle w:val="TAC"/>
            </w:pPr>
            <w:r w:rsidRPr="0001701A">
              <w:t>573</w:t>
            </w:r>
          </w:p>
        </w:tc>
        <w:tc>
          <w:tcPr>
            <w:tcW w:w="0" w:type="auto"/>
            <w:shd w:val="clear" w:color="auto" w:fill="auto"/>
            <w:noWrap/>
            <w:vAlign w:val="center"/>
          </w:tcPr>
          <w:p w14:paraId="11D9BD85" w14:textId="77777777" w:rsidR="00956A30" w:rsidRPr="0001701A" w:rsidRDefault="00956A30" w:rsidP="008D023C">
            <w:pPr>
              <w:pStyle w:val="TAC"/>
            </w:pPr>
            <w:r w:rsidRPr="0001701A">
              <w:t>80</w:t>
            </w:r>
          </w:p>
        </w:tc>
        <w:tc>
          <w:tcPr>
            <w:tcW w:w="0" w:type="auto"/>
            <w:shd w:val="clear" w:color="auto" w:fill="auto"/>
            <w:noWrap/>
            <w:vAlign w:val="center"/>
          </w:tcPr>
          <w:p w14:paraId="69484CE3" w14:textId="77777777" w:rsidR="00956A30" w:rsidRPr="0001701A" w:rsidRDefault="00956A30" w:rsidP="008D023C">
            <w:pPr>
              <w:pStyle w:val="TAC"/>
            </w:pPr>
            <w:r w:rsidRPr="0001701A">
              <w:t>1382</w:t>
            </w:r>
          </w:p>
        </w:tc>
        <w:tc>
          <w:tcPr>
            <w:tcW w:w="0" w:type="auto"/>
            <w:shd w:val="clear" w:color="auto" w:fill="auto"/>
            <w:noWrap/>
            <w:vAlign w:val="center"/>
          </w:tcPr>
          <w:p w14:paraId="15BA9BCD" w14:textId="77777777" w:rsidR="00956A30" w:rsidRPr="0001701A" w:rsidRDefault="00956A30" w:rsidP="008D023C">
            <w:pPr>
              <w:pStyle w:val="TAC"/>
            </w:pPr>
            <w:r w:rsidRPr="0001701A">
              <w:t>1197</w:t>
            </w:r>
          </w:p>
        </w:tc>
        <w:tc>
          <w:tcPr>
            <w:tcW w:w="0" w:type="auto"/>
            <w:shd w:val="clear" w:color="auto" w:fill="auto"/>
            <w:noWrap/>
            <w:vAlign w:val="center"/>
          </w:tcPr>
          <w:p w14:paraId="32F7BA33" w14:textId="77777777" w:rsidR="00956A30" w:rsidRPr="0001701A" w:rsidRDefault="00956A30" w:rsidP="008D023C">
            <w:pPr>
              <w:pStyle w:val="TAC"/>
            </w:pPr>
            <w:r w:rsidRPr="0001701A">
              <w:t>117</w:t>
            </w:r>
          </w:p>
        </w:tc>
        <w:tc>
          <w:tcPr>
            <w:tcW w:w="0" w:type="auto"/>
            <w:shd w:val="clear" w:color="auto" w:fill="auto"/>
            <w:noWrap/>
            <w:vAlign w:val="center"/>
          </w:tcPr>
          <w:p w14:paraId="64AF0F3E" w14:textId="77777777" w:rsidR="00956A30" w:rsidRPr="0001701A" w:rsidRDefault="00956A30" w:rsidP="008D023C">
            <w:pPr>
              <w:pStyle w:val="TAC"/>
            </w:pPr>
            <w:r w:rsidRPr="0001701A">
              <w:t>1936</w:t>
            </w:r>
          </w:p>
        </w:tc>
        <w:tc>
          <w:tcPr>
            <w:tcW w:w="0" w:type="auto"/>
            <w:shd w:val="clear" w:color="auto" w:fill="auto"/>
            <w:noWrap/>
            <w:vAlign w:val="center"/>
          </w:tcPr>
          <w:p w14:paraId="2AE899C3" w14:textId="77777777" w:rsidR="00956A30" w:rsidRPr="0001701A" w:rsidRDefault="00956A30" w:rsidP="008D023C">
            <w:pPr>
              <w:pStyle w:val="TAC"/>
            </w:pPr>
            <w:r w:rsidRPr="0001701A">
              <w:t>1845</w:t>
            </w:r>
          </w:p>
        </w:tc>
      </w:tr>
      <w:tr w:rsidR="00956A30" w:rsidRPr="0001701A" w14:paraId="32B8AC74" w14:textId="77777777" w:rsidTr="008D023C">
        <w:trPr>
          <w:trHeight w:val="270"/>
          <w:jc w:val="center"/>
        </w:trPr>
        <w:tc>
          <w:tcPr>
            <w:tcW w:w="0" w:type="auto"/>
            <w:shd w:val="clear" w:color="auto" w:fill="auto"/>
            <w:noWrap/>
            <w:vAlign w:val="center"/>
            <w:hideMark/>
          </w:tcPr>
          <w:p w14:paraId="46634A65" w14:textId="77777777" w:rsidR="00956A30" w:rsidRPr="0001701A" w:rsidRDefault="00956A30" w:rsidP="008D023C">
            <w:pPr>
              <w:pStyle w:val="TAC"/>
            </w:pPr>
            <w:r w:rsidRPr="0001701A">
              <w:t>7</w:t>
            </w:r>
          </w:p>
        </w:tc>
        <w:tc>
          <w:tcPr>
            <w:tcW w:w="0" w:type="auto"/>
            <w:shd w:val="clear" w:color="auto" w:fill="auto"/>
            <w:noWrap/>
            <w:vAlign w:val="center"/>
            <w:hideMark/>
          </w:tcPr>
          <w:p w14:paraId="6A29DEE7" w14:textId="77777777" w:rsidR="00956A30" w:rsidRPr="0001701A" w:rsidRDefault="00956A30" w:rsidP="008D023C">
            <w:pPr>
              <w:pStyle w:val="TAC"/>
            </w:pPr>
            <w:r w:rsidRPr="0001701A">
              <w:t>203</w:t>
            </w:r>
          </w:p>
        </w:tc>
        <w:tc>
          <w:tcPr>
            <w:tcW w:w="0" w:type="auto"/>
            <w:shd w:val="clear" w:color="auto" w:fill="auto"/>
            <w:noWrap/>
            <w:vAlign w:val="center"/>
            <w:hideMark/>
          </w:tcPr>
          <w:p w14:paraId="6359386E" w14:textId="77777777" w:rsidR="00956A30" w:rsidRPr="0001701A" w:rsidRDefault="00956A30" w:rsidP="008D023C">
            <w:pPr>
              <w:pStyle w:val="TAC"/>
            </w:pPr>
            <w:r w:rsidRPr="0001701A">
              <w:t>NA</w:t>
            </w:r>
          </w:p>
        </w:tc>
        <w:tc>
          <w:tcPr>
            <w:tcW w:w="0" w:type="auto"/>
            <w:shd w:val="clear" w:color="auto" w:fill="auto"/>
            <w:noWrap/>
            <w:vAlign w:val="center"/>
          </w:tcPr>
          <w:p w14:paraId="70D6BF1B" w14:textId="77777777" w:rsidR="00956A30" w:rsidRPr="0001701A" w:rsidRDefault="00956A30" w:rsidP="008D023C">
            <w:pPr>
              <w:pStyle w:val="TAC"/>
            </w:pPr>
            <w:r w:rsidRPr="0001701A">
              <w:t>44</w:t>
            </w:r>
          </w:p>
        </w:tc>
        <w:tc>
          <w:tcPr>
            <w:tcW w:w="0" w:type="auto"/>
            <w:shd w:val="clear" w:color="auto" w:fill="auto"/>
            <w:noWrap/>
            <w:vAlign w:val="center"/>
          </w:tcPr>
          <w:p w14:paraId="796E6544" w14:textId="77777777" w:rsidR="00956A30" w:rsidRPr="0001701A" w:rsidRDefault="00956A30" w:rsidP="008D023C">
            <w:pPr>
              <w:pStyle w:val="TAC"/>
            </w:pPr>
            <w:r w:rsidRPr="0001701A">
              <w:t>826</w:t>
            </w:r>
          </w:p>
        </w:tc>
        <w:tc>
          <w:tcPr>
            <w:tcW w:w="0" w:type="auto"/>
            <w:shd w:val="clear" w:color="auto" w:fill="auto"/>
            <w:noWrap/>
            <w:vAlign w:val="center"/>
          </w:tcPr>
          <w:p w14:paraId="1B2FE8A7" w14:textId="77777777" w:rsidR="00956A30" w:rsidRPr="0001701A" w:rsidRDefault="00956A30" w:rsidP="008D023C">
            <w:pPr>
              <w:pStyle w:val="TAC"/>
            </w:pPr>
            <w:r w:rsidRPr="0001701A">
              <w:t>590</w:t>
            </w:r>
          </w:p>
        </w:tc>
        <w:tc>
          <w:tcPr>
            <w:tcW w:w="0" w:type="auto"/>
            <w:shd w:val="clear" w:color="auto" w:fill="auto"/>
            <w:noWrap/>
            <w:vAlign w:val="center"/>
          </w:tcPr>
          <w:p w14:paraId="17FD0764" w14:textId="77777777" w:rsidR="00956A30" w:rsidRPr="0001701A" w:rsidRDefault="00956A30" w:rsidP="008D023C">
            <w:pPr>
              <w:pStyle w:val="TAC"/>
            </w:pPr>
            <w:r w:rsidRPr="0001701A">
              <w:t>81</w:t>
            </w:r>
          </w:p>
        </w:tc>
        <w:tc>
          <w:tcPr>
            <w:tcW w:w="0" w:type="auto"/>
            <w:shd w:val="clear" w:color="auto" w:fill="auto"/>
            <w:noWrap/>
            <w:vAlign w:val="center"/>
          </w:tcPr>
          <w:p w14:paraId="61114E0F" w14:textId="77777777" w:rsidR="00956A30" w:rsidRPr="0001701A" w:rsidRDefault="00956A30" w:rsidP="008D023C">
            <w:pPr>
              <w:pStyle w:val="TAC"/>
            </w:pPr>
            <w:r w:rsidRPr="0001701A">
              <w:t>1397</w:t>
            </w:r>
          </w:p>
        </w:tc>
        <w:tc>
          <w:tcPr>
            <w:tcW w:w="0" w:type="auto"/>
            <w:shd w:val="clear" w:color="auto" w:fill="auto"/>
            <w:noWrap/>
            <w:vAlign w:val="center"/>
          </w:tcPr>
          <w:p w14:paraId="6FEC8145" w14:textId="77777777" w:rsidR="00956A30" w:rsidRPr="0001701A" w:rsidRDefault="00956A30" w:rsidP="008D023C">
            <w:pPr>
              <w:pStyle w:val="TAC"/>
            </w:pPr>
            <w:r w:rsidRPr="0001701A">
              <w:t>1214</w:t>
            </w:r>
          </w:p>
        </w:tc>
        <w:tc>
          <w:tcPr>
            <w:tcW w:w="0" w:type="auto"/>
            <w:shd w:val="clear" w:color="auto" w:fill="auto"/>
            <w:noWrap/>
            <w:vAlign w:val="center"/>
          </w:tcPr>
          <w:p w14:paraId="5F281C84" w14:textId="77777777" w:rsidR="00956A30" w:rsidRPr="0001701A" w:rsidRDefault="00956A30" w:rsidP="008D023C">
            <w:pPr>
              <w:pStyle w:val="TAC"/>
            </w:pPr>
            <w:r w:rsidRPr="0001701A">
              <w:t>118</w:t>
            </w:r>
          </w:p>
        </w:tc>
        <w:tc>
          <w:tcPr>
            <w:tcW w:w="0" w:type="auto"/>
            <w:shd w:val="clear" w:color="auto" w:fill="auto"/>
            <w:noWrap/>
            <w:vAlign w:val="center"/>
          </w:tcPr>
          <w:p w14:paraId="20DAD5E3" w14:textId="77777777" w:rsidR="00956A30" w:rsidRPr="0001701A" w:rsidRDefault="00956A30" w:rsidP="008D023C">
            <w:pPr>
              <w:pStyle w:val="TAC"/>
            </w:pPr>
            <w:r w:rsidRPr="0001701A">
              <w:t>1951</w:t>
            </w:r>
          </w:p>
        </w:tc>
        <w:tc>
          <w:tcPr>
            <w:tcW w:w="0" w:type="auto"/>
            <w:shd w:val="clear" w:color="auto" w:fill="auto"/>
            <w:noWrap/>
            <w:vAlign w:val="center"/>
          </w:tcPr>
          <w:p w14:paraId="064C2874" w14:textId="77777777" w:rsidR="00956A30" w:rsidRPr="0001701A" w:rsidRDefault="00956A30" w:rsidP="008D023C">
            <w:pPr>
              <w:pStyle w:val="TAC"/>
            </w:pPr>
            <w:r w:rsidRPr="0001701A">
              <w:t>1863</w:t>
            </w:r>
          </w:p>
        </w:tc>
      </w:tr>
      <w:tr w:rsidR="00956A30" w:rsidRPr="0001701A" w14:paraId="0AAA728C" w14:textId="77777777" w:rsidTr="008D023C">
        <w:trPr>
          <w:trHeight w:val="270"/>
          <w:jc w:val="center"/>
        </w:trPr>
        <w:tc>
          <w:tcPr>
            <w:tcW w:w="0" w:type="auto"/>
            <w:shd w:val="clear" w:color="auto" w:fill="auto"/>
            <w:noWrap/>
            <w:vAlign w:val="center"/>
            <w:hideMark/>
          </w:tcPr>
          <w:p w14:paraId="71BCAE76" w14:textId="77777777" w:rsidR="00956A30" w:rsidRPr="0001701A" w:rsidRDefault="00956A30" w:rsidP="008D023C">
            <w:pPr>
              <w:pStyle w:val="TAC"/>
            </w:pPr>
            <w:r w:rsidRPr="0001701A">
              <w:t>8</w:t>
            </w:r>
          </w:p>
        </w:tc>
        <w:tc>
          <w:tcPr>
            <w:tcW w:w="0" w:type="auto"/>
            <w:shd w:val="clear" w:color="auto" w:fill="auto"/>
            <w:noWrap/>
            <w:vAlign w:val="center"/>
            <w:hideMark/>
          </w:tcPr>
          <w:p w14:paraId="6E7DDA47" w14:textId="77777777" w:rsidR="00956A30" w:rsidRPr="0001701A" w:rsidRDefault="00956A30" w:rsidP="008D023C">
            <w:pPr>
              <w:pStyle w:val="TAC"/>
            </w:pPr>
            <w:r w:rsidRPr="0001701A">
              <w:t>222</w:t>
            </w:r>
          </w:p>
        </w:tc>
        <w:tc>
          <w:tcPr>
            <w:tcW w:w="0" w:type="auto"/>
            <w:shd w:val="clear" w:color="auto" w:fill="auto"/>
            <w:noWrap/>
            <w:vAlign w:val="center"/>
            <w:hideMark/>
          </w:tcPr>
          <w:p w14:paraId="6D2BC7E8" w14:textId="77777777" w:rsidR="00956A30" w:rsidRPr="0001701A" w:rsidRDefault="00956A30" w:rsidP="008D023C">
            <w:pPr>
              <w:pStyle w:val="TAC"/>
            </w:pPr>
            <w:r w:rsidRPr="0001701A">
              <w:t>NA</w:t>
            </w:r>
          </w:p>
        </w:tc>
        <w:tc>
          <w:tcPr>
            <w:tcW w:w="0" w:type="auto"/>
            <w:shd w:val="clear" w:color="auto" w:fill="auto"/>
            <w:noWrap/>
            <w:vAlign w:val="center"/>
          </w:tcPr>
          <w:p w14:paraId="43A101B2" w14:textId="77777777" w:rsidR="00956A30" w:rsidRPr="0001701A" w:rsidRDefault="00956A30" w:rsidP="008D023C">
            <w:pPr>
              <w:pStyle w:val="TAC"/>
            </w:pPr>
            <w:r w:rsidRPr="0001701A">
              <w:t>45</w:t>
            </w:r>
          </w:p>
        </w:tc>
        <w:tc>
          <w:tcPr>
            <w:tcW w:w="0" w:type="auto"/>
            <w:shd w:val="clear" w:color="auto" w:fill="auto"/>
            <w:noWrap/>
            <w:vAlign w:val="center"/>
          </w:tcPr>
          <w:p w14:paraId="12CAF198" w14:textId="77777777" w:rsidR="00956A30" w:rsidRPr="0001701A" w:rsidRDefault="00956A30" w:rsidP="008D023C">
            <w:pPr>
              <w:pStyle w:val="TAC"/>
            </w:pPr>
            <w:r w:rsidRPr="0001701A">
              <w:t>842</w:t>
            </w:r>
          </w:p>
        </w:tc>
        <w:tc>
          <w:tcPr>
            <w:tcW w:w="0" w:type="auto"/>
            <w:shd w:val="clear" w:color="auto" w:fill="auto"/>
            <w:noWrap/>
            <w:vAlign w:val="center"/>
          </w:tcPr>
          <w:p w14:paraId="0EA3053A" w14:textId="77777777" w:rsidR="00956A30" w:rsidRPr="0001701A" w:rsidRDefault="00956A30" w:rsidP="008D023C">
            <w:pPr>
              <w:pStyle w:val="TAC"/>
            </w:pPr>
            <w:r w:rsidRPr="0001701A">
              <w:t>606</w:t>
            </w:r>
          </w:p>
        </w:tc>
        <w:tc>
          <w:tcPr>
            <w:tcW w:w="0" w:type="auto"/>
            <w:shd w:val="clear" w:color="auto" w:fill="auto"/>
            <w:noWrap/>
            <w:vAlign w:val="center"/>
          </w:tcPr>
          <w:p w14:paraId="1F0C2D9B" w14:textId="77777777" w:rsidR="00956A30" w:rsidRPr="0001701A" w:rsidRDefault="00956A30" w:rsidP="008D023C">
            <w:pPr>
              <w:pStyle w:val="TAC"/>
            </w:pPr>
            <w:r w:rsidRPr="0001701A">
              <w:t>82</w:t>
            </w:r>
          </w:p>
        </w:tc>
        <w:tc>
          <w:tcPr>
            <w:tcW w:w="0" w:type="auto"/>
            <w:shd w:val="clear" w:color="auto" w:fill="auto"/>
            <w:noWrap/>
            <w:vAlign w:val="center"/>
          </w:tcPr>
          <w:p w14:paraId="313E5B3E" w14:textId="77777777" w:rsidR="00956A30" w:rsidRPr="0001701A" w:rsidRDefault="00956A30" w:rsidP="008D023C">
            <w:pPr>
              <w:pStyle w:val="TAC"/>
            </w:pPr>
            <w:r w:rsidRPr="0001701A">
              <w:t>1412</w:t>
            </w:r>
          </w:p>
        </w:tc>
        <w:tc>
          <w:tcPr>
            <w:tcW w:w="0" w:type="auto"/>
            <w:shd w:val="clear" w:color="auto" w:fill="auto"/>
            <w:noWrap/>
            <w:vAlign w:val="center"/>
          </w:tcPr>
          <w:p w14:paraId="403F1B63" w14:textId="77777777" w:rsidR="00956A30" w:rsidRPr="0001701A" w:rsidRDefault="00956A30" w:rsidP="008D023C">
            <w:pPr>
              <w:pStyle w:val="TAC"/>
            </w:pPr>
            <w:r w:rsidRPr="0001701A">
              <w:t>1231</w:t>
            </w:r>
          </w:p>
        </w:tc>
        <w:tc>
          <w:tcPr>
            <w:tcW w:w="0" w:type="auto"/>
            <w:shd w:val="clear" w:color="auto" w:fill="auto"/>
            <w:noWrap/>
            <w:vAlign w:val="center"/>
          </w:tcPr>
          <w:p w14:paraId="500A71D7" w14:textId="77777777" w:rsidR="00956A30" w:rsidRPr="0001701A" w:rsidRDefault="00956A30" w:rsidP="008D023C">
            <w:pPr>
              <w:pStyle w:val="TAC"/>
            </w:pPr>
            <w:r w:rsidRPr="0001701A">
              <w:t>119</w:t>
            </w:r>
          </w:p>
        </w:tc>
        <w:tc>
          <w:tcPr>
            <w:tcW w:w="0" w:type="auto"/>
            <w:shd w:val="clear" w:color="auto" w:fill="auto"/>
            <w:noWrap/>
            <w:vAlign w:val="center"/>
          </w:tcPr>
          <w:p w14:paraId="3BBE2CE2" w14:textId="77777777" w:rsidR="00956A30" w:rsidRPr="0001701A" w:rsidRDefault="00956A30" w:rsidP="008D023C">
            <w:pPr>
              <w:pStyle w:val="TAC"/>
            </w:pPr>
            <w:r w:rsidRPr="0001701A">
              <w:t>1966</w:t>
            </w:r>
          </w:p>
        </w:tc>
        <w:tc>
          <w:tcPr>
            <w:tcW w:w="0" w:type="auto"/>
            <w:shd w:val="clear" w:color="auto" w:fill="auto"/>
            <w:noWrap/>
            <w:vAlign w:val="center"/>
          </w:tcPr>
          <w:p w14:paraId="09CCA389" w14:textId="77777777" w:rsidR="00956A30" w:rsidRPr="0001701A" w:rsidRDefault="00956A30" w:rsidP="008D023C">
            <w:pPr>
              <w:pStyle w:val="TAC"/>
            </w:pPr>
            <w:r w:rsidRPr="0001701A">
              <w:t>1880</w:t>
            </w:r>
          </w:p>
        </w:tc>
      </w:tr>
      <w:tr w:rsidR="00956A30" w:rsidRPr="0001701A" w14:paraId="0A190893" w14:textId="77777777" w:rsidTr="008D023C">
        <w:trPr>
          <w:trHeight w:val="270"/>
          <w:jc w:val="center"/>
        </w:trPr>
        <w:tc>
          <w:tcPr>
            <w:tcW w:w="0" w:type="auto"/>
            <w:shd w:val="clear" w:color="auto" w:fill="auto"/>
            <w:noWrap/>
            <w:vAlign w:val="center"/>
            <w:hideMark/>
          </w:tcPr>
          <w:p w14:paraId="47F92C0B" w14:textId="77777777" w:rsidR="00956A30" w:rsidRPr="0001701A" w:rsidRDefault="00956A30" w:rsidP="008D023C">
            <w:pPr>
              <w:pStyle w:val="TAC"/>
            </w:pPr>
            <w:r w:rsidRPr="0001701A">
              <w:t>9</w:t>
            </w:r>
          </w:p>
        </w:tc>
        <w:tc>
          <w:tcPr>
            <w:tcW w:w="0" w:type="auto"/>
            <w:shd w:val="clear" w:color="auto" w:fill="auto"/>
            <w:noWrap/>
            <w:vAlign w:val="center"/>
            <w:hideMark/>
          </w:tcPr>
          <w:p w14:paraId="3D1B6AE7" w14:textId="77777777" w:rsidR="00956A30" w:rsidRPr="0001701A" w:rsidRDefault="00956A30" w:rsidP="008D023C">
            <w:pPr>
              <w:pStyle w:val="TAC"/>
            </w:pPr>
            <w:r w:rsidRPr="0001701A">
              <w:t>241</w:t>
            </w:r>
          </w:p>
        </w:tc>
        <w:tc>
          <w:tcPr>
            <w:tcW w:w="0" w:type="auto"/>
            <w:shd w:val="clear" w:color="auto" w:fill="auto"/>
            <w:noWrap/>
            <w:vAlign w:val="center"/>
            <w:hideMark/>
          </w:tcPr>
          <w:p w14:paraId="5FE0EFA4" w14:textId="77777777" w:rsidR="00956A30" w:rsidRPr="0001701A" w:rsidRDefault="00956A30" w:rsidP="008D023C">
            <w:pPr>
              <w:pStyle w:val="TAC"/>
            </w:pPr>
            <w:r w:rsidRPr="0001701A">
              <w:t>67</w:t>
            </w:r>
          </w:p>
        </w:tc>
        <w:tc>
          <w:tcPr>
            <w:tcW w:w="0" w:type="auto"/>
            <w:shd w:val="clear" w:color="auto" w:fill="auto"/>
            <w:noWrap/>
            <w:vAlign w:val="center"/>
          </w:tcPr>
          <w:p w14:paraId="53564A9B" w14:textId="77777777" w:rsidR="00956A30" w:rsidRPr="0001701A" w:rsidRDefault="00956A30" w:rsidP="008D023C">
            <w:pPr>
              <w:pStyle w:val="TAC"/>
            </w:pPr>
            <w:r w:rsidRPr="0001701A">
              <w:t>46</w:t>
            </w:r>
          </w:p>
        </w:tc>
        <w:tc>
          <w:tcPr>
            <w:tcW w:w="0" w:type="auto"/>
            <w:shd w:val="clear" w:color="auto" w:fill="auto"/>
            <w:noWrap/>
            <w:vAlign w:val="center"/>
          </w:tcPr>
          <w:p w14:paraId="307908F5" w14:textId="77777777" w:rsidR="00956A30" w:rsidRPr="0001701A" w:rsidRDefault="00956A30" w:rsidP="008D023C">
            <w:pPr>
              <w:pStyle w:val="TAC"/>
            </w:pPr>
            <w:r w:rsidRPr="0001701A">
              <w:t>858</w:t>
            </w:r>
          </w:p>
        </w:tc>
        <w:tc>
          <w:tcPr>
            <w:tcW w:w="0" w:type="auto"/>
            <w:shd w:val="clear" w:color="auto" w:fill="auto"/>
            <w:noWrap/>
            <w:vAlign w:val="center"/>
          </w:tcPr>
          <w:p w14:paraId="2E596104" w14:textId="77777777" w:rsidR="00956A30" w:rsidRPr="0001701A" w:rsidRDefault="00956A30" w:rsidP="008D023C">
            <w:pPr>
              <w:pStyle w:val="TAC"/>
            </w:pPr>
            <w:r w:rsidRPr="0001701A">
              <w:t>622</w:t>
            </w:r>
          </w:p>
        </w:tc>
        <w:tc>
          <w:tcPr>
            <w:tcW w:w="0" w:type="auto"/>
            <w:shd w:val="clear" w:color="auto" w:fill="auto"/>
            <w:noWrap/>
            <w:vAlign w:val="center"/>
          </w:tcPr>
          <w:p w14:paraId="35EBB144" w14:textId="77777777" w:rsidR="00956A30" w:rsidRPr="0001701A" w:rsidRDefault="00956A30" w:rsidP="008D023C">
            <w:pPr>
              <w:pStyle w:val="TAC"/>
            </w:pPr>
            <w:r w:rsidRPr="0001701A">
              <w:t>83</w:t>
            </w:r>
          </w:p>
        </w:tc>
        <w:tc>
          <w:tcPr>
            <w:tcW w:w="0" w:type="auto"/>
            <w:shd w:val="clear" w:color="auto" w:fill="auto"/>
            <w:noWrap/>
            <w:vAlign w:val="center"/>
          </w:tcPr>
          <w:p w14:paraId="2DFC5D3D" w14:textId="77777777" w:rsidR="00956A30" w:rsidRPr="0001701A" w:rsidRDefault="00956A30" w:rsidP="008D023C">
            <w:pPr>
              <w:pStyle w:val="TAC"/>
            </w:pPr>
            <w:r w:rsidRPr="0001701A">
              <w:t>1427</w:t>
            </w:r>
          </w:p>
        </w:tc>
        <w:tc>
          <w:tcPr>
            <w:tcW w:w="0" w:type="auto"/>
            <w:shd w:val="clear" w:color="auto" w:fill="auto"/>
            <w:noWrap/>
            <w:vAlign w:val="center"/>
          </w:tcPr>
          <w:p w14:paraId="4591B757" w14:textId="77777777" w:rsidR="00956A30" w:rsidRPr="0001701A" w:rsidRDefault="00956A30" w:rsidP="008D023C">
            <w:pPr>
              <w:pStyle w:val="TAC"/>
            </w:pPr>
            <w:r w:rsidRPr="0001701A">
              <w:t>1248</w:t>
            </w:r>
          </w:p>
        </w:tc>
        <w:tc>
          <w:tcPr>
            <w:tcW w:w="0" w:type="auto"/>
            <w:shd w:val="clear" w:color="auto" w:fill="auto"/>
            <w:noWrap/>
            <w:vAlign w:val="center"/>
          </w:tcPr>
          <w:p w14:paraId="023357B4" w14:textId="77777777" w:rsidR="00956A30" w:rsidRPr="0001701A" w:rsidRDefault="00956A30" w:rsidP="008D023C">
            <w:pPr>
              <w:pStyle w:val="TAC"/>
            </w:pPr>
            <w:r w:rsidRPr="0001701A">
              <w:t>120</w:t>
            </w:r>
          </w:p>
        </w:tc>
        <w:tc>
          <w:tcPr>
            <w:tcW w:w="0" w:type="auto"/>
            <w:shd w:val="clear" w:color="auto" w:fill="auto"/>
            <w:noWrap/>
            <w:vAlign w:val="center"/>
          </w:tcPr>
          <w:p w14:paraId="06B858BB" w14:textId="77777777" w:rsidR="00956A30" w:rsidRPr="0001701A" w:rsidRDefault="00956A30" w:rsidP="008D023C">
            <w:pPr>
              <w:pStyle w:val="TAC"/>
            </w:pPr>
            <w:r w:rsidRPr="0001701A">
              <w:t>1981</w:t>
            </w:r>
          </w:p>
        </w:tc>
        <w:tc>
          <w:tcPr>
            <w:tcW w:w="0" w:type="auto"/>
            <w:shd w:val="clear" w:color="auto" w:fill="auto"/>
            <w:noWrap/>
            <w:vAlign w:val="center"/>
          </w:tcPr>
          <w:p w14:paraId="6930A439" w14:textId="77777777" w:rsidR="00956A30" w:rsidRPr="0001701A" w:rsidRDefault="00956A30" w:rsidP="008D023C">
            <w:pPr>
              <w:pStyle w:val="TAC"/>
            </w:pPr>
            <w:r w:rsidRPr="0001701A">
              <w:t>1898</w:t>
            </w:r>
          </w:p>
        </w:tc>
      </w:tr>
      <w:tr w:rsidR="00956A30" w:rsidRPr="0001701A" w14:paraId="59059AF5" w14:textId="77777777" w:rsidTr="008D023C">
        <w:trPr>
          <w:trHeight w:val="270"/>
          <w:jc w:val="center"/>
        </w:trPr>
        <w:tc>
          <w:tcPr>
            <w:tcW w:w="0" w:type="auto"/>
            <w:shd w:val="clear" w:color="auto" w:fill="auto"/>
            <w:noWrap/>
            <w:vAlign w:val="center"/>
            <w:hideMark/>
          </w:tcPr>
          <w:p w14:paraId="7D6AACD7" w14:textId="77777777" w:rsidR="00956A30" w:rsidRPr="0001701A" w:rsidRDefault="00956A30" w:rsidP="008D023C">
            <w:pPr>
              <w:pStyle w:val="TAC"/>
            </w:pPr>
            <w:r w:rsidRPr="0001701A">
              <w:t>10</w:t>
            </w:r>
          </w:p>
        </w:tc>
        <w:tc>
          <w:tcPr>
            <w:tcW w:w="0" w:type="auto"/>
            <w:shd w:val="clear" w:color="auto" w:fill="auto"/>
            <w:noWrap/>
            <w:vAlign w:val="center"/>
            <w:hideMark/>
          </w:tcPr>
          <w:p w14:paraId="0075B237" w14:textId="77777777" w:rsidR="00956A30" w:rsidRPr="0001701A" w:rsidRDefault="00956A30" w:rsidP="008D023C">
            <w:pPr>
              <w:pStyle w:val="TAC"/>
            </w:pPr>
            <w:r w:rsidRPr="0001701A">
              <w:t>259</w:t>
            </w:r>
          </w:p>
        </w:tc>
        <w:tc>
          <w:tcPr>
            <w:tcW w:w="0" w:type="auto"/>
            <w:shd w:val="clear" w:color="auto" w:fill="auto"/>
            <w:noWrap/>
            <w:vAlign w:val="center"/>
            <w:hideMark/>
          </w:tcPr>
          <w:p w14:paraId="3E429011" w14:textId="77777777" w:rsidR="00956A30" w:rsidRPr="0001701A" w:rsidRDefault="00956A30" w:rsidP="008D023C">
            <w:pPr>
              <w:pStyle w:val="TAC"/>
            </w:pPr>
            <w:r w:rsidRPr="0001701A">
              <w:t>80</w:t>
            </w:r>
          </w:p>
        </w:tc>
        <w:tc>
          <w:tcPr>
            <w:tcW w:w="0" w:type="auto"/>
            <w:shd w:val="clear" w:color="auto" w:fill="auto"/>
            <w:noWrap/>
            <w:vAlign w:val="center"/>
          </w:tcPr>
          <w:p w14:paraId="1A9DBCD6" w14:textId="77777777" w:rsidR="00956A30" w:rsidRPr="0001701A" w:rsidRDefault="00956A30" w:rsidP="008D023C">
            <w:pPr>
              <w:pStyle w:val="TAC"/>
            </w:pPr>
            <w:r w:rsidRPr="0001701A">
              <w:t>47</w:t>
            </w:r>
          </w:p>
        </w:tc>
        <w:tc>
          <w:tcPr>
            <w:tcW w:w="0" w:type="auto"/>
            <w:shd w:val="clear" w:color="auto" w:fill="auto"/>
            <w:noWrap/>
            <w:vAlign w:val="center"/>
          </w:tcPr>
          <w:p w14:paraId="306228D2" w14:textId="77777777" w:rsidR="00956A30" w:rsidRPr="0001701A" w:rsidRDefault="00956A30" w:rsidP="008D023C">
            <w:pPr>
              <w:pStyle w:val="TAC"/>
            </w:pPr>
            <w:r w:rsidRPr="0001701A">
              <w:t>873</w:t>
            </w:r>
          </w:p>
        </w:tc>
        <w:tc>
          <w:tcPr>
            <w:tcW w:w="0" w:type="auto"/>
            <w:shd w:val="clear" w:color="auto" w:fill="auto"/>
            <w:noWrap/>
            <w:vAlign w:val="center"/>
          </w:tcPr>
          <w:p w14:paraId="40C4DA47" w14:textId="77777777" w:rsidR="00956A30" w:rsidRPr="0001701A" w:rsidRDefault="00956A30" w:rsidP="008D023C">
            <w:pPr>
              <w:pStyle w:val="TAC"/>
            </w:pPr>
            <w:r w:rsidRPr="0001701A">
              <w:t>639</w:t>
            </w:r>
          </w:p>
        </w:tc>
        <w:tc>
          <w:tcPr>
            <w:tcW w:w="0" w:type="auto"/>
            <w:shd w:val="clear" w:color="auto" w:fill="auto"/>
            <w:noWrap/>
            <w:vAlign w:val="center"/>
          </w:tcPr>
          <w:p w14:paraId="5AF6B566" w14:textId="77777777" w:rsidR="00956A30" w:rsidRPr="0001701A" w:rsidRDefault="00956A30" w:rsidP="008D023C">
            <w:pPr>
              <w:pStyle w:val="TAC"/>
            </w:pPr>
            <w:r w:rsidRPr="0001701A">
              <w:t>84</w:t>
            </w:r>
          </w:p>
        </w:tc>
        <w:tc>
          <w:tcPr>
            <w:tcW w:w="0" w:type="auto"/>
            <w:shd w:val="clear" w:color="auto" w:fill="auto"/>
            <w:noWrap/>
            <w:vAlign w:val="center"/>
          </w:tcPr>
          <w:p w14:paraId="459A0191" w14:textId="77777777" w:rsidR="00956A30" w:rsidRPr="0001701A" w:rsidRDefault="00956A30" w:rsidP="008D023C">
            <w:pPr>
              <w:pStyle w:val="TAC"/>
            </w:pPr>
            <w:r w:rsidRPr="0001701A">
              <w:t>1442</w:t>
            </w:r>
          </w:p>
        </w:tc>
        <w:tc>
          <w:tcPr>
            <w:tcW w:w="0" w:type="auto"/>
            <w:shd w:val="clear" w:color="auto" w:fill="auto"/>
            <w:noWrap/>
            <w:vAlign w:val="center"/>
          </w:tcPr>
          <w:p w14:paraId="403AE6A7" w14:textId="77777777" w:rsidR="00956A30" w:rsidRPr="0001701A" w:rsidRDefault="00956A30" w:rsidP="008D023C">
            <w:pPr>
              <w:pStyle w:val="TAC"/>
            </w:pPr>
            <w:r w:rsidRPr="0001701A">
              <w:t>1266</w:t>
            </w:r>
          </w:p>
        </w:tc>
        <w:tc>
          <w:tcPr>
            <w:tcW w:w="0" w:type="auto"/>
            <w:shd w:val="clear" w:color="auto" w:fill="auto"/>
            <w:noWrap/>
            <w:vAlign w:val="center"/>
          </w:tcPr>
          <w:p w14:paraId="2EAF5961" w14:textId="77777777" w:rsidR="00956A30" w:rsidRPr="0001701A" w:rsidRDefault="00956A30" w:rsidP="008D023C">
            <w:pPr>
              <w:pStyle w:val="TAC"/>
            </w:pPr>
            <w:r w:rsidRPr="0001701A">
              <w:t>121</w:t>
            </w:r>
          </w:p>
        </w:tc>
        <w:tc>
          <w:tcPr>
            <w:tcW w:w="0" w:type="auto"/>
            <w:shd w:val="clear" w:color="auto" w:fill="auto"/>
            <w:noWrap/>
            <w:vAlign w:val="center"/>
          </w:tcPr>
          <w:p w14:paraId="1804A75F" w14:textId="77777777" w:rsidR="00956A30" w:rsidRPr="0001701A" w:rsidRDefault="00956A30" w:rsidP="008D023C">
            <w:pPr>
              <w:pStyle w:val="TAC"/>
            </w:pPr>
            <w:r w:rsidRPr="0001701A">
              <w:t>1995</w:t>
            </w:r>
          </w:p>
        </w:tc>
        <w:tc>
          <w:tcPr>
            <w:tcW w:w="0" w:type="auto"/>
            <w:shd w:val="clear" w:color="auto" w:fill="auto"/>
            <w:noWrap/>
            <w:vAlign w:val="center"/>
          </w:tcPr>
          <w:p w14:paraId="0595A5C8" w14:textId="77777777" w:rsidR="00956A30" w:rsidRPr="0001701A" w:rsidRDefault="00956A30" w:rsidP="008D023C">
            <w:pPr>
              <w:pStyle w:val="TAC"/>
            </w:pPr>
            <w:r w:rsidRPr="0001701A">
              <w:t>1916</w:t>
            </w:r>
          </w:p>
        </w:tc>
      </w:tr>
      <w:tr w:rsidR="00956A30" w:rsidRPr="0001701A" w14:paraId="3EEEC3A4" w14:textId="77777777" w:rsidTr="008D023C">
        <w:trPr>
          <w:trHeight w:val="270"/>
          <w:jc w:val="center"/>
        </w:trPr>
        <w:tc>
          <w:tcPr>
            <w:tcW w:w="0" w:type="auto"/>
            <w:shd w:val="clear" w:color="auto" w:fill="auto"/>
            <w:noWrap/>
            <w:vAlign w:val="center"/>
            <w:hideMark/>
          </w:tcPr>
          <w:p w14:paraId="471696C6" w14:textId="77777777" w:rsidR="00956A30" w:rsidRPr="0001701A" w:rsidRDefault="00956A30" w:rsidP="008D023C">
            <w:pPr>
              <w:pStyle w:val="TAC"/>
            </w:pPr>
            <w:r w:rsidRPr="0001701A">
              <w:t>11</w:t>
            </w:r>
          </w:p>
        </w:tc>
        <w:tc>
          <w:tcPr>
            <w:tcW w:w="0" w:type="auto"/>
            <w:shd w:val="clear" w:color="auto" w:fill="auto"/>
            <w:noWrap/>
            <w:vAlign w:val="center"/>
            <w:hideMark/>
          </w:tcPr>
          <w:p w14:paraId="48A307BD" w14:textId="77777777" w:rsidR="00956A30" w:rsidRPr="0001701A" w:rsidRDefault="00956A30" w:rsidP="008D023C">
            <w:pPr>
              <w:pStyle w:val="TAC"/>
            </w:pPr>
            <w:r w:rsidRPr="0001701A">
              <w:t>278</w:t>
            </w:r>
          </w:p>
        </w:tc>
        <w:tc>
          <w:tcPr>
            <w:tcW w:w="0" w:type="auto"/>
            <w:shd w:val="clear" w:color="auto" w:fill="auto"/>
            <w:noWrap/>
            <w:vAlign w:val="center"/>
            <w:hideMark/>
          </w:tcPr>
          <w:p w14:paraId="316CC763" w14:textId="77777777" w:rsidR="00956A30" w:rsidRPr="0001701A" w:rsidRDefault="00956A30" w:rsidP="008D023C">
            <w:pPr>
              <w:pStyle w:val="TAC"/>
            </w:pPr>
            <w:r w:rsidRPr="0001701A">
              <w:t>92</w:t>
            </w:r>
          </w:p>
        </w:tc>
        <w:tc>
          <w:tcPr>
            <w:tcW w:w="0" w:type="auto"/>
            <w:shd w:val="clear" w:color="auto" w:fill="auto"/>
            <w:noWrap/>
            <w:vAlign w:val="center"/>
          </w:tcPr>
          <w:p w14:paraId="3529DFC1" w14:textId="77777777" w:rsidR="00956A30" w:rsidRPr="0001701A" w:rsidRDefault="00956A30" w:rsidP="008D023C">
            <w:pPr>
              <w:pStyle w:val="TAC"/>
            </w:pPr>
            <w:r w:rsidRPr="0001701A">
              <w:t>48</w:t>
            </w:r>
          </w:p>
        </w:tc>
        <w:tc>
          <w:tcPr>
            <w:tcW w:w="0" w:type="auto"/>
            <w:shd w:val="clear" w:color="auto" w:fill="auto"/>
            <w:noWrap/>
            <w:vAlign w:val="center"/>
          </w:tcPr>
          <w:p w14:paraId="2279D132" w14:textId="77777777" w:rsidR="00956A30" w:rsidRPr="0001701A" w:rsidRDefault="00956A30" w:rsidP="008D023C">
            <w:pPr>
              <w:pStyle w:val="TAC"/>
            </w:pPr>
            <w:r w:rsidRPr="0001701A">
              <w:t>889</w:t>
            </w:r>
          </w:p>
        </w:tc>
        <w:tc>
          <w:tcPr>
            <w:tcW w:w="0" w:type="auto"/>
            <w:shd w:val="clear" w:color="auto" w:fill="auto"/>
            <w:noWrap/>
            <w:vAlign w:val="center"/>
          </w:tcPr>
          <w:p w14:paraId="365B3C16" w14:textId="77777777" w:rsidR="00956A30" w:rsidRPr="0001701A" w:rsidRDefault="00956A30" w:rsidP="008D023C">
            <w:pPr>
              <w:pStyle w:val="TAC"/>
            </w:pPr>
            <w:r w:rsidRPr="0001701A">
              <w:t>655</w:t>
            </w:r>
          </w:p>
        </w:tc>
        <w:tc>
          <w:tcPr>
            <w:tcW w:w="0" w:type="auto"/>
            <w:shd w:val="clear" w:color="auto" w:fill="auto"/>
            <w:noWrap/>
            <w:vAlign w:val="center"/>
          </w:tcPr>
          <w:p w14:paraId="651CF86C" w14:textId="77777777" w:rsidR="00956A30" w:rsidRPr="0001701A" w:rsidRDefault="00956A30" w:rsidP="008D023C">
            <w:pPr>
              <w:pStyle w:val="TAC"/>
            </w:pPr>
            <w:r w:rsidRPr="0001701A">
              <w:t>85</w:t>
            </w:r>
          </w:p>
        </w:tc>
        <w:tc>
          <w:tcPr>
            <w:tcW w:w="0" w:type="auto"/>
            <w:shd w:val="clear" w:color="auto" w:fill="auto"/>
            <w:noWrap/>
            <w:vAlign w:val="center"/>
          </w:tcPr>
          <w:p w14:paraId="23733EAC" w14:textId="77777777" w:rsidR="00956A30" w:rsidRPr="0001701A" w:rsidRDefault="00956A30" w:rsidP="008D023C">
            <w:pPr>
              <w:pStyle w:val="TAC"/>
            </w:pPr>
            <w:r w:rsidRPr="0001701A">
              <w:t>1457</w:t>
            </w:r>
          </w:p>
        </w:tc>
        <w:tc>
          <w:tcPr>
            <w:tcW w:w="0" w:type="auto"/>
            <w:shd w:val="clear" w:color="auto" w:fill="auto"/>
            <w:noWrap/>
            <w:vAlign w:val="center"/>
          </w:tcPr>
          <w:p w14:paraId="1738147E" w14:textId="77777777" w:rsidR="00956A30" w:rsidRPr="0001701A" w:rsidRDefault="00956A30" w:rsidP="008D023C">
            <w:pPr>
              <w:pStyle w:val="TAC"/>
            </w:pPr>
            <w:r w:rsidRPr="0001701A">
              <w:t>1283</w:t>
            </w:r>
          </w:p>
        </w:tc>
        <w:tc>
          <w:tcPr>
            <w:tcW w:w="0" w:type="auto"/>
            <w:shd w:val="clear" w:color="auto" w:fill="auto"/>
            <w:noWrap/>
            <w:vAlign w:val="center"/>
          </w:tcPr>
          <w:p w14:paraId="5D76EE9A" w14:textId="77777777" w:rsidR="00956A30" w:rsidRPr="0001701A" w:rsidRDefault="00956A30" w:rsidP="008D023C">
            <w:pPr>
              <w:pStyle w:val="TAC"/>
            </w:pPr>
            <w:r w:rsidRPr="0001701A">
              <w:t>122</w:t>
            </w:r>
          </w:p>
        </w:tc>
        <w:tc>
          <w:tcPr>
            <w:tcW w:w="0" w:type="auto"/>
            <w:shd w:val="clear" w:color="auto" w:fill="auto"/>
            <w:noWrap/>
            <w:vAlign w:val="center"/>
          </w:tcPr>
          <w:p w14:paraId="36AC7911" w14:textId="77777777" w:rsidR="00956A30" w:rsidRPr="0001701A" w:rsidRDefault="00956A30" w:rsidP="008D023C">
            <w:pPr>
              <w:pStyle w:val="TAC"/>
            </w:pPr>
            <w:r w:rsidRPr="0001701A">
              <w:t>2010</w:t>
            </w:r>
          </w:p>
        </w:tc>
        <w:tc>
          <w:tcPr>
            <w:tcW w:w="0" w:type="auto"/>
            <w:shd w:val="clear" w:color="auto" w:fill="auto"/>
            <w:noWrap/>
            <w:vAlign w:val="center"/>
          </w:tcPr>
          <w:p w14:paraId="11AD42F7" w14:textId="77777777" w:rsidR="00956A30" w:rsidRPr="0001701A" w:rsidRDefault="00956A30" w:rsidP="008D023C">
            <w:pPr>
              <w:pStyle w:val="TAC"/>
            </w:pPr>
            <w:r w:rsidRPr="0001701A">
              <w:t>1934</w:t>
            </w:r>
          </w:p>
        </w:tc>
      </w:tr>
      <w:tr w:rsidR="00956A30" w:rsidRPr="0001701A" w14:paraId="0D78443C" w14:textId="77777777" w:rsidTr="008D023C">
        <w:trPr>
          <w:trHeight w:val="270"/>
          <w:jc w:val="center"/>
        </w:trPr>
        <w:tc>
          <w:tcPr>
            <w:tcW w:w="0" w:type="auto"/>
            <w:shd w:val="clear" w:color="auto" w:fill="auto"/>
            <w:noWrap/>
            <w:vAlign w:val="center"/>
            <w:hideMark/>
          </w:tcPr>
          <w:p w14:paraId="68D4301C" w14:textId="77777777" w:rsidR="00956A30" w:rsidRPr="0001701A" w:rsidRDefault="00956A30" w:rsidP="008D023C">
            <w:pPr>
              <w:pStyle w:val="TAC"/>
            </w:pPr>
            <w:r w:rsidRPr="0001701A">
              <w:t>12</w:t>
            </w:r>
          </w:p>
        </w:tc>
        <w:tc>
          <w:tcPr>
            <w:tcW w:w="0" w:type="auto"/>
            <w:shd w:val="clear" w:color="auto" w:fill="auto"/>
            <w:noWrap/>
            <w:vAlign w:val="center"/>
            <w:hideMark/>
          </w:tcPr>
          <w:p w14:paraId="2F469197" w14:textId="77777777" w:rsidR="00956A30" w:rsidRPr="0001701A" w:rsidRDefault="00956A30" w:rsidP="008D023C">
            <w:pPr>
              <w:pStyle w:val="TAC"/>
            </w:pPr>
            <w:r w:rsidRPr="0001701A">
              <w:t>296</w:t>
            </w:r>
          </w:p>
        </w:tc>
        <w:tc>
          <w:tcPr>
            <w:tcW w:w="0" w:type="auto"/>
            <w:shd w:val="clear" w:color="auto" w:fill="auto"/>
            <w:noWrap/>
            <w:vAlign w:val="center"/>
            <w:hideMark/>
          </w:tcPr>
          <w:p w14:paraId="414C2B84" w14:textId="77777777" w:rsidR="00956A30" w:rsidRPr="0001701A" w:rsidRDefault="00956A30" w:rsidP="008D023C">
            <w:pPr>
              <w:pStyle w:val="TAC"/>
            </w:pPr>
            <w:r w:rsidRPr="0001701A">
              <w:t>105</w:t>
            </w:r>
          </w:p>
        </w:tc>
        <w:tc>
          <w:tcPr>
            <w:tcW w:w="0" w:type="auto"/>
            <w:shd w:val="clear" w:color="auto" w:fill="auto"/>
            <w:noWrap/>
            <w:vAlign w:val="center"/>
          </w:tcPr>
          <w:p w14:paraId="222E42BE" w14:textId="77777777" w:rsidR="00956A30" w:rsidRPr="0001701A" w:rsidRDefault="00956A30" w:rsidP="008D023C">
            <w:pPr>
              <w:pStyle w:val="TAC"/>
            </w:pPr>
            <w:r w:rsidRPr="0001701A">
              <w:t>49</w:t>
            </w:r>
          </w:p>
        </w:tc>
        <w:tc>
          <w:tcPr>
            <w:tcW w:w="0" w:type="auto"/>
            <w:shd w:val="clear" w:color="auto" w:fill="auto"/>
            <w:noWrap/>
            <w:vAlign w:val="center"/>
          </w:tcPr>
          <w:p w14:paraId="63C33A0E" w14:textId="77777777" w:rsidR="00956A30" w:rsidRPr="0001701A" w:rsidRDefault="00956A30" w:rsidP="008D023C">
            <w:pPr>
              <w:pStyle w:val="TAC"/>
            </w:pPr>
            <w:r w:rsidRPr="0001701A">
              <w:t>905</w:t>
            </w:r>
          </w:p>
        </w:tc>
        <w:tc>
          <w:tcPr>
            <w:tcW w:w="0" w:type="auto"/>
            <w:shd w:val="clear" w:color="auto" w:fill="auto"/>
            <w:noWrap/>
            <w:vAlign w:val="center"/>
          </w:tcPr>
          <w:p w14:paraId="53970C6B" w14:textId="77777777" w:rsidR="00956A30" w:rsidRPr="0001701A" w:rsidRDefault="00956A30" w:rsidP="008D023C">
            <w:pPr>
              <w:pStyle w:val="TAC"/>
            </w:pPr>
            <w:r w:rsidRPr="0001701A">
              <w:t>672</w:t>
            </w:r>
          </w:p>
        </w:tc>
        <w:tc>
          <w:tcPr>
            <w:tcW w:w="0" w:type="auto"/>
            <w:shd w:val="clear" w:color="auto" w:fill="auto"/>
            <w:noWrap/>
            <w:vAlign w:val="center"/>
          </w:tcPr>
          <w:p w14:paraId="64C43CD6" w14:textId="77777777" w:rsidR="00956A30" w:rsidRPr="0001701A" w:rsidRDefault="00956A30" w:rsidP="008D023C">
            <w:pPr>
              <w:pStyle w:val="TAC"/>
            </w:pPr>
            <w:r w:rsidRPr="0001701A">
              <w:t>86</w:t>
            </w:r>
          </w:p>
        </w:tc>
        <w:tc>
          <w:tcPr>
            <w:tcW w:w="0" w:type="auto"/>
            <w:shd w:val="clear" w:color="auto" w:fill="auto"/>
            <w:noWrap/>
            <w:vAlign w:val="center"/>
          </w:tcPr>
          <w:p w14:paraId="575EC105" w14:textId="77777777" w:rsidR="00956A30" w:rsidRPr="0001701A" w:rsidRDefault="00956A30" w:rsidP="008D023C">
            <w:pPr>
              <w:pStyle w:val="TAC"/>
            </w:pPr>
            <w:r w:rsidRPr="0001701A">
              <w:t>1472</w:t>
            </w:r>
          </w:p>
        </w:tc>
        <w:tc>
          <w:tcPr>
            <w:tcW w:w="0" w:type="auto"/>
            <w:shd w:val="clear" w:color="auto" w:fill="auto"/>
            <w:noWrap/>
            <w:vAlign w:val="center"/>
          </w:tcPr>
          <w:p w14:paraId="691FD081" w14:textId="77777777" w:rsidR="00956A30" w:rsidRPr="0001701A" w:rsidRDefault="00956A30" w:rsidP="008D023C">
            <w:pPr>
              <w:pStyle w:val="TAC"/>
            </w:pPr>
            <w:r w:rsidRPr="0001701A">
              <w:t>1300</w:t>
            </w:r>
          </w:p>
        </w:tc>
        <w:tc>
          <w:tcPr>
            <w:tcW w:w="0" w:type="auto"/>
            <w:shd w:val="clear" w:color="auto" w:fill="auto"/>
            <w:noWrap/>
            <w:vAlign w:val="center"/>
          </w:tcPr>
          <w:p w14:paraId="048ED017" w14:textId="77777777" w:rsidR="00956A30" w:rsidRPr="0001701A" w:rsidRDefault="00956A30" w:rsidP="008D023C">
            <w:pPr>
              <w:pStyle w:val="TAC"/>
            </w:pPr>
            <w:r w:rsidRPr="0001701A">
              <w:t>123</w:t>
            </w:r>
          </w:p>
        </w:tc>
        <w:tc>
          <w:tcPr>
            <w:tcW w:w="0" w:type="auto"/>
            <w:shd w:val="clear" w:color="auto" w:fill="auto"/>
            <w:noWrap/>
            <w:vAlign w:val="center"/>
          </w:tcPr>
          <w:p w14:paraId="75D1B30E" w14:textId="77777777" w:rsidR="00956A30" w:rsidRPr="0001701A" w:rsidRDefault="00956A30" w:rsidP="008D023C">
            <w:pPr>
              <w:pStyle w:val="TAC"/>
            </w:pPr>
            <w:r w:rsidRPr="0001701A">
              <w:t>2025</w:t>
            </w:r>
          </w:p>
        </w:tc>
        <w:tc>
          <w:tcPr>
            <w:tcW w:w="0" w:type="auto"/>
            <w:shd w:val="clear" w:color="auto" w:fill="auto"/>
            <w:noWrap/>
            <w:vAlign w:val="center"/>
          </w:tcPr>
          <w:p w14:paraId="08CF22D7" w14:textId="77777777" w:rsidR="00956A30" w:rsidRPr="0001701A" w:rsidRDefault="00956A30" w:rsidP="008D023C">
            <w:pPr>
              <w:pStyle w:val="TAC"/>
            </w:pPr>
            <w:r w:rsidRPr="0001701A">
              <w:t>1951</w:t>
            </w:r>
          </w:p>
        </w:tc>
      </w:tr>
      <w:tr w:rsidR="00956A30" w:rsidRPr="0001701A" w14:paraId="4AC4A9D5" w14:textId="77777777" w:rsidTr="008D023C">
        <w:trPr>
          <w:trHeight w:val="270"/>
          <w:jc w:val="center"/>
        </w:trPr>
        <w:tc>
          <w:tcPr>
            <w:tcW w:w="0" w:type="auto"/>
            <w:shd w:val="clear" w:color="auto" w:fill="auto"/>
            <w:noWrap/>
            <w:vAlign w:val="center"/>
            <w:hideMark/>
          </w:tcPr>
          <w:p w14:paraId="59DE7921" w14:textId="77777777" w:rsidR="00956A30" w:rsidRPr="0001701A" w:rsidRDefault="00956A30" w:rsidP="008D023C">
            <w:pPr>
              <w:pStyle w:val="TAC"/>
            </w:pPr>
            <w:r w:rsidRPr="0001701A">
              <w:t>13</w:t>
            </w:r>
          </w:p>
        </w:tc>
        <w:tc>
          <w:tcPr>
            <w:tcW w:w="0" w:type="auto"/>
            <w:shd w:val="clear" w:color="auto" w:fill="auto"/>
            <w:noWrap/>
            <w:vAlign w:val="center"/>
            <w:hideMark/>
          </w:tcPr>
          <w:p w14:paraId="46D9BDD5" w14:textId="77777777" w:rsidR="00956A30" w:rsidRPr="0001701A" w:rsidRDefault="00956A30" w:rsidP="008D023C">
            <w:pPr>
              <w:pStyle w:val="TAC"/>
            </w:pPr>
            <w:r w:rsidRPr="0001701A">
              <w:t>314</w:t>
            </w:r>
          </w:p>
        </w:tc>
        <w:tc>
          <w:tcPr>
            <w:tcW w:w="0" w:type="auto"/>
            <w:shd w:val="clear" w:color="auto" w:fill="auto"/>
            <w:noWrap/>
            <w:vAlign w:val="center"/>
            <w:hideMark/>
          </w:tcPr>
          <w:p w14:paraId="2A545BDD" w14:textId="77777777" w:rsidR="00956A30" w:rsidRPr="0001701A" w:rsidRDefault="00956A30" w:rsidP="008D023C">
            <w:pPr>
              <w:pStyle w:val="TAC"/>
            </w:pPr>
            <w:r w:rsidRPr="0001701A">
              <w:t>118</w:t>
            </w:r>
          </w:p>
        </w:tc>
        <w:tc>
          <w:tcPr>
            <w:tcW w:w="0" w:type="auto"/>
            <w:shd w:val="clear" w:color="auto" w:fill="auto"/>
            <w:noWrap/>
            <w:vAlign w:val="center"/>
          </w:tcPr>
          <w:p w14:paraId="0154EBB4" w14:textId="77777777" w:rsidR="00956A30" w:rsidRPr="0001701A" w:rsidRDefault="00956A30" w:rsidP="008D023C">
            <w:pPr>
              <w:pStyle w:val="TAC"/>
            </w:pPr>
            <w:r w:rsidRPr="0001701A">
              <w:t>50</w:t>
            </w:r>
          </w:p>
        </w:tc>
        <w:tc>
          <w:tcPr>
            <w:tcW w:w="0" w:type="auto"/>
            <w:shd w:val="clear" w:color="auto" w:fill="auto"/>
            <w:noWrap/>
            <w:vAlign w:val="center"/>
          </w:tcPr>
          <w:p w14:paraId="31E317A2" w14:textId="77777777" w:rsidR="00956A30" w:rsidRPr="0001701A" w:rsidRDefault="00956A30" w:rsidP="008D023C">
            <w:pPr>
              <w:pStyle w:val="TAC"/>
            </w:pPr>
            <w:r w:rsidRPr="0001701A">
              <w:t>920</w:t>
            </w:r>
          </w:p>
        </w:tc>
        <w:tc>
          <w:tcPr>
            <w:tcW w:w="0" w:type="auto"/>
            <w:shd w:val="clear" w:color="auto" w:fill="auto"/>
            <w:noWrap/>
            <w:vAlign w:val="center"/>
          </w:tcPr>
          <w:p w14:paraId="700E6104" w14:textId="77777777" w:rsidR="00956A30" w:rsidRPr="0001701A" w:rsidRDefault="00956A30" w:rsidP="008D023C">
            <w:pPr>
              <w:pStyle w:val="TAC"/>
            </w:pPr>
            <w:r w:rsidRPr="0001701A">
              <w:t>688</w:t>
            </w:r>
          </w:p>
        </w:tc>
        <w:tc>
          <w:tcPr>
            <w:tcW w:w="0" w:type="auto"/>
            <w:shd w:val="clear" w:color="auto" w:fill="auto"/>
            <w:noWrap/>
            <w:vAlign w:val="center"/>
          </w:tcPr>
          <w:p w14:paraId="72ACC083" w14:textId="77777777" w:rsidR="00956A30" w:rsidRPr="0001701A" w:rsidRDefault="00956A30" w:rsidP="008D023C">
            <w:pPr>
              <w:pStyle w:val="TAC"/>
            </w:pPr>
            <w:r w:rsidRPr="0001701A">
              <w:t>87</w:t>
            </w:r>
          </w:p>
        </w:tc>
        <w:tc>
          <w:tcPr>
            <w:tcW w:w="0" w:type="auto"/>
            <w:shd w:val="clear" w:color="auto" w:fill="auto"/>
            <w:noWrap/>
            <w:vAlign w:val="center"/>
          </w:tcPr>
          <w:p w14:paraId="686252F4" w14:textId="77777777" w:rsidR="00956A30" w:rsidRPr="0001701A" w:rsidRDefault="00956A30" w:rsidP="008D023C">
            <w:pPr>
              <w:pStyle w:val="TAC"/>
            </w:pPr>
            <w:r w:rsidRPr="0001701A">
              <w:t>1487</w:t>
            </w:r>
          </w:p>
        </w:tc>
        <w:tc>
          <w:tcPr>
            <w:tcW w:w="0" w:type="auto"/>
            <w:shd w:val="clear" w:color="auto" w:fill="auto"/>
            <w:noWrap/>
            <w:vAlign w:val="center"/>
          </w:tcPr>
          <w:p w14:paraId="1F15541A" w14:textId="77777777" w:rsidR="00956A30" w:rsidRPr="0001701A" w:rsidRDefault="00956A30" w:rsidP="008D023C">
            <w:pPr>
              <w:pStyle w:val="TAC"/>
            </w:pPr>
            <w:r w:rsidRPr="0001701A">
              <w:t>1318</w:t>
            </w:r>
          </w:p>
        </w:tc>
        <w:tc>
          <w:tcPr>
            <w:tcW w:w="0" w:type="auto"/>
            <w:shd w:val="clear" w:color="auto" w:fill="auto"/>
            <w:noWrap/>
            <w:vAlign w:val="center"/>
          </w:tcPr>
          <w:p w14:paraId="10482DC8" w14:textId="77777777" w:rsidR="00956A30" w:rsidRPr="0001701A" w:rsidRDefault="00956A30" w:rsidP="008D023C">
            <w:pPr>
              <w:pStyle w:val="TAC"/>
            </w:pPr>
            <w:r w:rsidRPr="0001701A">
              <w:t>124</w:t>
            </w:r>
          </w:p>
        </w:tc>
        <w:tc>
          <w:tcPr>
            <w:tcW w:w="0" w:type="auto"/>
            <w:shd w:val="clear" w:color="auto" w:fill="auto"/>
            <w:noWrap/>
            <w:vAlign w:val="center"/>
          </w:tcPr>
          <w:p w14:paraId="3C111E4F" w14:textId="77777777" w:rsidR="00956A30" w:rsidRPr="0001701A" w:rsidRDefault="00956A30" w:rsidP="008D023C">
            <w:pPr>
              <w:pStyle w:val="TAC"/>
            </w:pPr>
            <w:r w:rsidRPr="0001701A">
              <w:t>2040</w:t>
            </w:r>
          </w:p>
        </w:tc>
        <w:tc>
          <w:tcPr>
            <w:tcW w:w="0" w:type="auto"/>
            <w:shd w:val="clear" w:color="auto" w:fill="auto"/>
            <w:noWrap/>
            <w:vAlign w:val="center"/>
          </w:tcPr>
          <w:p w14:paraId="77C48F91" w14:textId="77777777" w:rsidR="00956A30" w:rsidRPr="0001701A" w:rsidRDefault="00956A30" w:rsidP="008D023C">
            <w:pPr>
              <w:pStyle w:val="TAC"/>
            </w:pPr>
            <w:r w:rsidRPr="0001701A">
              <w:t>1969</w:t>
            </w:r>
          </w:p>
        </w:tc>
      </w:tr>
      <w:tr w:rsidR="00956A30" w:rsidRPr="0001701A" w14:paraId="601A8EA2" w14:textId="77777777" w:rsidTr="008D023C">
        <w:trPr>
          <w:trHeight w:val="270"/>
          <w:jc w:val="center"/>
        </w:trPr>
        <w:tc>
          <w:tcPr>
            <w:tcW w:w="0" w:type="auto"/>
            <w:shd w:val="clear" w:color="auto" w:fill="auto"/>
            <w:noWrap/>
            <w:vAlign w:val="center"/>
            <w:hideMark/>
          </w:tcPr>
          <w:p w14:paraId="75B42977" w14:textId="77777777" w:rsidR="00956A30" w:rsidRPr="0001701A" w:rsidRDefault="00956A30" w:rsidP="008D023C">
            <w:pPr>
              <w:pStyle w:val="TAC"/>
            </w:pPr>
            <w:r w:rsidRPr="0001701A">
              <w:t>14</w:t>
            </w:r>
          </w:p>
        </w:tc>
        <w:tc>
          <w:tcPr>
            <w:tcW w:w="0" w:type="auto"/>
            <w:shd w:val="clear" w:color="auto" w:fill="auto"/>
            <w:noWrap/>
            <w:vAlign w:val="center"/>
            <w:hideMark/>
          </w:tcPr>
          <w:p w14:paraId="1BA7B950" w14:textId="77777777" w:rsidR="00956A30" w:rsidRPr="0001701A" w:rsidRDefault="00956A30" w:rsidP="008D023C">
            <w:pPr>
              <w:pStyle w:val="TAC"/>
            </w:pPr>
            <w:r w:rsidRPr="0001701A">
              <w:t>332</w:t>
            </w:r>
          </w:p>
        </w:tc>
        <w:tc>
          <w:tcPr>
            <w:tcW w:w="0" w:type="auto"/>
            <w:shd w:val="clear" w:color="auto" w:fill="auto"/>
            <w:noWrap/>
            <w:vAlign w:val="center"/>
            <w:hideMark/>
          </w:tcPr>
          <w:p w14:paraId="0C7CE7F0" w14:textId="77777777" w:rsidR="00956A30" w:rsidRPr="0001701A" w:rsidRDefault="00956A30" w:rsidP="008D023C">
            <w:pPr>
              <w:pStyle w:val="TAC"/>
            </w:pPr>
            <w:r w:rsidRPr="0001701A">
              <w:t>131</w:t>
            </w:r>
          </w:p>
        </w:tc>
        <w:tc>
          <w:tcPr>
            <w:tcW w:w="0" w:type="auto"/>
            <w:shd w:val="clear" w:color="auto" w:fill="auto"/>
            <w:noWrap/>
            <w:vAlign w:val="center"/>
          </w:tcPr>
          <w:p w14:paraId="2EDAACAB" w14:textId="77777777" w:rsidR="00956A30" w:rsidRPr="0001701A" w:rsidRDefault="00956A30" w:rsidP="008D023C">
            <w:pPr>
              <w:pStyle w:val="TAC"/>
            </w:pPr>
            <w:r w:rsidRPr="0001701A">
              <w:t>51</w:t>
            </w:r>
          </w:p>
        </w:tc>
        <w:tc>
          <w:tcPr>
            <w:tcW w:w="0" w:type="auto"/>
            <w:shd w:val="clear" w:color="auto" w:fill="auto"/>
            <w:noWrap/>
            <w:vAlign w:val="center"/>
          </w:tcPr>
          <w:p w14:paraId="161EE4BB" w14:textId="77777777" w:rsidR="00956A30" w:rsidRPr="0001701A" w:rsidRDefault="00956A30" w:rsidP="008D023C">
            <w:pPr>
              <w:pStyle w:val="TAC"/>
            </w:pPr>
            <w:r w:rsidRPr="0001701A">
              <w:t>936</w:t>
            </w:r>
          </w:p>
        </w:tc>
        <w:tc>
          <w:tcPr>
            <w:tcW w:w="0" w:type="auto"/>
            <w:shd w:val="clear" w:color="auto" w:fill="auto"/>
            <w:noWrap/>
            <w:vAlign w:val="center"/>
          </w:tcPr>
          <w:p w14:paraId="3A398DC9" w14:textId="77777777" w:rsidR="00956A30" w:rsidRPr="0001701A" w:rsidRDefault="00956A30" w:rsidP="008D023C">
            <w:pPr>
              <w:pStyle w:val="TAC"/>
            </w:pPr>
            <w:r w:rsidRPr="0001701A">
              <w:t>705</w:t>
            </w:r>
          </w:p>
        </w:tc>
        <w:tc>
          <w:tcPr>
            <w:tcW w:w="0" w:type="auto"/>
            <w:shd w:val="clear" w:color="auto" w:fill="auto"/>
            <w:noWrap/>
            <w:vAlign w:val="center"/>
          </w:tcPr>
          <w:p w14:paraId="4D01262B" w14:textId="77777777" w:rsidR="00956A30" w:rsidRPr="0001701A" w:rsidRDefault="00956A30" w:rsidP="008D023C">
            <w:pPr>
              <w:pStyle w:val="TAC"/>
            </w:pPr>
            <w:r w:rsidRPr="0001701A">
              <w:t>88</w:t>
            </w:r>
          </w:p>
        </w:tc>
        <w:tc>
          <w:tcPr>
            <w:tcW w:w="0" w:type="auto"/>
            <w:shd w:val="clear" w:color="auto" w:fill="auto"/>
            <w:noWrap/>
            <w:vAlign w:val="center"/>
          </w:tcPr>
          <w:p w14:paraId="40222AC5" w14:textId="77777777" w:rsidR="00956A30" w:rsidRPr="0001701A" w:rsidRDefault="00956A30" w:rsidP="008D023C">
            <w:pPr>
              <w:pStyle w:val="TAC"/>
            </w:pPr>
            <w:r w:rsidRPr="0001701A">
              <w:t>1503</w:t>
            </w:r>
          </w:p>
        </w:tc>
        <w:tc>
          <w:tcPr>
            <w:tcW w:w="0" w:type="auto"/>
            <w:shd w:val="clear" w:color="auto" w:fill="auto"/>
            <w:noWrap/>
            <w:vAlign w:val="center"/>
          </w:tcPr>
          <w:p w14:paraId="79CF97A9" w14:textId="77777777" w:rsidR="00956A30" w:rsidRPr="0001701A" w:rsidRDefault="00956A30" w:rsidP="008D023C">
            <w:pPr>
              <w:pStyle w:val="TAC"/>
            </w:pPr>
            <w:r w:rsidRPr="0001701A">
              <w:t>1335</w:t>
            </w:r>
          </w:p>
        </w:tc>
        <w:tc>
          <w:tcPr>
            <w:tcW w:w="0" w:type="auto"/>
            <w:shd w:val="clear" w:color="auto" w:fill="auto"/>
            <w:noWrap/>
            <w:vAlign w:val="center"/>
          </w:tcPr>
          <w:p w14:paraId="2BFA3544" w14:textId="77777777" w:rsidR="00956A30" w:rsidRPr="0001701A" w:rsidRDefault="00956A30" w:rsidP="008D023C">
            <w:pPr>
              <w:pStyle w:val="TAC"/>
            </w:pPr>
            <w:r w:rsidRPr="0001701A">
              <w:t>125</w:t>
            </w:r>
          </w:p>
        </w:tc>
        <w:tc>
          <w:tcPr>
            <w:tcW w:w="0" w:type="auto"/>
            <w:shd w:val="clear" w:color="auto" w:fill="auto"/>
            <w:noWrap/>
            <w:vAlign w:val="center"/>
          </w:tcPr>
          <w:p w14:paraId="38DA49BF" w14:textId="77777777" w:rsidR="00956A30" w:rsidRPr="0001701A" w:rsidRDefault="00956A30" w:rsidP="008D023C">
            <w:pPr>
              <w:pStyle w:val="TAC"/>
            </w:pPr>
            <w:r w:rsidRPr="0001701A">
              <w:t>2055</w:t>
            </w:r>
          </w:p>
        </w:tc>
        <w:tc>
          <w:tcPr>
            <w:tcW w:w="0" w:type="auto"/>
            <w:shd w:val="clear" w:color="auto" w:fill="auto"/>
            <w:noWrap/>
            <w:vAlign w:val="center"/>
          </w:tcPr>
          <w:p w14:paraId="294BE846" w14:textId="77777777" w:rsidR="00956A30" w:rsidRPr="0001701A" w:rsidRDefault="00956A30" w:rsidP="008D023C">
            <w:pPr>
              <w:pStyle w:val="TAC"/>
            </w:pPr>
            <w:r w:rsidRPr="0001701A">
              <w:t>1987</w:t>
            </w:r>
          </w:p>
        </w:tc>
      </w:tr>
      <w:tr w:rsidR="00956A30" w:rsidRPr="0001701A" w14:paraId="25328C05" w14:textId="77777777" w:rsidTr="008D023C">
        <w:trPr>
          <w:trHeight w:val="270"/>
          <w:jc w:val="center"/>
        </w:trPr>
        <w:tc>
          <w:tcPr>
            <w:tcW w:w="0" w:type="auto"/>
            <w:shd w:val="clear" w:color="auto" w:fill="auto"/>
            <w:noWrap/>
            <w:vAlign w:val="center"/>
            <w:hideMark/>
          </w:tcPr>
          <w:p w14:paraId="75DEC872" w14:textId="77777777" w:rsidR="00956A30" w:rsidRPr="0001701A" w:rsidRDefault="00956A30" w:rsidP="008D023C">
            <w:pPr>
              <w:pStyle w:val="TAC"/>
            </w:pPr>
            <w:r w:rsidRPr="0001701A">
              <w:t>15</w:t>
            </w:r>
          </w:p>
        </w:tc>
        <w:tc>
          <w:tcPr>
            <w:tcW w:w="0" w:type="auto"/>
            <w:shd w:val="clear" w:color="auto" w:fill="auto"/>
            <w:noWrap/>
            <w:vAlign w:val="center"/>
            <w:hideMark/>
          </w:tcPr>
          <w:p w14:paraId="7EBCB752" w14:textId="77777777" w:rsidR="00956A30" w:rsidRPr="0001701A" w:rsidRDefault="00956A30" w:rsidP="008D023C">
            <w:pPr>
              <w:pStyle w:val="TAC"/>
            </w:pPr>
            <w:r w:rsidRPr="0001701A">
              <w:t>349</w:t>
            </w:r>
          </w:p>
        </w:tc>
        <w:tc>
          <w:tcPr>
            <w:tcW w:w="0" w:type="auto"/>
            <w:shd w:val="clear" w:color="auto" w:fill="auto"/>
            <w:noWrap/>
            <w:vAlign w:val="center"/>
            <w:hideMark/>
          </w:tcPr>
          <w:p w14:paraId="28D1B303" w14:textId="77777777" w:rsidR="00956A30" w:rsidRPr="0001701A" w:rsidRDefault="00956A30" w:rsidP="008D023C">
            <w:pPr>
              <w:pStyle w:val="TAC"/>
            </w:pPr>
            <w:r w:rsidRPr="0001701A">
              <w:t>145</w:t>
            </w:r>
          </w:p>
        </w:tc>
        <w:tc>
          <w:tcPr>
            <w:tcW w:w="0" w:type="auto"/>
            <w:shd w:val="clear" w:color="auto" w:fill="auto"/>
            <w:noWrap/>
            <w:vAlign w:val="center"/>
          </w:tcPr>
          <w:p w14:paraId="0FCD3510" w14:textId="77777777" w:rsidR="00956A30" w:rsidRPr="0001701A" w:rsidRDefault="00956A30" w:rsidP="008D023C">
            <w:pPr>
              <w:pStyle w:val="TAC"/>
            </w:pPr>
            <w:r w:rsidRPr="0001701A">
              <w:t>52</w:t>
            </w:r>
          </w:p>
        </w:tc>
        <w:tc>
          <w:tcPr>
            <w:tcW w:w="0" w:type="auto"/>
            <w:shd w:val="clear" w:color="auto" w:fill="auto"/>
            <w:noWrap/>
            <w:vAlign w:val="center"/>
          </w:tcPr>
          <w:p w14:paraId="4E79586A" w14:textId="77777777" w:rsidR="00956A30" w:rsidRPr="0001701A" w:rsidRDefault="00956A30" w:rsidP="008D023C">
            <w:pPr>
              <w:pStyle w:val="TAC"/>
            </w:pPr>
            <w:r w:rsidRPr="0001701A">
              <w:t>952</w:t>
            </w:r>
          </w:p>
        </w:tc>
        <w:tc>
          <w:tcPr>
            <w:tcW w:w="0" w:type="auto"/>
            <w:shd w:val="clear" w:color="auto" w:fill="auto"/>
            <w:noWrap/>
            <w:vAlign w:val="center"/>
          </w:tcPr>
          <w:p w14:paraId="2041BDCA" w14:textId="77777777" w:rsidR="00956A30" w:rsidRPr="0001701A" w:rsidRDefault="00956A30" w:rsidP="008D023C">
            <w:pPr>
              <w:pStyle w:val="TAC"/>
            </w:pPr>
            <w:r w:rsidRPr="0001701A">
              <w:t>721</w:t>
            </w:r>
          </w:p>
        </w:tc>
        <w:tc>
          <w:tcPr>
            <w:tcW w:w="0" w:type="auto"/>
            <w:shd w:val="clear" w:color="auto" w:fill="auto"/>
            <w:noWrap/>
            <w:vAlign w:val="center"/>
          </w:tcPr>
          <w:p w14:paraId="151ABBB6" w14:textId="77777777" w:rsidR="00956A30" w:rsidRPr="0001701A" w:rsidRDefault="00956A30" w:rsidP="008D023C">
            <w:pPr>
              <w:pStyle w:val="TAC"/>
            </w:pPr>
            <w:r w:rsidRPr="0001701A">
              <w:t>89</w:t>
            </w:r>
          </w:p>
        </w:tc>
        <w:tc>
          <w:tcPr>
            <w:tcW w:w="0" w:type="auto"/>
            <w:shd w:val="clear" w:color="auto" w:fill="auto"/>
            <w:noWrap/>
            <w:vAlign w:val="center"/>
          </w:tcPr>
          <w:p w14:paraId="3D9FF9FA" w14:textId="77777777" w:rsidR="00956A30" w:rsidRPr="0001701A" w:rsidRDefault="00956A30" w:rsidP="008D023C">
            <w:pPr>
              <w:pStyle w:val="TAC"/>
            </w:pPr>
            <w:r w:rsidRPr="0001701A">
              <w:t>1518</w:t>
            </w:r>
          </w:p>
        </w:tc>
        <w:tc>
          <w:tcPr>
            <w:tcW w:w="0" w:type="auto"/>
            <w:shd w:val="clear" w:color="auto" w:fill="auto"/>
            <w:noWrap/>
            <w:vAlign w:val="center"/>
          </w:tcPr>
          <w:p w14:paraId="3D45C2E3" w14:textId="77777777" w:rsidR="00956A30" w:rsidRPr="0001701A" w:rsidRDefault="00956A30" w:rsidP="008D023C">
            <w:pPr>
              <w:pStyle w:val="TAC"/>
            </w:pPr>
            <w:r w:rsidRPr="0001701A">
              <w:t>1353</w:t>
            </w:r>
          </w:p>
        </w:tc>
        <w:tc>
          <w:tcPr>
            <w:tcW w:w="0" w:type="auto"/>
            <w:shd w:val="clear" w:color="auto" w:fill="auto"/>
            <w:noWrap/>
            <w:vAlign w:val="center"/>
          </w:tcPr>
          <w:p w14:paraId="38525ADA" w14:textId="77777777" w:rsidR="00956A30" w:rsidRPr="0001701A" w:rsidRDefault="00956A30" w:rsidP="008D023C">
            <w:pPr>
              <w:pStyle w:val="TAC"/>
            </w:pPr>
            <w:r w:rsidRPr="0001701A">
              <w:t>126</w:t>
            </w:r>
          </w:p>
        </w:tc>
        <w:tc>
          <w:tcPr>
            <w:tcW w:w="0" w:type="auto"/>
            <w:shd w:val="clear" w:color="auto" w:fill="auto"/>
            <w:noWrap/>
            <w:vAlign w:val="center"/>
          </w:tcPr>
          <w:p w14:paraId="4A74359C" w14:textId="77777777" w:rsidR="00956A30" w:rsidRPr="0001701A" w:rsidRDefault="00956A30" w:rsidP="008D023C">
            <w:pPr>
              <w:pStyle w:val="TAC"/>
            </w:pPr>
            <w:r w:rsidRPr="0001701A">
              <w:t>2069</w:t>
            </w:r>
          </w:p>
        </w:tc>
        <w:tc>
          <w:tcPr>
            <w:tcW w:w="0" w:type="auto"/>
            <w:shd w:val="clear" w:color="auto" w:fill="auto"/>
            <w:noWrap/>
            <w:vAlign w:val="center"/>
          </w:tcPr>
          <w:p w14:paraId="67398866" w14:textId="77777777" w:rsidR="00956A30" w:rsidRPr="0001701A" w:rsidRDefault="00956A30" w:rsidP="008D023C">
            <w:pPr>
              <w:pStyle w:val="TAC"/>
            </w:pPr>
            <w:r w:rsidRPr="0001701A">
              <w:t>2005</w:t>
            </w:r>
          </w:p>
        </w:tc>
      </w:tr>
      <w:tr w:rsidR="00956A30" w:rsidRPr="0001701A" w14:paraId="70849B64" w14:textId="77777777" w:rsidTr="008D023C">
        <w:trPr>
          <w:trHeight w:val="270"/>
          <w:jc w:val="center"/>
        </w:trPr>
        <w:tc>
          <w:tcPr>
            <w:tcW w:w="0" w:type="auto"/>
            <w:shd w:val="clear" w:color="auto" w:fill="auto"/>
            <w:noWrap/>
            <w:vAlign w:val="center"/>
            <w:hideMark/>
          </w:tcPr>
          <w:p w14:paraId="1F3262ED" w14:textId="77777777" w:rsidR="00956A30" w:rsidRPr="0001701A" w:rsidRDefault="00956A30" w:rsidP="008D023C">
            <w:pPr>
              <w:pStyle w:val="TAC"/>
            </w:pPr>
            <w:r w:rsidRPr="0001701A">
              <w:t>16</w:t>
            </w:r>
          </w:p>
        </w:tc>
        <w:tc>
          <w:tcPr>
            <w:tcW w:w="0" w:type="auto"/>
            <w:shd w:val="clear" w:color="auto" w:fill="auto"/>
            <w:noWrap/>
            <w:vAlign w:val="center"/>
            <w:hideMark/>
          </w:tcPr>
          <w:p w14:paraId="6B09E008" w14:textId="77777777" w:rsidR="00956A30" w:rsidRPr="0001701A" w:rsidRDefault="00956A30" w:rsidP="008D023C">
            <w:pPr>
              <w:pStyle w:val="TAC"/>
            </w:pPr>
            <w:r w:rsidRPr="0001701A">
              <w:t>367</w:t>
            </w:r>
          </w:p>
        </w:tc>
        <w:tc>
          <w:tcPr>
            <w:tcW w:w="0" w:type="auto"/>
            <w:shd w:val="clear" w:color="auto" w:fill="auto"/>
            <w:noWrap/>
            <w:vAlign w:val="center"/>
            <w:hideMark/>
          </w:tcPr>
          <w:p w14:paraId="74E48D1D" w14:textId="77777777" w:rsidR="00956A30" w:rsidRPr="0001701A" w:rsidRDefault="00956A30" w:rsidP="008D023C">
            <w:pPr>
              <w:pStyle w:val="TAC"/>
            </w:pPr>
            <w:r w:rsidRPr="0001701A">
              <w:t>159</w:t>
            </w:r>
          </w:p>
        </w:tc>
        <w:tc>
          <w:tcPr>
            <w:tcW w:w="0" w:type="auto"/>
            <w:shd w:val="clear" w:color="auto" w:fill="auto"/>
            <w:noWrap/>
            <w:vAlign w:val="center"/>
          </w:tcPr>
          <w:p w14:paraId="7F067543" w14:textId="77777777" w:rsidR="00956A30" w:rsidRPr="0001701A" w:rsidRDefault="00956A30" w:rsidP="008D023C">
            <w:pPr>
              <w:pStyle w:val="TAC"/>
            </w:pPr>
            <w:r w:rsidRPr="0001701A">
              <w:t>53</w:t>
            </w:r>
          </w:p>
        </w:tc>
        <w:tc>
          <w:tcPr>
            <w:tcW w:w="0" w:type="auto"/>
            <w:shd w:val="clear" w:color="auto" w:fill="auto"/>
            <w:noWrap/>
            <w:vAlign w:val="center"/>
          </w:tcPr>
          <w:p w14:paraId="35CD828D" w14:textId="77777777" w:rsidR="00956A30" w:rsidRPr="0001701A" w:rsidRDefault="00956A30" w:rsidP="008D023C">
            <w:pPr>
              <w:pStyle w:val="TAC"/>
            </w:pPr>
            <w:r w:rsidRPr="0001701A">
              <w:t>967</w:t>
            </w:r>
          </w:p>
        </w:tc>
        <w:tc>
          <w:tcPr>
            <w:tcW w:w="0" w:type="auto"/>
            <w:shd w:val="clear" w:color="auto" w:fill="auto"/>
            <w:noWrap/>
            <w:vAlign w:val="center"/>
          </w:tcPr>
          <w:p w14:paraId="281634C4" w14:textId="77777777" w:rsidR="00956A30" w:rsidRPr="0001701A" w:rsidRDefault="00956A30" w:rsidP="008D023C">
            <w:pPr>
              <w:pStyle w:val="TAC"/>
            </w:pPr>
            <w:r w:rsidRPr="0001701A">
              <w:t>738</w:t>
            </w:r>
          </w:p>
        </w:tc>
        <w:tc>
          <w:tcPr>
            <w:tcW w:w="0" w:type="auto"/>
            <w:shd w:val="clear" w:color="auto" w:fill="auto"/>
            <w:noWrap/>
            <w:vAlign w:val="center"/>
          </w:tcPr>
          <w:p w14:paraId="76F2F900" w14:textId="77777777" w:rsidR="00956A30" w:rsidRPr="0001701A" w:rsidRDefault="00956A30" w:rsidP="008D023C">
            <w:pPr>
              <w:pStyle w:val="TAC"/>
            </w:pPr>
            <w:r w:rsidRPr="0001701A">
              <w:t>90</w:t>
            </w:r>
          </w:p>
        </w:tc>
        <w:tc>
          <w:tcPr>
            <w:tcW w:w="0" w:type="auto"/>
            <w:shd w:val="clear" w:color="auto" w:fill="auto"/>
            <w:noWrap/>
            <w:vAlign w:val="center"/>
          </w:tcPr>
          <w:p w14:paraId="62475EDF" w14:textId="77777777" w:rsidR="00956A30" w:rsidRPr="0001701A" w:rsidRDefault="00956A30" w:rsidP="008D023C">
            <w:pPr>
              <w:pStyle w:val="TAC"/>
            </w:pPr>
            <w:r w:rsidRPr="0001701A">
              <w:t>1533</w:t>
            </w:r>
          </w:p>
        </w:tc>
        <w:tc>
          <w:tcPr>
            <w:tcW w:w="0" w:type="auto"/>
            <w:shd w:val="clear" w:color="auto" w:fill="auto"/>
            <w:noWrap/>
            <w:vAlign w:val="center"/>
          </w:tcPr>
          <w:p w14:paraId="670F842D" w14:textId="77777777" w:rsidR="00956A30" w:rsidRPr="0001701A" w:rsidRDefault="00956A30" w:rsidP="008D023C">
            <w:pPr>
              <w:pStyle w:val="TAC"/>
            </w:pPr>
            <w:r w:rsidRPr="0001701A">
              <w:t>1370</w:t>
            </w:r>
          </w:p>
        </w:tc>
        <w:tc>
          <w:tcPr>
            <w:tcW w:w="0" w:type="auto"/>
            <w:shd w:val="clear" w:color="auto" w:fill="auto"/>
            <w:noWrap/>
            <w:vAlign w:val="center"/>
          </w:tcPr>
          <w:p w14:paraId="594E9327" w14:textId="77777777" w:rsidR="00956A30" w:rsidRPr="0001701A" w:rsidRDefault="00956A30" w:rsidP="008D023C">
            <w:pPr>
              <w:pStyle w:val="TAC"/>
            </w:pPr>
            <w:r w:rsidRPr="0001701A">
              <w:t>127</w:t>
            </w:r>
          </w:p>
        </w:tc>
        <w:tc>
          <w:tcPr>
            <w:tcW w:w="0" w:type="auto"/>
            <w:shd w:val="clear" w:color="auto" w:fill="auto"/>
            <w:noWrap/>
            <w:vAlign w:val="center"/>
          </w:tcPr>
          <w:p w14:paraId="36703315" w14:textId="77777777" w:rsidR="00956A30" w:rsidRPr="0001701A" w:rsidRDefault="00956A30" w:rsidP="008D023C">
            <w:pPr>
              <w:pStyle w:val="TAC"/>
            </w:pPr>
            <w:r w:rsidRPr="0001701A">
              <w:t>2084</w:t>
            </w:r>
          </w:p>
        </w:tc>
        <w:tc>
          <w:tcPr>
            <w:tcW w:w="0" w:type="auto"/>
            <w:shd w:val="clear" w:color="auto" w:fill="auto"/>
            <w:noWrap/>
            <w:vAlign w:val="center"/>
          </w:tcPr>
          <w:p w14:paraId="09648666" w14:textId="77777777" w:rsidR="00956A30" w:rsidRPr="0001701A" w:rsidRDefault="00956A30" w:rsidP="008D023C">
            <w:pPr>
              <w:pStyle w:val="TAC"/>
            </w:pPr>
            <w:r w:rsidRPr="0001701A">
              <w:t>2023</w:t>
            </w:r>
          </w:p>
        </w:tc>
      </w:tr>
      <w:tr w:rsidR="00956A30" w:rsidRPr="0001701A" w14:paraId="6E4E84F4" w14:textId="77777777" w:rsidTr="008D023C">
        <w:trPr>
          <w:trHeight w:val="270"/>
          <w:jc w:val="center"/>
        </w:trPr>
        <w:tc>
          <w:tcPr>
            <w:tcW w:w="0" w:type="auto"/>
            <w:shd w:val="clear" w:color="auto" w:fill="auto"/>
            <w:noWrap/>
            <w:vAlign w:val="center"/>
            <w:hideMark/>
          </w:tcPr>
          <w:p w14:paraId="2A4A4F34" w14:textId="77777777" w:rsidR="00956A30" w:rsidRPr="0001701A" w:rsidRDefault="00956A30" w:rsidP="008D023C">
            <w:pPr>
              <w:pStyle w:val="TAC"/>
            </w:pPr>
            <w:r w:rsidRPr="0001701A">
              <w:t>17</w:t>
            </w:r>
          </w:p>
        </w:tc>
        <w:tc>
          <w:tcPr>
            <w:tcW w:w="0" w:type="auto"/>
            <w:shd w:val="clear" w:color="auto" w:fill="auto"/>
            <w:noWrap/>
            <w:vAlign w:val="center"/>
            <w:hideMark/>
          </w:tcPr>
          <w:p w14:paraId="7FCD4BBD" w14:textId="77777777" w:rsidR="00956A30" w:rsidRPr="0001701A" w:rsidRDefault="00956A30" w:rsidP="008D023C">
            <w:pPr>
              <w:pStyle w:val="TAC"/>
            </w:pPr>
            <w:r w:rsidRPr="0001701A">
              <w:t>384</w:t>
            </w:r>
          </w:p>
        </w:tc>
        <w:tc>
          <w:tcPr>
            <w:tcW w:w="0" w:type="auto"/>
            <w:shd w:val="clear" w:color="auto" w:fill="auto"/>
            <w:noWrap/>
            <w:vAlign w:val="center"/>
            <w:hideMark/>
          </w:tcPr>
          <w:p w14:paraId="01DF874D" w14:textId="77777777" w:rsidR="00956A30" w:rsidRPr="0001701A" w:rsidRDefault="00956A30" w:rsidP="008D023C">
            <w:pPr>
              <w:pStyle w:val="TAC"/>
            </w:pPr>
            <w:r w:rsidRPr="0001701A">
              <w:t>173</w:t>
            </w:r>
          </w:p>
        </w:tc>
        <w:tc>
          <w:tcPr>
            <w:tcW w:w="0" w:type="auto"/>
            <w:shd w:val="clear" w:color="auto" w:fill="auto"/>
            <w:noWrap/>
            <w:vAlign w:val="center"/>
          </w:tcPr>
          <w:p w14:paraId="77564F57" w14:textId="77777777" w:rsidR="00956A30" w:rsidRPr="0001701A" w:rsidRDefault="00956A30" w:rsidP="008D023C">
            <w:pPr>
              <w:pStyle w:val="TAC"/>
            </w:pPr>
            <w:r w:rsidRPr="0001701A">
              <w:t>54</w:t>
            </w:r>
          </w:p>
        </w:tc>
        <w:tc>
          <w:tcPr>
            <w:tcW w:w="0" w:type="auto"/>
            <w:shd w:val="clear" w:color="auto" w:fill="auto"/>
            <w:noWrap/>
            <w:vAlign w:val="center"/>
          </w:tcPr>
          <w:p w14:paraId="452EA98E" w14:textId="77777777" w:rsidR="00956A30" w:rsidRPr="0001701A" w:rsidRDefault="00956A30" w:rsidP="008D023C">
            <w:pPr>
              <w:pStyle w:val="TAC"/>
            </w:pPr>
            <w:r w:rsidRPr="0001701A">
              <w:t>983</w:t>
            </w:r>
          </w:p>
        </w:tc>
        <w:tc>
          <w:tcPr>
            <w:tcW w:w="0" w:type="auto"/>
            <w:shd w:val="clear" w:color="auto" w:fill="auto"/>
            <w:noWrap/>
            <w:vAlign w:val="center"/>
          </w:tcPr>
          <w:p w14:paraId="2A2B7B30" w14:textId="77777777" w:rsidR="00956A30" w:rsidRPr="0001701A" w:rsidRDefault="00956A30" w:rsidP="008D023C">
            <w:pPr>
              <w:pStyle w:val="TAC"/>
            </w:pPr>
            <w:r w:rsidRPr="0001701A">
              <w:t>755</w:t>
            </w:r>
          </w:p>
        </w:tc>
        <w:tc>
          <w:tcPr>
            <w:tcW w:w="0" w:type="auto"/>
            <w:shd w:val="clear" w:color="auto" w:fill="auto"/>
            <w:noWrap/>
            <w:vAlign w:val="center"/>
          </w:tcPr>
          <w:p w14:paraId="6121A8AB" w14:textId="77777777" w:rsidR="00956A30" w:rsidRPr="0001701A" w:rsidRDefault="00956A30" w:rsidP="008D023C">
            <w:pPr>
              <w:pStyle w:val="TAC"/>
            </w:pPr>
            <w:r w:rsidRPr="0001701A">
              <w:t>91</w:t>
            </w:r>
          </w:p>
        </w:tc>
        <w:tc>
          <w:tcPr>
            <w:tcW w:w="0" w:type="auto"/>
            <w:shd w:val="clear" w:color="auto" w:fill="auto"/>
            <w:noWrap/>
            <w:vAlign w:val="center"/>
          </w:tcPr>
          <w:p w14:paraId="635085DB" w14:textId="77777777" w:rsidR="00956A30" w:rsidRPr="0001701A" w:rsidRDefault="00956A30" w:rsidP="008D023C">
            <w:pPr>
              <w:pStyle w:val="TAC"/>
            </w:pPr>
            <w:r w:rsidRPr="0001701A">
              <w:t>1548</w:t>
            </w:r>
          </w:p>
        </w:tc>
        <w:tc>
          <w:tcPr>
            <w:tcW w:w="0" w:type="auto"/>
            <w:shd w:val="clear" w:color="auto" w:fill="auto"/>
            <w:noWrap/>
            <w:vAlign w:val="center"/>
          </w:tcPr>
          <w:p w14:paraId="232C0551" w14:textId="77777777" w:rsidR="00956A30" w:rsidRPr="0001701A" w:rsidRDefault="00956A30" w:rsidP="008D023C">
            <w:pPr>
              <w:pStyle w:val="TAC"/>
            </w:pPr>
            <w:r w:rsidRPr="0001701A">
              <w:t>1387</w:t>
            </w:r>
          </w:p>
        </w:tc>
        <w:tc>
          <w:tcPr>
            <w:tcW w:w="0" w:type="auto"/>
            <w:shd w:val="clear" w:color="auto" w:fill="auto"/>
            <w:noWrap/>
            <w:vAlign w:val="center"/>
          </w:tcPr>
          <w:p w14:paraId="6AD4B756" w14:textId="77777777" w:rsidR="00956A30" w:rsidRPr="0001701A" w:rsidRDefault="00956A30" w:rsidP="008D023C">
            <w:pPr>
              <w:pStyle w:val="TAC"/>
            </w:pPr>
            <w:r w:rsidRPr="0001701A">
              <w:t>128</w:t>
            </w:r>
          </w:p>
        </w:tc>
        <w:tc>
          <w:tcPr>
            <w:tcW w:w="0" w:type="auto"/>
            <w:shd w:val="clear" w:color="auto" w:fill="auto"/>
            <w:noWrap/>
            <w:vAlign w:val="center"/>
          </w:tcPr>
          <w:p w14:paraId="7D8A3FF2" w14:textId="77777777" w:rsidR="00956A30" w:rsidRPr="0001701A" w:rsidRDefault="00956A30" w:rsidP="008D023C">
            <w:pPr>
              <w:pStyle w:val="TAC"/>
            </w:pPr>
            <w:r w:rsidRPr="0001701A">
              <w:t>2099</w:t>
            </w:r>
          </w:p>
        </w:tc>
        <w:tc>
          <w:tcPr>
            <w:tcW w:w="0" w:type="auto"/>
            <w:shd w:val="clear" w:color="auto" w:fill="auto"/>
            <w:noWrap/>
            <w:vAlign w:val="center"/>
          </w:tcPr>
          <w:p w14:paraId="3BC421B9" w14:textId="77777777" w:rsidR="00956A30" w:rsidRPr="0001701A" w:rsidRDefault="00956A30" w:rsidP="008D023C">
            <w:pPr>
              <w:pStyle w:val="TAC"/>
            </w:pPr>
            <w:r w:rsidRPr="0001701A">
              <w:t>2041</w:t>
            </w:r>
          </w:p>
        </w:tc>
      </w:tr>
      <w:tr w:rsidR="00956A30" w:rsidRPr="0001701A" w14:paraId="11DE50F9" w14:textId="77777777" w:rsidTr="008D023C">
        <w:trPr>
          <w:trHeight w:val="270"/>
          <w:jc w:val="center"/>
        </w:trPr>
        <w:tc>
          <w:tcPr>
            <w:tcW w:w="0" w:type="auto"/>
            <w:shd w:val="clear" w:color="auto" w:fill="auto"/>
            <w:noWrap/>
            <w:vAlign w:val="center"/>
            <w:hideMark/>
          </w:tcPr>
          <w:p w14:paraId="554F812C" w14:textId="77777777" w:rsidR="00956A30" w:rsidRPr="0001701A" w:rsidRDefault="00956A30" w:rsidP="008D023C">
            <w:pPr>
              <w:pStyle w:val="TAC"/>
            </w:pPr>
            <w:r w:rsidRPr="0001701A">
              <w:t>18</w:t>
            </w:r>
          </w:p>
        </w:tc>
        <w:tc>
          <w:tcPr>
            <w:tcW w:w="0" w:type="auto"/>
            <w:shd w:val="clear" w:color="auto" w:fill="auto"/>
            <w:noWrap/>
            <w:vAlign w:val="center"/>
            <w:hideMark/>
          </w:tcPr>
          <w:p w14:paraId="661B4AA0" w14:textId="77777777" w:rsidR="00956A30" w:rsidRPr="0001701A" w:rsidRDefault="00956A30" w:rsidP="008D023C">
            <w:pPr>
              <w:pStyle w:val="TAC"/>
            </w:pPr>
            <w:r w:rsidRPr="0001701A">
              <w:t>401</w:t>
            </w:r>
          </w:p>
        </w:tc>
        <w:tc>
          <w:tcPr>
            <w:tcW w:w="0" w:type="auto"/>
            <w:shd w:val="clear" w:color="auto" w:fill="auto"/>
            <w:noWrap/>
            <w:vAlign w:val="center"/>
            <w:hideMark/>
          </w:tcPr>
          <w:p w14:paraId="400ACD91" w14:textId="77777777" w:rsidR="00956A30" w:rsidRPr="0001701A" w:rsidRDefault="00956A30" w:rsidP="008D023C">
            <w:pPr>
              <w:pStyle w:val="TAC"/>
            </w:pPr>
            <w:r w:rsidRPr="0001701A">
              <w:t>187</w:t>
            </w:r>
          </w:p>
        </w:tc>
        <w:tc>
          <w:tcPr>
            <w:tcW w:w="0" w:type="auto"/>
            <w:shd w:val="clear" w:color="auto" w:fill="auto"/>
            <w:noWrap/>
            <w:vAlign w:val="center"/>
          </w:tcPr>
          <w:p w14:paraId="797D0DA9" w14:textId="77777777" w:rsidR="00956A30" w:rsidRPr="0001701A" w:rsidRDefault="00956A30" w:rsidP="008D023C">
            <w:pPr>
              <w:pStyle w:val="TAC"/>
            </w:pPr>
            <w:r w:rsidRPr="0001701A">
              <w:t>55</w:t>
            </w:r>
          </w:p>
        </w:tc>
        <w:tc>
          <w:tcPr>
            <w:tcW w:w="0" w:type="auto"/>
            <w:shd w:val="clear" w:color="auto" w:fill="auto"/>
            <w:noWrap/>
            <w:vAlign w:val="center"/>
          </w:tcPr>
          <w:p w14:paraId="4D82125E" w14:textId="77777777" w:rsidR="00956A30" w:rsidRPr="0001701A" w:rsidRDefault="00956A30" w:rsidP="008D023C">
            <w:pPr>
              <w:pStyle w:val="TAC"/>
            </w:pPr>
            <w:r w:rsidRPr="0001701A">
              <w:t>998</w:t>
            </w:r>
          </w:p>
        </w:tc>
        <w:tc>
          <w:tcPr>
            <w:tcW w:w="0" w:type="auto"/>
            <w:shd w:val="clear" w:color="auto" w:fill="auto"/>
            <w:noWrap/>
            <w:vAlign w:val="center"/>
          </w:tcPr>
          <w:p w14:paraId="1207714D" w14:textId="77777777" w:rsidR="00956A30" w:rsidRPr="0001701A" w:rsidRDefault="00956A30" w:rsidP="008D023C">
            <w:pPr>
              <w:pStyle w:val="TAC"/>
            </w:pPr>
            <w:r w:rsidRPr="0001701A">
              <w:t>771</w:t>
            </w:r>
          </w:p>
        </w:tc>
        <w:tc>
          <w:tcPr>
            <w:tcW w:w="0" w:type="auto"/>
            <w:shd w:val="clear" w:color="auto" w:fill="auto"/>
            <w:noWrap/>
            <w:vAlign w:val="center"/>
          </w:tcPr>
          <w:p w14:paraId="42923F95" w14:textId="77777777" w:rsidR="00956A30" w:rsidRPr="0001701A" w:rsidRDefault="00956A30" w:rsidP="008D023C">
            <w:pPr>
              <w:pStyle w:val="TAC"/>
            </w:pPr>
            <w:r w:rsidRPr="0001701A">
              <w:t>92</w:t>
            </w:r>
          </w:p>
        </w:tc>
        <w:tc>
          <w:tcPr>
            <w:tcW w:w="0" w:type="auto"/>
            <w:shd w:val="clear" w:color="auto" w:fill="auto"/>
            <w:noWrap/>
            <w:vAlign w:val="center"/>
          </w:tcPr>
          <w:p w14:paraId="7F9E2233" w14:textId="77777777" w:rsidR="00956A30" w:rsidRPr="0001701A" w:rsidRDefault="00956A30" w:rsidP="008D023C">
            <w:pPr>
              <w:pStyle w:val="TAC"/>
            </w:pPr>
            <w:r w:rsidRPr="0001701A">
              <w:t>1563</w:t>
            </w:r>
          </w:p>
        </w:tc>
        <w:tc>
          <w:tcPr>
            <w:tcW w:w="0" w:type="auto"/>
            <w:shd w:val="clear" w:color="auto" w:fill="auto"/>
            <w:noWrap/>
            <w:vAlign w:val="center"/>
          </w:tcPr>
          <w:p w14:paraId="7092EE05" w14:textId="77777777" w:rsidR="00956A30" w:rsidRPr="0001701A" w:rsidRDefault="00956A30" w:rsidP="008D023C">
            <w:pPr>
              <w:pStyle w:val="TAC"/>
            </w:pPr>
            <w:r w:rsidRPr="0001701A">
              <w:t>1405</w:t>
            </w:r>
          </w:p>
        </w:tc>
        <w:tc>
          <w:tcPr>
            <w:tcW w:w="0" w:type="auto"/>
            <w:shd w:val="clear" w:color="auto" w:fill="auto"/>
            <w:noWrap/>
            <w:vAlign w:val="center"/>
          </w:tcPr>
          <w:p w14:paraId="4FC21A72" w14:textId="77777777" w:rsidR="00956A30" w:rsidRPr="0001701A" w:rsidRDefault="00956A30" w:rsidP="008D023C">
            <w:pPr>
              <w:pStyle w:val="TAC"/>
            </w:pPr>
            <w:r w:rsidRPr="0001701A">
              <w:t>129</w:t>
            </w:r>
          </w:p>
        </w:tc>
        <w:tc>
          <w:tcPr>
            <w:tcW w:w="0" w:type="auto"/>
            <w:shd w:val="clear" w:color="auto" w:fill="auto"/>
            <w:noWrap/>
            <w:vAlign w:val="center"/>
          </w:tcPr>
          <w:p w14:paraId="647D5F27" w14:textId="77777777" w:rsidR="00956A30" w:rsidRPr="0001701A" w:rsidRDefault="00956A30" w:rsidP="008D023C">
            <w:pPr>
              <w:pStyle w:val="TAC"/>
            </w:pPr>
            <w:r w:rsidRPr="0001701A">
              <w:t>2114</w:t>
            </w:r>
          </w:p>
        </w:tc>
        <w:tc>
          <w:tcPr>
            <w:tcW w:w="0" w:type="auto"/>
            <w:shd w:val="clear" w:color="auto" w:fill="auto"/>
            <w:noWrap/>
            <w:vAlign w:val="center"/>
          </w:tcPr>
          <w:p w14:paraId="38B84FE8" w14:textId="77777777" w:rsidR="00956A30" w:rsidRPr="0001701A" w:rsidRDefault="00956A30" w:rsidP="008D023C">
            <w:pPr>
              <w:pStyle w:val="TAC"/>
            </w:pPr>
            <w:r w:rsidRPr="0001701A">
              <w:t>2058</w:t>
            </w:r>
          </w:p>
        </w:tc>
      </w:tr>
      <w:tr w:rsidR="00956A30" w:rsidRPr="0001701A" w14:paraId="6BAF5EDC" w14:textId="77777777" w:rsidTr="008D023C">
        <w:trPr>
          <w:trHeight w:val="270"/>
          <w:jc w:val="center"/>
        </w:trPr>
        <w:tc>
          <w:tcPr>
            <w:tcW w:w="0" w:type="auto"/>
            <w:shd w:val="clear" w:color="auto" w:fill="auto"/>
            <w:noWrap/>
            <w:vAlign w:val="center"/>
            <w:hideMark/>
          </w:tcPr>
          <w:p w14:paraId="18D52432" w14:textId="77777777" w:rsidR="00956A30" w:rsidRPr="0001701A" w:rsidRDefault="00956A30" w:rsidP="008D023C">
            <w:pPr>
              <w:pStyle w:val="TAC"/>
            </w:pPr>
            <w:r w:rsidRPr="0001701A">
              <w:t>19</w:t>
            </w:r>
          </w:p>
        </w:tc>
        <w:tc>
          <w:tcPr>
            <w:tcW w:w="0" w:type="auto"/>
            <w:shd w:val="clear" w:color="auto" w:fill="auto"/>
            <w:noWrap/>
            <w:vAlign w:val="center"/>
            <w:hideMark/>
          </w:tcPr>
          <w:p w14:paraId="43DA4D6F" w14:textId="77777777" w:rsidR="00956A30" w:rsidRPr="0001701A" w:rsidRDefault="00956A30" w:rsidP="008D023C">
            <w:pPr>
              <w:pStyle w:val="TAC"/>
            </w:pPr>
            <w:r w:rsidRPr="0001701A">
              <w:t>419</w:t>
            </w:r>
          </w:p>
        </w:tc>
        <w:tc>
          <w:tcPr>
            <w:tcW w:w="0" w:type="auto"/>
            <w:shd w:val="clear" w:color="auto" w:fill="auto"/>
            <w:noWrap/>
            <w:vAlign w:val="center"/>
            <w:hideMark/>
          </w:tcPr>
          <w:p w14:paraId="28D968CD" w14:textId="77777777" w:rsidR="00956A30" w:rsidRPr="0001701A" w:rsidRDefault="00956A30" w:rsidP="008D023C">
            <w:pPr>
              <w:pStyle w:val="TAC"/>
            </w:pPr>
            <w:r w:rsidRPr="0001701A">
              <w:t>201</w:t>
            </w:r>
          </w:p>
        </w:tc>
        <w:tc>
          <w:tcPr>
            <w:tcW w:w="0" w:type="auto"/>
            <w:shd w:val="clear" w:color="auto" w:fill="auto"/>
            <w:noWrap/>
            <w:vAlign w:val="center"/>
          </w:tcPr>
          <w:p w14:paraId="37965345" w14:textId="77777777" w:rsidR="00956A30" w:rsidRPr="0001701A" w:rsidRDefault="00956A30" w:rsidP="008D023C">
            <w:pPr>
              <w:pStyle w:val="TAC"/>
            </w:pPr>
            <w:r w:rsidRPr="0001701A">
              <w:t>56</w:t>
            </w:r>
          </w:p>
        </w:tc>
        <w:tc>
          <w:tcPr>
            <w:tcW w:w="0" w:type="auto"/>
            <w:shd w:val="clear" w:color="auto" w:fill="auto"/>
            <w:noWrap/>
            <w:vAlign w:val="center"/>
          </w:tcPr>
          <w:p w14:paraId="1D054CE5" w14:textId="77777777" w:rsidR="00956A30" w:rsidRPr="0001701A" w:rsidRDefault="00956A30" w:rsidP="008D023C">
            <w:pPr>
              <w:pStyle w:val="TAC"/>
            </w:pPr>
            <w:r w:rsidRPr="0001701A">
              <w:t>1014</w:t>
            </w:r>
          </w:p>
        </w:tc>
        <w:tc>
          <w:tcPr>
            <w:tcW w:w="0" w:type="auto"/>
            <w:shd w:val="clear" w:color="auto" w:fill="auto"/>
            <w:noWrap/>
            <w:vAlign w:val="center"/>
          </w:tcPr>
          <w:p w14:paraId="6F63A3F6" w14:textId="77777777" w:rsidR="00956A30" w:rsidRPr="0001701A" w:rsidRDefault="00956A30" w:rsidP="008D023C">
            <w:pPr>
              <w:pStyle w:val="TAC"/>
            </w:pPr>
            <w:r w:rsidRPr="0001701A">
              <w:t>788</w:t>
            </w:r>
          </w:p>
        </w:tc>
        <w:tc>
          <w:tcPr>
            <w:tcW w:w="0" w:type="auto"/>
            <w:shd w:val="clear" w:color="auto" w:fill="auto"/>
            <w:noWrap/>
            <w:vAlign w:val="center"/>
          </w:tcPr>
          <w:p w14:paraId="5C960C1A" w14:textId="77777777" w:rsidR="00956A30" w:rsidRPr="0001701A" w:rsidRDefault="00956A30" w:rsidP="008D023C">
            <w:pPr>
              <w:pStyle w:val="TAC"/>
            </w:pPr>
            <w:r w:rsidRPr="0001701A">
              <w:t>93</w:t>
            </w:r>
          </w:p>
        </w:tc>
        <w:tc>
          <w:tcPr>
            <w:tcW w:w="0" w:type="auto"/>
            <w:shd w:val="clear" w:color="auto" w:fill="auto"/>
            <w:noWrap/>
            <w:vAlign w:val="center"/>
          </w:tcPr>
          <w:p w14:paraId="035B257B" w14:textId="77777777" w:rsidR="00956A30" w:rsidRPr="0001701A" w:rsidRDefault="00956A30" w:rsidP="008D023C">
            <w:pPr>
              <w:pStyle w:val="TAC"/>
            </w:pPr>
            <w:r w:rsidRPr="0001701A">
              <w:t>1578</w:t>
            </w:r>
          </w:p>
        </w:tc>
        <w:tc>
          <w:tcPr>
            <w:tcW w:w="0" w:type="auto"/>
            <w:shd w:val="clear" w:color="auto" w:fill="auto"/>
            <w:noWrap/>
            <w:vAlign w:val="center"/>
          </w:tcPr>
          <w:p w14:paraId="5AB97F9A" w14:textId="77777777" w:rsidR="00956A30" w:rsidRPr="0001701A" w:rsidRDefault="00956A30" w:rsidP="008D023C">
            <w:pPr>
              <w:pStyle w:val="TAC"/>
            </w:pPr>
            <w:r w:rsidRPr="0001701A">
              <w:t>1422</w:t>
            </w:r>
          </w:p>
        </w:tc>
        <w:tc>
          <w:tcPr>
            <w:tcW w:w="0" w:type="auto"/>
            <w:shd w:val="clear" w:color="auto" w:fill="auto"/>
            <w:noWrap/>
            <w:vAlign w:val="center"/>
          </w:tcPr>
          <w:p w14:paraId="19611F53" w14:textId="77777777" w:rsidR="00956A30" w:rsidRPr="0001701A" w:rsidRDefault="00956A30" w:rsidP="008D023C">
            <w:pPr>
              <w:pStyle w:val="TAC"/>
            </w:pPr>
            <w:r w:rsidRPr="0001701A">
              <w:t>130</w:t>
            </w:r>
          </w:p>
        </w:tc>
        <w:tc>
          <w:tcPr>
            <w:tcW w:w="0" w:type="auto"/>
            <w:shd w:val="clear" w:color="auto" w:fill="auto"/>
            <w:noWrap/>
            <w:vAlign w:val="center"/>
          </w:tcPr>
          <w:p w14:paraId="3DFB679A" w14:textId="77777777" w:rsidR="00956A30" w:rsidRPr="0001701A" w:rsidRDefault="00956A30" w:rsidP="008D023C">
            <w:pPr>
              <w:pStyle w:val="TAC"/>
            </w:pPr>
            <w:r w:rsidRPr="0001701A">
              <w:t>2128</w:t>
            </w:r>
          </w:p>
        </w:tc>
        <w:tc>
          <w:tcPr>
            <w:tcW w:w="0" w:type="auto"/>
            <w:shd w:val="clear" w:color="auto" w:fill="auto"/>
            <w:noWrap/>
            <w:vAlign w:val="center"/>
          </w:tcPr>
          <w:p w14:paraId="70C25E7A" w14:textId="77777777" w:rsidR="00956A30" w:rsidRPr="0001701A" w:rsidRDefault="00956A30" w:rsidP="008D023C">
            <w:pPr>
              <w:pStyle w:val="TAC"/>
            </w:pPr>
            <w:r w:rsidRPr="0001701A">
              <w:t>2076</w:t>
            </w:r>
          </w:p>
        </w:tc>
      </w:tr>
      <w:tr w:rsidR="00956A30" w:rsidRPr="0001701A" w14:paraId="5186DCD5" w14:textId="77777777" w:rsidTr="008D023C">
        <w:trPr>
          <w:trHeight w:val="270"/>
          <w:jc w:val="center"/>
        </w:trPr>
        <w:tc>
          <w:tcPr>
            <w:tcW w:w="0" w:type="auto"/>
            <w:shd w:val="clear" w:color="auto" w:fill="auto"/>
            <w:noWrap/>
            <w:vAlign w:val="center"/>
            <w:hideMark/>
          </w:tcPr>
          <w:p w14:paraId="41D71788" w14:textId="77777777" w:rsidR="00956A30" w:rsidRPr="0001701A" w:rsidRDefault="00956A30" w:rsidP="008D023C">
            <w:pPr>
              <w:pStyle w:val="TAC"/>
            </w:pPr>
            <w:r w:rsidRPr="0001701A">
              <w:t>20</w:t>
            </w:r>
          </w:p>
        </w:tc>
        <w:tc>
          <w:tcPr>
            <w:tcW w:w="0" w:type="auto"/>
            <w:shd w:val="clear" w:color="auto" w:fill="auto"/>
            <w:noWrap/>
            <w:vAlign w:val="center"/>
            <w:hideMark/>
          </w:tcPr>
          <w:p w14:paraId="73AE8EC0" w14:textId="77777777" w:rsidR="00956A30" w:rsidRPr="0001701A" w:rsidRDefault="00956A30" w:rsidP="008D023C">
            <w:pPr>
              <w:pStyle w:val="TAC"/>
            </w:pPr>
            <w:r w:rsidRPr="0001701A">
              <w:t>436</w:t>
            </w:r>
          </w:p>
        </w:tc>
        <w:tc>
          <w:tcPr>
            <w:tcW w:w="0" w:type="auto"/>
            <w:shd w:val="clear" w:color="auto" w:fill="auto"/>
            <w:noWrap/>
            <w:vAlign w:val="center"/>
            <w:hideMark/>
          </w:tcPr>
          <w:p w14:paraId="0AA74D7F" w14:textId="77777777" w:rsidR="00956A30" w:rsidRPr="0001701A" w:rsidRDefault="00956A30" w:rsidP="008D023C">
            <w:pPr>
              <w:pStyle w:val="TAC"/>
            </w:pPr>
            <w:r w:rsidRPr="0001701A">
              <w:t>216</w:t>
            </w:r>
          </w:p>
        </w:tc>
        <w:tc>
          <w:tcPr>
            <w:tcW w:w="0" w:type="auto"/>
            <w:shd w:val="clear" w:color="auto" w:fill="auto"/>
            <w:noWrap/>
            <w:vAlign w:val="center"/>
          </w:tcPr>
          <w:p w14:paraId="4F54AA6C" w14:textId="77777777" w:rsidR="00956A30" w:rsidRPr="0001701A" w:rsidRDefault="00956A30" w:rsidP="008D023C">
            <w:pPr>
              <w:pStyle w:val="TAC"/>
            </w:pPr>
            <w:r w:rsidRPr="0001701A">
              <w:t>57</w:t>
            </w:r>
          </w:p>
        </w:tc>
        <w:tc>
          <w:tcPr>
            <w:tcW w:w="0" w:type="auto"/>
            <w:shd w:val="clear" w:color="auto" w:fill="auto"/>
            <w:noWrap/>
            <w:vAlign w:val="center"/>
          </w:tcPr>
          <w:p w14:paraId="7E1ACE4B" w14:textId="77777777" w:rsidR="00956A30" w:rsidRPr="0001701A" w:rsidRDefault="00956A30" w:rsidP="008D023C">
            <w:pPr>
              <w:pStyle w:val="TAC"/>
            </w:pPr>
            <w:r w:rsidRPr="0001701A">
              <w:t>1029</w:t>
            </w:r>
          </w:p>
        </w:tc>
        <w:tc>
          <w:tcPr>
            <w:tcW w:w="0" w:type="auto"/>
            <w:shd w:val="clear" w:color="auto" w:fill="auto"/>
            <w:noWrap/>
            <w:vAlign w:val="center"/>
          </w:tcPr>
          <w:p w14:paraId="65690403" w14:textId="77777777" w:rsidR="00956A30" w:rsidRPr="0001701A" w:rsidRDefault="00956A30" w:rsidP="008D023C">
            <w:pPr>
              <w:pStyle w:val="TAC"/>
            </w:pPr>
            <w:r w:rsidRPr="0001701A">
              <w:t>805</w:t>
            </w:r>
          </w:p>
        </w:tc>
        <w:tc>
          <w:tcPr>
            <w:tcW w:w="0" w:type="auto"/>
            <w:shd w:val="clear" w:color="auto" w:fill="auto"/>
            <w:noWrap/>
            <w:vAlign w:val="center"/>
          </w:tcPr>
          <w:p w14:paraId="08CBCF2B" w14:textId="77777777" w:rsidR="00956A30" w:rsidRPr="0001701A" w:rsidRDefault="00956A30" w:rsidP="008D023C">
            <w:pPr>
              <w:pStyle w:val="TAC"/>
            </w:pPr>
            <w:r w:rsidRPr="0001701A">
              <w:t>94</w:t>
            </w:r>
          </w:p>
        </w:tc>
        <w:tc>
          <w:tcPr>
            <w:tcW w:w="0" w:type="auto"/>
            <w:shd w:val="clear" w:color="auto" w:fill="auto"/>
            <w:noWrap/>
            <w:vAlign w:val="center"/>
          </w:tcPr>
          <w:p w14:paraId="0DD76390" w14:textId="77777777" w:rsidR="00956A30" w:rsidRPr="0001701A" w:rsidRDefault="00956A30" w:rsidP="008D023C">
            <w:pPr>
              <w:pStyle w:val="TAC"/>
            </w:pPr>
            <w:r w:rsidRPr="0001701A">
              <w:t>1593</w:t>
            </w:r>
          </w:p>
        </w:tc>
        <w:tc>
          <w:tcPr>
            <w:tcW w:w="0" w:type="auto"/>
            <w:shd w:val="clear" w:color="auto" w:fill="auto"/>
            <w:noWrap/>
            <w:vAlign w:val="center"/>
          </w:tcPr>
          <w:p w14:paraId="1B1354F8" w14:textId="77777777" w:rsidR="00956A30" w:rsidRPr="0001701A" w:rsidRDefault="00956A30" w:rsidP="008D023C">
            <w:pPr>
              <w:pStyle w:val="TAC"/>
            </w:pPr>
            <w:r w:rsidRPr="0001701A">
              <w:t>1440</w:t>
            </w:r>
          </w:p>
        </w:tc>
        <w:tc>
          <w:tcPr>
            <w:tcW w:w="0" w:type="auto"/>
            <w:shd w:val="clear" w:color="auto" w:fill="auto"/>
            <w:noWrap/>
            <w:vAlign w:val="center"/>
          </w:tcPr>
          <w:p w14:paraId="4FAF76C6" w14:textId="77777777" w:rsidR="00956A30" w:rsidRPr="0001701A" w:rsidRDefault="00956A30" w:rsidP="008D023C">
            <w:pPr>
              <w:pStyle w:val="TAC"/>
            </w:pPr>
            <w:r w:rsidRPr="0001701A">
              <w:t>131</w:t>
            </w:r>
          </w:p>
        </w:tc>
        <w:tc>
          <w:tcPr>
            <w:tcW w:w="0" w:type="auto"/>
            <w:shd w:val="clear" w:color="auto" w:fill="auto"/>
            <w:noWrap/>
            <w:vAlign w:val="center"/>
          </w:tcPr>
          <w:p w14:paraId="196C6B1D" w14:textId="77777777" w:rsidR="00956A30" w:rsidRPr="0001701A" w:rsidRDefault="00956A30" w:rsidP="008D023C">
            <w:pPr>
              <w:pStyle w:val="TAC"/>
            </w:pPr>
            <w:r w:rsidRPr="0001701A">
              <w:t>2143</w:t>
            </w:r>
          </w:p>
        </w:tc>
        <w:tc>
          <w:tcPr>
            <w:tcW w:w="0" w:type="auto"/>
            <w:shd w:val="clear" w:color="auto" w:fill="auto"/>
            <w:noWrap/>
            <w:vAlign w:val="center"/>
          </w:tcPr>
          <w:p w14:paraId="6F560190" w14:textId="77777777" w:rsidR="00956A30" w:rsidRPr="0001701A" w:rsidRDefault="00956A30" w:rsidP="008D023C">
            <w:pPr>
              <w:pStyle w:val="TAC"/>
            </w:pPr>
            <w:r w:rsidRPr="0001701A">
              <w:t>2094</w:t>
            </w:r>
          </w:p>
        </w:tc>
      </w:tr>
      <w:tr w:rsidR="00956A30" w:rsidRPr="0001701A" w14:paraId="26FA1E6F" w14:textId="77777777" w:rsidTr="008D023C">
        <w:trPr>
          <w:trHeight w:val="270"/>
          <w:jc w:val="center"/>
        </w:trPr>
        <w:tc>
          <w:tcPr>
            <w:tcW w:w="0" w:type="auto"/>
            <w:shd w:val="clear" w:color="auto" w:fill="auto"/>
            <w:noWrap/>
            <w:vAlign w:val="center"/>
            <w:hideMark/>
          </w:tcPr>
          <w:p w14:paraId="3DD2CA65" w14:textId="77777777" w:rsidR="00956A30" w:rsidRPr="0001701A" w:rsidRDefault="00956A30" w:rsidP="008D023C">
            <w:pPr>
              <w:pStyle w:val="TAC"/>
            </w:pPr>
            <w:r w:rsidRPr="0001701A">
              <w:t>21</w:t>
            </w:r>
          </w:p>
        </w:tc>
        <w:tc>
          <w:tcPr>
            <w:tcW w:w="0" w:type="auto"/>
            <w:shd w:val="clear" w:color="auto" w:fill="auto"/>
            <w:noWrap/>
            <w:vAlign w:val="center"/>
            <w:hideMark/>
          </w:tcPr>
          <w:p w14:paraId="5AAB5790" w14:textId="77777777" w:rsidR="00956A30" w:rsidRPr="0001701A" w:rsidRDefault="00956A30" w:rsidP="008D023C">
            <w:pPr>
              <w:pStyle w:val="TAC"/>
            </w:pPr>
            <w:r w:rsidRPr="0001701A">
              <w:t>453</w:t>
            </w:r>
          </w:p>
        </w:tc>
        <w:tc>
          <w:tcPr>
            <w:tcW w:w="0" w:type="auto"/>
            <w:shd w:val="clear" w:color="auto" w:fill="auto"/>
            <w:noWrap/>
            <w:vAlign w:val="center"/>
            <w:hideMark/>
          </w:tcPr>
          <w:p w14:paraId="7A4B051A" w14:textId="77777777" w:rsidR="00956A30" w:rsidRPr="0001701A" w:rsidRDefault="00956A30" w:rsidP="008D023C">
            <w:pPr>
              <w:pStyle w:val="TAC"/>
            </w:pPr>
            <w:r w:rsidRPr="0001701A">
              <w:t>230</w:t>
            </w:r>
          </w:p>
        </w:tc>
        <w:tc>
          <w:tcPr>
            <w:tcW w:w="0" w:type="auto"/>
            <w:shd w:val="clear" w:color="auto" w:fill="auto"/>
            <w:noWrap/>
            <w:vAlign w:val="center"/>
          </w:tcPr>
          <w:p w14:paraId="2B0FB5D3" w14:textId="77777777" w:rsidR="00956A30" w:rsidRPr="0001701A" w:rsidRDefault="00956A30" w:rsidP="008D023C">
            <w:pPr>
              <w:pStyle w:val="TAC"/>
            </w:pPr>
            <w:r w:rsidRPr="0001701A">
              <w:t>58</w:t>
            </w:r>
          </w:p>
        </w:tc>
        <w:tc>
          <w:tcPr>
            <w:tcW w:w="0" w:type="auto"/>
            <w:shd w:val="clear" w:color="auto" w:fill="auto"/>
            <w:noWrap/>
            <w:vAlign w:val="center"/>
          </w:tcPr>
          <w:p w14:paraId="14BF3167" w14:textId="77777777" w:rsidR="00956A30" w:rsidRPr="0001701A" w:rsidRDefault="00956A30" w:rsidP="008D023C">
            <w:pPr>
              <w:pStyle w:val="TAC"/>
            </w:pPr>
            <w:r w:rsidRPr="0001701A">
              <w:t>1045</w:t>
            </w:r>
          </w:p>
        </w:tc>
        <w:tc>
          <w:tcPr>
            <w:tcW w:w="0" w:type="auto"/>
            <w:shd w:val="clear" w:color="auto" w:fill="auto"/>
            <w:noWrap/>
            <w:vAlign w:val="center"/>
          </w:tcPr>
          <w:p w14:paraId="05D6F66B" w14:textId="77777777" w:rsidR="00956A30" w:rsidRPr="0001701A" w:rsidRDefault="00956A30" w:rsidP="008D023C">
            <w:pPr>
              <w:pStyle w:val="TAC"/>
            </w:pPr>
            <w:r w:rsidRPr="0001701A">
              <w:t>822</w:t>
            </w:r>
          </w:p>
        </w:tc>
        <w:tc>
          <w:tcPr>
            <w:tcW w:w="0" w:type="auto"/>
            <w:shd w:val="clear" w:color="auto" w:fill="auto"/>
            <w:noWrap/>
            <w:vAlign w:val="center"/>
          </w:tcPr>
          <w:p w14:paraId="22B80A9D" w14:textId="77777777" w:rsidR="00956A30" w:rsidRPr="0001701A" w:rsidRDefault="00956A30" w:rsidP="008D023C">
            <w:pPr>
              <w:pStyle w:val="TAC"/>
            </w:pPr>
            <w:r w:rsidRPr="0001701A">
              <w:t>95</w:t>
            </w:r>
          </w:p>
        </w:tc>
        <w:tc>
          <w:tcPr>
            <w:tcW w:w="0" w:type="auto"/>
            <w:shd w:val="clear" w:color="auto" w:fill="auto"/>
            <w:noWrap/>
            <w:vAlign w:val="center"/>
          </w:tcPr>
          <w:p w14:paraId="097BF52A" w14:textId="77777777" w:rsidR="00956A30" w:rsidRPr="0001701A" w:rsidRDefault="00956A30" w:rsidP="008D023C">
            <w:pPr>
              <w:pStyle w:val="TAC"/>
            </w:pPr>
            <w:r w:rsidRPr="0001701A">
              <w:t>1608</w:t>
            </w:r>
          </w:p>
        </w:tc>
        <w:tc>
          <w:tcPr>
            <w:tcW w:w="0" w:type="auto"/>
            <w:shd w:val="clear" w:color="auto" w:fill="auto"/>
            <w:noWrap/>
            <w:vAlign w:val="center"/>
          </w:tcPr>
          <w:p w14:paraId="737914B6" w14:textId="77777777" w:rsidR="00956A30" w:rsidRPr="0001701A" w:rsidRDefault="00956A30" w:rsidP="008D023C">
            <w:pPr>
              <w:pStyle w:val="TAC"/>
            </w:pPr>
            <w:r w:rsidRPr="0001701A">
              <w:t>1457</w:t>
            </w:r>
          </w:p>
        </w:tc>
        <w:tc>
          <w:tcPr>
            <w:tcW w:w="0" w:type="auto"/>
            <w:shd w:val="clear" w:color="auto" w:fill="auto"/>
            <w:noWrap/>
            <w:vAlign w:val="center"/>
          </w:tcPr>
          <w:p w14:paraId="071C7CC3" w14:textId="77777777" w:rsidR="00956A30" w:rsidRPr="0001701A" w:rsidRDefault="00956A30" w:rsidP="008D023C">
            <w:pPr>
              <w:pStyle w:val="TAC"/>
            </w:pPr>
            <w:r w:rsidRPr="0001701A">
              <w:t>132</w:t>
            </w:r>
          </w:p>
        </w:tc>
        <w:tc>
          <w:tcPr>
            <w:tcW w:w="0" w:type="auto"/>
            <w:shd w:val="clear" w:color="auto" w:fill="auto"/>
            <w:noWrap/>
            <w:vAlign w:val="center"/>
          </w:tcPr>
          <w:p w14:paraId="6AEAF504" w14:textId="77777777" w:rsidR="00956A30" w:rsidRPr="0001701A" w:rsidRDefault="00956A30" w:rsidP="008D023C">
            <w:pPr>
              <w:pStyle w:val="TAC"/>
            </w:pPr>
            <w:r w:rsidRPr="0001701A">
              <w:t>2158</w:t>
            </w:r>
          </w:p>
        </w:tc>
        <w:tc>
          <w:tcPr>
            <w:tcW w:w="0" w:type="auto"/>
            <w:shd w:val="clear" w:color="auto" w:fill="auto"/>
            <w:noWrap/>
            <w:vAlign w:val="center"/>
          </w:tcPr>
          <w:p w14:paraId="52C692CA" w14:textId="77777777" w:rsidR="00956A30" w:rsidRPr="0001701A" w:rsidRDefault="00956A30" w:rsidP="008D023C">
            <w:pPr>
              <w:pStyle w:val="TAC"/>
            </w:pPr>
            <w:r w:rsidRPr="0001701A">
              <w:t>2112</w:t>
            </w:r>
          </w:p>
        </w:tc>
      </w:tr>
      <w:tr w:rsidR="00956A30" w:rsidRPr="0001701A" w14:paraId="71F7D6AA" w14:textId="77777777" w:rsidTr="008D023C">
        <w:trPr>
          <w:trHeight w:val="270"/>
          <w:jc w:val="center"/>
        </w:trPr>
        <w:tc>
          <w:tcPr>
            <w:tcW w:w="0" w:type="auto"/>
            <w:shd w:val="clear" w:color="auto" w:fill="auto"/>
            <w:noWrap/>
            <w:vAlign w:val="center"/>
            <w:hideMark/>
          </w:tcPr>
          <w:p w14:paraId="646E5400" w14:textId="77777777" w:rsidR="00956A30" w:rsidRPr="0001701A" w:rsidRDefault="00956A30" w:rsidP="008D023C">
            <w:pPr>
              <w:pStyle w:val="TAC"/>
            </w:pPr>
            <w:r w:rsidRPr="0001701A">
              <w:t>22</w:t>
            </w:r>
          </w:p>
        </w:tc>
        <w:tc>
          <w:tcPr>
            <w:tcW w:w="0" w:type="auto"/>
            <w:shd w:val="clear" w:color="auto" w:fill="auto"/>
            <w:noWrap/>
            <w:vAlign w:val="center"/>
            <w:hideMark/>
          </w:tcPr>
          <w:p w14:paraId="77996F5F" w14:textId="77777777" w:rsidR="00956A30" w:rsidRPr="0001701A" w:rsidRDefault="00956A30" w:rsidP="008D023C">
            <w:pPr>
              <w:pStyle w:val="TAC"/>
            </w:pPr>
            <w:r w:rsidRPr="0001701A">
              <w:t>469</w:t>
            </w:r>
          </w:p>
        </w:tc>
        <w:tc>
          <w:tcPr>
            <w:tcW w:w="0" w:type="auto"/>
            <w:shd w:val="clear" w:color="auto" w:fill="auto"/>
            <w:noWrap/>
            <w:vAlign w:val="center"/>
            <w:hideMark/>
          </w:tcPr>
          <w:p w14:paraId="54527484" w14:textId="77777777" w:rsidR="00956A30" w:rsidRPr="0001701A" w:rsidRDefault="00956A30" w:rsidP="008D023C">
            <w:pPr>
              <w:pStyle w:val="TAC"/>
            </w:pPr>
            <w:r w:rsidRPr="0001701A">
              <w:t>245</w:t>
            </w:r>
          </w:p>
        </w:tc>
        <w:tc>
          <w:tcPr>
            <w:tcW w:w="0" w:type="auto"/>
            <w:shd w:val="clear" w:color="auto" w:fill="auto"/>
            <w:noWrap/>
            <w:vAlign w:val="center"/>
          </w:tcPr>
          <w:p w14:paraId="7A4CC018" w14:textId="77777777" w:rsidR="00956A30" w:rsidRPr="0001701A" w:rsidRDefault="00956A30" w:rsidP="008D023C">
            <w:pPr>
              <w:pStyle w:val="TAC"/>
            </w:pPr>
            <w:r w:rsidRPr="0001701A">
              <w:t>59</w:t>
            </w:r>
          </w:p>
        </w:tc>
        <w:tc>
          <w:tcPr>
            <w:tcW w:w="0" w:type="auto"/>
            <w:shd w:val="clear" w:color="auto" w:fill="auto"/>
            <w:noWrap/>
            <w:vAlign w:val="center"/>
          </w:tcPr>
          <w:p w14:paraId="6D72583F" w14:textId="77777777" w:rsidR="00956A30" w:rsidRPr="0001701A" w:rsidRDefault="00956A30" w:rsidP="008D023C">
            <w:pPr>
              <w:pStyle w:val="TAC"/>
            </w:pPr>
            <w:r w:rsidRPr="0001701A">
              <w:t>1060</w:t>
            </w:r>
          </w:p>
        </w:tc>
        <w:tc>
          <w:tcPr>
            <w:tcW w:w="0" w:type="auto"/>
            <w:shd w:val="clear" w:color="auto" w:fill="auto"/>
            <w:noWrap/>
            <w:vAlign w:val="center"/>
          </w:tcPr>
          <w:p w14:paraId="56B048B8" w14:textId="77777777" w:rsidR="00956A30" w:rsidRPr="0001701A" w:rsidRDefault="00956A30" w:rsidP="008D023C">
            <w:pPr>
              <w:pStyle w:val="TAC"/>
            </w:pPr>
            <w:r w:rsidRPr="0001701A">
              <w:t>838</w:t>
            </w:r>
          </w:p>
        </w:tc>
        <w:tc>
          <w:tcPr>
            <w:tcW w:w="0" w:type="auto"/>
            <w:shd w:val="clear" w:color="auto" w:fill="auto"/>
            <w:noWrap/>
            <w:vAlign w:val="center"/>
          </w:tcPr>
          <w:p w14:paraId="43E2A0F9" w14:textId="77777777" w:rsidR="00956A30" w:rsidRPr="0001701A" w:rsidRDefault="00956A30" w:rsidP="008D023C">
            <w:pPr>
              <w:pStyle w:val="TAC"/>
            </w:pPr>
            <w:r w:rsidRPr="0001701A">
              <w:t>96</w:t>
            </w:r>
          </w:p>
        </w:tc>
        <w:tc>
          <w:tcPr>
            <w:tcW w:w="0" w:type="auto"/>
            <w:shd w:val="clear" w:color="auto" w:fill="auto"/>
            <w:noWrap/>
            <w:vAlign w:val="center"/>
          </w:tcPr>
          <w:p w14:paraId="68463A09" w14:textId="77777777" w:rsidR="00956A30" w:rsidRPr="0001701A" w:rsidRDefault="00956A30" w:rsidP="008D023C">
            <w:pPr>
              <w:pStyle w:val="TAC"/>
            </w:pPr>
            <w:r w:rsidRPr="0001701A">
              <w:t>1623</w:t>
            </w:r>
          </w:p>
        </w:tc>
        <w:tc>
          <w:tcPr>
            <w:tcW w:w="0" w:type="auto"/>
            <w:shd w:val="clear" w:color="auto" w:fill="auto"/>
            <w:noWrap/>
            <w:vAlign w:val="center"/>
          </w:tcPr>
          <w:p w14:paraId="692D5358" w14:textId="77777777" w:rsidR="00956A30" w:rsidRPr="0001701A" w:rsidRDefault="00956A30" w:rsidP="008D023C">
            <w:pPr>
              <w:pStyle w:val="TAC"/>
            </w:pPr>
            <w:r w:rsidRPr="0001701A">
              <w:t>1475</w:t>
            </w:r>
          </w:p>
        </w:tc>
        <w:tc>
          <w:tcPr>
            <w:tcW w:w="0" w:type="auto"/>
            <w:shd w:val="clear" w:color="auto" w:fill="auto"/>
            <w:noWrap/>
            <w:vAlign w:val="center"/>
          </w:tcPr>
          <w:p w14:paraId="0AE33C46" w14:textId="77777777" w:rsidR="00956A30" w:rsidRPr="0001701A" w:rsidRDefault="00956A30" w:rsidP="008D023C">
            <w:pPr>
              <w:pStyle w:val="TAC"/>
            </w:pPr>
            <w:r w:rsidRPr="0001701A">
              <w:t>133</w:t>
            </w:r>
          </w:p>
        </w:tc>
        <w:tc>
          <w:tcPr>
            <w:tcW w:w="0" w:type="auto"/>
            <w:shd w:val="clear" w:color="auto" w:fill="auto"/>
            <w:noWrap/>
            <w:vAlign w:val="center"/>
          </w:tcPr>
          <w:p w14:paraId="4A8C1315" w14:textId="77777777" w:rsidR="00956A30" w:rsidRPr="0001701A" w:rsidRDefault="00956A30" w:rsidP="008D023C">
            <w:pPr>
              <w:pStyle w:val="TAC"/>
            </w:pPr>
            <w:r w:rsidRPr="0001701A">
              <w:t>2173</w:t>
            </w:r>
          </w:p>
        </w:tc>
        <w:tc>
          <w:tcPr>
            <w:tcW w:w="0" w:type="auto"/>
            <w:shd w:val="clear" w:color="auto" w:fill="auto"/>
            <w:noWrap/>
            <w:vAlign w:val="center"/>
          </w:tcPr>
          <w:p w14:paraId="7AC4FBAB" w14:textId="77777777" w:rsidR="00956A30" w:rsidRPr="0001701A" w:rsidRDefault="00956A30" w:rsidP="008D023C">
            <w:pPr>
              <w:pStyle w:val="TAC"/>
            </w:pPr>
            <w:r w:rsidRPr="0001701A">
              <w:t>2130</w:t>
            </w:r>
          </w:p>
        </w:tc>
      </w:tr>
      <w:tr w:rsidR="00956A30" w:rsidRPr="0001701A" w14:paraId="3B39101F" w14:textId="77777777" w:rsidTr="008D023C">
        <w:trPr>
          <w:trHeight w:val="270"/>
          <w:jc w:val="center"/>
        </w:trPr>
        <w:tc>
          <w:tcPr>
            <w:tcW w:w="0" w:type="auto"/>
            <w:shd w:val="clear" w:color="auto" w:fill="auto"/>
            <w:noWrap/>
            <w:vAlign w:val="center"/>
            <w:hideMark/>
          </w:tcPr>
          <w:p w14:paraId="4BF3283A" w14:textId="77777777" w:rsidR="00956A30" w:rsidRPr="0001701A" w:rsidRDefault="00956A30" w:rsidP="008D023C">
            <w:pPr>
              <w:pStyle w:val="TAC"/>
            </w:pPr>
            <w:r w:rsidRPr="0001701A">
              <w:t>23</w:t>
            </w:r>
          </w:p>
        </w:tc>
        <w:tc>
          <w:tcPr>
            <w:tcW w:w="0" w:type="auto"/>
            <w:shd w:val="clear" w:color="auto" w:fill="auto"/>
            <w:noWrap/>
            <w:vAlign w:val="center"/>
            <w:hideMark/>
          </w:tcPr>
          <w:p w14:paraId="4A5B0546" w14:textId="77777777" w:rsidR="00956A30" w:rsidRPr="0001701A" w:rsidRDefault="00956A30" w:rsidP="008D023C">
            <w:pPr>
              <w:pStyle w:val="TAC"/>
            </w:pPr>
            <w:r w:rsidRPr="0001701A">
              <w:t>486</w:t>
            </w:r>
          </w:p>
        </w:tc>
        <w:tc>
          <w:tcPr>
            <w:tcW w:w="0" w:type="auto"/>
            <w:shd w:val="clear" w:color="auto" w:fill="auto"/>
            <w:noWrap/>
            <w:vAlign w:val="center"/>
            <w:hideMark/>
          </w:tcPr>
          <w:p w14:paraId="20E61DDB" w14:textId="77777777" w:rsidR="00956A30" w:rsidRPr="0001701A" w:rsidRDefault="00956A30" w:rsidP="008D023C">
            <w:pPr>
              <w:pStyle w:val="TAC"/>
            </w:pPr>
            <w:r w:rsidRPr="0001701A">
              <w:t>260</w:t>
            </w:r>
          </w:p>
        </w:tc>
        <w:tc>
          <w:tcPr>
            <w:tcW w:w="0" w:type="auto"/>
            <w:shd w:val="clear" w:color="auto" w:fill="auto"/>
            <w:noWrap/>
            <w:vAlign w:val="center"/>
          </w:tcPr>
          <w:p w14:paraId="371422B7" w14:textId="77777777" w:rsidR="00956A30" w:rsidRPr="0001701A" w:rsidRDefault="00956A30" w:rsidP="008D023C">
            <w:pPr>
              <w:pStyle w:val="TAC"/>
            </w:pPr>
            <w:r w:rsidRPr="0001701A">
              <w:t>60</w:t>
            </w:r>
          </w:p>
        </w:tc>
        <w:tc>
          <w:tcPr>
            <w:tcW w:w="0" w:type="auto"/>
            <w:shd w:val="clear" w:color="auto" w:fill="auto"/>
            <w:noWrap/>
            <w:vAlign w:val="center"/>
          </w:tcPr>
          <w:p w14:paraId="1A849D40" w14:textId="77777777" w:rsidR="00956A30" w:rsidRPr="0001701A" w:rsidRDefault="00956A30" w:rsidP="008D023C">
            <w:pPr>
              <w:pStyle w:val="TAC"/>
            </w:pPr>
            <w:r w:rsidRPr="0001701A">
              <w:t>1076</w:t>
            </w:r>
          </w:p>
        </w:tc>
        <w:tc>
          <w:tcPr>
            <w:tcW w:w="0" w:type="auto"/>
            <w:shd w:val="clear" w:color="auto" w:fill="auto"/>
            <w:noWrap/>
            <w:vAlign w:val="center"/>
          </w:tcPr>
          <w:p w14:paraId="6C9160C3" w14:textId="77777777" w:rsidR="00956A30" w:rsidRPr="0001701A" w:rsidRDefault="00956A30" w:rsidP="008D023C">
            <w:pPr>
              <w:pStyle w:val="TAC"/>
            </w:pPr>
            <w:r w:rsidRPr="0001701A">
              <w:t>855</w:t>
            </w:r>
          </w:p>
        </w:tc>
        <w:tc>
          <w:tcPr>
            <w:tcW w:w="0" w:type="auto"/>
            <w:shd w:val="clear" w:color="auto" w:fill="auto"/>
            <w:noWrap/>
            <w:vAlign w:val="center"/>
          </w:tcPr>
          <w:p w14:paraId="203A01BE" w14:textId="77777777" w:rsidR="00956A30" w:rsidRPr="0001701A" w:rsidRDefault="00956A30" w:rsidP="008D023C">
            <w:pPr>
              <w:pStyle w:val="TAC"/>
            </w:pPr>
            <w:r w:rsidRPr="0001701A">
              <w:t>97</w:t>
            </w:r>
          </w:p>
        </w:tc>
        <w:tc>
          <w:tcPr>
            <w:tcW w:w="0" w:type="auto"/>
            <w:shd w:val="clear" w:color="auto" w:fill="auto"/>
            <w:noWrap/>
            <w:vAlign w:val="center"/>
          </w:tcPr>
          <w:p w14:paraId="6C6194E3" w14:textId="77777777" w:rsidR="00956A30" w:rsidRPr="0001701A" w:rsidRDefault="00956A30" w:rsidP="008D023C">
            <w:pPr>
              <w:pStyle w:val="TAC"/>
            </w:pPr>
            <w:r w:rsidRPr="0001701A">
              <w:t>1638</w:t>
            </w:r>
          </w:p>
        </w:tc>
        <w:tc>
          <w:tcPr>
            <w:tcW w:w="0" w:type="auto"/>
            <w:shd w:val="clear" w:color="auto" w:fill="auto"/>
            <w:noWrap/>
            <w:vAlign w:val="center"/>
          </w:tcPr>
          <w:p w14:paraId="7699B183" w14:textId="77777777" w:rsidR="00956A30" w:rsidRPr="0001701A" w:rsidRDefault="00956A30" w:rsidP="008D023C">
            <w:pPr>
              <w:pStyle w:val="TAC"/>
            </w:pPr>
            <w:r w:rsidRPr="0001701A">
              <w:t>1492</w:t>
            </w:r>
          </w:p>
        </w:tc>
        <w:tc>
          <w:tcPr>
            <w:tcW w:w="0" w:type="auto"/>
            <w:shd w:val="clear" w:color="auto" w:fill="auto"/>
            <w:noWrap/>
            <w:vAlign w:val="center"/>
          </w:tcPr>
          <w:p w14:paraId="013BE1E9" w14:textId="77777777" w:rsidR="00956A30" w:rsidRPr="0001701A" w:rsidRDefault="00956A30" w:rsidP="008D023C">
            <w:pPr>
              <w:pStyle w:val="TAC"/>
            </w:pPr>
            <w:r w:rsidRPr="0001701A">
              <w:t>134</w:t>
            </w:r>
          </w:p>
        </w:tc>
        <w:tc>
          <w:tcPr>
            <w:tcW w:w="0" w:type="auto"/>
            <w:shd w:val="clear" w:color="auto" w:fill="auto"/>
            <w:noWrap/>
            <w:vAlign w:val="center"/>
          </w:tcPr>
          <w:p w14:paraId="715649BC" w14:textId="77777777" w:rsidR="00956A30" w:rsidRPr="0001701A" w:rsidRDefault="00956A30" w:rsidP="008D023C">
            <w:pPr>
              <w:pStyle w:val="TAC"/>
            </w:pPr>
            <w:r w:rsidRPr="0001701A">
              <w:t>2187</w:t>
            </w:r>
          </w:p>
        </w:tc>
        <w:tc>
          <w:tcPr>
            <w:tcW w:w="0" w:type="auto"/>
            <w:shd w:val="clear" w:color="auto" w:fill="auto"/>
            <w:noWrap/>
            <w:vAlign w:val="center"/>
          </w:tcPr>
          <w:p w14:paraId="1657A3F1" w14:textId="77777777" w:rsidR="00956A30" w:rsidRPr="0001701A" w:rsidRDefault="00956A30" w:rsidP="008D023C">
            <w:pPr>
              <w:pStyle w:val="TAC"/>
            </w:pPr>
            <w:r w:rsidRPr="0001701A">
              <w:t>2148</w:t>
            </w:r>
          </w:p>
        </w:tc>
      </w:tr>
      <w:tr w:rsidR="00956A30" w:rsidRPr="0001701A" w14:paraId="3AAD635A" w14:textId="77777777" w:rsidTr="008D023C">
        <w:trPr>
          <w:trHeight w:val="270"/>
          <w:jc w:val="center"/>
        </w:trPr>
        <w:tc>
          <w:tcPr>
            <w:tcW w:w="0" w:type="auto"/>
            <w:shd w:val="clear" w:color="auto" w:fill="auto"/>
            <w:noWrap/>
            <w:vAlign w:val="center"/>
            <w:hideMark/>
          </w:tcPr>
          <w:p w14:paraId="172C3840" w14:textId="77777777" w:rsidR="00956A30" w:rsidRPr="0001701A" w:rsidRDefault="00956A30" w:rsidP="008D023C">
            <w:pPr>
              <w:pStyle w:val="TAC"/>
            </w:pPr>
            <w:r w:rsidRPr="0001701A">
              <w:t>24</w:t>
            </w:r>
          </w:p>
        </w:tc>
        <w:tc>
          <w:tcPr>
            <w:tcW w:w="0" w:type="auto"/>
            <w:shd w:val="clear" w:color="auto" w:fill="auto"/>
            <w:noWrap/>
            <w:vAlign w:val="center"/>
            <w:hideMark/>
          </w:tcPr>
          <w:p w14:paraId="1676B190" w14:textId="77777777" w:rsidR="00956A30" w:rsidRPr="0001701A" w:rsidRDefault="00956A30" w:rsidP="008D023C">
            <w:pPr>
              <w:pStyle w:val="TAC"/>
            </w:pPr>
            <w:r w:rsidRPr="0001701A">
              <w:t>503</w:t>
            </w:r>
          </w:p>
        </w:tc>
        <w:tc>
          <w:tcPr>
            <w:tcW w:w="0" w:type="auto"/>
            <w:shd w:val="clear" w:color="auto" w:fill="auto"/>
            <w:noWrap/>
            <w:vAlign w:val="center"/>
            <w:hideMark/>
          </w:tcPr>
          <w:p w14:paraId="6286B1A2" w14:textId="77777777" w:rsidR="00956A30" w:rsidRPr="0001701A" w:rsidRDefault="00956A30" w:rsidP="008D023C">
            <w:pPr>
              <w:pStyle w:val="TAC"/>
            </w:pPr>
            <w:r w:rsidRPr="0001701A">
              <w:t>275</w:t>
            </w:r>
          </w:p>
        </w:tc>
        <w:tc>
          <w:tcPr>
            <w:tcW w:w="0" w:type="auto"/>
            <w:shd w:val="clear" w:color="auto" w:fill="auto"/>
            <w:noWrap/>
            <w:vAlign w:val="center"/>
          </w:tcPr>
          <w:p w14:paraId="64598943" w14:textId="77777777" w:rsidR="00956A30" w:rsidRPr="0001701A" w:rsidRDefault="00956A30" w:rsidP="008D023C">
            <w:pPr>
              <w:pStyle w:val="TAC"/>
            </w:pPr>
            <w:r w:rsidRPr="0001701A">
              <w:t>61</w:t>
            </w:r>
          </w:p>
        </w:tc>
        <w:tc>
          <w:tcPr>
            <w:tcW w:w="0" w:type="auto"/>
            <w:shd w:val="clear" w:color="auto" w:fill="auto"/>
            <w:noWrap/>
            <w:vAlign w:val="center"/>
          </w:tcPr>
          <w:p w14:paraId="59F3C161" w14:textId="77777777" w:rsidR="00956A30" w:rsidRPr="0001701A" w:rsidRDefault="00956A30" w:rsidP="008D023C">
            <w:pPr>
              <w:pStyle w:val="TAC"/>
            </w:pPr>
            <w:r w:rsidRPr="0001701A">
              <w:t>1091</w:t>
            </w:r>
          </w:p>
        </w:tc>
        <w:tc>
          <w:tcPr>
            <w:tcW w:w="0" w:type="auto"/>
            <w:shd w:val="clear" w:color="auto" w:fill="auto"/>
            <w:noWrap/>
            <w:vAlign w:val="center"/>
          </w:tcPr>
          <w:p w14:paraId="774E919C" w14:textId="77777777" w:rsidR="00956A30" w:rsidRPr="0001701A" w:rsidRDefault="00956A30" w:rsidP="008D023C">
            <w:pPr>
              <w:pStyle w:val="TAC"/>
            </w:pPr>
            <w:r w:rsidRPr="0001701A">
              <w:t>872</w:t>
            </w:r>
          </w:p>
        </w:tc>
        <w:tc>
          <w:tcPr>
            <w:tcW w:w="0" w:type="auto"/>
            <w:shd w:val="clear" w:color="auto" w:fill="auto"/>
            <w:noWrap/>
            <w:vAlign w:val="center"/>
          </w:tcPr>
          <w:p w14:paraId="1C34F2AD" w14:textId="77777777" w:rsidR="00956A30" w:rsidRPr="0001701A" w:rsidRDefault="00956A30" w:rsidP="008D023C">
            <w:pPr>
              <w:pStyle w:val="TAC"/>
            </w:pPr>
            <w:r w:rsidRPr="0001701A">
              <w:t>98</w:t>
            </w:r>
          </w:p>
        </w:tc>
        <w:tc>
          <w:tcPr>
            <w:tcW w:w="0" w:type="auto"/>
            <w:shd w:val="clear" w:color="auto" w:fill="auto"/>
            <w:noWrap/>
            <w:vAlign w:val="center"/>
          </w:tcPr>
          <w:p w14:paraId="364EAAFE" w14:textId="77777777" w:rsidR="00956A30" w:rsidRPr="0001701A" w:rsidRDefault="00956A30" w:rsidP="008D023C">
            <w:pPr>
              <w:pStyle w:val="TAC"/>
            </w:pPr>
            <w:r w:rsidRPr="0001701A">
              <w:t>1653</w:t>
            </w:r>
          </w:p>
        </w:tc>
        <w:tc>
          <w:tcPr>
            <w:tcW w:w="0" w:type="auto"/>
            <w:shd w:val="clear" w:color="auto" w:fill="auto"/>
            <w:noWrap/>
            <w:vAlign w:val="center"/>
          </w:tcPr>
          <w:p w14:paraId="0302AB71" w14:textId="77777777" w:rsidR="00956A30" w:rsidRPr="0001701A" w:rsidRDefault="00956A30" w:rsidP="008D023C">
            <w:pPr>
              <w:pStyle w:val="TAC"/>
            </w:pPr>
            <w:r w:rsidRPr="0001701A">
              <w:t>1510</w:t>
            </w:r>
          </w:p>
        </w:tc>
        <w:tc>
          <w:tcPr>
            <w:tcW w:w="0" w:type="auto"/>
            <w:shd w:val="clear" w:color="auto" w:fill="auto"/>
            <w:noWrap/>
            <w:vAlign w:val="center"/>
          </w:tcPr>
          <w:p w14:paraId="1877C760" w14:textId="77777777" w:rsidR="00956A30" w:rsidRPr="0001701A" w:rsidRDefault="00956A30" w:rsidP="008D023C">
            <w:pPr>
              <w:pStyle w:val="TAC"/>
            </w:pPr>
            <w:r w:rsidRPr="0001701A">
              <w:t>135</w:t>
            </w:r>
          </w:p>
        </w:tc>
        <w:tc>
          <w:tcPr>
            <w:tcW w:w="0" w:type="auto"/>
            <w:shd w:val="clear" w:color="auto" w:fill="auto"/>
            <w:noWrap/>
            <w:vAlign w:val="center"/>
          </w:tcPr>
          <w:p w14:paraId="46285FA1" w14:textId="77777777" w:rsidR="00956A30" w:rsidRPr="0001701A" w:rsidRDefault="00956A30" w:rsidP="008D023C">
            <w:pPr>
              <w:pStyle w:val="TAC"/>
            </w:pPr>
            <w:r w:rsidRPr="0001701A">
              <w:t>2202</w:t>
            </w:r>
          </w:p>
        </w:tc>
        <w:tc>
          <w:tcPr>
            <w:tcW w:w="0" w:type="auto"/>
            <w:shd w:val="clear" w:color="auto" w:fill="auto"/>
            <w:noWrap/>
            <w:vAlign w:val="center"/>
          </w:tcPr>
          <w:p w14:paraId="15E98559" w14:textId="77777777" w:rsidR="00956A30" w:rsidRPr="0001701A" w:rsidRDefault="00956A30" w:rsidP="008D023C">
            <w:pPr>
              <w:pStyle w:val="TAC"/>
            </w:pPr>
            <w:r w:rsidRPr="0001701A">
              <w:t>2166</w:t>
            </w:r>
          </w:p>
        </w:tc>
      </w:tr>
      <w:tr w:rsidR="00956A30" w:rsidRPr="0001701A" w14:paraId="117D5710" w14:textId="77777777" w:rsidTr="008D023C">
        <w:trPr>
          <w:trHeight w:val="270"/>
          <w:jc w:val="center"/>
        </w:trPr>
        <w:tc>
          <w:tcPr>
            <w:tcW w:w="0" w:type="auto"/>
            <w:shd w:val="clear" w:color="auto" w:fill="auto"/>
            <w:noWrap/>
            <w:vAlign w:val="center"/>
            <w:hideMark/>
          </w:tcPr>
          <w:p w14:paraId="28C93A21" w14:textId="77777777" w:rsidR="00956A30" w:rsidRPr="0001701A" w:rsidRDefault="00956A30" w:rsidP="008D023C">
            <w:pPr>
              <w:pStyle w:val="TAC"/>
            </w:pPr>
            <w:r w:rsidRPr="0001701A">
              <w:t>25</w:t>
            </w:r>
          </w:p>
        </w:tc>
        <w:tc>
          <w:tcPr>
            <w:tcW w:w="0" w:type="auto"/>
            <w:shd w:val="clear" w:color="auto" w:fill="auto"/>
            <w:noWrap/>
            <w:vAlign w:val="center"/>
            <w:hideMark/>
          </w:tcPr>
          <w:p w14:paraId="4AC7D3F0" w14:textId="77777777" w:rsidR="00956A30" w:rsidRPr="0001701A" w:rsidRDefault="00956A30" w:rsidP="008D023C">
            <w:pPr>
              <w:pStyle w:val="TAC"/>
            </w:pPr>
            <w:r w:rsidRPr="0001701A">
              <w:t>520</w:t>
            </w:r>
          </w:p>
        </w:tc>
        <w:tc>
          <w:tcPr>
            <w:tcW w:w="0" w:type="auto"/>
            <w:shd w:val="clear" w:color="auto" w:fill="auto"/>
            <w:noWrap/>
            <w:vAlign w:val="center"/>
            <w:hideMark/>
          </w:tcPr>
          <w:p w14:paraId="6F1A70C2" w14:textId="77777777" w:rsidR="00956A30" w:rsidRPr="0001701A" w:rsidRDefault="00956A30" w:rsidP="008D023C">
            <w:pPr>
              <w:pStyle w:val="TAC"/>
            </w:pPr>
            <w:r w:rsidRPr="0001701A">
              <w:t>290</w:t>
            </w:r>
          </w:p>
        </w:tc>
        <w:tc>
          <w:tcPr>
            <w:tcW w:w="0" w:type="auto"/>
            <w:shd w:val="clear" w:color="auto" w:fill="auto"/>
            <w:noWrap/>
            <w:vAlign w:val="center"/>
          </w:tcPr>
          <w:p w14:paraId="6464A2C2" w14:textId="77777777" w:rsidR="00956A30" w:rsidRPr="0001701A" w:rsidRDefault="00956A30" w:rsidP="008D023C">
            <w:pPr>
              <w:pStyle w:val="TAC"/>
            </w:pPr>
            <w:r w:rsidRPr="0001701A">
              <w:t>62</w:t>
            </w:r>
          </w:p>
        </w:tc>
        <w:tc>
          <w:tcPr>
            <w:tcW w:w="0" w:type="auto"/>
            <w:shd w:val="clear" w:color="auto" w:fill="auto"/>
            <w:noWrap/>
            <w:vAlign w:val="center"/>
          </w:tcPr>
          <w:p w14:paraId="03C4D60E" w14:textId="77777777" w:rsidR="00956A30" w:rsidRPr="0001701A" w:rsidRDefault="00956A30" w:rsidP="008D023C">
            <w:pPr>
              <w:pStyle w:val="TAC"/>
            </w:pPr>
            <w:r w:rsidRPr="0001701A">
              <w:t>1107</w:t>
            </w:r>
          </w:p>
        </w:tc>
        <w:tc>
          <w:tcPr>
            <w:tcW w:w="0" w:type="auto"/>
            <w:shd w:val="clear" w:color="auto" w:fill="auto"/>
            <w:noWrap/>
            <w:vAlign w:val="center"/>
          </w:tcPr>
          <w:p w14:paraId="315487F1" w14:textId="77777777" w:rsidR="00956A30" w:rsidRPr="0001701A" w:rsidRDefault="00956A30" w:rsidP="008D023C">
            <w:pPr>
              <w:pStyle w:val="TAC"/>
            </w:pPr>
            <w:r w:rsidRPr="0001701A">
              <w:t>889</w:t>
            </w:r>
          </w:p>
        </w:tc>
        <w:tc>
          <w:tcPr>
            <w:tcW w:w="0" w:type="auto"/>
            <w:shd w:val="clear" w:color="auto" w:fill="auto"/>
            <w:noWrap/>
            <w:vAlign w:val="center"/>
          </w:tcPr>
          <w:p w14:paraId="12EFEC84" w14:textId="77777777" w:rsidR="00956A30" w:rsidRPr="0001701A" w:rsidRDefault="00956A30" w:rsidP="008D023C">
            <w:pPr>
              <w:pStyle w:val="TAC"/>
            </w:pPr>
            <w:r w:rsidRPr="0001701A">
              <w:t>99</w:t>
            </w:r>
          </w:p>
        </w:tc>
        <w:tc>
          <w:tcPr>
            <w:tcW w:w="0" w:type="auto"/>
            <w:shd w:val="clear" w:color="auto" w:fill="auto"/>
            <w:noWrap/>
            <w:vAlign w:val="center"/>
          </w:tcPr>
          <w:p w14:paraId="19512DC4" w14:textId="77777777" w:rsidR="00956A30" w:rsidRPr="0001701A" w:rsidRDefault="00956A30" w:rsidP="008D023C">
            <w:pPr>
              <w:pStyle w:val="TAC"/>
            </w:pPr>
            <w:r w:rsidRPr="0001701A">
              <w:t>1668</w:t>
            </w:r>
          </w:p>
        </w:tc>
        <w:tc>
          <w:tcPr>
            <w:tcW w:w="0" w:type="auto"/>
            <w:shd w:val="clear" w:color="auto" w:fill="auto"/>
            <w:noWrap/>
            <w:vAlign w:val="center"/>
          </w:tcPr>
          <w:p w14:paraId="5A557951" w14:textId="77777777" w:rsidR="00956A30" w:rsidRPr="0001701A" w:rsidRDefault="00956A30" w:rsidP="008D023C">
            <w:pPr>
              <w:pStyle w:val="TAC"/>
            </w:pPr>
            <w:r w:rsidRPr="0001701A">
              <w:t>1527</w:t>
            </w:r>
          </w:p>
        </w:tc>
        <w:tc>
          <w:tcPr>
            <w:tcW w:w="0" w:type="auto"/>
            <w:shd w:val="clear" w:color="auto" w:fill="auto"/>
            <w:noWrap/>
            <w:vAlign w:val="center"/>
          </w:tcPr>
          <w:p w14:paraId="1C1BEC59" w14:textId="77777777" w:rsidR="00956A30" w:rsidRPr="0001701A" w:rsidRDefault="00956A30" w:rsidP="008D023C">
            <w:pPr>
              <w:pStyle w:val="TAC"/>
            </w:pPr>
            <w:r w:rsidRPr="0001701A">
              <w:t>136</w:t>
            </w:r>
          </w:p>
        </w:tc>
        <w:tc>
          <w:tcPr>
            <w:tcW w:w="0" w:type="auto"/>
            <w:shd w:val="clear" w:color="auto" w:fill="auto"/>
            <w:noWrap/>
            <w:vAlign w:val="center"/>
          </w:tcPr>
          <w:p w14:paraId="7646D697" w14:textId="77777777" w:rsidR="00956A30" w:rsidRPr="0001701A" w:rsidRDefault="00956A30" w:rsidP="008D023C">
            <w:pPr>
              <w:pStyle w:val="TAC"/>
            </w:pPr>
            <w:r w:rsidRPr="0001701A">
              <w:t>2217</w:t>
            </w:r>
          </w:p>
        </w:tc>
        <w:tc>
          <w:tcPr>
            <w:tcW w:w="0" w:type="auto"/>
            <w:shd w:val="clear" w:color="auto" w:fill="auto"/>
            <w:noWrap/>
            <w:vAlign w:val="center"/>
          </w:tcPr>
          <w:p w14:paraId="16A34AE8" w14:textId="77777777" w:rsidR="00956A30" w:rsidRPr="0001701A" w:rsidRDefault="00956A30" w:rsidP="008D023C">
            <w:pPr>
              <w:pStyle w:val="TAC"/>
            </w:pPr>
            <w:r w:rsidRPr="0001701A">
              <w:t>2183</w:t>
            </w:r>
          </w:p>
        </w:tc>
      </w:tr>
      <w:tr w:rsidR="00956A30" w:rsidRPr="0001701A" w14:paraId="5FF4E10B" w14:textId="77777777" w:rsidTr="008D023C">
        <w:trPr>
          <w:trHeight w:val="270"/>
          <w:jc w:val="center"/>
        </w:trPr>
        <w:tc>
          <w:tcPr>
            <w:tcW w:w="0" w:type="auto"/>
            <w:shd w:val="clear" w:color="auto" w:fill="auto"/>
            <w:noWrap/>
            <w:vAlign w:val="center"/>
            <w:hideMark/>
          </w:tcPr>
          <w:p w14:paraId="1081BDCF" w14:textId="77777777" w:rsidR="00956A30" w:rsidRPr="0001701A" w:rsidRDefault="00956A30" w:rsidP="008D023C">
            <w:pPr>
              <w:pStyle w:val="TAC"/>
            </w:pPr>
            <w:r w:rsidRPr="0001701A">
              <w:t>26</w:t>
            </w:r>
          </w:p>
        </w:tc>
        <w:tc>
          <w:tcPr>
            <w:tcW w:w="0" w:type="auto"/>
            <w:shd w:val="clear" w:color="auto" w:fill="auto"/>
            <w:noWrap/>
            <w:vAlign w:val="center"/>
            <w:hideMark/>
          </w:tcPr>
          <w:p w14:paraId="5C5B5C21" w14:textId="77777777" w:rsidR="00956A30" w:rsidRPr="0001701A" w:rsidRDefault="00956A30" w:rsidP="008D023C">
            <w:pPr>
              <w:pStyle w:val="TAC"/>
            </w:pPr>
            <w:r w:rsidRPr="0001701A">
              <w:t>536</w:t>
            </w:r>
          </w:p>
        </w:tc>
        <w:tc>
          <w:tcPr>
            <w:tcW w:w="0" w:type="auto"/>
            <w:shd w:val="clear" w:color="auto" w:fill="auto"/>
            <w:noWrap/>
            <w:vAlign w:val="center"/>
            <w:hideMark/>
          </w:tcPr>
          <w:p w14:paraId="37EA4517" w14:textId="77777777" w:rsidR="00956A30" w:rsidRPr="0001701A" w:rsidRDefault="00956A30" w:rsidP="008D023C">
            <w:pPr>
              <w:pStyle w:val="TAC"/>
            </w:pPr>
            <w:r w:rsidRPr="0001701A">
              <w:t>305</w:t>
            </w:r>
          </w:p>
        </w:tc>
        <w:tc>
          <w:tcPr>
            <w:tcW w:w="0" w:type="auto"/>
            <w:shd w:val="clear" w:color="auto" w:fill="auto"/>
            <w:noWrap/>
            <w:vAlign w:val="center"/>
          </w:tcPr>
          <w:p w14:paraId="31695ACC" w14:textId="77777777" w:rsidR="00956A30" w:rsidRPr="0001701A" w:rsidRDefault="00956A30" w:rsidP="008D023C">
            <w:pPr>
              <w:pStyle w:val="TAC"/>
            </w:pPr>
            <w:r w:rsidRPr="0001701A">
              <w:t>63</w:t>
            </w:r>
          </w:p>
        </w:tc>
        <w:tc>
          <w:tcPr>
            <w:tcW w:w="0" w:type="auto"/>
            <w:shd w:val="clear" w:color="auto" w:fill="auto"/>
            <w:noWrap/>
            <w:vAlign w:val="center"/>
          </w:tcPr>
          <w:p w14:paraId="31CD1CFA" w14:textId="77777777" w:rsidR="00956A30" w:rsidRPr="0001701A" w:rsidRDefault="00956A30" w:rsidP="008D023C">
            <w:pPr>
              <w:pStyle w:val="TAC"/>
            </w:pPr>
            <w:r w:rsidRPr="0001701A">
              <w:t>1122</w:t>
            </w:r>
          </w:p>
        </w:tc>
        <w:tc>
          <w:tcPr>
            <w:tcW w:w="0" w:type="auto"/>
            <w:shd w:val="clear" w:color="auto" w:fill="auto"/>
            <w:noWrap/>
            <w:vAlign w:val="center"/>
          </w:tcPr>
          <w:p w14:paraId="24DD66A2" w14:textId="77777777" w:rsidR="00956A30" w:rsidRPr="0001701A" w:rsidRDefault="00956A30" w:rsidP="008D023C">
            <w:pPr>
              <w:pStyle w:val="TAC"/>
            </w:pPr>
            <w:r w:rsidRPr="0001701A">
              <w:t>906</w:t>
            </w:r>
          </w:p>
        </w:tc>
        <w:tc>
          <w:tcPr>
            <w:tcW w:w="0" w:type="auto"/>
            <w:shd w:val="clear" w:color="auto" w:fill="auto"/>
            <w:noWrap/>
            <w:vAlign w:val="center"/>
          </w:tcPr>
          <w:p w14:paraId="5CB71716" w14:textId="77777777" w:rsidR="00956A30" w:rsidRPr="0001701A" w:rsidRDefault="00956A30" w:rsidP="008D023C">
            <w:pPr>
              <w:pStyle w:val="TAC"/>
            </w:pPr>
            <w:r w:rsidRPr="0001701A">
              <w:t>100</w:t>
            </w:r>
          </w:p>
        </w:tc>
        <w:tc>
          <w:tcPr>
            <w:tcW w:w="0" w:type="auto"/>
            <w:shd w:val="clear" w:color="auto" w:fill="auto"/>
            <w:noWrap/>
            <w:vAlign w:val="center"/>
          </w:tcPr>
          <w:p w14:paraId="76FD96B5" w14:textId="77777777" w:rsidR="00956A30" w:rsidRPr="0001701A" w:rsidRDefault="00956A30" w:rsidP="008D023C">
            <w:pPr>
              <w:pStyle w:val="TAC"/>
            </w:pPr>
            <w:r w:rsidRPr="0001701A">
              <w:t>1683</w:t>
            </w:r>
          </w:p>
        </w:tc>
        <w:tc>
          <w:tcPr>
            <w:tcW w:w="0" w:type="auto"/>
            <w:shd w:val="clear" w:color="auto" w:fill="auto"/>
            <w:noWrap/>
            <w:vAlign w:val="center"/>
          </w:tcPr>
          <w:p w14:paraId="798B9749" w14:textId="77777777" w:rsidR="00956A30" w:rsidRPr="0001701A" w:rsidRDefault="00956A30" w:rsidP="008D023C">
            <w:pPr>
              <w:pStyle w:val="TAC"/>
            </w:pPr>
            <w:r w:rsidRPr="0001701A">
              <w:t>1545</w:t>
            </w:r>
          </w:p>
        </w:tc>
        <w:tc>
          <w:tcPr>
            <w:tcW w:w="0" w:type="auto"/>
            <w:shd w:val="clear" w:color="auto" w:fill="auto"/>
            <w:noWrap/>
            <w:vAlign w:val="center"/>
          </w:tcPr>
          <w:p w14:paraId="7B37BD55" w14:textId="77777777" w:rsidR="00956A30" w:rsidRPr="0001701A" w:rsidRDefault="00956A30" w:rsidP="008D023C">
            <w:pPr>
              <w:pStyle w:val="TAC"/>
            </w:pPr>
            <w:r w:rsidRPr="0001701A">
              <w:t>137</w:t>
            </w:r>
          </w:p>
        </w:tc>
        <w:tc>
          <w:tcPr>
            <w:tcW w:w="0" w:type="auto"/>
            <w:shd w:val="clear" w:color="auto" w:fill="auto"/>
            <w:noWrap/>
            <w:vAlign w:val="center"/>
          </w:tcPr>
          <w:p w14:paraId="246762C9" w14:textId="77777777" w:rsidR="00956A30" w:rsidRPr="0001701A" w:rsidRDefault="00956A30" w:rsidP="008D023C">
            <w:pPr>
              <w:pStyle w:val="TAC"/>
            </w:pPr>
            <w:r w:rsidRPr="0001701A">
              <w:t>2232</w:t>
            </w:r>
          </w:p>
        </w:tc>
        <w:tc>
          <w:tcPr>
            <w:tcW w:w="0" w:type="auto"/>
            <w:shd w:val="clear" w:color="auto" w:fill="auto"/>
            <w:noWrap/>
            <w:vAlign w:val="center"/>
          </w:tcPr>
          <w:p w14:paraId="2D458B11" w14:textId="77777777" w:rsidR="00956A30" w:rsidRPr="0001701A" w:rsidRDefault="00956A30" w:rsidP="008D023C">
            <w:pPr>
              <w:pStyle w:val="TAC"/>
            </w:pPr>
            <w:r w:rsidRPr="0001701A">
              <w:t>2201</w:t>
            </w:r>
          </w:p>
        </w:tc>
      </w:tr>
      <w:tr w:rsidR="00956A30" w:rsidRPr="0001701A" w14:paraId="11AD7D02" w14:textId="77777777" w:rsidTr="008D023C">
        <w:trPr>
          <w:trHeight w:val="270"/>
          <w:jc w:val="center"/>
        </w:trPr>
        <w:tc>
          <w:tcPr>
            <w:tcW w:w="0" w:type="auto"/>
            <w:shd w:val="clear" w:color="auto" w:fill="auto"/>
            <w:noWrap/>
            <w:vAlign w:val="center"/>
            <w:hideMark/>
          </w:tcPr>
          <w:p w14:paraId="506A42FB" w14:textId="77777777" w:rsidR="00956A30" w:rsidRPr="0001701A" w:rsidRDefault="00956A30" w:rsidP="008D023C">
            <w:pPr>
              <w:pStyle w:val="TAC"/>
            </w:pPr>
            <w:r w:rsidRPr="0001701A">
              <w:t>27</w:t>
            </w:r>
          </w:p>
        </w:tc>
        <w:tc>
          <w:tcPr>
            <w:tcW w:w="0" w:type="auto"/>
            <w:shd w:val="clear" w:color="auto" w:fill="auto"/>
            <w:noWrap/>
            <w:vAlign w:val="center"/>
            <w:hideMark/>
          </w:tcPr>
          <w:p w14:paraId="179864D0" w14:textId="77777777" w:rsidR="00956A30" w:rsidRPr="0001701A" w:rsidRDefault="00956A30" w:rsidP="008D023C">
            <w:pPr>
              <w:pStyle w:val="TAC"/>
            </w:pPr>
            <w:r w:rsidRPr="0001701A">
              <w:t>553</w:t>
            </w:r>
          </w:p>
        </w:tc>
        <w:tc>
          <w:tcPr>
            <w:tcW w:w="0" w:type="auto"/>
            <w:shd w:val="clear" w:color="auto" w:fill="auto"/>
            <w:noWrap/>
            <w:vAlign w:val="center"/>
            <w:hideMark/>
          </w:tcPr>
          <w:p w14:paraId="4C6039EE" w14:textId="77777777" w:rsidR="00956A30" w:rsidRPr="0001701A" w:rsidRDefault="00956A30" w:rsidP="008D023C">
            <w:pPr>
              <w:pStyle w:val="TAC"/>
            </w:pPr>
            <w:r w:rsidRPr="0001701A">
              <w:t>320</w:t>
            </w:r>
          </w:p>
        </w:tc>
        <w:tc>
          <w:tcPr>
            <w:tcW w:w="0" w:type="auto"/>
            <w:shd w:val="clear" w:color="auto" w:fill="auto"/>
            <w:noWrap/>
            <w:vAlign w:val="center"/>
          </w:tcPr>
          <w:p w14:paraId="229B4C69" w14:textId="77777777" w:rsidR="00956A30" w:rsidRPr="0001701A" w:rsidRDefault="00956A30" w:rsidP="008D023C">
            <w:pPr>
              <w:pStyle w:val="TAC"/>
            </w:pPr>
            <w:r w:rsidRPr="0001701A">
              <w:t>64</w:t>
            </w:r>
          </w:p>
        </w:tc>
        <w:tc>
          <w:tcPr>
            <w:tcW w:w="0" w:type="auto"/>
            <w:shd w:val="clear" w:color="auto" w:fill="auto"/>
            <w:noWrap/>
            <w:vAlign w:val="center"/>
          </w:tcPr>
          <w:p w14:paraId="3ACF0FAB" w14:textId="77777777" w:rsidR="00956A30" w:rsidRPr="0001701A" w:rsidRDefault="00956A30" w:rsidP="008D023C">
            <w:pPr>
              <w:pStyle w:val="TAC"/>
            </w:pPr>
            <w:r w:rsidRPr="0001701A">
              <w:t>1137</w:t>
            </w:r>
          </w:p>
        </w:tc>
        <w:tc>
          <w:tcPr>
            <w:tcW w:w="0" w:type="auto"/>
            <w:shd w:val="clear" w:color="auto" w:fill="auto"/>
            <w:noWrap/>
            <w:vAlign w:val="center"/>
          </w:tcPr>
          <w:p w14:paraId="3498DD73" w14:textId="77777777" w:rsidR="00956A30" w:rsidRPr="0001701A" w:rsidRDefault="00956A30" w:rsidP="008D023C">
            <w:pPr>
              <w:pStyle w:val="TAC"/>
            </w:pPr>
            <w:r w:rsidRPr="0001701A">
              <w:t>923</w:t>
            </w:r>
          </w:p>
        </w:tc>
        <w:tc>
          <w:tcPr>
            <w:tcW w:w="0" w:type="auto"/>
            <w:shd w:val="clear" w:color="auto" w:fill="auto"/>
            <w:noWrap/>
            <w:vAlign w:val="center"/>
          </w:tcPr>
          <w:p w14:paraId="677465CF" w14:textId="77777777" w:rsidR="00956A30" w:rsidRPr="0001701A" w:rsidRDefault="00956A30" w:rsidP="008D023C">
            <w:pPr>
              <w:pStyle w:val="TAC"/>
            </w:pPr>
            <w:r w:rsidRPr="0001701A">
              <w:t>101</w:t>
            </w:r>
          </w:p>
        </w:tc>
        <w:tc>
          <w:tcPr>
            <w:tcW w:w="0" w:type="auto"/>
            <w:shd w:val="clear" w:color="auto" w:fill="auto"/>
            <w:noWrap/>
            <w:vAlign w:val="center"/>
          </w:tcPr>
          <w:p w14:paraId="777298A7" w14:textId="77777777" w:rsidR="00956A30" w:rsidRPr="0001701A" w:rsidRDefault="00956A30" w:rsidP="008D023C">
            <w:pPr>
              <w:pStyle w:val="TAC"/>
            </w:pPr>
            <w:r w:rsidRPr="0001701A">
              <w:t>1698</w:t>
            </w:r>
          </w:p>
        </w:tc>
        <w:tc>
          <w:tcPr>
            <w:tcW w:w="0" w:type="auto"/>
            <w:shd w:val="clear" w:color="auto" w:fill="auto"/>
            <w:noWrap/>
            <w:vAlign w:val="center"/>
          </w:tcPr>
          <w:p w14:paraId="02573270" w14:textId="77777777" w:rsidR="00956A30" w:rsidRPr="0001701A" w:rsidRDefault="00956A30" w:rsidP="008D023C">
            <w:pPr>
              <w:pStyle w:val="TAC"/>
            </w:pPr>
            <w:r w:rsidRPr="0001701A">
              <w:t>1562</w:t>
            </w:r>
          </w:p>
        </w:tc>
        <w:tc>
          <w:tcPr>
            <w:tcW w:w="0" w:type="auto"/>
            <w:shd w:val="clear" w:color="auto" w:fill="auto"/>
            <w:noWrap/>
            <w:vAlign w:val="center"/>
          </w:tcPr>
          <w:p w14:paraId="66369839" w14:textId="77777777" w:rsidR="00956A30" w:rsidRPr="0001701A" w:rsidRDefault="00956A30" w:rsidP="008D023C">
            <w:pPr>
              <w:pStyle w:val="TAC"/>
            </w:pPr>
            <w:r w:rsidRPr="0001701A">
              <w:t>138</w:t>
            </w:r>
          </w:p>
        </w:tc>
        <w:tc>
          <w:tcPr>
            <w:tcW w:w="0" w:type="auto"/>
            <w:shd w:val="clear" w:color="auto" w:fill="auto"/>
            <w:noWrap/>
            <w:vAlign w:val="center"/>
          </w:tcPr>
          <w:p w14:paraId="577AC2FC" w14:textId="77777777" w:rsidR="00956A30" w:rsidRPr="0001701A" w:rsidRDefault="00956A30" w:rsidP="008D023C">
            <w:pPr>
              <w:pStyle w:val="TAC"/>
            </w:pPr>
            <w:r w:rsidRPr="0001701A">
              <w:t>2246</w:t>
            </w:r>
          </w:p>
        </w:tc>
        <w:tc>
          <w:tcPr>
            <w:tcW w:w="0" w:type="auto"/>
            <w:shd w:val="clear" w:color="auto" w:fill="auto"/>
            <w:noWrap/>
            <w:vAlign w:val="center"/>
          </w:tcPr>
          <w:p w14:paraId="1B972D31" w14:textId="77777777" w:rsidR="00956A30" w:rsidRPr="0001701A" w:rsidRDefault="00956A30" w:rsidP="008D023C">
            <w:pPr>
              <w:pStyle w:val="TAC"/>
            </w:pPr>
            <w:r w:rsidRPr="0001701A">
              <w:t>2219</w:t>
            </w:r>
          </w:p>
        </w:tc>
      </w:tr>
      <w:tr w:rsidR="00956A30" w:rsidRPr="0001701A" w14:paraId="752A88B6" w14:textId="77777777" w:rsidTr="008D023C">
        <w:trPr>
          <w:trHeight w:val="270"/>
          <w:jc w:val="center"/>
        </w:trPr>
        <w:tc>
          <w:tcPr>
            <w:tcW w:w="0" w:type="auto"/>
            <w:shd w:val="clear" w:color="auto" w:fill="auto"/>
            <w:noWrap/>
            <w:vAlign w:val="center"/>
            <w:hideMark/>
          </w:tcPr>
          <w:p w14:paraId="47A15ECA" w14:textId="77777777" w:rsidR="00956A30" w:rsidRPr="0001701A" w:rsidRDefault="00956A30" w:rsidP="008D023C">
            <w:pPr>
              <w:pStyle w:val="TAC"/>
            </w:pPr>
            <w:r w:rsidRPr="0001701A">
              <w:t>28</w:t>
            </w:r>
          </w:p>
        </w:tc>
        <w:tc>
          <w:tcPr>
            <w:tcW w:w="0" w:type="auto"/>
            <w:shd w:val="clear" w:color="auto" w:fill="auto"/>
            <w:noWrap/>
            <w:vAlign w:val="center"/>
            <w:hideMark/>
          </w:tcPr>
          <w:p w14:paraId="14BE338B" w14:textId="77777777" w:rsidR="00956A30" w:rsidRPr="0001701A" w:rsidRDefault="00956A30" w:rsidP="008D023C">
            <w:pPr>
              <w:pStyle w:val="TAC"/>
            </w:pPr>
            <w:r w:rsidRPr="0001701A">
              <w:t>569</w:t>
            </w:r>
          </w:p>
        </w:tc>
        <w:tc>
          <w:tcPr>
            <w:tcW w:w="0" w:type="auto"/>
            <w:shd w:val="clear" w:color="auto" w:fill="auto"/>
            <w:noWrap/>
            <w:vAlign w:val="center"/>
            <w:hideMark/>
          </w:tcPr>
          <w:p w14:paraId="5FCC0BE6" w14:textId="77777777" w:rsidR="00956A30" w:rsidRPr="0001701A" w:rsidRDefault="00956A30" w:rsidP="008D023C">
            <w:pPr>
              <w:pStyle w:val="TAC"/>
            </w:pPr>
            <w:r w:rsidRPr="0001701A">
              <w:t>335</w:t>
            </w:r>
          </w:p>
        </w:tc>
        <w:tc>
          <w:tcPr>
            <w:tcW w:w="0" w:type="auto"/>
            <w:shd w:val="clear" w:color="auto" w:fill="auto"/>
            <w:noWrap/>
            <w:vAlign w:val="center"/>
          </w:tcPr>
          <w:p w14:paraId="31F15D6F" w14:textId="77777777" w:rsidR="00956A30" w:rsidRPr="0001701A" w:rsidRDefault="00956A30" w:rsidP="008D023C">
            <w:pPr>
              <w:pStyle w:val="TAC"/>
            </w:pPr>
            <w:r w:rsidRPr="0001701A">
              <w:t>65</w:t>
            </w:r>
          </w:p>
        </w:tc>
        <w:tc>
          <w:tcPr>
            <w:tcW w:w="0" w:type="auto"/>
            <w:shd w:val="clear" w:color="auto" w:fill="auto"/>
            <w:noWrap/>
            <w:vAlign w:val="center"/>
          </w:tcPr>
          <w:p w14:paraId="139A2DDD" w14:textId="77777777" w:rsidR="00956A30" w:rsidRPr="0001701A" w:rsidRDefault="00956A30" w:rsidP="008D023C">
            <w:pPr>
              <w:pStyle w:val="TAC"/>
            </w:pPr>
            <w:r w:rsidRPr="0001701A">
              <w:t>1153</w:t>
            </w:r>
          </w:p>
        </w:tc>
        <w:tc>
          <w:tcPr>
            <w:tcW w:w="0" w:type="auto"/>
            <w:shd w:val="clear" w:color="auto" w:fill="auto"/>
            <w:noWrap/>
            <w:vAlign w:val="center"/>
          </w:tcPr>
          <w:p w14:paraId="1CDE3627" w14:textId="77777777" w:rsidR="00956A30" w:rsidRPr="0001701A" w:rsidRDefault="00956A30" w:rsidP="008D023C">
            <w:pPr>
              <w:pStyle w:val="TAC"/>
            </w:pPr>
            <w:r w:rsidRPr="0001701A">
              <w:t>940</w:t>
            </w:r>
          </w:p>
        </w:tc>
        <w:tc>
          <w:tcPr>
            <w:tcW w:w="0" w:type="auto"/>
            <w:shd w:val="clear" w:color="auto" w:fill="auto"/>
            <w:noWrap/>
            <w:vAlign w:val="center"/>
          </w:tcPr>
          <w:p w14:paraId="13D038DB" w14:textId="77777777" w:rsidR="00956A30" w:rsidRPr="0001701A" w:rsidRDefault="00956A30" w:rsidP="008D023C">
            <w:pPr>
              <w:pStyle w:val="TAC"/>
            </w:pPr>
            <w:r w:rsidRPr="0001701A">
              <w:t>102</w:t>
            </w:r>
          </w:p>
        </w:tc>
        <w:tc>
          <w:tcPr>
            <w:tcW w:w="0" w:type="auto"/>
            <w:shd w:val="clear" w:color="auto" w:fill="auto"/>
            <w:noWrap/>
            <w:vAlign w:val="center"/>
          </w:tcPr>
          <w:p w14:paraId="3621F65C" w14:textId="77777777" w:rsidR="00956A30" w:rsidRPr="0001701A" w:rsidRDefault="00956A30" w:rsidP="008D023C">
            <w:pPr>
              <w:pStyle w:val="TAC"/>
            </w:pPr>
            <w:r w:rsidRPr="0001701A">
              <w:t>1713</w:t>
            </w:r>
          </w:p>
        </w:tc>
        <w:tc>
          <w:tcPr>
            <w:tcW w:w="0" w:type="auto"/>
            <w:shd w:val="clear" w:color="auto" w:fill="auto"/>
            <w:noWrap/>
            <w:vAlign w:val="center"/>
          </w:tcPr>
          <w:p w14:paraId="4FF5083B" w14:textId="77777777" w:rsidR="00956A30" w:rsidRPr="0001701A" w:rsidRDefault="00956A30" w:rsidP="008D023C">
            <w:pPr>
              <w:pStyle w:val="TAC"/>
            </w:pPr>
            <w:r w:rsidRPr="0001701A">
              <w:t>1580</w:t>
            </w:r>
          </w:p>
        </w:tc>
        <w:tc>
          <w:tcPr>
            <w:tcW w:w="0" w:type="auto"/>
            <w:shd w:val="clear" w:color="auto" w:fill="auto"/>
            <w:noWrap/>
            <w:vAlign w:val="center"/>
          </w:tcPr>
          <w:p w14:paraId="06498CFD" w14:textId="77777777" w:rsidR="00956A30" w:rsidRPr="0001701A" w:rsidRDefault="00956A30" w:rsidP="008D023C">
            <w:pPr>
              <w:pStyle w:val="TAC"/>
            </w:pPr>
            <w:r w:rsidRPr="0001701A">
              <w:t>139</w:t>
            </w:r>
          </w:p>
        </w:tc>
        <w:tc>
          <w:tcPr>
            <w:tcW w:w="0" w:type="auto"/>
            <w:shd w:val="clear" w:color="auto" w:fill="auto"/>
            <w:noWrap/>
            <w:vAlign w:val="center"/>
          </w:tcPr>
          <w:p w14:paraId="4EB2794F" w14:textId="77777777" w:rsidR="00956A30" w:rsidRPr="0001701A" w:rsidRDefault="00956A30" w:rsidP="008D023C">
            <w:pPr>
              <w:pStyle w:val="TAC"/>
            </w:pPr>
            <w:r w:rsidRPr="0001701A">
              <w:t>2261</w:t>
            </w:r>
          </w:p>
        </w:tc>
        <w:tc>
          <w:tcPr>
            <w:tcW w:w="0" w:type="auto"/>
            <w:shd w:val="clear" w:color="auto" w:fill="auto"/>
            <w:noWrap/>
            <w:vAlign w:val="center"/>
          </w:tcPr>
          <w:p w14:paraId="2FE4BCC4" w14:textId="77777777" w:rsidR="00956A30" w:rsidRPr="0001701A" w:rsidRDefault="00956A30" w:rsidP="008D023C">
            <w:pPr>
              <w:pStyle w:val="TAC"/>
            </w:pPr>
            <w:r w:rsidRPr="0001701A">
              <w:t>2237</w:t>
            </w:r>
          </w:p>
        </w:tc>
      </w:tr>
      <w:tr w:rsidR="00956A30" w:rsidRPr="0001701A" w14:paraId="1E656FCF" w14:textId="77777777" w:rsidTr="008D023C">
        <w:trPr>
          <w:trHeight w:val="270"/>
          <w:jc w:val="center"/>
        </w:trPr>
        <w:tc>
          <w:tcPr>
            <w:tcW w:w="0" w:type="auto"/>
            <w:shd w:val="clear" w:color="auto" w:fill="auto"/>
            <w:noWrap/>
            <w:vAlign w:val="center"/>
            <w:hideMark/>
          </w:tcPr>
          <w:p w14:paraId="7BCBA254" w14:textId="77777777" w:rsidR="00956A30" w:rsidRPr="0001701A" w:rsidRDefault="00956A30" w:rsidP="008D023C">
            <w:pPr>
              <w:pStyle w:val="TAC"/>
            </w:pPr>
            <w:r w:rsidRPr="0001701A">
              <w:t>29</w:t>
            </w:r>
          </w:p>
        </w:tc>
        <w:tc>
          <w:tcPr>
            <w:tcW w:w="0" w:type="auto"/>
            <w:shd w:val="clear" w:color="auto" w:fill="auto"/>
            <w:noWrap/>
            <w:vAlign w:val="center"/>
            <w:hideMark/>
          </w:tcPr>
          <w:p w14:paraId="4E1F663A" w14:textId="77777777" w:rsidR="00956A30" w:rsidRPr="0001701A" w:rsidRDefault="00956A30" w:rsidP="008D023C">
            <w:pPr>
              <w:pStyle w:val="TAC"/>
            </w:pPr>
            <w:r w:rsidRPr="0001701A">
              <w:t>585</w:t>
            </w:r>
          </w:p>
        </w:tc>
        <w:tc>
          <w:tcPr>
            <w:tcW w:w="0" w:type="auto"/>
            <w:shd w:val="clear" w:color="auto" w:fill="auto"/>
            <w:noWrap/>
            <w:vAlign w:val="center"/>
            <w:hideMark/>
          </w:tcPr>
          <w:p w14:paraId="25A1A6B3" w14:textId="77777777" w:rsidR="00956A30" w:rsidRPr="0001701A" w:rsidRDefault="00956A30" w:rsidP="008D023C">
            <w:pPr>
              <w:pStyle w:val="TAC"/>
            </w:pPr>
            <w:r w:rsidRPr="0001701A">
              <w:t>351</w:t>
            </w:r>
          </w:p>
        </w:tc>
        <w:tc>
          <w:tcPr>
            <w:tcW w:w="0" w:type="auto"/>
            <w:shd w:val="clear" w:color="auto" w:fill="auto"/>
            <w:noWrap/>
            <w:vAlign w:val="center"/>
          </w:tcPr>
          <w:p w14:paraId="4584DC85" w14:textId="77777777" w:rsidR="00956A30" w:rsidRPr="0001701A" w:rsidRDefault="00956A30" w:rsidP="008D023C">
            <w:pPr>
              <w:pStyle w:val="TAC"/>
            </w:pPr>
            <w:r w:rsidRPr="0001701A">
              <w:t>66</w:t>
            </w:r>
          </w:p>
        </w:tc>
        <w:tc>
          <w:tcPr>
            <w:tcW w:w="0" w:type="auto"/>
            <w:shd w:val="clear" w:color="auto" w:fill="auto"/>
            <w:noWrap/>
            <w:vAlign w:val="center"/>
          </w:tcPr>
          <w:p w14:paraId="150CBCB3" w14:textId="77777777" w:rsidR="00956A30" w:rsidRPr="0001701A" w:rsidRDefault="00956A30" w:rsidP="008D023C">
            <w:pPr>
              <w:pStyle w:val="TAC"/>
            </w:pPr>
            <w:r w:rsidRPr="0001701A">
              <w:t>1168</w:t>
            </w:r>
          </w:p>
        </w:tc>
        <w:tc>
          <w:tcPr>
            <w:tcW w:w="0" w:type="auto"/>
            <w:shd w:val="clear" w:color="auto" w:fill="auto"/>
            <w:noWrap/>
            <w:vAlign w:val="center"/>
          </w:tcPr>
          <w:p w14:paraId="24AFE576" w14:textId="77777777" w:rsidR="00956A30" w:rsidRPr="0001701A" w:rsidRDefault="00956A30" w:rsidP="008D023C">
            <w:pPr>
              <w:pStyle w:val="TAC"/>
            </w:pPr>
            <w:r w:rsidRPr="0001701A">
              <w:t>957</w:t>
            </w:r>
          </w:p>
        </w:tc>
        <w:tc>
          <w:tcPr>
            <w:tcW w:w="0" w:type="auto"/>
            <w:shd w:val="clear" w:color="auto" w:fill="auto"/>
            <w:noWrap/>
            <w:vAlign w:val="center"/>
          </w:tcPr>
          <w:p w14:paraId="0B02AFD2" w14:textId="77777777" w:rsidR="00956A30" w:rsidRPr="0001701A" w:rsidRDefault="00956A30" w:rsidP="008D023C">
            <w:pPr>
              <w:pStyle w:val="TAC"/>
            </w:pPr>
            <w:r w:rsidRPr="0001701A">
              <w:t>103</w:t>
            </w:r>
          </w:p>
        </w:tc>
        <w:tc>
          <w:tcPr>
            <w:tcW w:w="0" w:type="auto"/>
            <w:shd w:val="clear" w:color="auto" w:fill="auto"/>
            <w:noWrap/>
            <w:vAlign w:val="center"/>
          </w:tcPr>
          <w:p w14:paraId="011FB780" w14:textId="77777777" w:rsidR="00956A30" w:rsidRPr="0001701A" w:rsidRDefault="00956A30" w:rsidP="008D023C">
            <w:pPr>
              <w:pStyle w:val="TAC"/>
            </w:pPr>
            <w:r w:rsidRPr="0001701A">
              <w:t>1728</w:t>
            </w:r>
          </w:p>
        </w:tc>
        <w:tc>
          <w:tcPr>
            <w:tcW w:w="0" w:type="auto"/>
            <w:shd w:val="clear" w:color="auto" w:fill="auto"/>
            <w:noWrap/>
            <w:vAlign w:val="center"/>
          </w:tcPr>
          <w:p w14:paraId="38CF636C" w14:textId="77777777" w:rsidR="00956A30" w:rsidRPr="0001701A" w:rsidRDefault="00956A30" w:rsidP="008D023C">
            <w:pPr>
              <w:pStyle w:val="TAC"/>
            </w:pPr>
            <w:r w:rsidRPr="0001701A">
              <w:t>1598</w:t>
            </w:r>
          </w:p>
        </w:tc>
        <w:tc>
          <w:tcPr>
            <w:tcW w:w="0" w:type="auto"/>
            <w:shd w:val="clear" w:color="auto" w:fill="auto"/>
            <w:noWrap/>
            <w:vAlign w:val="center"/>
          </w:tcPr>
          <w:p w14:paraId="0725E960" w14:textId="77777777" w:rsidR="00956A30" w:rsidRPr="0001701A" w:rsidRDefault="00956A30" w:rsidP="008D023C">
            <w:pPr>
              <w:pStyle w:val="TAC"/>
            </w:pPr>
            <w:r w:rsidRPr="0001701A">
              <w:t>140</w:t>
            </w:r>
          </w:p>
        </w:tc>
        <w:tc>
          <w:tcPr>
            <w:tcW w:w="0" w:type="auto"/>
            <w:shd w:val="clear" w:color="auto" w:fill="auto"/>
            <w:noWrap/>
            <w:vAlign w:val="center"/>
          </w:tcPr>
          <w:p w14:paraId="5476BD39" w14:textId="77777777" w:rsidR="00956A30" w:rsidRPr="0001701A" w:rsidRDefault="00956A30" w:rsidP="008D023C">
            <w:pPr>
              <w:pStyle w:val="TAC"/>
            </w:pPr>
            <w:r w:rsidRPr="0001701A">
              <w:t>2276</w:t>
            </w:r>
          </w:p>
        </w:tc>
        <w:tc>
          <w:tcPr>
            <w:tcW w:w="0" w:type="auto"/>
            <w:shd w:val="clear" w:color="auto" w:fill="auto"/>
            <w:noWrap/>
            <w:vAlign w:val="center"/>
          </w:tcPr>
          <w:p w14:paraId="6A461A22" w14:textId="77777777" w:rsidR="00956A30" w:rsidRPr="0001701A" w:rsidRDefault="00956A30" w:rsidP="008D023C">
            <w:pPr>
              <w:pStyle w:val="TAC"/>
            </w:pPr>
            <w:r w:rsidRPr="0001701A">
              <w:t>2255</w:t>
            </w:r>
          </w:p>
        </w:tc>
      </w:tr>
      <w:tr w:rsidR="00956A30" w:rsidRPr="0001701A" w14:paraId="2CB0D85A" w14:textId="77777777" w:rsidTr="008D023C">
        <w:trPr>
          <w:trHeight w:val="270"/>
          <w:jc w:val="center"/>
        </w:trPr>
        <w:tc>
          <w:tcPr>
            <w:tcW w:w="0" w:type="auto"/>
            <w:shd w:val="clear" w:color="auto" w:fill="auto"/>
            <w:noWrap/>
            <w:vAlign w:val="center"/>
            <w:hideMark/>
          </w:tcPr>
          <w:p w14:paraId="347F096E" w14:textId="77777777" w:rsidR="00956A30" w:rsidRPr="0001701A" w:rsidRDefault="00956A30" w:rsidP="008D023C">
            <w:pPr>
              <w:pStyle w:val="TAC"/>
            </w:pPr>
            <w:r w:rsidRPr="0001701A">
              <w:t>30</w:t>
            </w:r>
          </w:p>
        </w:tc>
        <w:tc>
          <w:tcPr>
            <w:tcW w:w="0" w:type="auto"/>
            <w:shd w:val="clear" w:color="auto" w:fill="auto"/>
            <w:noWrap/>
            <w:vAlign w:val="center"/>
            <w:hideMark/>
          </w:tcPr>
          <w:p w14:paraId="08998167" w14:textId="77777777" w:rsidR="00956A30" w:rsidRPr="0001701A" w:rsidRDefault="00956A30" w:rsidP="008D023C">
            <w:pPr>
              <w:pStyle w:val="TAC"/>
            </w:pPr>
            <w:r w:rsidRPr="0001701A">
              <w:t>602</w:t>
            </w:r>
          </w:p>
        </w:tc>
        <w:tc>
          <w:tcPr>
            <w:tcW w:w="0" w:type="auto"/>
            <w:shd w:val="clear" w:color="auto" w:fill="auto"/>
            <w:noWrap/>
            <w:vAlign w:val="center"/>
            <w:hideMark/>
          </w:tcPr>
          <w:p w14:paraId="040607FD" w14:textId="77777777" w:rsidR="00956A30" w:rsidRPr="0001701A" w:rsidRDefault="00956A30" w:rsidP="008D023C">
            <w:pPr>
              <w:pStyle w:val="TAC"/>
            </w:pPr>
            <w:r w:rsidRPr="0001701A">
              <w:t>366</w:t>
            </w:r>
          </w:p>
        </w:tc>
        <w:tc>
          <w:tcPr>
            <w:tcW w:w="0" w:type="auto"/>
            <w:shd w:val="clear" w:color="auto" w:fill="auto"/>
            <w:noWrap/>
            <w:vAlign w:val="center"/>
          </w:tcPr>
          <w:p w14:paraId="766D37E5" w14:textId="77777777" w:rsidR="00956A30" w:rsidRPr="0001701A" w:rsidRDefault="00956A30" w:rsidP="008D023C">
            <w:pPr>
              <w:pStyle w:val="TAC"/>
            </w:pPr>
            <w:r w:rsidRPr="0001701A">
              <w:t>67</w:t>
            </w:r>
          </w:p>
        </w:tc>
        <w:tc>
          <w:tcPr>
            <w:tcW w:w="0" w:type="auto"/>
            <w:shd w:val="clear" w:color="auto" w:fill="auto"/>
            <w:noWrap/>
            <w:vAlign w:val="center"/>
          </w:tcPr>
          <w:p w14:paraId="570634DD" w14:textId="77777777" w:rsidR="00956A30" w:rsidRPr="0001701A" w:rsidRDefault="00956A30" w:rsidP="008D023C">
            <w:pPr>
              <w:pStyle w:val="TAC"/>
            </w:pPr>
            <w:r w:rsidRPr="0001701A">
              <w:t>1184</w:t>
            </w:r>
          </w:p>
        </w:tc>
        <w:tc>
          <w:tcPr>
            <w:tcW w:w="0" w:type="auto"/>
            <w:shd w:val="clear" w:color="auto" w:fill="auto"/>
            <w:noWrap/>
            <w:vAlign w:val="center"/>
          </w:tcPr>
          <w:p w14:paraId="2426F90C" w14:textId="77777777" w:rsidR="00956A30" w:rsidRPr="0001701A" w:rsidRDefault="00956A30" w:rsidP="008D023C">
            <w:pPr>
              <w:pStyle w:val="TAC"/>
            </w:pPr>
            <w:r w:rsidRPr="0001701A">
              <w:t>974</w:t>
            </w:r>
          </w:p>
        </w:tc>
        <w:tc>
          <w:tcPr>
            <w:tcW w:w="0" w:type="auto"/>
            <w:shd w:val="clear" w:color="auto" w:fill="auto"/>
            <w:noWrap/>
            <w:vAlign w:val="center"/>
          </w:tcPr>
          <w:p w14:paraId="062D1762" w14:textId="77777777" w:rsidR="00956A30" w:rsidRPr="0001701A" w:rsidRDefault="00956A30" w:rsidP="008D023C">
            <w:pPr>
              <w:pStyle w:val="TAC"/>
            </w:pPr>
            <w:r w:rsidRPr="0001701A">
              <w:t>104</w:t>
            </w:r>
          </w:p>
        </w:tc>
        <w:tc>
          <w:tcPr>
            <w:tcW w:w="0" w:type="auto"/>
            <w:shd w:val="clear" w:color="auto" w:fill="auto"/>
            <w:noWrap/>
            <w:vAlign w:val="center"/>
          </w:tcPr>
          <w:p w14:paraId="0AE6ABCC" w14:textId="77777777" w:rsidR="00956A30" w:rsidRPr="0001701A" w:rsidRDefault="00956A30" w:rsidP="008D023C">
            <w:pPr>
              <w:pStyle w:val="TAC"/>
            </w:pPr>
            <w:r w:rsidRPr="0001701A">
              <w:t>1742</w:t>
            </w:r>
          </w:p>
        </w:tc>
        <w:tc>
          <w:tcPr>
            <w:tcW w:w="0" w:type="auto"/>
            <w:shd w:val="clear" w:color="auto" w:fill="auto"/>
            <w:noWrap/>
            <w:vAlign w:val="center"/>
          </w:tcPr>
          <w:p w14:paraId="4E59767E" w14:textId="77777777" w:rsidR="00956A30" w:rsidRPr="0001701A" w:rsidRDefault="00956A30" w:rsidP="008D023C">
            <w:pPr>
              <w:pStyle w:val="TAC"/>
            </w:pPr>
            <w:r w:rsidRPr="0001701A">
              <w:t>1615</w:t>
            </w:r>
          </w:p>
        </w:tc>
        <w:tc>
          <w:tcPr>
            <w:tcW w:w="0" w:type="auto"/>
            <w:shd w:val="clear" w:color="auto" w:fill="auto"/>
            <w:noWrap/>
            <w:vAlign w:val="center"/>
          </w:tcPr>
          <w:p w14:paraId="5923A141" w14:textId="77777777" w:rsidR="00956A30" w:rsidRPr="0001701A" w:rsidRDefault="00956A30" w:rsidP="008D023C">
            <w:pPr>
              <w:pStyle w:val="TAC"/>
            </w:pPr>
            <w:r w:rsidRPr="0001701A">
              <w:t>141</w:t>
            </w:r>
          </w:p>
        </w:tc>
        <w:tc>
          <w:tcPr>
            <w:tcW w:w="0" w:type="auto"/>
            <w:shd w:val="clear" w:color="auto" w:fill="auto"/>
            <w:noWrap/>
            <w:vAlign w:val="center"/>
          </w:tcPr>
          <w:p w14:paraId="46EE2084" w14:textId="77777777" w:rsidR="00956A30" w:rsidRPr="0001701A" w:rsidRDefault="00956A30" w:rsidP="008D023C">
            <w:pPr>
              <w:pStyle w:val="TAC"/>
            </w:pPr>
            <w:r w:rsidRPr="0001701A">
              <w:t>2291</w:t>
            </w:r>
          </w:p>
        </w:tc>
        <w:tc>
          <w:tcPr>
            <w:tcW w:w="0" w:type="auto"/>
            <w:shd w:val="clear" w:color="auto" w:fill="auto"/>
            <w:noWrap/>
            <w:vAlign w:val="center"/>
          </w:tcPr>
          <w:p w14:paraId="386242FE" w14:textId="77777777" w:rsidR="00956A30" w:rsidRPr="0001701A" w:rsidRDefault="00956A30" w:rsidP="008D023C">
            <w:pPr>
              <w:pStyle w:val="TAC"/>
            </w:pPr>
            <w:r w:rsidRPr="0001701A">
              <w:t>2273</w:t>
            </w:r>
          </w:p>
        </w:tc>
      </w:tr>
      <w:tr w:rsidR="00956A30" w:rsidRPr="0001701A" w14:paraId="11EE62E0" w14:textId="77777777" w:rsidTr="008D023C">
        <w:trPr>
          <w:trHeight w:val="270"/>
          <w:jc w:val="center"/>
        </w:trPr>
        <w:tc>
          <w:tcPr>
            <w:tcW w:w="0" w:type="auto"/>
            <w:shd w:val="clear" w:color="auto" w:fill="auto"/>
            <w:noWrap/>
            <w:vAlign w:val="center"/>
            <w:hideMark/>
          </w:tcPr>
          <w:p w14:paraId="1768B284" w14:textId="77777777" w:rsidR="00956A30" w:rsidRPr="0001701A" w:rsidRDefault="00956A30" w:rsidP="008D023C">
            <w:pPr>
              <w:pStyle w:val="TAC"/>
            </w:pPr>
            <w:r w:rsidRPr="0001701A">
              <w:t>31</w:t>
            </w:r>
          </w:p>
        </w:tc>
        <w:tc>
          <w:tcPr>
            <w:tcW w:w="0" w:type="auto"/>
            <w:shd w:val="clear" w:color="auto" w:fill="auto"/>
            <w:noWrap/>
            <w:vAlign w:val="center"/>
            <w:hideMark/>
          </w:tcPr>
          <w:p w14:paraId="26951FD0" w14:textId="77777777" w:rsidR="00956A30" w:rsidRPr="0001701A" w:rsidRDefault="00956A30" w:rsidP="008D023C">
            <w:pPr>
              <w:pStyle w:val="TAC"/>
            </w:pPr>
            <w:r w:rsidRPr="0001701A">
              <w:t>618</w:t>
            </w:r>
          </w:p>
        </w:tc>
        <w:tc>
          <w:tcPr>
            <w:tcW w:w="0" w:type="auto"/>
            <w:shd w:val="clear" w:color="auto" w:fill="auto"/>
            <w:noWrap/>
            <w:vAlign w:val="center"/>
            <w:hideMark/>
          </w:tcPr>
          <w:p w14:paraId="41F22855" w14:textId="77777777" w:rsidR="00956A30" w:rsidRPr="0001701A" w:rsidRDefault="00956A30" w:rsidP="008D023C">
            <w:pPr>
              <w:pStyle w:val="TAC"/>
            </w:pPr>
            <w:r w:rsidRPr="0001701A">
              <w:t>382</w:t>
            </w:r>
          </w:p>
        </w:tc>
        <w:tc>
          <w:tcPr>
            <w:tcW w:w="0" w:type="auto"/>
            <w:shd w:val="clear" w:color="auto" w:fill="auto"/>
            <w:noWrap/>
            <w:vAlign w:val="center"/>
          </w:tcPr>
          <w:p w14:paraId="02022072" w14:textId="77777777" w:rsidR="00956A30" w:rsidRPr="0001701A" w:rsidRDefault="00956A30" w:rsidP="008D023C">
            <w:pPr>
              <w:pStyle w:val="TAC"/>
            </w:pPr>
            <w:r w:rsidRPr="0001701A">
              <w:t>68</w:t>
            </w:r>
          </w:p>
        </w:tc>
        <w:tc>
          <w:tcPr>
            <w:tcW w:w="0" w:type="auto"/>
            <w:shd w:val="clear" w:color="auto" w:fill="auto"/>
            <w:noWrap/>
            <w:vAlign w:val="center"/>
          </w:tcPr>
          <w:p w14:paraId="26A3678B" w14:textId="77777777" w:rsidR="00956A30" w:rsidRPr="0001701A" w:rsidRDefault="00956A30" w:rsidP="008D023C">
            <w:pPr>
              <w:pStyle w:val="TAC"/>
            </w:pPr>
            <w:r w:rsidRPr="0001701A">
              <w:t>1199</w:t>
            </w:r>
          </w:p>
        </w:tc>
        <w:tc>
          <w:tcPr>
            <w:tcW w:w="0" w:type="auto"/>
            <w:shd w:val="clear" w:color="auto" w:fill="auto"/>
            <w:noWrap/>
            <w:vAlign w:val="center"/>
          </w:tcPr>
          <w:p w14:paraId="65C806D4" w14:textId="77777777" w:rsidR="00956A30" w:rsidRPr="0001701A" w:rsidRDefault="00956A30" w:rsidP="008D023C">
            <w:pPr>
              <w:pStyle w:val="TAC"/>
            </w:pPr>
            <w:r w:rsidRPr="0001701A">
              <w:t>991</w:t>
            </w:r>
          </w:p>
        </w:tc>
        <w:tc>
          <w:tcPr>
            <w:tcW w:w="0" w:type="auto"/>
            <w:shd w:val="clear" w:color="auto" w:fill="auto"/>
            <w:noWrap/>
            <w:vAlign w:val="center"/>
          </w:tcPr>
          <w:p w14:paraId="45BAE0DC" w14:textId="77777777" w:rsidR="00956A30" w:rsidRPr="0001701A" w:rsidRDefault="00956A30" w:rsidP="008D023C">
            <w:pPr>
              <w:pStyle w:val="TAC"/>
            </w:pPr>
            <w:r w:rsidRPr="0001701A">
              <w:t>105</w:t>
            </w:r>
          </w:p>
        </w:tc>
        <w:tc>
          <w:tcPr>
            <w:tcW w:w="0" w:type="auto"/>
            <w:shd w:val="clear" w:color="auto" w:fill="auto"/>
            <w:noWrap/>
            <w:vAlign w:val="center"/>
          </w:tcPr>
          <w:p w14:paraId="2D513CB4" w14:textId="77777777" w:rsidR="00956A30" w:rsidRPr="0001701A" w:rsidRDefault="00956A30" w:rsidP="008D023C">
            <w:pPr>
              <w:pStyle w:val="TAC"/>
            </w:pPr>
            <w:r w:rsidRPr="0001701A">
              <w:t>1757</w:t>
            </w:r>
          </w:p>
        </w:tc>
        <w:tc>
          <w:tcPr>
            <w:tcW w:w="0" w:type="auto"/>
            <w:shd w:val="clear" w:color="auto" w:fill="auto"/>
            <w:noWrap/>
            <w:vAlign w:val="center"/>
          </w:tcPr>
          <w:p w14:paraId="209284A2" w14:textId="77777777" w:rsidR="00956A30" w:rsidRPr="0001701A" w:rsidRDefault="00956A30" w:rsidP="008D023C">
            <w:pPr>
              <w:pStyle w:val="TAC"/>
            </w:pPr>
            <w:r w:rsidRPr="0001701A">
              <w:t>1633</w:t>
            </w:r>
          </w:p>
        </w:tc>
        <w:tc>
          <w:tcPr>
            <w:tcW w:w="0" w:type="auto"/>
            <w:shd w:val="clear" w:color="auto" w:fill="auto"/>
            <w:noWrap/>
            <w:vAlign w:val="center"/>
          </w:tcPr>
          <w:p w14:paraId="2FF6FA04" w14:textId="77777777" w:rsidR="00956A30" w:rsidRPr="0001701A" w:rsidRDefault="00956A30" w:rsidP="008D023C">
            <w:pPr>
              <w:pStyle w:val="TAC"/>
            </w:pPr>
            <w:r w:rsidRPr="0001701A">
              <w:t>142</w:t>
            </w:r>
          </w:p>
        </w:tc>
        <w:tc>
          <w:tcPr>
            <w:tcW w:w="0" w:type="auto"/>
            <w:shd w:val="clear" w:color="auto" w:fill="auto"/>
            <w:noWrap/>
            <w:vAlign w:val="center"/>
          </w:tcPr>
          <w:p w14:paraId="30E24A04" w14:textId="77777777" w:rsidR="00956A30" w:rsidRPr="0001701A" w:rsidRDefault="00956A30" w:rsidP="008D023C">
            <w:pPr>
              <w:pStyle w:val="TAC"/>
            </w:pPr>
            <w:r w:rsidRPr="0001701A">
              <w:t>2305</w:t>
            </w:r>
          </w:p>
        </w:tc>
        <w:tc>
          <w:tcPr>
            <w:tcW w:w="0" w:type="auto"/>
            <w:shd w:val="clear" w:color="auto" w:fill="auto"/>
            <w:noWrap/>
            <w:vAlign w:val="center"/>
          </w:tcPr>
          <w:p w14:paraId="743E37C4" w14:textId="77777777" w:rsidR="00956A30" w:rsidRPr="0001701A" w:rsidRDefault="00956A30" w:rsidP="008D023C">
            <w:pPr>
              <w:pStyle w:val="TAC"/>
            </w:pPr>
            <w:r w:rsidRPr="0001701A">
              <w:t>2291</w:t>
            </w:r>
          </w:p>
        </w:tc>
      </w:tr>
      <w:tr w:rsidR="00956A30" w:rsidRPr="0001701A" w14:paraId="640E7DF9" w14:textId="77777777" w:rsidTr="008D023C">
        <w:trPr>
          <w:trHeight w:val="270"/>
          <w:jc w:val="center"/>
        </w:trPr>
        <w:tc>
          <w:tcPr>
            <w:tcW w:w="0" w:type="auto"/>
            <w:shd w:val="clear" w:color="auto" w:fill="auto"/>
            <w:noWrap/>
            <w:vAlign w:val="center"/>
            <w:hideMark/>
          </w:tcPr>
          <w:p w14:paraId="0153EAD8" w14:textId="77777777" w:rsidR="00956A30" w:rsidRPr="0001701A" w:rsidRDefault="00956A30" w:rsidP="008D023C">
            <w:pPr>
              <w:pStyle w:val="TAC"/>
            </w:pPr>
            <w:r w:rsidRPr="0001701A">
              <w:t>32</w:t>
            </w:r>
          </w:p>
        </w:tc>
        <w:tc>
          <w:tcPr>
            <w:tcW w:w="0" w:type="auto"/>
            <w:shd w:val="clear" w:color="auto" w:fill="auto"/>
            <w:noWrap/>
            <w:vAlign w:val="center"/>
            <w:hideMark/>
          </w:tcPr>
          <w:p w14:paraId="0B650E2E" w14:textId="77777777" w:rsidR="00956A30" w:rsidRPr="0001701A" w:rsidRDefault="00956A30" w:rsidP="008D023C">
            <w:pPr>
              <w:pStyle w:val="TAC"/>
            </w:pPr>
            <w:r w:rsidRPr="0001701A">
              <w:t>634</w:t>
            </w:r>
          </w:p>
        </w:tc>
        <w:tc>
          <w:tcPr>
            <w:tcW w:w="0" w:type="auto"/>
            <w:shd w:val="clear" w:color="auto" w:fill="auto"/>
            <w:noWrap/>
            <w:vAlign w:val="center"/>
            <w:hideMark/>
          </w:tcPr>
          <w:p w14:paraId="3EDDA68C" w14:textId="77777777" w:rsidR="00956A30" w:rsidRPr="0001701A" w:rsidRDefault="00956A30" w:rsidP="008D023C">
            <w:pPr>
              <w:pStyle w:val="TAC"/>
            </w:pPr>
            <w:r w:rsidRPr="0001701A">
              <w:t>398</w:t>
            </w:r>
          </w:p>
        </w:tc>
        <w:tc>
          <w:tcPr>
            <w:tcW w:w="0" w:type="auto"/>
            <w:shd w:val="clear" w:color="auto" w:fill="auto"/>
            <w:noWrap/>
            <w:vAlign w:val="center"/>
          </w:tcPr>
          <w:p w14:paraId="584B11CD" w14:textId="77777777" w:rsidR="00956A30" w:rsidRPr="0001701A" w:rsidRDefault="00956A30" w:rsidP="008D023C">
            <w:pPr>
              <w:pStyle w:val="TAC"/>
            </w:pPr>
            <w:r w:rsidRPr="0001701A">
              <w:t>69</w:t>
            </w:r>
          </w:p>
        </w:tc>
        <w:tc>
          <w:tcPr>
            <w:tcW w:w="0" w:type="auto"/>
            <w:shd w:val="clear" w:color="auto" w:fill="auto"/>
            <w:noWrap/>
            <w:vAlign w:val="center"/>
          </w:tcPr>
          <w:p w14:paraId="52F6CBD3" w14:textId="77777777" w:rsidR="00956A30" w:rsidRPr="0001701A" w:rsidRDefault="00956A30" w:rsidP="008D023C">
            <w:pPr>
              <w:pStyle w:val="TAC"/>
            </w:pPr>
            <w:r w:rsidRPr="0001701A">
              <w:t>1214</w:t>
            </w:r>
          </w:p>
        </w:tc>
        <w:tc>
          <w:tcPr>
            <w:tcW w:w="0" w:type="auto"/>
            <w:shd w:val="clear" w:color="auto" w:fill="auto"/>
            <w:noWrap/>
            <w:vAlign w:val="center"/>
          </w:tcPr>
          <w:p w14:paraId="60F63C23" w14:textId="77777777" w:rsidR="00956A30" w:rsidRPr="0001701A" w:rsidRDefault="00956A30" w:rsidP="008D023C">
            <w:pPr>
              <w:pStyle w:val="TAC"/>
            </w:pPr>
            <w:r w:rsidRPr="0001701A">
              <w:t>1008</w:t>
            </w:r>
          </w:p>
        </w:tc>
        <w:tc>
          <w:tcPr>
            <w:tcW w:w="0" w:type="auto"/>
            <w:shd w:val="clear" w:color="auto" w:fill="auto"/>
            <w:noWrap/>
            <w:vAlign w:val="center"/>
          </w:tcPr>
          <w:p w14:paraId="616DE66D" w14:textId="77777777" w:rsidR="00956A30" w:rsidRPr="0001701A" w:rsidRDefault="00956A30" w:rsidP="008D023C">
            <w:pPr>
              <w:pStyle w:val="TAC"/>
            </w:pPr>
            <w:r w:rsidRPr="0001701A">
              <w:t>106</w:t>
            </w:r>
          </w:p>
        </w:tc>
        <w:tc>
          <w:tcPr>
            <w:tcW w:w="0" w:type="auto"/>
            <w:shd w:val="clear" w:color="auto" w:fill="auto"/>
            <w:noWrap/>
            <w:vAlign w:val="center"/>
          </w:tcPr>
          <w:p w14:paraId="502DCA06" w14:textId="77777777" w:rsidR="00956A30" w:rsidRPr="0001701A" w:rsidRDefault="00956A30" w:rsidP="008D023C">
            <w:pPr>
              <w:pStyle w:val="TAC"/>
            </w:pPr>
            <w:r w:rsidRPr="0001701A">
              <w:t>1772</w:t>
            </w:r>
          </w:p>
        </w:tc>
        <w:tc>
          <w:tcPr>
            <w:tcW w:w="0" w:type="auto"/>
            <w:shd w:val="clear" w:color="auto" w:fill="auto"/>
            <w:noWrap/>
            <w:vAlign w:val="center"/>
          </w:tcPr>
          <w:p w14:paraId="07AC2DA3" w14:textId="77777777" w:rsidR="00956A30" w:rsidRPr="0001701A" w:rsidRDefault="00956A30" w:rsidP="008D023C">
            <w:pPr>
              <w:pStyle w:val="TAC"/>
            </w:pPr>
            <w:r w:rsidRPr="0001701A">
              <w:t>1650</w:t>
            </w:r>
          </w:p>
        </w:tc>
        <w:tc>
          <w:tcPr>
            <w:tcW w:w="0" w:type="auto"/>
            <w:shd w:val="clear" w:color="auto" w:fill="auto"/>
            <w:noWrap/>
            <w:vAlign w:val="center"/>
          </w:tcPr>
          <w:p w14:paraId="735F7771" w14:textId="77777777" w:rsidR="00956A30" w:rsidRPr="0001701A" w:rsidRDefault="00956A30" w:rsidP="008D023C">
            <w:pPr>
              <w:pStyle w:val="TAC"/>
            </w:pPr>
            <w:r w:rsidRPr="0001701A">
              <w:t>143</w:t>
            </w:r>
          </w:p>
        </w:tc>
        <w:tc>
          <w:tcPr>
            <w:tcW w:w="0" w:type="auto"/>
            <w:shd w:val="clear" w:color="auto" w:fill="auto"/>
            <w:noWrap/>
            <w:vAlign w:val="center"/>
          </w:tcPr>
          <w:p w14:paraId="307610DB" w14:textId="77777777" w:rsidR="00956A30" w:rsidRPr="0001701A" w:rsidRDefault="00956A30" w:rsidP="008D023C">
            <w:pPr>
              <w:pStyle w:val="TAC"/>
            </w:pPr>
            <w:r w:rsidRPr="0001701A">
              <w:t>2320</w:t>
            </w:r>
          </w:p>
        </w:tc>
        <w:tc>
          <w:tcPr>
            <w:tcW w:w="0" w:type="auto"/>
            <w:shd w:val="clear" w:color="auto" w:fill="auto"/>
            <w:noWrap/>
            <w:vAlign w:val="center"/>
          </w:tcPr>
          <w:p w14:paraId="3C715D21" w14:textId="77777777" w:rsidR="00956A30" w:rsidRPr="0001701A" w:rsidRDefault="00956A30" w:rsidP="008D023C">
            <w:pPr>
              <w:pStyle w:val="TAC"/>
            </w:pPr>
            <w:r w:rsidRPr="0001701A">
              <w:t>2309</w:t>
            </w:r>
          </w:p>
        </w:tc>
      </w:tr>
      <w:tr w:rsidR="00956A30" w:rsidRPr="0001701A" w14:paraId="49A38D05" w14:textId="77777777" w:rsidTr="008D023C">
        <w:trPr>
          <w:trHeight w:val="270"/>
          <w:jc w:val="center"/>
        </w:trPr>
        <w:tc>
          <w:tcPr>
            <w:tcW w:w="0" w:type="auto"/>
            <w:shd w:val="clear" w:color="auto" w:fill="auto"/>
            <w:noWrap/>
            <w:vAlign w:val="center"/>
            <w:hideMark/>
          </w:tcPr>
          <w:p w14:paraId="1B03A222" w14:textId="77777777" w:rsidR="00956A30" w:rsidRPr="0001701A" w:rsidRDefault="00956A30" w:rsidP="008D023C">
            <w:pPr>
              <w:pStyle w:val="TAC"/>
            </w:pPr>
            <w:r w:rsidRPr="0001701A">
              <w:t>33</w:t>
            </w:r>
          </w:p>
        </w:tc>
        <w:tc>
          <w:tcPr>
            <w:tcW w:w="0" w:type="auto"/>
            <w:shd w:val="clear" w:color="auto" w:fill="auto"/>
            <w:noWrap/>
            <w:vAlign w:val="center"/>
            <w:hideMark/>
          </w:tcPr>
          <w:p w14:paraId="756FC2AC" w14:textId="77777777" w:rsidR="00956A30" w:rsidRPr="0001701A" w:rsidRDefault="00956A30" w:rsidP="008D023C">
            <w:pPr>
              <w:pStyle w:val="TAC"/>
            </w:pPr>
            <w:r w:rsidRPr="0001701A">
              <w:t>651</w:t>
            </w:r>
          </w:p>
        </w:tc>
        <w:tc>
          <w:tcPr>
            <w:tcW w:w="0" w:type="auto"/>
            <w:shd w:val="clear" w:color="auto" w:fill="auto"/>
            <w:noWrap/>
            <w:vAlign w:val="center"/>
            <w:hideMark/>
          </w:tcPr>
          <w:p w14:paraId="5B8C35E5" w14:textId="77777777" w:rsidR="00956A30" w:rsidRPr="0001701A" w:rsidRDefault="00956A30" w:rsidP="008D023C">
            <w:pPr>
              <w:pStyle w:val="TAC"/>
            </w:pPr>
            <w:r w:rsidRPr="0001701A">
              <w:t>413</w:t>
            </w:r>
          </w:p>
        </w:tc>
        <w:tc>
          <w:tcPr>
            <w:tcW w:w="0" w:type="auto"/>
            <w:shd w:val="clear" w:color="auto" w:fill="auto"/>
            <w:noWrap/>
            <w:vAlign w:val="center"/>
          </w:tcPr>
          <w:p w14:paraId="2CFC844F" w14:textId="77777777" w:rsidR="00956A30" w:rsidRPr="0001701A" w:rsidRDefault="00956A30" w:rsidP="008D023C">
            <w:pPr>
              <w:pStyle w:val="TAC"/>
            </w:pPr>
            <w:r w:rsidRPr="0001701A">
              <w:t>70</w:t>
            </w:r>
          </w:p>
        </w:tc>
        <w:tc>
          <w:tcPr>
            <w:tcW w:w="0" w:type="auto"/>
            <w:shd w:val="clear" w:color="auto" w:fill="auto"/>
            <w:noWrap/>
            <w:vAlign w:val="center"/>
          </w:tcPr>
          <w:p w14:paraId="6E6C96AD" w14:textId="77777777" w:rsidR="00956A30" w:rsidRPr="0001701A" w:rsidRDefault="00956A30" w:rsidP="008D023C">
            <w:pPr>
              <w:pStyle w:val="TAC"/>
            </w:pPr>
            <w:r w:rsidRPr="0001701A">
              <w:t>1229</w:t>
            </w:r>
          </w:p>
        </w:tc>
        <w:tc>
          <w:tcPr>
            <w:tcW w:w="0" w:type="auto"/>
            <w:shd w:val="clear" w:color="auto" w:fill="auto"/>
            <w:noWrap/>
            <w:vAlign w:val="center"/>
          </w:tcPr>
          <w:p w14:paraId="56DD4BBB" w14:textId="77777777" w:rsidR="00956A30" w:rsidRPr="0001701A" w:rsidRDefault="00956A30" w:rsidP="008D023C">
            <w:pPr>
              <w:pStyle w:val="TAC"/>
            </w:pPr>
            <w:r w:rsidRPr="0001701A">
              <w:t>1025</w:t>
            </w:r>
          </w:p>
        </w:tc>
        <w:tc>
          <w:tcPr>
            <w:tcW w:w="0" w:type="auto"/>
            <w:shd w:val="clear" w:color="auto" w:fill="auto"/>
            <w:noWrap/>
            <w:vAlign w:val="center"/>
          </w:tcPr>
          <w:p w14:paraId="02AF1988" w14:textId="77777777" w:rsidR="00956A30" w:rsidRPr="0001701A" w:rsidRDefault="00956A30" w:rsidP="008D023C">
            <w:pPr>
              <w:pStyle w:val="TAC"/>
            </w:pPr>
            <w:r w:rsidRPr="0001701A">
              <w:t>107</w:t>
            </w:r>
          </w:p>
        </w:tc>
        <w:tc>
          <w:tcPr>
            <w:tcW w:w="0" w:type="auto"/>
            <w:shd w:val="clear" w:color="auto" w:fill="auto"/>
            <w:noWrap/>
            <w:vAlign w:val="center"/>
          </w:tcPr>
          <w:p w14:paraId="12732CA8" w14:textId="77777777" w:rsidR="00956A30" w:rsidRPr="0001701A" w:rsidRDefault="00956A30" w:rsidP="008D023C">
            <w:pPr>
              <w:pStyle w:val="TAC"/>
            </w:pPr>
            <w:r w:rsidRPr="0001701A">
              <w:t>1787</w:t>
            </w:r>
          </w:p>
        </w:tc>
        <w:tc>
          <w:tcPr>
            <w:tcW w:w="0" w:type="auto"/>
            <w:shd w:val="clear" w:color="auto" w:fill="auto"/>
            <w:noWrap/>
            <w:vAlign w:val="center"/>
          </w:tcPr>
          <w:p w14:paraId="6784EFFD" w14:textId="77777777" w:rsidR="00956A30" w:rsidRPr="0001701A" w:rsidRDefault="00956A30" w:rsidP="008D023C">
            <w:pPr>
              <w:pStyle w:val="TAC"/>
            </w:pPr>
            <w:r w:rsidRPr="0001701A">
              <w:t>1668</w:t>
            </w:r>
          </w:p>
        </w:tc>
        <w:tc>
          <w:tcPr>
            <w:tcW w:w="0" w:type="auto"/>
            <w:shd w:val="clear" w:color="auto" w:fill="auto"/>
            <w:noWrap/>
            <w:vAlign w:val="center"/>
          </w:tcPr>
          <w:p w14:paraId="71F7AE46" w14:textId="77777777" w:rsidR="00956A30" w:rsidRPr="0001701A" w:rsidRDefault="00956A30" w:rsidP="008D023C">
            <w:pPr>
              <w:pStyle w:val="TAC"/>
            </w:pPr>
            <w:r w:rsidRPr="0001701A">
              <w:t>144</w:t>
            </w:r>
          </w:p>
        </w:tc>
        <w:tc>
          <w:tcPr>
            <w:tcW w:w="0" w:type="auto"/>
            <w:shd w:val="clear" w:color="auto" w:fill="auto"/>
            <w:noWrap/>
            <w:vAlign w:val="center"/>
          </w:tcPr>
          <w:p w14:paraId="45E5ACD0" w14:textId="77777777" w:rsidR="00956A30" w:rsidRPr="0001701A" w:rsidRDefault="00956A30" w:rsidP="008D023C">
            <w:pPr>
              <w:pStyle w:val="TAC"/>
            </w:pPr>
            <w:r w:rsidRPr="0001701A">
              <w:t>2335</w:t>
            </w:r>
          </w:p>
        </w:tc>
        <w:tc>
          <w:tcPr>
            <w:tcW w:w="0" w:type="auto"/>
            <w:shd w:val="clear" w:color="auto" w:fill="auto"/>
            <w:noWrap/>
            <w:vAlign w:val="center"/>
          </w:tcPr>
          <w:p w14:paraId="17238B4B" w14:textId="77777777" w:rsidR="00956A30" w:rsidRPr="0001701A" w:rsidRDefault="00956A30" w:rsidP="008D023C">
            <w:pPr>
              <w:pStyle w:val="TAC"/>
            </w:pPr>
            <w:r w:rsidRPr="0001701A">
              <w:t>2327</w:t>
            </w:r>
          </w:p>
        </w:tc>
      </w:tr>
      <w:tr w:rsidR="00956A30" w:rsidRPr="0001701A" w14:paraId="3DCBE841" w14:textId="77777777" w:rsidTr="008D023C">
        <w:trPr>
          <w:trHeight w:val="270"/>
          <w:jc w:val="center"/>
        </w:trPr>
        <w:tc>
          <w:tcPr>
            <w:tcW w:w="0" w:type="auto"/>
            <w:shd w:val="clear" w:color="auto" w:fill="auto"/>
            <w:noWrap/>
            <w:vAlign w:val="center"/>
            <w:hideMark/>
          </w:tcPr>
          <w:p w14:paraId="2265CB51" w14:textId="77777777" w:rsidR="00956A30" w:rsidRPr="0001701A" w:rsidRDefault="00956A30" w:rsidP="008D023C">
            <w:pPr>
              <w:pStyle w:val="TAC"/>
            </w:pPr>
            <w:r w:rsidRPr="0001701A">
              <w:t>34</w:t>
            </w:r>
          </w:p>
        </w:tc>
        <w:tc>
          <w:tcPr>
            <w:tcW w:w="0" w:type="auto"/>
            <w:shd w:val="clear" w:color="auto" w:fill="auto"/>
            <w:noWrap/>
            <w:vAlign w:val="center"/>
            <w:hideMark/>
          </w:tcPr>
          <w:p w14:paraId="36359561" w14:textId="77777777" w:rsidR="00956A30" w:rsidRPr="0001701A" w:rsidRDefault="00956A30" w:rsidP="008D023C">
            <w:pPr>
              <w:pStyle w:val="TAC"/>
            </w:pPr>
            <w:r w:rsidRPr="0001701A">
              <w:t>667</w:t>
            </w:r>
          </w:p>
        </w:tc>
        <w:tc>
          <w:tcPr>
            <w:tcW w:w="0" w:type="auto"/>
            <w:shd w:val="clear" w:color="auto" w:fill="auto"/>
            <w:noWrap/>
            <w:vAlign w:val="center"/>
            <w:hideMark/>
          </w:tcPr>
          <w:p w14:paraId="40B0717F" w14:textId="77777777" w:rsidR="00956A30" w:rsidRPr="0001701A" w:rsidRDefault="00956A30" w:rsidP="008D023C">
            <w:pPr>
              <w:pStyle w:val="TAC"/>
            </w:pPr>
            <w:r w:rsidRPr="0001701A">
              <w:t>429</w:t>
            </w:r>
          </w:p>
        </w:tc>
        <w:tc>
          <w:tcPr>
            <w:tcW w:w="0" w:type="auto"/>
            <w:shd w:val="clear" w:color="auto" w:fill="auto"/>
            <w:noWrap/>
            <w:vAlign w:val="center"/>
          </w:tcPr>
          <w:p w14:paraId="4BFEE503" w14:textId="77777777" w:rsidR="00956A30" w:rsidRPr="0001701A" w:rsidRDefault="00956A30" w:rsidP="008D023C">
            <w:pPr>
              <w:pStyle w:val="TAC"/>
            </w:pPr>
            <w:r w:rsidRPr="0001701A">
              <w:t>71</w:t>
            </w:r>
          </w:p>
        </w:tc>
        <w:tc>
          <w:tcPr>
            <w:tcW w:w="0" w:type="auto"/>
            <w:shd w:val="clear" w:color="auto" w:fill="auto"/>
            <w:noWrap/>
            <w:vAlign w:val="center"/>
          </w:tcPr>
          <w:p w14:paraId="0CA46FB2" w14:textId="77777777" w:rsidR="00956A30" w:rsidRPr="0001701A" w:rsidRDefault="00956A30" w:rsidP="008D023C">
            <w:pPr>
              <w:pStyle w:val="TAC"/>
            </w:pPr>
            <w:r w:rsidRPr="0001701A">
              <w:t>1245</w:t>
            </w:r>
          </w:p>
        </w:tc>
        <w:tc>
          <w:tcPr>
            <w:tcW w:w="0" w:type="auto"/>
            <w:shd w:val="clear" w:color="auto" w:fill="auto"/>
            <w:noWrap/>
            <w:vAlign w:val="center"/>
          </w:tcPr>
          <w:p w14:paraId="1B5DBDB5" w14:textId="77777777" w:rsidR="00956A30" w:rsidRPr="0001701A" w:rsidRDefault="00956A30" w:rsidP="008D023C">
            <w:pPr>
              <w:pStyle w:val="TAC"/>
            </w:pPr>
            <w:r w:rsidRPr="0001701A">
              <w:t>1042</w:t>
            </w:r>
          </w:p>
        </w:tc>
        <w:tc>
          <w:tcPr>
            <w:tcW w:w="0" w:type="auto"/>
            <w:shd w:val="clear" w:color="auto" w:fill="auto"/>
            <w:noWrap/>
            <w:vAlign w:val="center"/>
          </w:tcPr>
          <w:p w14:paraId="76438B83" w14:textId="77777777" w:rsidR="00956A30" w:rsidRPr="0001701A" w:rsidRDefault="00956A30" w:rsidP="008D023C">
            <w:pPr>
              <w:pStyle w:val="TAC"/>
            </w:pPr>
            <w:r w:rsidRPr="0001701A">
              <w:t>108</w:t>
            </w:r>
          </w:p>
        </w:tc>
        <w:tc>
          <w:tcPr>
            <w:tcW w:w="0" w:type="auto"/>
            <w:shd w:val="clear" w:color="auto" w:fill="auto"/>
            <w:noWrap/>
            <w:vAlign w:val="center"/>
          </w:tcPr>
          <w:p w14:paraId="184C1ABA" w14:textId="77777777" w:rsidR="00956A30" w:rsidRPr="0001701A" w:rsidRDefault="00956A30" w:rsidP="008D023C">
            <w:pPr>
              <w:pStyle w:val="TAC"/>
            </w:pPr>
            <w:r w:rsidRPr="0001701A">
              <w:t>1802</w:t>
            </w:r>
          </w:p>
        </w:tc>
        <w:tc>
          <w:tcPr>
            <w:tcW w:w="0" w:type="auto"/>
            <w:shd w:val="clear" w:color="auto" w:fill="auto"/>
            <w:noWrap/>
            <w:vAlign w:val="center"/>
          </w:tcPr>
          <w:p w14:paraId="3AAA080B" w14:textId="77777777" w:rsidR="00956A30" w:rsidRPr="0001701A" w:rsidRDefault="00956A30" w:rsidP="008D023C">
            <w:pPr>
              <w:pStyle w:val="TAC"/>
            </w:pPr>
            <w:r w:rsidRPr="0001701A">
              <w:t>1686</w:t>
            </w:r>
          </w:p>
        </w:tc>
        <w:tc>
          <w:tcPr>
            <w:tcW w:w="0" w:type="auto"/>
            <w:shd w:val="clear" w:color="auto" w:fill="auto"/>
            <w:noWrap/>
            <w:vAlign w:val="center"/>
          </w:tcPr>
          <w:p w14:paraId="280369DC" w14:textId="77777777" w:rsidR="00956A30" w:rsidRPr="0001701A" w:rsidRDefault="00956A30" w:rsidP="008D023C">
            <w:pPr>
              <w:pStyle w:val="TAC"/>
            </w:pPr>
            <w:r w:rsidRPr="0001701A">
              <w:t>145</w:t>
            </w:r>
          </w:p>
        </w:tc>
        <w:tc>
          <w:tcPr>
            <w:tcW w:w="0" w:type="auto"/>
            <w:shd w:val="clear" w:color="auto" w:fill="auto"/>
            <w:noWrap/>
            <w:vAlign w:val="center"/>
          </w:tcPr>
          <w:p w14:paraId="2600EAED" w14:textId="77777777" w:rsidR="00956A30" w:rsidRPr="0001701A" w:rsidRDefault="00956A30" w:rsidP="008D023C">
            <w:pPr>
              <w:pStyle w:val="TAC"/>
            </w:pPr>
            <w:r w:rsidRPr="0001701A">
              <w:t>2349</w:t>
            </w:r>
          </w:p>
        </w:tc>
        <w:tc>
          <w:tcPr>
            <w:tcW w:w="0" w:type="auto"/>
            <w:shd w:val="clear" w:color="auto" w:fill="auto"/>
            <w:noWrap/>
            <w:vAlign w:val="center"/>
          </w:tcPr>
          <w:p w14:paraId="0C413CF3" w14:textId="77777777" w:rsidR="00956A30" w:rsidRPr="0001701A" w:rsidRDefault="00956A30" w:rsidP="008D023C">
            <w:pPr>
              <w:pStyle w:val="TAC"/>
            </w:pPr>
            <w:r w:rsidRPr="0001701A">
              <w:t>2345</w:t>
            </w:r>
          </w:p>
        </w:tc>
      </w:tr>
      <w:tr w:rsidR="00956A30" w:rsidRPr="0001701A" w14:paraId="3C8F13B8" w14:textId="77777777" w:rsidTr="008D023C">
        <w:trPr>
          <w:trHeight w:val="270"/>
          <w:jc w:val="center"/>
        </w:trPr>
        <w:tc>
          <w:tcPr>
            <w:tcW w:w="0" w:type="auto"/>
            <w:shd w:val="clear" w:color="auto" w:fill="auto"/>
            <w:noWrap/>
            <w:vAlign w:val="center"/>
            <w:hideMark/>
          </w:tcPr>
          <w:p w14:paraId="5299E55F" w14:textId="77777777" w:rsidR="00956A30" w:rsidRPr="0001701A" w:rsidRDefault="00956A30" w:rsidP="008D023C">
            <w:pPr>
              <w:pStyle w:val="TAC"/>
            </w:pPr>
            <w:r w:rsidRPr="0001701A">
              <w:t>35</w:t>
            </w:r>
          </w:p>
        </w:tc>
        <w:tc>
          <w:tcPr>
            <w:tcW w:w="0" w:type="auto"/>
            <w:shd w:val="clear" w:color="auto" w:fill="auto"/>
            <w:noWrap/>
            <w:vAlign w:val="center"/>
            <w:hideMark/>
          </w:tcPr>
          <w:p w14:paraId="75014C98" w14:textId="77777777" w:rsidR="00956A30" w:rsidRPr="0001701A" w:rsidRDefault="00956A30" w:rsidP="008D023C">
            <w:pPr>
              <w:pStyle w:val="TAC"/>
            </w:pPr>
            <w:r w:rsidRPr="0001701A">
              <w:t>683</w:t>
            </w:r>
          </w:p>
        </w:tc>
        <w:tc>
          <w:tcPr>
            <w:tcW w:w="0" w:type="auto"/>
            <w:shd w:val="clear" w:color="auto" w:fill="auto"/>
            <w:noWrap/>
            <w:vAlign w:val="center"/>
            <w:hideMark/>
          </w:tcPr>
          <w:p w14:paraId="4DE45050" w14:textId="77777777" w:rsidR="00956A30" w:rsidRPr="0001701A" w:rsidRDefault="00956A30" w:rsidP="008D023C">
            <w:pPr>
              <w:pStyle w:val="TAC"/>
            </w:pPr>
            <w:r w:rsidRPr="0001701A">
              <w:t>445</w:t>
            </w:r>
          </w:p>
        </w:tc>
        <w:tc>
          <w:tcPr>
            <w:tcW w:w="0" w:type="auto"/>
            <w:shd w:val="clear" w:color="auto" w:fill="auto"/>
            <w:noWrap/>
            <w:vAlign w:val="center"/>
          </w:tcPr>
          <w:p w14:paraId="4AE9F8E2" w14:textId="77777777" w:rsidR="00956A30" w:rsidRPr="0001701A" w:rsidRDefault="00956A30" w:rsidP="008D023C">
            <w:pPr>
              <w:pStyle w:val="TAC"/>
            </w:pPr>
            <w:r w:rsidRPr="0001701A">
              <w:t>72</w:t>
            </w:r>
          </w:p>
        </w:tc>
        <w:tc>
          <w:tcPr>
            <w:tcW w:w="0" w:type="auto"/>
            <w:shd w:val="clear" w:color="auto" w:fill="auto"/>
            <w:noWrap/>
            <w:vAlign w:val="center"/>
          </w:tcPr>
          <w:p w14:paraId="0CFDDE8E" w14:textId="77777777" w:rsidR="00956A30" w:rsidRPr="0001701A" w:rsidRDefault="00956A30" w:rsidP="008D023C">
            <w:pPr>
              <w:pStyle w:val="TAC"/>
            </w:pPr>
            <w:r w:rsidRPr="0001701A">
              <w:t>1260</w:t>
            </w:r>
          </w:p>
        </w:tc>
        <w:tc>
          <w:tcPr>
            <w:tcW w:w="0" w:type="auto"/>
            <w:shd w:val="clear" w:color="auto" w:fill="auto"/>
            <w:noWrap/>
            <w:vAlign w:val="center"/>
          </w:tcPr>
          <w:p w14:paraId="024FA902" w14:textId="77777777" w:rsidR="00956A30" w:rsidRPr="0001701A" w:rsidRDefault="00956A30" w:rsidP="008D023C">
            <w:pPr>
              <w:pStyle w:val="TAC"/>
            </w:pPr>
            <w:r w:rsidRPr="0001701A">
              <w:t>1059</w:t>
            </w:r>
          </w:p>
        </w:tc>
        <w:tc>
          <w:tcPr>
            <w:tcW w:w="0" w:type="auto"/>
            <w:shd w:val="clear" w:color="auto" w:fill="auto"/>
            <w:noWrap/>
            <w:vAlign w:val="center"/>
          </w:tcPr>
          <w:p w14:paraId="451366C7" w14:textId="77777777" w:rsidR="00956A30" w:rsidRPr="0001701A" w:rsidRDefault="00956A30" w:rsidP="008D023C">
            <w:pPr>
              <w:pStyle w:val="TAC"/>
            </w:pPr>
            <w:r w:rsidRPr="0001701A">
              <w:t>109</w:t>
            </w:r>
          </w:p>
        </w:tc>
        <w:tc>
          <w:tcPr>
            <w:tcW w:w="0" w:type="auto"/>
            <w:shd w:val="clear" w:color="auto" w:fill="auto"/>
            <w:noWrap/>
            <w:vAlign w:val="center"/>
          </w:tcPr>
          <w:p w14:paraId="145AAADA" w14:textId="77777777" w:rsidR="00956A30" w:rsidRPr="0001701A" w:rsidRDefault="00956A30" w:rsidP="008D023C">
            <w:pPr>
              <w:pStyle w:val="TAC"/>
            </w:pPr>
            <w:r w:rsidRPr="0001701A">
              <w:t>1817</w:t>
            </w:r>
          </w:p>
        </w:tc>
        <w:tc>
          <w:tcPr>
            <w:tcW w:w="0" w:type="auto"/>
            <w:shd w:val="clear" w:color="auto" w:fill="auto"/>
            <w:noWrap/>
            <w:vAlign w:val="center"/>
          </w:tcPr>
          <w:p w14:paraId="75592D68" w14:textId="77777777" w:rsidR="00956A30" w:rsidRPr="0001701A" w:rsidRDefault="00956A30" w:rsidP="008D023C">
            <w:pPr>
              <w:pStyle w:val="TAC"/>
            </w:pPr>
            <w:r w:rsidRPr="0001701A">
              <w:t>1703</w:t>
            </w:r>
          </w:p>
        </w:tc>
        <w:tc>
          <w:tcPr>
            <w:tcW w:w="0" w:type="auto"/>
            <w:shd w:val="clear" w:color="auto" w:fill="auto"/>
            <w:noWrap/>
            <w:vAlign w:val="center"/>
          </w:tcPr>
          <w:p w14:paraId="792FE22B" w14:textId="77777777" w:rsidR="00956A30" w:rsidRPr="0001701A" w:rsidRDefault="00956A30" w:rsidP="008D023C">
            <w:pPr>
              <w:pStyle w:val="TAC"/>
            </w:pPr>
            <w:r w:rsidRPr="0001701A">
              <w:t>146</w:t>
            </w:r>
          </w:p>
        </w:tc>
        <w:tc>
          <w:tcPr>
            <w:tcW w:w="0" w:type="auto"/>
            <w:shd w:val="clear" w:color="auto" w:fill="auto"/>
            <w:noWrap/>
            <w:vAlign w:val="center"/>
          </w:tcPr>
          <w:p w14:paraId="3D048155" w14:textId="77777777" w:rsidR="00956A30" w:rsidRPr="0001701A" w:rsidRDefault="00956A30" w:rsidP="008D023C">
            <w:pPr>
              <w:pStyle w:val="TAC"/>
            </w:pPr>
            <w:r w:rsidRPr="0001701A">
              <w:t>2364</w:t>
            </w:r>
          </w:p>
        </w:tc>
        <w:tc>
          <w:tcPr>
            <w:tcW w:w="0" w:type="auto"/>
            <w:shd w:val="clear" w:color="auto" w:fill="auto"/>
            <w:noWrap/>
            <w:vAlign w:val="center"/>
          </w:tcPr>
          <w:p w14:paraId="70E28181" w14:textId="77777777" w:rsidR="00956A30" w:rsidRPr="0001701A" w:rsidRDefault="00956A30" w:rsidP="008D023C">
            <w:pPr>
              <w:pStyle w:val="TAC"/>
            </w:pPr>
            <w:r w:rsidRPr="0001701A">
              <w:t>2363</w:t>
            </w:r>
          </w:p>
        </w:tc>
      </w:tr>
      <w:tr w:rsidR="00956A30" w:rsidRPr="0001701A" w14:paraId="514391D8" w14:textId="77777777" w:rsidTr="008D023C">
        <w:trPr>
          <w:trHeight w:val="270"/>
          <w:jc w:val="center"/>
        </w:trPr>
        <w:tc>
          <w:tcPr>
            <w:tcW w:w="0" w:type="auto"/>
            <w:shd w:val="clear" w:color="auto" w:fill="auto"/>
            <w:noWrap/>
            <w:vAlign w:val="center"/>
          </w:tcPr>
          <w:p w14:paraId="57F45C60" w14:textId="77777777" w:rsidR="00956A30" w:rsidRPr="0001701A" w:rsidRDefault="00956A30" w:rsidP="008D023C">
            <w:pPr>
              <w:pStyle w:val="TAC"/>
            </w:pPr>
            <w:r w:rsidRPr="0001701A">
              <w:t>36</w:t>
            </w:r>
          </w:p>
        </w:tc>
        <w:tc>
          <w:tcPr>
            <w:tcW w:w="0" w:type="auto"/>
            <w:shd w:val="clear" w:color="auto" w:fill="auto"/>
            <w:noWrap/>
            <w:vAlign w:val="center"/>
          </w:tcPr>
          <w:p w14:paraId="5488A33E" w14:textId="77777777" w:rsidR="00956A30" w:rsidRPr="0001701A" w:rsidRDefault="00956A30" w:rsidP="008D023C">
            <w:pPr>
              <w:pStyle w:val="TAC"/>
            </w:pPr>
            <w:r w:rsidRPr="0001701A">
              <w:t>699</w:t>
            </w:r>
          </w:p>
        </w:tc>
        <w:tc>
          <w:tcPr>
            <w:tcW w:w="0" w:type="auto"/>
            <w:shd w:val="clear" w:color="auto" w:fill="auto"/>
            <w:noWrap/>
            <w:vAlign w:val="center"/>
          </w:tcPr>
          <w:p w14:paraId="18EB6F99" w14:textId="77777777" w:rsidR="00956A30" w:rsidRPr="0001701A" w:rsidRDefault="00956A30" w:rsidP="008D023C">
            <w:pPr>
              <w:pStyle w:val="TAC"/>
            </w:pPr>
            <w:r w:rsidRPr="0001701A">
              <w:t>461</w:t>
            </w:r>
          </w:p>
        </w:tc>
        <w:tc>
          <w:tcPr>
            <w:tcW w:w="0" w:type="auto"/>
            <w:shd w:val="clear" w:color="auto" w:fill="auto"/>
            <w:noWrap/>
            <w:vAlign w:val="center"/>
          </w:tcPr>
          <w:p w14:paraId="1B24ED8B" w14:textId="77777777" w:rsidR="00956A30" w:rsidRPr="0001701A" w:rsidRDefault="00956A30" w:rsidP="008D023C">
            <w:pPr>
              <w:pStyle w:val="TAC"/>
            </w:pPr>
            <w:r w:rsidRPr="0001701A">
              <w:t>73</w:t>
            </w:r>
          </w:p>
        </w:tc>
        <w:tc>
          <w:tcPr>
            <w:tcW w:w="0" w:type="auto"/>
            <w:shd w:val="clear" w:color="auto" w:fill="auto"/>
            <w:noWrap/>
            <w:vAlign w:val="center"/>
          </w:tcPr>
          <w:p w14:paraId="72B9A05F" w14:textId="77777777" w:rsidR="00956A30" w:rsidRPr="0001701A" w:rsidRDefault="00956A30" w:rsidP="008D023C">
            <w:pPr>
              <w:pStyle w:val="TAC"/>
            </w:pPr>
            <w:r w:rsidRPr="0001701A">
              <w:t>1275</w:t>
            </w:r>
          </w:p>
        </w:tc>
        <w:tc>
          <w:tcPr>
            <w:tcW w:w="0" w:type="auto"/>
            <w:shd w:val="clear" w:color="auto" w:fill="auto"/>
            <w:noWrap/>
            <w:vAlign w:val="center"/>
          </w:tcPr>
          <w:p w14:paraId="564A432A" w14:textId="77777777" w:rsidR="00956A30" w:rsidRPr="0001701A" w:rsidRDefault="00956A30" w:rsidP="008D023C">
            <w:pPr>
              <w:pStyle w:val="TAC"/>
            </w:pPr>
            <w:r w:rsidRPr="0001701A">
              <w:t>1076</w:t>
            </w:r>
          </w:p>
        </w:tc>
        <w:tc>
          <w:tcPr>
            <w:tcW w:w="0" w:type="auto"/>
            <w:shd w:val="clear" w:color="auto" w:fill="auto"/>
            <w:noWrap/>
            <w:vAlign w:val="center"/>
          </w:tcPr>
          <w:p w14:paraId="79FF7666" w14:textId="77777777" w:rsidR="00956A30" w:rsidRPr="0001701A" w:rsidRDefault="00956A30" w:rsidP="008D023C">
            <w:pPr>
              <w:pStyle w:val="TAC"/>
            </w:pPr>
            <w:r w:rsidRPr="0001701A">
              <w:t>110</w:t>
            </w:r>
          </w:p>
        </w:tc>
        <w:tc>
          <w:tcPr>
            <w:tcW w:w="0" w:type="auto"/>
            <w:shd w:val="clear" w:color="auto" w:fill="auto"/>
            <w:noWrap/>
            <w:vAlign w:val="center"/>
          </w:tcPr>
          <w:p w14:paraId="586E2695" w14:textId="77777777" w:rsidR="00956A30" w:rsidRPr="0001701A" w:rsidRDefault="00956A30" w:rsidP="008D023C">
            <w:pPr>
              <w:pStyle w:val="TAC"/>
            </w:pPr>
            <w:r w:rsidRPr="0001701A">
              <w:t>1832</w:t>
            </w:r>
          </w:p>
        </w:tc>
        <w:tc>
          <w:tcPr>
            <w:tcW w:w="0" w:type="auto"/>
            <w:shd w:val="clear" w:color="auto" w:fill="auto"/>
            <w:noWrap/>
            <w:vAlign w:val="center"/>
          </w:tcPr>
          <w:p w14:paraId="14CB01F7" w14:textId="77777777" w:rsidR="00956A30" w:rsidRPr="0001701A" w:rsidRDefault="00956A30" w:rsidP="008D023C">
            <w:pPr>
              <w:pStyle w:val="TAC"/>
            </w:pPr>
            <w:r w:rsidRPr="0001701A">
              <w:t>1721</w:t>
            </w:r>
          </w:p>
        </w:tc>
        <w:tc>
          <w:tcPr>
            <w:tcW w:w="0" w:type="auto"/>
            <w:gridSpan w:val="3"/>
            <w:shd w:val="clear" w:color="auto" w:fill="auto"/>
            <w:noWrap/>
            <w:vAlign w:val="center"/>
          </w:tcPr>
          <w:p w14:paraId="4B17206B" w14:textId="77777777" w:rsidR="00956A30" w:rsidRPr="0001701A" w:rsidRDefault="00956A30" w:rsidP="008D023C">
            <w:pPr>
              <w:pStyle w:val="TAC"/>
            </w:pPr>
            <w:r w:rsidRPr="0001701A">
              <w:t>*) note 2 in H.2.5</w:t>
            </w:r>
          </w:p>
        </w:tc>
      </w:tr>
    </w:tbl>
    <w:p w14:paraId="283EF7AB" w14:textId="77777777" w:rsidR="00956A30" w:rsidRPr="0001701A" w:rsidRDefault="00956A30" w:rsidP="00956A30"/>
    <w:p w14:paraId="680314DE" w14:textId="77777777" w:rsidR="00975C97" w:rsidRPr="0001701A" w:rsidRDefault="00975C97" w:rsidP="00975C97">
      <w:pPr>
        <w:pStyle w:val="NO"/>
      </w:pPr>
      <w:r w:rsidRPr="0001701A">
        <w:t>NOTE 1:</w:t>
      </w:r>
      <w:r w:rsidRPr="0001701A">
        <w:tab/>
        <w:t xml:space="preserve">The first column is the number of errors (ne = number of NACK + </w:t>
      </w:r>
      <w:proofErr w:type="spellStart"/>
      <w:r w:rsidRPr="0001701A">
        <w:t>statDTX</w:t>
      </w:r>
      <w:proofErr w:type="spellEnd"/>
      <w:r w:rsidRPr="0001701A">
        <w:t>)</w:t>
      </w:r>
    </w:p>
    <w:p w14:paraId="594469AE" w14:textId="77777777" w:rsidR="00975C97" w:rsidRPr="0001701A" w:rsidRDefault="00975C97" w:rsidP="00975C97">
      <w:pPr>
        <w:pStyle w:val="NO"/>
      </w:pPr>
      <w:r w:rsidRPr="0001701A">
        <w:t>NOTE 2:</w:t>
      </w:r>
      <w:r w:rsidRPr="0001701A">
        <w:tab/>
        <w:t>The second column is the number of samples for the pass limit (</w:t>
      </w:r>
      <w:proofErr w:type="spellStart"/>
      <w:r w:rsidRPr="0001701A">
        <w:t>ns</w:t>
      </w:r>
      <w:r w:rsidRPr="0001701A">
        <w:rPr>
          <w:vertAlign w:val="subscript"/>
        </w:rPr>
        <w:t>p</w:t>
      </w:r>
      <w:proofErr w:type="spellEnd"/>
      <w:r w:rsidRPr="0001701A">
        <w:t>, ns=Number of Samples= number of</w:t>
      </w:r>
      <w:r w:rsidRPr="0001701A">
        <w:rPr>
          <w:rFonts w:ascii="Courier New" w:hAnsi="Courier New"/>
          <w:szCs w:val="18"/>
        </w:rPr>
        <w:t xml:space="preserve"> </w:t>
      </w:r>
      <w:r w:rsidRPr="0001701A">
        <w:t xml:space="preserve">NACK + </w:t>
      </w:r>
      <w:proofErr w:type="spellStart"/>
      <w:r w:rsidRPr="0001701A">
        <w:t>statDTX</w:t>
      </w:r>
      <w:proofErr w:type="spellEnd"/>
      <w:r w:rsidRPr="0001701A">
        <w:t xml:space="preserve"> + ACK)</w:t>
      </w:r>
    </w:p>
    <w:p w14:paraId="47EEC14A" w14:textId="77777777" w:rsidR="00956A30" w:rsidRPr="0001701A" w:rsidRDefault="00975C97" w:rsidP="00956A30">
      <w:pPr>
        <w:pStyle w:val="NO"/>
      </w:pPr>
      <w:r w:rsidRPr="0001701A">
        <w:t>NOTE 3:</w:t>
      </w:r>
      <w:r w:rsidRPr="0001701A">
        <w:tab/>
        <w:t>The third column is the number of samples for the fail limit (</w:t>
      </w:r>
      <w:proofErr w:type="spellStart"/>
      <w:r w:rsidRPr="0001701A">
        <w:t>ns</w:t>
      </w:r>
      <w:r w:rsidRPr="0001701A">
        <w:rPr>
          <w:vertAlign w:val="subscript"/>
        </w:rPr>
        <w:t>f</w:t>
      </w:r>
      <w:proofErr w:type="spellEnd"/>
      <w:r w:rsidRPr="0001701A">
        <w:t>)</w:t>
      </w:r>
    </w:p>
    <w:p w14:paraId="30971AAB" w14:textId="2D7A1451" w:rsidR="00975C97" w:rsidRPr="0001701A" w:rsidRDefault="00956A30" w:rsidP="00956A30">
      <w:pPr>
        <w:pStyle w:val="NO"/>
      </w:pPr>
      <w:r w:rsidRPr="0001701A">
        <w:t>NOTE 4:</w:t>
      </w:r>
      <w:r w:rsidRPr="0001701A">
        <w:tab/>
        <w:t xml:space="preserve">The UE could be decided as early pass/fail when at least 67 samples are </w:t>
      </w:r>
      <w:proofErr w:type="spellStart"/>
      <w:r w:rsidRPr="0001701A">
        <w:t>receieved</w:t>
      </w:r>
      <w:proofErr w:type="spellEnd"/>
      <w:r w:rsidRPr="0001701A">
        <w:t xml:space="preserve">. The </w:t>
      </w:r>
      <w:proofErr w:type="spellStart"/>
      <w:r w:rsidRPr="0001701A">
        <w:t>ns</w:t>
      </w:r>
      <w:r w:rsidRPr="0001701A">
        <w:rPr>
          <w:vertAlign w:val="subscript"/>
        </w:rPr>
        <w:t>f</w:t>
      </w:r>
      <w:proofErr w:type="spellEnd"/>
      <w:r w:rsidRPr="0001701A">
        <w:t xml:space="preserve"> is set to NA for ne less than 9.</w:t>
      </w:r>
    </w:p>
    <w:p w14:paraId="2FE6DF86" w14:textId="77777777" w:rsidR="00975C97" w:rsidRPr="0001701A" w:rsidRDefault="00975C97" w:rsidP="00975C97">
      <w:pPr>
        <w:pStyle w:val="Heading2"/>
      </w:pPr>
      <w:bookmarkStart w:id="303" w:name="_Toc27478804"/>
      <w:bookmarkStart w:id="304" w:name="_Toc36227518"/>
      <w:r w:rsidRPr="0001701A">
        <w:lastRenderedPageBreak/>
        <w:t>H.2.5</w:t>
      </w:r>
      <w:r w:rsidRPr="0001701A">
        <w:tab/>
        <w:t>Pass fail decision rules</w:t>
      </w:r>
      <w:bookmarkEnd w:id="303"/>
      <w:bookmarkEnd w:id="304"/>
    </w:p>
    <w:p w14:paraId="4719E382" w14:textId="77777777" w:rsidR="00975C97" w:rsidRPr="0001701A" w:rsidRDefault="00975C97" w:rsidP="00975C97">
      <w:r w:rsidRPr="0001701A">
        <w:t xml:space="preserve">The pass fail decision rules apply for a single measurement. A </w:t>
      </w:r>
      <w:r w:rsidRPr="0001701A">
        <w:rPr>
          <w:lang w:eastAsia="zh-CN"/>
        </w:rPr>
        <w:t>test case is passed only when all the measurements in the test case are passed.</w:t>
      </w:r>
    </w:p>
    <w:p w14:paraId="4739C52C" w14:textId="77777777" w:rsidR="00975C97" w:rsidRPr="0001701A" w:rsidRDefault="00975C97" w:rsidP="00975C97">
      <w:r w:rsidRPr="0001701A">
        <w:t>Having observed   0  errors, pass the test at      67+    samples,                                                 otherwise continue</w:t>
      </w:r>
    </w:p>
    <w:p w14:paraId="0E4E05C0" w14:textId="77777777" w:rsidR="00975C97" w:rsidRPr="0001701A" w:rsidRDefault="00975C97" w:rsidP="00975C97">
      <w:r w:rsidRPr="0001701A">
        <w:t>Having observed   1  error,   pass the test at     95+  otherwise continue</w:t>
      </w:r>
    </w:p>
    <w:p w14:paraId="623F4547" w14:textId="77777777" w:rsidR="00975C97" w:rsidRPr="0001701A" w:rsidRDefault="00975C97" w:rsidP="00975C97">
      <w:r w:rsidRPr="0001701A">
        <w:t>Having observed   2  errors,  pass the test at     119+  samples,                                                 otherwise continue</w:t>
      </w:r>
    </w:p>
    <w:p w14:paraId="3051AD47" w14:textId="77777777" w:rsidR="00975C97" w:rsidRPr="0001701A" w:rsidRDefault="00975C97" w:rsidP="00975C97">
      <w:r w:rsidRPr="0001701A">
        <w:t xml:space="preserve">                                                                           Etc. etc.</w:t>
      </w:r>
    </w:p>
    <w:p w14:paraId="487159A1" w14:textId="179FB610" w:rsidR="00975C97" w:rsidRPr="0001701A" w:rsidRDefault="00975C97" w:rsidP="00975C97">
      <w:r w:rsidRPr="0001701A">
        <w:t>Having observed 1</w:t>
      </w:r>
      <w:r w:rsidR="00956A30" w:rsidRPr="0001701A">
        <w:t>4645</w:t>
      </w:r>
      <w:r w:rsidRPr="0001701A">
        <w:t xml:space="preserve"> errors, pass the test at </w:t>
      </w:r>
      <w:r w:rsidR="00956A30" w:rsidRPr="0001701A">
        <w:t>23642349</w:t>
      </w:r>
      <w:r w:rsidRPr="0001701A">
        <w:t xml:space="preserve">+  samples, fail the test at </w:t>
      </w:r>
      <w:r w:rsidR="00956A30" w:rsidRPr="0001701A">
        <w:t>2345</w:t>
      </w:r>
      <w:r w:rsidRPr="0001701A">
        <w:t>- samples, otherwise continue</w:t>
      </w:r>
    </w:p>
    <w:p w14:paraId="3F88515A" w14:textId="3CFD0FE6" w:rsidR="00975C97" w:rsidRPr="0001701A" w:rsidRDefault="00975C97" w:rsidP="00975C97">
      <w:r w:rsidRPr="0001701A">
        <w:t xml:space="preserve">Having observed 152 errors,  pass the test at + samples, fail the test at </w:t>
      </w:r>
      <w:r w:rsidR="00956A30" w:rsidRPr="0001701A">
        <w:t>2363</w:t>
      </w:r>
      <w:r w:rsidRPr="0001701A">
        <w:t xml:space="preserve">- samples.                                                  </w:t>
      </w:r>
    </w:p>
    <w:p w14:paraId="6BA5B7B1" w14:textId="5357CA76" w:rsidR="00975C97" w:rsidRPr="0001701A" w:rsidRDefault="00975C97" w:rsidP="00975C97">
      <w:r w:rsidRPr="0001701A">
        <w:t>Where x+ means: x or more, x- means x or less</w:t>
      </w:r>
    </w:p>
    <w:p w14:paraId="4F8504E0" w14:textId="69FEFDE3" w:rsidR="00975C97" w:rsidRPr="0001701A" w:rsidRDefault="00975C97" w:rsidP="00975C97">
      <w:pPr>
        <w:pStyle w:val="NO"/>
      </w:pPr>
      <w:r w:rsidRPr="0001701A">
        <w:t>NOTE 1:</w:t>
      </w:r>
      <w:r w:rsidRPr="0001701A">
        <w:tab/>
        <w:t xml:space="preserve">an ideal DUT passes after 67 samples. The maximum test time is </w:t>
      </w:r>
      <w:r w:rsidR="00956A30" w:rsidRPr="0001701A">
        <w:t>2364</w:t>
      </w:r>
      <w:r w:rsidRPr="0001701A">
        <w:t xml:space="preserve"> samples.</w:t>
      </w:r>
    </w:p>
    <w:p w14:paraId="3D18DDB7" w14:textId="076F1C0B" w:rsidR="00975C97" w:rsidRPr="0001701A" w:rsidRDefault="00975C97" w:rsidP="00975C97">
      <w:pPr>
        <w:pStyle w:val="NO"/>
      </w:pPr>
      <w:r w:rsidRPr="0001701A">
        <w:t>NOTE 2:</w:t>
      </w:r>
      <w:r w:rsidRPr="0001701A">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4B58D3E2" w14:textId="77777777" w:rsidR="00956A30" w:rsidRPr="0001701A" w:rsidRDefault="00956A30" w:rsidP="00956A30">
      <w:pPr>
        <w:pStyle w:val="Heading2"/>
      </w:pPr>
      <w:r w:rsidRPr="0001701A">
        <w:t>H.2.6</w:t>
      </w:r>
      <w:r w:rsidRPr="0001701A">
        <w:tab/>
        <w:t>Theory to derive the pass fail limits (Informative)</w:t>
      </w:r>
    </w:p>
    <w:p w14:paraId="29C57113" w14:textId="77777777" w:rsidR="00956A30" w:rsidRPr="0001701A" w:rsidRDefault="00956A30" w:rsidP="00956A30">
      <w:pPr>
        <w:pStyle w:val="EditorsNote"/>
      </w:pPr>
      <w:r w:rsidRPr="0001701A">
        <w:t>Editor's note:</w:t>
      </w:r>
      <w:r w:rsidRPr="0001701A">
        <w:tab/>
        <w:t>This clause of the Annex H is for information only and it describes the background theory and information for statistical testing.</w:t>
      </w:r>
    </w:p>
    <w:p w14:paraId="168FB5EE" w14:textId="77777777" w:rsidR="00956A30" w:rsidRPr="0001701A" w:rsidRDefault="00956A30" w:rsidP="00956A30">
      <w:pPr>
        <w:pStyle w:val="Heading3"/>
      </w:pPr>
      <w:bookmarkStart w:id="305" w:name="_Toc232582203"/>
      <w:r w:rsidRPr="0001701A">
        <w:t>H.2.6.1</w:t>
      </w:r>
      <w:r w:rsidRPr="0001701A">
        <w:tab/>
      </w:r>
      <w:bookmarkEnd w:id="305"/>
      <w:r w:rsidRPr="0001701A">
        <w:t>Numerical definition of the pass-fail limits</w:t>
      </w:r>
    </w:p>
    <w:p w14:paraId="22431EA4" w14:textId="410C5305" w:rsidR="00956A30" w:rsidRPr="0001701A" w:rsidRDefault="00956A30" w:rsidP="00956A30">
      <w:r w:rsidRPr="0001701A">
        <w:t xml:space="preserve">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w:t>
      </w:r>
      <w:r w:rsidR="0001701A" w:rsidRPr="0001701A">
        <w:t>opposite</w:t>
      </w:r>
      <w:r w:rsidRPr="0001701A">
        <w:t xml:space="preserve"> decision. The Confidence Level (CL) describes the probability that the decision is a correct one. The complement is the wrong decision probability (risk) D = 1-CL.</w:t>
      </w:r>
    </w:p>
    <w:p w14:paraId="03FB2F61" w14:textId="77777777" w:rsidR="00956A30" w:rsidRPr="0001701A" w:rsidRDefault="00956A30" w:rsidP="00956A30">
      <w:r w:rsidRPr="0001701A">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56555FBF" w14:textId="77777777" w:rsidR="00956A30" w:rsidRPr="0001701A" w:rsidRDefault="00956A30" w:rsidP="00956A30">
      <w:r w:rsidRPr="0001701A">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447157B" w14:textId="77777777" w:rsidR="00956A30" w:rsidRPr="0001701A" w:rsidRDefault="00956A30" w:rsidP="00956A30">
      <w:r w:rsidRPr="0001701A">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560FC329" w14:textId="77777777" w:rsidR="00956A30" w:rsidRPr="0001701A" w:rsidRDefault="00956A30" w:rsidP="00956A30">
      <w:pPr>
        <w:pStyle w:val="B10"/>
      </w:pPr>
      <w:r w:rsidRPr="0001701A">
        <w:lastRenderedPageBreak/>
        <w:t>-</w:t>
      </w:r>
      <w:r w:rsidRPr="0001701A">
        <w:tab/>
        <w:t>Parameter: d (per step decision probability).</w:t>
      </w:r>
    </w:p>
    <w:p w14:paraId="35BECD91" w14:textId="77777777" w:rsidR="00956A30" w:rsidRPr="0001701A" w:rsidRDefault="00956A30" w:rsidP="00956A30">
      <w:pPr>
        <w:pStyle w:val="B10"/>
      </w:pPr>
      <w:r w:rsidRPr="0001701A">
        <w:t>-</w:t>
      </w:r>
      <w:r w:rsidRPr="0001701A">
        <w:tab/>
        <w:t>Variable: ne (number of observed errors).</w:t>
      </w:r>
    </w:p>
    <w:p w14:paraId="73E10D10" w14:textId="77777777" w:rsidR="00956A30" w:rsidRPr="0001701A" w:rsidRDefault="00956A30" w:rsidP="00956A30">
      <w:pPr>
        <w:pStyle w:val="B10"/>
      </w:pPr>
      <w:r w:rsidRPr="0001701A">
        <w:t>-</w:t>
      </w:r>
      <w:r w:rsidRPr="0001701A">
        <w:tab/>
        <w:t>Result: ns (number of expected samples for pass/fail, depending on which one is calculated).</w:t>
      </w:r>
    </w:p>
    <w:p w14:paraId="1BBF1367" w14:textId="77777777" w:rsidR="00956A30" w:rsidRPr="0001701A" w:rsidRDefault="00956A30" w:rsidP="00956A30">
      <w:r w:rsidRPr="0001701A">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0C58222D" w14:textId="77777777" w:rsidR="00956A30" w:rsidRPr="0001701A" w:rsidRDefault="00956A30" w:rsidP="00956A30">
      <w:r w:rsidRPr="0001701A">
        <w:t xml:space="preserve">It should be noted that d is determined separately considering early pass and early fail testing. </w:t>
      </w:r>
    </w:p>
    <w:p w14:paraId="2C23BDF7" w14:textId="77777777" w:rsidR="00956A30" w:rsidRPr="0001701A" w:rsidRDefault="00956A30" w:rsidP="00956A30">
      <w:r w:rsidRPr="0001701A">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723B673F" w14:textId="77777777" w:rsidR="00956A30" w:rsidRPr="0001701A" w:rsidRDefault="00956A30" w:rsidP="00956A30">
      <w:pPr>
        <w:pStyle w:val="Heading3"/>
      </w:pPr>
      <w:bookmarkStart w:id="306" w:name="_Toc58860624"/>
      <w:bookmarkStart w:id="307" w:name="_Toc58863128"/>
      <w:bookmarkStart w:id="308" w:name="_Toc61183113"/>
      <w:bookmarkStart w:id="309" w:name="_Toc66728428"/>
      <w:bookmarkStart w:id="310" w:name="_Toc74962305"/>
      <w:bookmarkStart w:id="311" w:name="_Toc75243215"/>
      <w:bookmarkStart w:id="312" w:name="_Toc76545561"/>
      <w:r w:rsidRPr="0001701A">
        <w:t>H.2.6.2</w:t>
      </w:r>
      <w:r w:rsidRPr="0001701A">
        <w:tab/>
        <w:t>Simulation to derive the pass-fail limits for testing 95% throughput</w:t>
      </w:r>
      <w:bookmarkEnd w:id="306"/>
      <w:bookmarkEnd w:id="307"/>
      <w:bookmarkEnd w:id="308"/>
      <w:bookmarkEnd w:id="309"/>
      <w:bookmarkEnd w:id="310"/>
      <w:bookmarkEnd w:id="311"/>
      <w:bookmarkEnd w:id="312"/>
    </w:p>
    <w:p w14:paraId="6BF4D6C4" w14:textId="77777777" w:rsidR="00956A30" w:rsidRPr="0001701A" w:rsidRDefault="00956A30" w:rsidP="00956A30">
      <w:r w:rsidRPr="0001701A">
        <w:t xml:space="preserve">As per the description in H.2.2, the 95% throughput measurement is mapped to ER=0.05, where ER is (NACK + </w:t>
      </w:r>
      <w:proofErr w:type="spellStart"/>
      <w:r w:rsidRPr="0001701A">
        <w:t>statDTX</w:t>
      </w:r>
      <w:proofErr w:type="spellEnd"/>
      <w:r w:rsidRPr="0001701A">
        <w:t xml:space="preserve">)/(NACK+ </w:t>
      </w:r>
      <w:proofErr w:type="spellStart"/>
      <w:r w:rsidRPr="0001701A">
        <w:t>statDTX</w:t>
      </w:r>
      <w:proofErr w:type="spellEnd"/>
      <w:r w:rsidRPr="0001701A">
        <w:t xml:space="preserve"> + ACK).</w:t>
      </w:r>
    </w:p>
    <w:p w14:paraId="2AE01936" w14:textId="77777777" w:rsidR="00956A30" w:rsidRPr="0001701A" w:rsidRDefault="00956A30" w:rsidP="00956A30">
      <w:r w:rsidRPr="0001701A">
        <w:t>The binomial distribution and its inverse are used to design the pass and fail limits. Note that this method is not unique and that other methods exist.</w:t>
      </w:r>
    </w:p>
    <w:p w14:paraId="162574A6" w14:textId="77777777" w:rsidR="00956A30" w:rsidRPr="0001701A" w:rsidRDefault="00956A30" w:rsidP="0001701A">
      <w:pPr>
        <w:pStyle w:val="EQ"/>
        <w:jc w:val="center"/>
        <w:rPr>
          <w:noProof w:val="0"/>
          <w:lang w:eastAsia="en-GB"/>
        </w:rPr>
      </w:pPr>
      <w:r w:rsidRPr="0001701A">
        <w:rPr>
          <w:noProof w:val="0"/>
          <w:lang w:eastAsia="en-GB"/>
        </w:rPr>
        <w:object w:dxaOrig="5280" w:dyaOrig="1900" w14:anchorId="4CC8E389">
          <v:shape id="_x0000_i1175" type="#_x0000_t75" style="width:264.75pt;height:96.75pt" o:ole="">
            <v:imagedata r:id="rId272" o:title=""/>
          </v:shape>
          <o:OLEObject Type="Embed" ProgID="Equation.DSMT4" ShapeID="_x0000_i1175" DrawAspect="Content" ObjectID="_1710857294" r:id="rId273"/>
        </w:object>
      </w:r>
    </w:p>
    <w:p w14:paraId="5D4F0954" w14:textId="03CACCF5" w:rsidR="00956A30" w:rsidRPr="0001701A" w:rsidRDefault="00956A30" w:rsidP="00956A30">
      <w:r w:rsidRPr="0001701A">
        <w:t>Where</w:t>
      </w:r>
    </w:p>
    <w:p w14:paraId="3C25D3C7" w14:textId="77777777" w:rsidR="00956A30" w:rsidRPr="0001701A" w:rsidRDefault="00956A30" w:rsidP="00956A30">
      <w:pPr>
        <w:pStyle w:val="B10"/>
      </w:pPr>
      <w:r w:rsidRPr="0001701A">
        <w:t>-</w:t>
      </w:r>
      <w:r w:rsidRPr="0001701A">
        <w:tab/>
        <w:t>fail(..) is the error ratio for the fail limit.</w:t>
      </w:r>
    </w:p>
    <w:p w14:paraId="123A413A" w14:textId="77777777" w:rsidR="00956A30" w:rsidRPr="0001701A" w:rsidRDefault="00956A30" w:rsidP="00956A30">
      <w:pPr>
        <w:pStyle w:val="B10"/>
      </w:pPr>
      <w:r w:rsidRPr="0001701A">
        <w:t>-</w:t>
      </w:r>
      <w:r w:rsidRPr="0001701A">
        <w:tab/>
        <w:t>pass(..) is the error ratio for the pass limit.</w:t>
      </w:r>
    </w:p>
    <w:p w14:paraId="5FE50FEE" w14:textId="77777777" w:rsidR="00956A30" w:rsidRPr="0001701A" w:rsidRDefault="00956A30" w:rsidP="00956A30">
      <w:pPr>
        <w:pStyle w:val="B10"/>
      </w:pPr>
      <w:r w:rsidRPr="0001701A">
        <w:t>-</w:t>
      </w:r>
      <w:r w:rsidRPr="0001701A">
        <w:tab/>
        <w:t>ER is the specified error ratio 5%.</w:t>
      </w:r>
    </w:p>
    <w:p w14:paraId="71A110B3" w14:textId="77777777" w:rsidR="00956A30" w:rsidRPr="0001701A" w:rsidRDefault="00956A30" w:rsidP="00956A30">
      <w:pPr>
        <w:pStyle w:val="B10"/>
      </w:pPr>
      <w:r w:rsidRPr="0001701A">
        <w:t>-</w:t>
      </w:r>
      <w:r w:rsidRPr="0001701A">
        <w:tab/>
        <w:t>ne is the number of bad results. This is the variable in both equations.</w:t>
      </w:r>
    </w:p>
    <w:p w14:paraId="4B0A8ACD" w14:textId="77777777" w:rsidR="00956A30" w:rsidRPr="0001701A" w:rsidRDefault="00956A30" w:rsidP="00956A30">
      <w:pPr>
        <w:pStyle w:val="B10"/>
      </w:pPr>
      <w:r w:rsidRPr="0001701A">
        <w:t>-</w:t>
      </w:r>
      <w:r w:rsidRPr="0001701A">
        <w:tab/>
        <w:t>M is the Bad DUT factor M=1.5.</w:t>
      </w:r>
    </w:p>
    <w:p w14:paraId="6E7BCA57" w14:textId="77777777" w:rsidR="00956A30" w:rsidRPr="0001701A" w:rsidRDefault="00956A30" w:rsidP="00956A30">
      <w:pPr>
        <w:pStyle w:val="B10"/>
      </w:pPr>
      <w:r w:rsidRPr="0001701A">
        <w:t>-</w:t>
      </w:r>
      <w:r w:rsidRPr="0001701A">
        <w:tab/>
        <w:t>d</w:t>
      </w:r>
      <w:r w:rsidRPr="0001701A">
        <w:rPr>
          <w:vertAlign w:val="subscript"/>
        </w:rPr>
        <w:t>f</w:t>
      </w:r>
      <w:r w:rsidRPr="0001701A">
        <w:t xml:space="preserve"> is the wrong decision probability of a single (ne, ns) co-ordinate for the fail limit.</w:t>
      </w:r>
      <w:r w:rsidRPr="0001701A">
        <w:br/>
        <w:t>It is found by simulation to be d</w:t>
      </w:r>
      <w:r w:rsidRPr="0001701A">
        <w:rPr>
          <w:vertAlign w:val="subscript"/>
        </w:rPr>
        <w:t>f</w:t>
      </w:r>
      <w:r w:rsidRPr="0001701A">
        <w:t xml:space="preserve"> = 0.006.</w:t>
      </w:r>
    </w:p>
    <w:p w14:paraId="1E0E4CB7" w14:textId="77777777" w:rsidR="00956A30" w:rsidRPr="0001701A" w:rsidRDefault="00956A30" w:rsidP="00956A30">
      <w:pPr>
        <w:pStyle w:val="B10"/>
      </w:pPr>
      <w:r w:rsidRPr="0001701A">
        <w:t>-</w:t>
      </w:r>
      <w:r w:rsidRPr="0001701A">
        <w:tab/>
      </w:r>
      <w:proofErr w:type="spellStart"/>
      <w:r w:rsidRPr="0001701A">
        <w:t>cl</w:t>
      </w:r>
      <w:r w:rsidRPr="0001701A">
        <w:rPr>
          <w:vertAlign w:val="subscript"/>
        </w:rPr>
        <w:t>p</w:t>
      </w:r>
      <w:proofErr w:type="spellEnd"/>
      <w:r w:rsidRPr="0001701A">
        <w:t xml:space="preserve"> is the confidence level of a single (ne, ns) co-ordinate for the pass limit.</w:t>
      </w:r>
      <w:r w:rsidRPr="0001701A">
        <w:br/>
        <w:t xml:space="preserve">It is found by simulation to be </w:t>
      </w:r>
      <w:proofErr w:type="spellStart"/>
      <w:r w:rsidRPr="0001701A">
        <w:t>cl</w:t>
      </w:r>
      <w:r w:rsidRPr="0001701A">
        <w:rPr>
          <w:vertAlign w:val="subscript"/>
        </w:rPr>
        <w:t>p</w:t>
      </w:r>
      <w:proofErr w:type="spellEnd"/>
      <w:r w:rsidRPr="0001701A">
        <w:t xml:space="preserve"> = 0.9945.</w:t>
      </w:r>
    </w:p>
    <w:p w14:paraId="25A1CB8B" w14:textId="77777777" w:rsidR="00956A30" w:rsidRPr="0001701A" w:rsidRDefault="00956A30" w:rsidP="00956A30">
      <w:pPr>
        <w:pStyle w:val="B10"/>
      </w:pPr>
      <w:r w:rsidRPr="0001701A">
        <w:t>-</w:t>
      </w:r>
      <w:r w:rsidRPr="0001701A">
        <w:tab/>
      </w:r>
      <w:proofErr w:type="spellStart"/>
      <w:r w:rsidRPr="0001701A">
        <w:t>qnbinom</w:t>
      </w:r>
      <w:proofErr w:type="spellEnd"/>
      <w:r w:rsidRPr="0001701A">
        <w:t>(..): The inverse cumulative function of the negative binomial distribution.</w:t>
      </w:r>
    </w:p>
    <w:p w14:paraId="4B0A5CC7" w14:textId="77777777" w:rsidR="00956A30" w:rsidRPr="0001701A" w:rsidRDefault="00956A30" w:rsidP="00956A30">
      <w:r w:rsidRPr="0001701A">
        <w:t>The simulation works as follows:</w:t>
      </w:r>
    </w:p>
    <w:p w14:paraId="67960A7E" w14:textId="77777777" w:rsidR="00956A30" w:rsidRPr="0001701A" w:rsidRDefault="00956A30" w:rsidP="00956A30">
      <w:pPr>
        <w:pStyle w:val="B10"/>
      </w:pPr>
      <w:r w:rsidRPr="0001701A">
        <w:t>-</w:t>
      </w:r>
      <w:r w:rsidRPr="0001701A">
        <w:tab/>
        <w:t>A large population of limit DUTs with true ER = 0.05 is decided against the pass and fail limits.</w:t>
      </w:r>
    </w:p>
    <w:p w14:paraId="021D7991" w14:textId="77777777" w:rsidR="00956A30" w:rsidRPr="0001701A" w:rsidRDefault="00956A30" w:rsidP="00956A30">
      <w:pPr>
        <w:pStyle w:val="B10"/>
      </w:pPr>
      <w:r w:rsidRPr="0001701A">
        <w:t>-</w:t>
      </w:r>
      <w:r w:rsidRPr="0001701A">
        <w:tab/>
      </w:r>
      <w:proofErr w:type="spellStart"/>
      <w:r w:rsidRPr="0001701A">
        <w:t>cl</w:t>
      </w:r>
      <w:r w:rsidRPr="0001701A">
        <w:rPr>
          <w:vertAlign w:val="subscript"/>
        </w:rPr>
        <w:t>p</w:t>
      </w:r>
      <w:proofErr w:type="spellEnd"/>
      <w:r w:rsidRPr="0001701A">
        <w:t xml:space="preserve"> and d</w:t>
      </w:r>
      <w:r w:rsidRPr="0001701A">
        <w:rPr>
          <w:vertAlign w:val="subscript"/>
        </w:rPr>
        <w:t>f</w:t>
      </w:r>
      <w:r w:rsidRPr="0001701A">
        <w:t xml:space="preserve"> are tuned such that CL (95 %) of the population passes and D (5 %) of the population fails.</w:t>
      </w:r>
    </w:p>
    <w:p w14:paraId="3FCD5178" w14:textId="77777777" w:rsidR="00956A30" w:rsidRPr="0001701A" w:rsidRDefault="00956A30" w:rsidP="00956A30">
      <w:pPr>
        <w:pStyle w:val="B10"/>
      </w:pPr>
      <w:r w:rsidRPr="0001701A">
        <w:t>-</w:t>
      </w:r>
      <w:r w:rsidRPr="0001701A">
        <w:tab/>
        <w:t>A population of Bad DUTs with true ER = M*0.05 is decided against the same pass and fail limits.</w:t>
      </w:r>
    </w:p>
    <w:p w14:paraId="42BB3F5D" w14:textId="77777777" w:rsidR="00956A30" w:rsidRPr="0001701A" w:rsidRDefault="00956A30" w:rsidP="00956A30">
      <w:pPr>
        <w:pStyle w:val="B10"/>
      </w:pPr>
      <w:r w:rsidRPr="0001701A">
        <w:lastRenderedPageBreak/>
        <w:t>-</w:t>
      </w:r>
      <w:r w:rsidRPr="0001701A">
        <w:tab/>
      </w:r>
      <w:proofErr w:type="spellStart"/>
      <w:r w:rsidRPr="0001701A">
        <w:t>cl</w:t>
      </w:r>
      <w:r w:rsidRPr="0001701A">
        <w:rPr>
          <w:vertAlign w:val="subscript"/>
        </w:rPr>
        <w:t>p</w:t>
      </w:r>
      <w:proofErr w:type="spellEnd"/>
      <w:r w:rsidRPr="0001701A">
        <w:t xml:space="preserve"> and d</w:t>
      </w:r>
      <w:r w:rsidRPr="0001701A">
        <w:rPr>
          <w:vertAlign w:val="subscript"/>
        </w:rPr>
        <w:t>f</w:t>
      </w:r>
      <w:r w:rsidRPr="0001701A">
        <w:t xml:space="preserve"> are tuned such that CL (95 %) of the population fails and D (5 %) of the population passes.</w:t>
      </w:r>
    </w:p>
    <w:p w14:paraId="247AAA4E" w14:textId="77777777" w:rsidR="00956A30" w:rsidRPr="0001701A" w:rsidRDefault="00956A30" w:rsidP="00956A30">
      <w:pPr>
        <w:pStyle w:val="B10"/>
      </w:pPr>
      <w:r w:rsidRPr="0001701A">
        <w:t>-</w:t>
      </w:r>
      <w:r w:rsidRPr="0001701A">
        <w:tab/>
        <w:t>The number of DUTs decrease during the simulation, as the decided DUTs leave the population. That number decreases with an approximately exponential characteristics. After 146 bad results all DUTs of the population are decided.</w:t>
      </w:r>
    </w:p>
    <w:p w14:paraId="4C939295" w14:textId="767AED95" w:rsidR="00956A30" w:rsidRPr="0001701A" w:rsidRDefault="00956A30" w:rsidP="00956A30">
      <w:pPr>
        <w:pStyle w:val="NO"/>
      </w:pPr>
      <w:r w:rsidRPr="0001701A">
        <w:t>NOTE:</w:t>
      </w:r>
      <w:r w:rsidRPr="0001701A">
        <w:tab/>
        <w:t>The exponential decrease of the population is an optimal design goal for the decision co-ordinates (ne, ns), which can be achieved with other formulas or methods as well.</w:t>
      </w:r>
    </w:p>
    <w:p w14:paraId="7DFE953C" w14:textId="77777777" w:rsidR="00975C97" w:rsidRPr="0001701A" w:rsidRDefault="00975C97" w:rsidP="00975C97">
      <w:pPr>
        <w:pStyle w:val="Heading1"/>
      </w:pPr>
      <w:bookmarkStart w:id="313" w:name="_Toc36227519"/>
      <w:bookmarkStart w:id="314" w:name="historyclause"/>
      <w:r w:rsidRPr="0001701A">
        <w:t>H.2A</w:t>
      </w:r>
      <w:r w:rsidRPr="0001701A">
        <w:tab/>
        <w:t>Statistical testing of receiver characteristics with CA</w:t>
      </w:r>
      <w:bookmarkEnd w:id="313"/>
    </w:p>
    <w:p w14:paraId="2AB0243F" w14:textId="77777777" w:rsidR="00975C97" w:rsidRPr="0001701A" w:rsidRDefault="00975C97" w:rsidP="00975C97">
      <w:pPr>
        <w:pStyle w:val="Heading2"/>
      </w:pPr>
      <w:bookmarkStart w:id="315" w:name="_Toc36227520"/>
      <w:r w:rsidRPr="0001701A">
        <w:t>H.2A.1</w:t>
      </w:r>
      <w:r w:rsidRPr="0001701A">
        <w:tab/>
        <w:t>General</w:t>
      </w:r>
      <w:bookmarkEnd w:id="315"/>
    </w:p>
    <w:p w14:paraId="426B4BB2" w14:textId="77777777" w:rsidR="00975C97" w:rsidRPr="0001701A" w:rsidRDefault="00975C97" w:rsidP="00975C97">
      <w:r w:rsidRPr="0001701A">
        <w:t>H.2.1 applies.</w:t>
      </w:r>
    </w:p>
    <w:p w14:paraId="2943B818" w14:textId="77777777" w:rsidR="00975C97" w:rsidRPr="0001701A" w:rsidRDefault="00975C97" w:rsidP="00975C97">
      <w:pPr>
        <w:pStyle w:val="Heading2"/>
      </w:pPr>
      <w:bookmarkStart w:id="316" w:name="_Toc36227521"/>
      <w:r w:rsidRPr="0001701A">
        <w:t>H.2A.2</w:t>
      </w:r>
      <w:r w:rsidRPr="0001701A">
        <w:tab/>
        <w:t>Mapping throughput to error ratio</w:t>
      </w:r>
      <w:bookmarkEnd w:id="316"/>
    </w:p>
    <w:p w14:paraId="25FA2EB0" w14:textId="77777777" w:rsidR="00975C97" w:rsidRPr="0001701A" w:rsidRDefault="00975C97" w:rsidP="00975C97">
      <w:r w:rsidRPr="0001701A">
        <w:t>H.2.2 applies for each component carrier.</w:t>
      </w:r>
    </w:p>
    <w:p w14:paraId="09DDD1BC" w14:textId="77777777" w:rsidR="00975C97" w:rsidRPr="0001701A" w:rsidRDefault="00975C97" w:rsidP="00975C97">
      <w:pPr>
        <w:pStyle w:val="Heading2"/>
      </w:pPr>
      <w:bookmarkStart w:id="317" w:name="_Toc232582191"/>
      <w:bookmarkStart w:id="318" w:name="_Toc36227522"/>
      <w:r w:rsidRPr="0001701A">
        <w:t>H.2A.3</w:t>
      </w:r>
      <w:r w:rsidRPr="0001701A">
        <w:tab/>
        <w:t>Design of the test</w:t>
      </w:r>
      <w:bookmarkEnd w:id="317"/>
      <w:bookmarkEnd w:id="318"/>
    </w:p>
    <w:p w14:paraId="1DC3CAD4" w14:textId="085F43C8" w:rsidR="00975C97" w:rsidRPr="0001701A" w:rsidRDefault="00975C97" w:rsidP="00975C97">
      <w:r w:rsidRPr="0001701A">
        <w:t>The test is defined by the following design principles (see clause H.</w:t>
      </w:r>
      <w:r w:rsidR="00956A30" w:rsidRPr="0001701A">
        <w:t>2.6</w:t>
      </w:r>
      <w:r w:rsidRPr="0001701A">
        <w:t>, Theory….):</w:t>
      </w:r>
    </w:p>
    <w:p w14:paraId="7B48DCF6" w14:textId="77777777" w:rsidR="00975C97" w:rsidRPr="0001701A" w:rsidRDefault="00975C97" w:rsidP="00975C97">
      <w:pPr>
        <w:pStyle w:val="B10"/>
      </w:pPr>
      <w:r w:rsidRPr="0001701A">
        <w:t>1.</w:t>
      </w:r>
      <w:r w:rsidRPr="0001701A">
        <w:tab/>
        <w:t>The standard concept is applied. (not the early decision concept).</w:t>
      </w:r>
    </w:p>
    <w:p w14:paraId="3551C12E" w14:textId="77777777" w:rsidR="00975C97" w:rsidRPr="0001701A" w:rsidRDefault="00975C97" w:rsidP="00975C97">
      <w:pPr>
        <w:pStyle w:val="B10"/>
      </w:pPr>
      <w:r w:rsidRPr="0001701A">
        <w:t>2.</w:t>
      </w:r>
      <w:r w:rsidRPr="0001701A">
        <w:tab/>
        <w:t>A second limit is introduced, defining the Bad DUT.</w:t>
      </w:r>
    </w:p>
    <w:p w14:paraId="1C6CC646" w14:textId="77777777" w:rsidR="00975C97" w:rsidRPr="0001701A" w:rsidRDefault="00975C97" w:rsidP="00975C97">
      <w:pPr>
        <w:pStyle w:val="B10"/>
      </w:pPr>
      <w:r w:rsidRPr="0001701A">
        <w:t>3.</w:t>
      </w:r>
      <w:r w:rsidRPr="0001701A">
        <w:tab/>
        <w:t>To decide the test pass:</w:t>
      </w:r>
    </w:p>
    <w:p w14:paraId="13FF26A0" w14:textId="77777777" w:rsidR="00975C97" w:rsidRPr="0001701A" w:rsidRDefault="00975C97" w:rsidP="00975C97">
      <w:pPr>
        <w:pStyle w:val="B20"/>
      </w:pPr>
      <w:r w:rsidRPr="0001701A">
        <w:t>-</w:t>
      </w:r>
      <w:r w:rsidRPr="0001701A">
        <w:tab/>
        <w:t>Supplier risk is applied based on the Bad DUT quality.</w:t>
      </w:r>
    </w:p>
    <w:p w14:paraId="3E798EA2" w14:textId="77777777" w:rsidR="00975C97" w:rsidRPr="0001701A" w:rsidRDefault="00975C97" w:rsidP="00975C97">
      <w:pPr>
        <w:pStyle w:val="B20"/>
      </w:pPr>
      <w:r w:rsidRPr="0001701A">
        <w:t>-</w:t>
      </w:r>
      <w:r w:rsidRPr="0001701A">
        <w:tab/>
        <w:t>To decide the test fail.</w:t>
      </w:r>
    </w:p>
    <w:p w14:paraId="5861B3C4" w14:textId="77777777" w:rsidR="00975C97" w:rsidRPr="0001701A" w:rsidRDefault="00975C97" w:rsidP="00975C97">
      <w:pPr>
        <w:pStyle w:val="B20"/>
      </w:pPr>
      <w:r w:rsidRPr="0001701A">
        <w:t>-</w:t>
      </w:r>
      <w:r w:rsidRPr="0001701A">
        <w:tab/>
        <w:t>Customer Risk is applied based on the specified DUT quality.</w:t>
      </w:r>
    </w:p>
    <w:p w14:paraId="373A5B04" w14:textId="77777777" w:rsidR="00975C97" w:rsidRPr="0001701A" w:rsidRDefault="00975C97" w:rsidP="00975C97">
      <w:r w:rsidRPr="0001701A">
        <w:t>The test is defined by the following parameters:</w:t>
      </w:r>
    </w:p>
    <w:p w14:paraId="54C2891C" w14:textId="77777777" w:rsidR="00975C97" w:rsidRPr="0001701A" w:rsidRDefault="00975C97" w:rsidP="00975C97">
      <w:pPr>
        <w:pStyle w:val="B10"/>
      </w:pPr>
      <w:r w:rsidRPr="0001701A">
        <w:t>1)</w:t>
      </w:r>
      <w:r w:rsidRPr="0001701A">
        <w:tab/>
        <w:t>Limit Error Ratio = 0.05 (95% throughput is tested).</w:t>
      </w:r>
    </w:p>
    <w:p w14:paraId="4612DD26" w14:textId="77777777" w:rsidR="00975C97" w:rsidRPr="0001701A" w:rsidRDefault="00975C97" w:rsidP="00975C97">
      <w:pPr>
        <w:pStyle w:val="B10"/>
      </w:pPr>
      <w:r w:rsidRPr="0001701A">
        <w:t>2)</w:t>
      </w:r>
      <w:r w:rsidRPr="0001701A">
        <w:tab/>
        <w:t>Bad DUT factor M=1.5 (selectivity).</w:t>
      </w:r>
    </w:p>
    <w:p w14:paraId="5CBADCCF" w14:textId="77777777" w:rsidR="00975C97" w:rsidRPr="0001701A" w:rsidRDefault="00975C97" w:rsidP="00975C97">
      <w:pPr>
        <w:pStyle w:val="B10"/>
      </w:pPr>
      <w:r w:rsidRPr="0001701A">
        <w:t>3)</w:t>
      </w:r>
      <w:r w:rsidRPr="0001701A">
        <w:tab/>
        <w:t>Confidence level CL = 95% (for specified DUT and Bad DUT-quality).</w:t>
      </w:r>
    </w:p>
    <w:p w14:paraId="07B5E185" w14:textId="77777777" w:rsidR="00975C97" w:rsidRPr="0001701A" w:rsidRDefault="00975C97" w:rsidP="00975C97">
      <w:pPr>
        <w:pStyle w:val="Heading2"/>
      </w:pPr>
      <w:bookmarkStart w:id="319" w:name="_Toc36227523"/>
      <w:r w:rsidRPr="0001701A">
        <w:t>H.2A.4</w:t>
      </w:r>
      <w:r w:rsidRPr="0001701A">
        <w:tab/>
        <w:t>Pass fail decision rules</w:t>
      </w:r>
      <w:bookmarkEnd w:id="319"/>
    </w:p>
    <w:p w14:paraId="67996981" w14:textId="77777777" w:rsidR="00975C97" w:rsidRPr="0001701A" w:rsidRDefault="00975C97" w:rsidP="00975C97">
      <w:r w:rsidRPr="0001701A">
        <w:t>Apply 1003 samples to the DUT per CC.</w:t>
      </w:r>
    </w:p>
    <w:p w14:paraId="037170EE" w14:textId="77777777" w:rsidR="00975C97" w:rsidRPr="0001701A" w:rsidRDefault="00975C97" w:rsidP="00975C97">
      <w:r w:rsidRPr="0001701A">
        <w:t>Decide pass per CC in case of ≤ 62 errors, otherwise fail.</w:t>
      </w:r>
    </w:p>
    <w:p w14:paraId="3205FFA0" w14:textId="77777777" w:rsidR="00975C97" w:rsidRPr="0001701A" w:rsidRDefault="00975C97" w:rsidP="00975C97">
      <w:pPr>
        <w:pStyle w:val="NO"/>
      </w:pPr>
      <w:r w:rsidRPr="0001701A">
        <w:t>NOTE 1:</w:t>
      </w:r>
      <w:r w:rsidRPr="0001701A">
        <w:tab/>
        <w:t>The pass fail decision is done individually for each CC. The pass fail decision for one measurement is as follows: pass if all CCs or SCC only according to the test cases pass, otherwise fail. A</w:t>
      </w:r>
      <w:r w:rsidRPr="0001701A">
        <w:rPr>
          <w:lang w:eastAsia="zh-CN"/>
        </w:rPr>
        <w:t xml:space="preserve"> test case is passed only when all the measurements in the test case are passed.</w:t>
      </w:r>
    </w:p>
    <w:p w14:paraId="2B2C7A90" w14:textId="77777777" w:rsidR="00975C97" w:rsidRPr="0001701A" w:rsidRDefault="00975C97" w:rsidP="00975C97">
      <w:pPr>
        <w:pStyle w:val="NO"/>
      </w:pPr>
      <w:r w:rsidRPr="0001701A">
        <w:t>NOTE 2:</w:t>
      </w:r>
      <w:r w:rsidRPr="0001701A">
        <w:tab/>
        <w:t>It is allowed to apply more samples to the DUT, common for all CCs, (e.g. up to an integer number of frames). Use the ratio (62/1003) for the pass fail decision.</w:t>
      </w:r>
    </w:p>
    <w:p w14:paraId="6466AD31" w14:textId="77777777" w:rsidR="00975C97" w:rsidRPr="0001701A" w:rsidRDefault="00975C97" w:rsidP="00975C97">
      <w:pPr>
        <w:pStyle w:val="NO"/>
      </w:pPr>
      <w:r w:rsidRPr="0001701A">
        <w:t>NOTE 3:</w:t>
      </w:r>
      <w:r w:rsidRPr="0001701A">
        <w:tab/>
        <w:t>62/1003 = 0.0618, the same test limit is used at the end of Table H.2.4-1</w:t>
      </w:r>
    </w:p>
    <w:p w14:paraId="520F2A8F" w14:textId="77777777" w:rsidR="00975C97" w:rsidRPr="0001701A" w:rsidRDefault="00975C97" w:rsidP="00975C97">
      <w:pPr>
        <w:pStyle w:val="Heading8"/>
      </w:pPr>
      <w:r w:rsidRPr="0001701A">
        <w:br w:type="page"/>
      </w:r>
      <w:bookmarkStart w:id="320" w:name="_Toc27478805"/>
      <w:bookmarkStart w:id="321" w:name="_Toc36227524"/>
      <w:r w:rsidRPr="0001701A">
        <w:lastRenderedPageBreak/>
        <w:t>Annex I (informative): Change history</w:t>
      </w:r>
      <w:bookmarkEnd w:id="320"/>
      <w:bookmarkEnd w:id="3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75C97" w:rsidRPr="0001701A" w14:paraId="04073111" w14:textId="77777777" w:rsidTr="0001701A">
        <w:trPr>
          <w:cantSplit/>
        </w:trPr>
        <w:tc>
          <w:tcPr>
            <w:tcW w:w="9639" w:type="dxa"/>
            <w:gridSpan w:val="8"/>
            <w:tcBorders>
              <w:bottom w:val="nil"/>
            </w:tcBorders>
            <w:shd w:val="solid" w:color="FFFFFF" w:fill="auto"/>
          </w:tcPr>
          <w:bookmarkEnd w:id="314"/>
          <w:p w14:paraId="2AE09029" w14:textId="77777777" w:rsidR="00975C97" w:rsidRPr="0001701A" w:rsidRDefault="00975C97" w:rsidP="001C0A31">
            <w:pPr>
              <w:pStyle w:val="TAH"/>
              <w:rPr>
                <w:sz w:val="16"/>
              </w:rPr>
            </w:pPr>
            <w:r w:rsidRPr="0001701A">
              <w:lastRenderedPageBreak/>
              <w:t>Change history</w:t>
            </w:r>
          </w:p>
        </w:tc>
      </w:tr>
      <w:tr w:rsidR="00975C97" w:rsidRPr="0001701A" w14:paraId="561BBA9D" w14:textId="77777777" w:rsidTr="0001701A">
        <w:tc>
          <w:tcPr>
            <w:tcW w:w="800" w:type="dxa"/>
            <w:shd w:val="pct10" w:color="auto" w:fill="FFFFFF"/>
          </w:tcPr>
          <w:p w14:paraId="22F2072F" w14:textId="77777777" w:rsidR="00975C97" w:rsidRPr="0001701A" w:rsidRDefault="00975C97" w:rsidP="001C0A31">
            <w:pPr>
              <w:pStyle w:val="TAH"/>
            </w:pPr>
            <w:r w:rsidRPr="0001701A">
              <w:t>Date</w:t>
            </w:r>
          </w:p>
        </w:tc>
        <w:tc>
          <w:tcPr>
            <w:tcW w:w="800" w:type="dxa"/>
            <w:shd w:val="pct10" w:color="auto" w:fill="FFFFFF"/>
          </w:tcPr>
          <w:p w14:paraId="3A0A5DC8" w14:textId="77777777" w:rsidR="00975C97" w:rsidRPr="0001701A" w:rsidRDefault="00975C97" w:rsidP="001C0A31">
            <w:pPr>
              <w:pStyle w:val="TAH"/>
            </w:pPr>
            <w:r w:rsidRPr="0001701A">
              <w:t>Meeting</w:t>
            </w:r>
          </w:p>
        </w:tc>
        <w:tc>
          <w:tcPr>
            <w:tcW w:w="1094" w:type="dxa"/>
            <w:shd w:val="pct10" w:color="auto" w:fill="FFFFFF"/>
          </w:tcPr>
          <w:p w14:paraId="3ABC94FA" w14:textId="77777777" w:rsidR="00975C97" w:rsidRPr="0001701A" w:rsidRDefault="00975C97" w:rsidP="001C0A31">
            <w:pPr>
              <w:pStyle w:val="TAH"/>
            </w:pPr>
            <w:proofErr w:type="spellStart"/>
            <w:r w:rsidRPr="0001701A">
              <w:t>TDoc</w:t>
            </w:r>
            <w:proofErr w:type="spellEnd"/>
          </w:p>
        </w:tc>
        <w:tc>
          <w:tcPr>
            <w:tcW w:w="567" w:type="dxa"/>
            <w:shd w:val="pct10" w:color="auto" w:fill="FFFFFF"/>
          </w:tcPr>
          <w:p w14:paraId="6FAC140F" w14:textId="77777777" w:rsidR="00975C97" w:rsidRPr="0001701A" w:rsidRDefault="00975C97" w:rsidP="001C0A31">
            <w:pPr>
              <w:pStyle w:val="TAH"/>
            </w:pPr>
            <w:r w:rsidRPr="0001701A">
              <w:t>CR</w:t>
            </w:r>
          </w:p>
        </w:tc>
        <w:tc>
          <w:tcPr>
            <w:tcW w:w="283" w:type="dxa"/>
            <w:shd w:val="pct10" w:color="auto" w:fill="FFFFFF"/>
          </w:tcPr>
          <w:p w14:paraId="378A6A1A" w14:textId="77777777" w:rsidR="00975C97" w:rsidRPr="0001701A" w:rsidRDefault="00975C97" w:rsidP="001C0A31">
            <w:pPr>
              <w:pStyle w:val="TAH"/>
            </w:pPr>
            <w:r w:rsidRPr="0001701A">
              <w:t>Rev</w:t>
            </w:r>
          </w:p>
        </w:tc>
        <w:tc>
          <w:tcPr>
            <w:tcW w:w="425" w:type="dxa"/>
            <w:shd w:val="pct10" w:color="auto" w:fill="FFFFFF"/>
          </w:tcPr>
          <w:p w14:paraId="54153B97" w14:textId="77777777" w:rsidR="00975C97" w:rsidRPr="0001701A" w:rsidRDefault="00975C97" w:rsidP="001C0A31">
            <w:pPr>
              <w:pStyle w:val="TAH"/>
            </w:pPr>
            <w:r w:rsidRPr="0001701A">
              <w:t>Cat</w:t>
            </w:r>
          </w:p>
        </w:tc>
        <w:tc>
          <w:tcPr>
            <w:tcW w:w="4962" w:type="dxa"/>
            <w:shd w:val="pct10" w:color="auto" w:fill="FFFFFF"/>
          </w:tcPr>
          <w:p w14:paraId="4D9BE905" w14:textId="77777777" w:rsidR="00975C97" w:rsidRPr="0001701A" w:rsidRDefault="00975C97" w:rsidP="001C0A31">
            <w:pPr>
              <w:pStyle w:val="TAH"/>
            </w:pPr>
            <w:r w:rsidRPr="0001701A">
              <w:t>Subject/Comment</w:t>
            </w:r>
          </w:p>
        </w:tc>
        <w:tc>
          <w:tcPr>
            <w:tcW w:w="708" w:type="dxa"/>
            <w:shd w:val="pct10" w:color="auto" w:fill="FFFFFF"/>
          </w:tcPr>
          <w:p w14:paraId="7147447F" w14:textId="77777777" w:rsidR="00975C97" w:rsidRPr="0001701A" w:rsidRDefault="00975C97" w:rsidP="001C0A31">
            <w:pPr>
              <w:pStyle w:val="TAH"/>
            </w:pPr>
            <w:r w:rsidRPr="0001701A">
              <w:t>New version</w:t>
            </w:r>
          </w:p>
        </w:tc>
      </w:tr>
      <w:tr w:rsidR="00975C97" w:rsidRPr="0001701A" w14:paraId="75D890E8" w14:textId="77777777" w:rsidTr="0001701A">
        <w:tc>
          <w:tcPr>
            <w:tcW w:w="800" w:type="dxa"/>
            <w:shd w:val="solid" w:color="FFFFFF" w:fill="auto"/>
          </w:tcPr>
          <w:p w14:paraId="00D30A42" w14:textId="77777777" w:rsidR="00975C97" w:rsidRPr="0001701A" w:rsidRDefault="00975C97" w:rsidP="001C0A31">
            <w:pPr>
              <w:pStyle w:val="TAC"/>
              <w:rPr>
                <w:sz w:val="16"/>
                <w:szCs w:val="16"/>
              </w:rPr>
            </w:pPr>
            <w:r w:rsidRPr="0001701A">
              <w:rPr>
                <w:sz w:val="16"/>
                <w:szCs w:val="16"/>
              </w:rPr>
              <w:t>2017-08</w:t>
            </w:r>
          </w:p>
        </w:tc>
        <w:tc>
          <w:tcPr>
            <w:tcW w:w="800" w:type="dxa"/>
            <w:shd w:val="solid" w:color="FFFFFF" w:fill="auto"/>
          </w:tcPr>
          <w:p w14:paraId="3B3D24B3" w14:textId="77777777" w:rsidR="00975C97" w:rsidRPr="0001701A" w:rsidRDefault="00975C97" w:rsidP="001C0A31">
            <w:pPr>
              <w:pStyle w:val="TAC"/>
              <w:rPr>
                <w:sz w:val="16"/>
                <w:szCs w:val="16"/>
              </w:rPr>
            </w:pPr>
            <w:r w:rsidRPr="0001701A">
              <w:rPr>
                <w:sz w:val="16"/>
                <w:szCs w:val="16"/>
              </w:rPr>
              <w:t>RAN5#</w:t>
            </w:r>
            <w:r w:rsidRPr="0001701A">
              <w:rPr>
                <w:sz w:val="16"/>
                <w:szCs w:val="16"/>
                <w:lang w:eastAsia="zh-CN"/>
              </w:rPr>
              <w:t>76</w:t>
            </w:r>
          </w:p>
        </w:tc>
        <w:tc>
          <w:tcPr>
            <w:tcW w:w="1094" w:type="dxa"/>
            <w:shd w:val="solid" w:color="FFFFFF" w:fill="auto"/>
          </w:tcPr>
          <w:p w14:paraId="33B5ACA3" w14:textId="77777777" w:rsidR="00975C97" w:rsidRPr="0001701A" w:rsidRDefault="00975C97" w:rsidP="001C0A31">
            <w:pPr>
              <w:pStyle w:val="TAC"/>
              <w:rPr>
                <w:sz w:val="16"/>
                <w:szCs w:val="16"/>
              </w:rPr>
            </w:pPr>
            <w:r w:rsidRPr="0001701A">
              <w:rPr>
                <w:sz w:val="16"/>
                <w:szCs w:val="16"/>
              </w:rPr>
              <w:t>R5-175705</w:t>
            </w:r>
          </w:p>
        </w:tc>
        <w:tc>
          <w:tcPr>
            <w:tcW w:w="567" w:type="dxa"/>
            <w:shd w:val="solid" w:color="FFFFFF" w:fill="auto"/>
          </w:tcPr>
          <w:p w14:paraId="5BACC4B3"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0E02FEEA"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23FA2276"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4E08DF55" w14:textId="77777777" w:rsidR="00975C97" w:rsidRPr="0001701A" w:rsidRDefault="00975C97" w:rsidP="001C0A31">
            <w:pPr>
              <w:pStyle w:val="TAL"/>
              <w:rPr>
                <w:sz w:val="16"/>
                <w:szCs w:val="16"/>
              </w:rPr>
            </w:pPr>
            <w:r w:rsidRPr="0001701A">
              <w:rPr>
                <w:sz w:val="16"/>
                <w:szCs w:val="16"/>
              </w:rPr>
              <w:t>Draft skeleton</w:t>
            </w:r>
          </w:p>
        </w:tc>
        <w:tc>
          <w:tcPr>
            <w:tcW w:w="708" w:type="dxa"/>
            <w:shd w:val="solid" w:color="FFFFFF" w:fill="auto"/>
          </w:tcPr>
          <w:p w14:paraId="456CB13F" w14:textId="77777777" w:rsidR="00975C97" w:rsidRPr="0001701A" w:rsidRDefault="00975C97" w:rsidP="001C0A31">
            <w:pPr>
              <w:pStyle w:val="TAC"/>
              <w:rPr>
                <w:sz w:val="16"/>
                <w:szCs w:val="16"/>
              </w:rPr>
            </w:pPr>
            <w:r w:rsidRPr="0001701A">
              <w:rPr>
                <w:sz w:val="16"/>
                <w:szCs w:val="16"/>
              </w:rPr>
              <w:t>0.0.1</w:t>
            </w:r>
          </w:p>
        </w:tc>
      </w:tr>
      <w:tr w:rsidR="00975C97" w:rsidRPr="0001701A" w14:paraId="07F24EB8" w14:textId="77777777" w:rsidTr="0001701A">
        <w:tc>
          <w:tcPr>
            <w:tcW w:w="800" w:type="dxa"/>
            <w:shd w:val="solid" w:color="FFFFFF" w:fill="auto"/>
          </w:tcPr>
          <w:p w14:paraId="103BF804" w14:textId="77777777" w:rsidR="00975C97" w:rsidRPr="0001701A" w:rsidRDefault="00975C97" w:rsidP="001C0A31">
            <w:pPr>
              <w:pStyle w:val="TAC"/>
              <w:rPr>
                <w:sz w:val="16"/>
                <w:szCs w:val="16"/>
              </w:rPr>
            </w:pPr>
            <w:r w:rsidRPr="0001701A">
              <w:rPr>
                <w:sz w:val="16"/>
                <w:szCs w:val="16"/>
              </w:rPr>
              <w:t>2018-01</w:t>
            </w:r>
          </w:p>
        </w:tc>
        <w:tc>
          <w:tcPr>
            <w:tcW w:w="800" w:type="dxa"/>
            <w:shd w:val="solid" w:color="FFFFFF" w:fill="auto"/>
          </w:tcPr>
          <w:p w14:paraId="67A65BEF" w14:textId="77777777" w:rsidR="00975C97" w:rsidRPr="0001701A" w:rsidRDefault="00975C97" w:rsidP="001C0A31">
            <w:pPr>
              <w:pStyle w:val="TAC"/>
              <w:rPr>
                <w:sz w:val="16"/>
                <w:szCs w:val="16"/>
              </w:rPr>
            </w:pPr>
            <w:r w:rsidRPr="0001701A">
              <w:rPr>
                <w:sz w:val="16"/>
                <w:szCs w:val="16"/>
              </w:rPr>
              <w:t xml:space="preserve">RAN5#1-5G-NR </w:t>
            </w:r>
            <w:proofErr w:type="spellStart"/>
            <w:r w:rsidRPr="0001701A">
              <w:rPr>
                <w:sz w:val="16"/>
                <w:szCs w:val="16"/>
              </w:rPr>
              <w:t>Adhoc</w:t>
            </w:r>
            <w:proofErr w:type="spellEnd"/>
          </w:p>
        </w:tc>
        <w:tc>
          <w:tcPr>
            <w:tcW w:w="1094" w:type="dxa"/>
            <w:shd w:val="solid" w:color="FFFFFF" w:fill="auto"/>
          </w:tcPr>
          <w:p w14:paraId="7421DFA6" w14:textId="77777777" w:rsidR="00975C97" w:rsidRPr="0001701A" w:rsidRDefault="00975C97" w:rsidP="001C0A31">
            <w:pPr>
              <w:pStyle w:val="TAC"/>
              <w:rPr>
                <w:sz w:val="16"/>
                <w:szCs w:val="16"/>
              </w:rPr>
            </w:pPr>
            <w:r w:rsidRPr="0001701A">
              <w:rPr>
                <w:sz w:val="16"/>
                <w:szCs w:val="16"/>
              </w:rPr>
              <w:t>R5-180068</w:t>
            </w:r>
          </w:p>
          <w:p w14:paraId="528DDEDC" w14:textId="77777777" w:rsidR="00975C97" w:rsidRPr="0001701A" w:rsidRDefault="00975C97" w:rsidP="001C0A31">
            <w:pPr>
              <w:pStyle w:val="TAC"/>
              <w:rPr>
                <w:sz w:val="16"/>
                <w:szCs w:val="16"/>
              </w:rPr>
            </w:pPr>
            <w:r w:rsidRPr="0001701A">
              <w:rPr>
                <w:sz w:val="16"/>
                <w:szCs w:val="16"/>
              </w:rPr>
              <w:t>R5-180069</w:t>
            </w:r>
          </w:p>
          <w:p w14:paraId="27AB8BFE" w14:textId="77777777" w:rsidR="00975C97" w:rsidRPr="0001701A" w:rsidRDefault="00975C97" w:rsidP="001C0A31">
            <w:pPr>
              <w:pStyle w:val="TAC"/>
              <w:rPr>
                <w:sz w:val="16"/>
                <w:szCs w:val="16"/>
              </w:rPr>
            </w:pPr>
            <w:r w:rsidRPr="0001701A">
              <w:rPr>
                <w:sz w:val="16"/>
                <w:szCs w:val="16"/>
              </w:rPr>
              <w:t>R5-180070</w:t>
            </w:r>
          </w:p>
          <w:p w14:paraId="7B266297" w14:textId="77777777" w:rsidR="00975C97" w:rsidRPr="0001701A" w:rsidRDefault="00975C97" w:rsidP="001C0A31">
            <w:pPr>
              <w:pStyle w:val="TAC"/>
              <w:rPr>
                <w:sz w:val="16"/>
                <w:szCs w:val="16"/>
              </w:rPr>
            </w:pPr>
            <w:r w:rsidRPr="0001701A">
              <w:rPr>
                <w:sz w:val="16"/>
                <w:szCs w:val="16"/>
              </w:rPr>
              <w:t>R5-180071</w:t>
            </w:r>
          </w:p>
          <w:p w14:paraId="0AA13A76" w14:textId="77777777" w:rsidR="00975C97" w:rsidRPr="0001701A" w:rsidRDefault="00975C97" w:rsidP="001C0A31">
            <w:pPr>
              <w:pStyle w:val="TAC"/>
              <w:rPr>
                <w:sz w:val="16"/>
                <w:szCs w:val="16"/>
              </w:rPr>
            </w:pPr>
            <w:r w:rsidRPr="0001701A">
              <w:rPr>
                <w:sz w:val="16"/>
                <w:szCs w:val="16"/>
              </w:rPr>
              <w:t>R5-180072</w:t>
            </w:r>
          </w:p>
          <w:p w14:paraId="664C813B" w14:textId="77777777" w:rsidR="00975C97" w:rsidRPr="0001701A" w:rsidRDefault="00975C97" w:rsidP="001C0A31">
            <w:pPr>
              <w:pStyle w:val="TAC"/>
              <w:rPr>
                <w:sz w:val="16"/>
                <w:szCs w:val="16"/>
              </w:rPr>
            </w:pPr>
            <w:r w:rsidRPr="0001701A">
              <w:rPr>
                <w:sz w:val="16"/>
                <w:szCs w:val="16"/>
              </w:rPr>
              <w:t>R5-180073</w:t>
            </w:r>
          </w:p>
          <w:p w14:paraId="20068F66" w14:textId="77777777" w:rsidR="00975C97" w:rsidRPr="0001701A" w:rsidRDefault="00975C97" w:rsidP="001C0A31">
            <w:pPr>
              <w:pStyle w:val="TAC"/>
              <w:rPr>
                <w:sz w:val="16"/>
                <w:szCs w:val="16"/>
              </w:rPr>
            </w:pPr>
            <w:r w:rsidRPr="0001701A">
              <w:rPr>
                <w:sz w:val="16"/>
                <w:szCs w:val="16"/>
              </w:rPr>
              <w:t>R5-180075</w:t>
            </w:r>
          </w:p>
          <w:p w14:paraId="36B8032A" w14:textId="77777777" w:rsidR="00975C97" w:rsidRPr="0001701A" w:rsidRDefault="00975C97" w:rsidP="001C0A31">
            <w:pPr>
              <w:pStyle w:val="TAC"/>
              <w:rPr>
                <w:sz w:val="16"/>
                <w:szCs w:val="16"/>
              </w:rPr>
            </w:pPr>
            <w:r w:rsidRPr="0001701A">
              <w:rPr>
                <w:sz w:val="16"/>
                <w:szCs w:val="16"/>
              </w:rPr>
              <w:t>R5-180076</w:t>
            </w:r>
          </w:p>
          <w:p w14:paraId="4C5E2432" w14:textId="77777777" w:rsidR="00975C97" w:rsidRPr="0001701A" w:rsidRDefault="00975C97" w:rsidP="001C0A31">
            <w:pPr>
              <w:pStyle w:val="TAC"/>
              <w:rPr>
                <w:sz w:val="16"/>
                <w:szCs w:val="16"/>
              </w:rPr>
            </w:pPr>
            <w:r w:rsidRPr="0001701A">
              <w:rPr>
                <w:sz w:val="16"/>
                <w:szCs w:val="16"/>
              </w:rPr>
              <w:t>R5-180077</w:t>
            </w:r>
          </w:p>
          <w:p w14:paraId="529F6602" w14:textId="77777777" w:rsidR="00975C97" w:rsidRPr="0001701A" w:rsidRDefault="00975C97" w:rsidP="001C0A31">
            <w:pPr>
              <w:pStyle w:val="TAC"/>
              <w:rPr>
                <w:sz w:val="16"/>
                <w:szCs w:val="16"/>
              </w:rPr>
            </w:pPr>
            <w:r w:rsidRPr="0001701A">
              <w:rPr>
                <w:sz w:val="16"/>
                <w:szCs w:val="16"/>
              </w:rPr>
              <w:t>R5-180078</w:t>
            </w:r>
          </w:p>
          <w:p w14:paraId="48193E62" w14:textId="77777777" w:rsidR="00975C97" w:rsidRPr="0001701A" w:rsidRDefault="00975C97" w:rsidP="001C0A31">
            <w:pPr>
              <w:pStyle w:val="TAC"/>
              <w:rPr>
                <w:sz w:val="16"/>
                <w:szCs w:val="16"/>
              </w:rPr>
            </w:pPr>
            <w:r w:rsidRPr="0001701A">
              <w:rPr>
                <w:sz w:val="16"/>
                <w:szCs w:val="16"/>
              </w:rPr>
              <w:t>R5-180079</w:t>
            </w:r>
          </w:p>
        </w:tc>
        <w:tc>
          <w:tcPr>
            <w:tcW w:w="567" w:type="dxa"/>
            <w:shd w:val="solid" w:color="FFFFFF" w:fill="auto"/>
          </w:tcPr>
          <w:p w14:paraId="0B7AFF69"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08A50F67"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3F4C94FF"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77FCC569"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V0.1.0</w:t>
            </w:r>
          </w:p>
        </w:tc>
        <w:tc>
          <w:tcPr>
            <w:tcW w:w="708" w:type="dxa"/>
            <w:shd w:val="solid" w:color="FFFFFF" w:fill="auto"/>
          </w:tcPr>
          <w:p w14:paraId="372E57FD" w14:textId="77777777" w:rsidR="00975C97" w:rsidRPr="0001701A" w:rsidRDefault="00975C97" w:rsidP="001C0A31">
            <w:pPr>
              <w:pStyle w:val="TAC"/>
              <w:rPr>
                <w:sz w:val="16"/>
                <w:szCs w:val="16"/>
              </w:rPr>
            </w:pPr>
            <w:r w:rsidRPr="0001701A">
              <w:rPr>
                <w:sz w:val="16"/>
                <w:szCs w:val="16"/>
              </w:rPr>
              <w:t>0.1.0</w:t>
            </w:r>
          </w:p>
        </w:tc>
      </w:tr>
      <w:tr w:rsidR="00975C97" w:rsidRPr="0001701A" w14:paraId="6303A773" w14:textId="77777777" w:rsidTr="0001701A">
        <w:tc>
          <w:tcPr>
            <w:tcW w:w="800" w:type="dxa"/>
            <w:shd w:val="solid" w:color="FFFFFF" w:fill="auto"/>
          </w:tcPr>
          <w:p w14:paraId="75C29918" w14:textId="77777777" w:rsidR="00975C97" w:rsidRPr="0001701A" w:rsidRDefault="00975C97" w:rsidP="001C0A31">
            <w:pPr>
              <w:pStyle w:val="TAC"/>
              <w:rPr>
                <w:sz w:val="16"/>
                <w:szCs w:val="16"/>
              </w:rPr>
            </w:pPr>
            <w:r w:rsidRPr="0001701A">
              <w:rPr>
                <w:sz w:val="16"/>
                <w:szCs w:val="16"/>
              </w:rPr>
              <w:t>2018-01</w:t>
            </w:r>
          </w:p>
        </w:tc>
        <w:tc>
          <w:tcPr>
            <w:tcW w:w="800" w:type="dxa"/>
            <w:shd w:val="solid" w:color="FFFFFF" w:fill="auto"/>
          </w:tcPr>
          <w:p w14:paraId="45782D06" w14:textId="77777777" w:rsidR="00975C97" w:rsidRPr="0001701A" w:rsidRDefault="00975C97" w:rsidP="001C0A31">
            <w:pPr>
              <w:pStyle w:val="TAC"/>
              <w:rPr>
                <w:sz w:val="16"/>
                <w:szCs w:val="16"/>
              </w:rPr>
            </w:pPr>
            <w:r w:rsidRPr="0001701A">
              <w:rPr>
                <w:sz w:val="16"/>
                <w:szCs w:val="16"/>
              </w:rPr>
              <w:t>RAN5#78</w:t>
            </w:r>
          </w:p>
        </w:tc>
        <w:tc>
          <w:tcPr>
            <w:tcW w:w="1094" w:type="dxa"/>
            <w:shd w:val="solid" w:color="FFFFFF" w:fill="auto"/>
          </w:tcPr>
          <w:p w14:paraId="2E640A09" w14:textId="77777777" w:rsidR="00975C97" w:rsidRPr="0001701A" w:rsidRDefault="00975C97" w:rsidP="001C0A31">
            <w:pPr>
              <w:pStyle w:val="TAC"/>
              <w:rPr>
                <w:sz w:val="16"/>
                <w:szCs w:val="16"/>
              </w:rPr>
            </w:pPr>
            <w:r w:rsidRPr="0001701A">
              <w:rPr>
                <w:sz w:val="16"/>
                <w:szCs w:val="16"/>
              </w:rPr>
              <w:t>R5-181506</w:t>
            </w:r>
          </w:p>
          <w:p w14:paraId="4EE1C05A" w14:textId="77777777" w:rsidR="00975C97" w:rsidRPr="0001701A" w:rsidRDefault="00975C97" w:rsidP="001C0A31">
            <w:pPr>
              <w:pStyle w:val="TAC"/>
              <w:rPr>
                <w:sz w:val="16"/>
                <w:szCs w:val="16"/>
              </w:rPr>
            </w:pPr>
            <w:r w:rsidRPr="0001701A">
              <w:rPr>
                <w:sz w:val="16"/>
                <w:szCs w:val="16"/>
              </w:rPr>
              <w:t>R5-181507</w:t>
            </w:r>
          </w:p>
          <w:p w14:paraId="459D28AB" w14:textId="77777777" w:rsidR="00975C97" w:rsidRPr="0001701A" w:rsidRDefault="00975C97" w:rsidP="001C0A31">
            <w:pPr>
              <w:pStyle w:val="TAC"/>
              <w:rPr>
                <w:sz w:val="16"/>
                <w:szCs w:val="16"/>
              </w:rPr>
            </w:pPr>
            <w:r w:rsidRPr="0001701A">
              <w:rPr>
                <w:sz w:val="16"/>
                <w:szCs w:val="16"/>
              </w:rPr>
              <w:t>R5-181670</w:t>
            </w:r>
          </w:p>
          <w:p w14:paraId="392DF825" w14:textId="77777777" w:rsidR="00975C97" w:rsidRPr="0001701A" w:rsidRDefault="00975C97" w:rsidP="001C0A31">
            <w:pPr>
              <w:pStyle w:val="TAC"/>
              <w:rPr>
                <w:sz w:val="16"/>
                <w:szCs w:val="16"/>
              </w:rPr>
            </w:pPr>
            <w:r w:rsidRPr="0001701A">
              <w:rPr>
                <w:sz w:val="16"/>
                <w:szCs w:val="16"/>
              </w:rPr>
              <w:t>R5-181671</w:t>
            </w:r>
          </w:p>
          <w:p w14:paraId="33957CFB" w14:textId="77777777" w:rsidR="00975C97" w:rsidRPr="0001701A" w:rsidRDefault="00975C97" w:rsidP="001C0A31">
            <w:pPr>
              <w:pStyle w:val="TAC"/>
              <w:rPr>
                <w:sz w:val="16"/>
                <w:szCs w:val="16"/>
              </w:rPr>
            </w:pPr>
            <w:r w:rsidRPr="0001701A">
              <w:rPr>
                <w:sz w:val="16"/>
                <w:szCs w:val="16"/>
              </w:rPr>
              <w:t>R5-181672</w:t>
            </w:r>
          </w:p>
          <w:p w14:paraId="08E88559" w14:textId="77777777" w:rsidR="00975C97" w:rsidRPr="0001701A" w:rsidRDefault="00975C97" w:rsidP="001C0A31">
            <w:pPr>
              <w:pStyle w:val="TAC"/>
              <w:rPr>
                <w:sz w:val="16"/>
                <w:szCs w:val="16"/>
              </w:rPr>
            </w:pPr>
            <w:r w:rsidRPr="0001701A">
              <w:rPr>
                <w:sz w:val="16"/>
                <w:szCs w:val="16"/>
              </w:rPr>
              <w:t>R5-181676</w:t>
            </w:r>
          </w:p>
          <w:p w14:paraId="5B506AD7" w14:textId="77777777" w:rsidR="00975C97" w:rsidRPr="0001701A" w:rsidRDefault="00975C97" w:rsidP="001C0A31">
            <w:pPr>
              <w:pStyle w:val="TAC"/>
              <w:rPr>
                <w:sz w:val="16"/>
                <w:szCs w:val="16"/>
              </w:rPr>
            </w:pPr>
            <w:r w:rsidRPr="0001701A">
              <w:rPr>
                <w:sz w:val="16"/>
                <w:szCs w:val="16"/>
              </w:rPr>
              <w:t>R5-181677</w:t>
            </w:r>
          </w:p>
          <w:p w14:paraId="371FAD32" w14:textId="77777777" w:rsidR="00975C97" w:rsidRPr="0001701A" w:rsidRDefault="00975C97" w:rsidP="001C0A31">
            <w:pPr>
              <w:pStyle w:val="TAC"/>
              <w:rPr>
                <w:sz w:val="16"/>
                <w:szCs w:val="16"/>
              </w:rPr>
            </w:pPr>
            <w:r w:rsidRPr="0001701A">
              <w:rPr>
                <w:sz w:val="16"/>
                <w:szCs w:val="16"/>
              </w:rPr>
              <w:t>R5-181678</w:t>
            </w:r>
          </w:p>
          <w:p w14:paraId="55443101" w14:textId="77777777" w:rsidR="00975C97" w:rsidRPr="0001701A" w:rsidRDefault="00975C97" w:rsidP="001C0A31">
            <w:pPr>
              <w:pStyle w:val="TAC"/>
              <w:rPr>
                <w:sz w:val="16"/>
                <w:szCs w:val="16"/>
              </w:rPr>
            </w:pPr>
            <w:r w:rsidRPr="0001701A">
              <w:rPr>
                <w:sz w:val="16"/>
                <w:szCs w:val="16"/>
              </w:rPr>
              <w:t>R5-181679 R5-181685</w:t>
            </w:r>
          </w:p>
          <w:p w14:paraId="3418C509" w14:textId="77777777" w:rsidR="00975C97" w:rsidRPr="0001701A" w:rsidRDefault="00975C97" w:rsidP="001C0A31">
            <w:pPr>
              <w:pStyle w:val="TAC"/>
              <w:rPr>
                <w:sz w:val="16"/>
                <w:szCs w:val="16"/>
              </w:rPr>
            </w:pPr>
            <w:r w:rsidRPr="0001701A">
              <w:rPr>
                <w:sz w:val="16"/>
                <w:szCs w:val="16"/>
              </w:rPr>
              <w:t>R5-181686</w:t>
            </w:r>
          </w:p>
          <w:p w14:paraId="354BC3A9" w14:textId="77777777" w:rsidR="00975C97" w:rsidRPr="0001701A" w:rsidRDefault="00975C97" w:rsidP="001C0A31">
            <w:pPr>
              <w:pStyle w:val="TAC"/>
              <w:rPr>
                <w:sz w:val="16"/>
                <w:szCs w:val="16"/>
              </w:rPr>
            </w:pPr>
            <w:r w:rsidRPr="0001701A">
              <w:rPr>
                <w:sz w:val="16"/>
                <w:szCs w:val="16"/>
              </w:rPr>
              <w:t>R5-181698</w:t>
            </w:r>
          </w:p>
          <w:p w14:paraId="369DF89F" w14:textId="77777777" w:rsidR="00975C97" w:rsidRPr="0001701A" w:rsidRDefault="00975C97" w:rsidP="001C0A31">
            <w:pPr>
              <w:pStyle w:val="TAC"/>
              <w:rPr>
                <w:sz w:val="16"/>
                <w:szCs w:val="16"/>
              </w:rPr>
            </w:pPr>
            <w:r w:rsidRPr="0001701A">
              <w:rPr>
                <w:sz w:val="16"/>
                <w:szCs w:val="16"/>
              </w:rPr>
              <w:t>R5-181699</w:t>
            </w:r>
          </w:p>
          <w:p w14:paraId="6557B783" w14:textId="77777777" w:rsidR="00975C97" w:rsidRPr="0001701A" w:rsidRDefault="00975C97" w:rsidP="001C0A31">
            <w:pPr>
              <w:pStyle w:val="TAC"/>
              <w:rPr>
                <w:sz w:val="16"/>
                <w:szCs w:val="16"/>
              </w:rPr>
            </w:pPr>
            <w:r w:rsidRPr="0001701A">
              <w:rPr>
                <w:sz w:val="16"/>
                <w:szCs w:val="16"/>
              </w:rPr>
              <w:t>R5-181700</w:t>
            </w:r>
          </w:p>
        </w:tc>
        <w:tc>
          <w:tcPr>
            <w:tcW w:w="567" w:type="dxa"/>
            <w:shd w:val="solid" w:color="FFFFFF" w:fill="auto"/>
          </w:tcPr>
          <w:p w14:paraId="71280EEE"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8D1A158"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0D278191"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3FA24DED"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V0.2.0</w:t>
            </w:r>
          </w:p>
        </w:tc>
        <w:tc>
          <w:tcPr>
            <w:tcW w:w="708" w:type="dxa"/>
            <w:shd w:val="solid" w:color="FFFFFF" w:fill="auto"/>
          </w:tcPr>
          <w:p w14:paraId="5094440E" w14:textId="77777777" w:rsidR="00975C97" w:rsidRPr="0001701A" w:rsidRDefault="00975C97" w:rsidP="001C0A31">
            <w:pPr>
              <w:pStyle w:val="TAC"/>
              <w:rPr>
                <w:sz w:val="16"/>
                <w:szCs w:val="16"/>
              </w:rPr>
            </w:pPr>
            <w:r w:rsidRPr="0001701A">
              <w:rPr>
                <w:sz w:val="16"/>
                <w:szCs w:val="16"/>
              </w:rPr>
              <w:t>0.2.0</w:t>
            </w:r>
          </w:p>
        </w:tc>
      </w:tr>
      <w:tr w:rsidR="00975C97" w:rsidRPr="0001701A" w14:paraId="185B68A3" w14:textId="77777777" w:rsidTr="0001701A">
        <w:tc>
          <w:tcPr>
            <w:tcW w:w="800" w:type="dxa"/>
            <w:shd w:val="solid" w:color="FFFFFF" w:fill="auto"/>
          </w:tcPr>
          <w:p w14:paraId="1E3BC2DE" w14:textId="77777777" w:rsidR="00975C97" w:rsidRPr="0001701A" w:rsidRDefault="00975C97" w:rsidP="001C0A31">
            <w:pPr>
              <w:pStyle w:val="TAC"/>
              <w:rPr>
                <w:sz w:val="16"/>
                <w:szCs w:val="16"/>
              </w:rPr>
            </w:pPr>
            <w:r w:rsidRPr="0001701A">
              <w:rPr>
                <w:sz w:val="16"/>
                <w:szCs w:val="16"/>
              </w:rPr>
              <w:t>2018-03</w:t>
            </w:r>
          </w:p>
        </w:tc>
        <w:tc>
          <w:tcPr>
            <w:tcW w:w="800" w:type="dxa"/>
            <w:shd w:val="solid" w:color="FFFFFF" w:fill="auto"/>
          </w:tcPr>
          <w:p w14:paraId="75AF7B30" w14:textId="77777777" w:rsidR="00975C97" w:rsidRPr="0001701A" w:rsidRDefault="00975C97" w:rsidP="001C0A31">
            <w:pPr>
              <w:pStyle w:val="TAC"/>
              <w:rPr>
                <w:sz w:val="16"/>
                <w:szCs w:val="16"/>
              </w:rPr>
            </w:pPr>
            <w:r w:rsidRPr="0001701A">
              <w:rPr>
                <w:sz w:val="16"/>
                <w:szCs w:val="16"/>
              </w:rPr>
              <w:t xml:space="preserve">RAN5#2-5G-NR </w:t>
            </w:r>
            <w:proofErr w:type="spellStart"/>
            <w:r w:rsidRPr="0001701A">
              <w:rPr>
                <w:sz w:val="16"/>
                <w:szCs w:val="16"/>
              </w:rPr>
              <w:t>Adhoc</w:t>
            </w:r>
            <w:proofErr w:type="spellEnd"/>
          </w:p>
        </w:tc>
        <w:tc>
          <w:tcPr>
            <w:tcW w:w="1094" w:type="dxa"/>
            <w:shd w:val="solid" w:color="FFFFFF" w:fill="auto"/>
          </w:tcPr>
          <w:p w14:paraId="6815D7A5" w14:textId="77777777" w:rsidR="00975C97" w:rsidRPr="0001701A" w:rsidRDefault="00975C97" w:rsidP="001C0A31">
            <w:pPr>
              <w:pStyle w:val="TAC"/>
              <w:rPr>
                <w:sz w:val="16"/>
                <w:szCs w:val="16"/>
              </w:rPr>
            </w:pPr>
            <w:r w:rsidRPr="0001701A">
              <w:rPr>
                <w:sz w:val="16"/>
                <w:szCs w:val="16"/>
              </w:rPr>
              <w:t>R5-181759</w:t>
            </w:r>
          </w:p>
        </w:tc>
        <w:tc>
          <w:tcPr>
            <w:tcW w:w="567" w:type="dxa"/>
            <w:shd w:val="solid" w:color="FFFFFF" w:fill="auto"/>
          </w:tcPr>
          <w:p w14:paraId="28FED4D9"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53383EA1"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2FC7905D"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15FA0C84" w14:textId="77777777" w:rsidR="00975C97" w:rsidRPr="0001701A" w:rsidRDefault="00975C97" w:rsidP="001C0A31">
            <w:pPr>
              <w:pStyle w:val="TAL"/>
              <w:rPr>
                <w:sz w:val="16"/>
                <w:szCs w:val="16"/>
              </w:rPr>
            </w:pPr>
            <w:r w:rsidRPr="0001701A">
              <w:rPr>
                <w:sz w:val="16"/>
                <w:szCs w:val="16"/>
              </w:rPr>
              <w:t>Update TS 38.521-1 to align with new structure of TS 38.101-1 based on endorsed CR R4-1802403</w:t>
            </w:r>
          </w:p>
        </w:tc>
        <w:tc>
          <w:tcPr>
            <w:tcW w:w="708" w:type="dxa"/>
            <w:shd w:val="solid" w:color="FFFFFF" w:fill="auto"/>
          </w:tcPr>
          <w:p w14:paraId="34BED76E" w14:textId="77777777" w:rsidR="00975C97" w:rsidRPr="0001701A" w:rsidRDefault="00975C97" w:rsidP="001C0A31">
            <w:pPr>
              <w:pStyle w:val="TAC"/>
              <w:rPr>
                <w:sz w:val="16"/>
                <w:szCs w:val="16"/>
              </w:rPr>
            </w:pPr>
            <w:r w:rsidRPr="0001701A">
              <w:rPr>
                <w:sz w:val="16"/>
                <w:szCs w:val="16"/>
              </w:rPr>
              <w:t>0.3.0</w:t>
            </w:r>
          </w:p>
        </w:tc>
      </w:tr>
      <w:tr w:rsidR="00975C97" w:rsidRPr="0001701A" w14:paraId="1A85937A" w14:textId="77777777" w:rsidTr="0001701A">
        <w:tc>
          <w:tcPr>
            <w:tcW w:w="800" w:type="dxa"/>
            <w:shd w:val="solid" w:color="FFFFFF" w:fill="auto"/>
          </w:tcPr>
          <w:p w14:paraId="05C9E83F" w14:textId="77777777" w:rsidR="00975C97" w:rsidRPr="0001701A" w:rsidRDefault="00975C97" w:rsidP="001C0A31">
            <w:pPr>
              <w:pStyle w:val="TAC"/>
              <w:rPr>
                <w:sz w:val="16"/>
                <w:szCs w:val="16"/>
              </w:rPr>
            </w:pPr>
            <w:r w:rsidRPr="0001701A">
              <w:rPr>
                <w:sz w:val="16"/>
                <w:szCs w:val="16"/>
              </w:rPr>
              <w:t>2018-04</w:t>
            </w:r>
          </w:p>
        </w:tc>
        <w:tc>
          <w:tcPr>
            <w:tcW w:w="800" w:type="dxa"/>
            <w:shd w:val="solid" w:color="FFFFFF" w:fill="auto"/>
          </w:tcPr>
          <w:p w14:paraId="2DDF60C0" w14:textId="77777777" w:rsidR="00975C97" w:rsidRPr="0001701A" w:rsidRDefault="00975C97" w:rsidP="001C0A31">
            <w:pPr>
              <w:pStyle w:val="TAC"/>
              <w:rPr>
                <w:sz w:val="16"/>
                <w:szCs w:val="16"/>
              </w:rPr>
            </w:pPr>
            <w:r w:rsidRPr="0001701A">
              <w:rPr>
                <w:sz w:val="16"/>
                <w:szCs w:val="16"/>
              </w:rPr>
              <w:t xml:space="preserve">RAN5#2-5G-NR </w:t>
            </w:r>
            <w:proofErr w:type="spellStart"/>
            <w:r w:rsidRPr="0001701A">
              <w:rPr>
                <w:sz w:val="16"/>
                <w:szCs w:val="16"/>
              </w:rPr>
              <w:t>Adhoc</w:t>
            </w:r>
            <w:proofErr w:type="spellEnd"/>
          </w:p>
        </w:tc>
        <w:tc>
          <w:tcPr>
            <w:tcW w:w="1094" w:type="dxa"/>
            <w:shd w:val="solid" w:color="FFFFFF" w:fill="auto"/>
          </w:tcPr>
          <w:p w14:paraId="6D8F7180" w14:textId="77777777" w:rsidR="00975C97" w:rsidRPr="0001701A" w:rsidRDefault="00975C97" w:rsidP="001C0A31">
            <w:pPr>
              <w:pStyle w:val="TAC"/>
              <w:rPr>
                <w:sz w:val="16"/>
                <w:szCs w:val="16"/>
              </w:rPr>
            </w:pPr>
            <w:r w:rsidRPr="0001701A">
              <w:rPr>
                <w:sz w:val="16"/>
                <w:szCs w:val="16"/>
              </w:rPr>
              <w:t>R5-81976</w:t>
            </w:r>
          </w:p>
        </w:tc>
        <w:tc>
          <w:tcPr>
            <w:tcW w:w="567" w:type="dxa"/>
            <w:shd w:val="solid" w:color="FFFFFF" w:fill="auto"/>
          </w:tcPr>
          <w:p w14:paraId="33022DD7"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75A57222"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67188B2B"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339FE489" w14:textId="77777777" w:rsidR="00975C97" w:rsidRPr="0001701A" w:rsidRDefault="00975C97" w:rsidP="001C0A31">
            <w:pPr>
              <w:pStyle w:val="TAL"/>
              <w:rPr>
                <w:sz w:val="16"/>
                <w:szCs w:val="16"/>
              </w:rPr>
            </w:pPr>
            <w:r w:rsidRPr="0001701A">
              <w:rPr>
                <w:sz w:val="16"/>
                <w:szCs w:val="16"/>
              </w:rPr>
              <w:t>3GU mismatch</w:t>
            </w:r>
          </w:p>
        </w:tc>
        <w:tc>
          <w:tcPr>
            <w:tcW w:w="708" w:type="dxa"/>
            <w:shd w:val="solid" w:color="FFFFFF" w:fill="auto"/>
          </w:tcPr>
          <w:p w14:paraId="180F3589" w14:textId="77777777" w:rsidR="00975C97" w:rsidRPr="0001701A" w:rsidRDefault="00975C97" w:rsidP="001C0A31">
            <w:pPr>
              <w:pStyle w:val="TAC"/>
              <w:rPr>
                <w:sz w:val="16"/>
                <w:szCs w:val="16"/>
              </w:rPr>
            </w:pPr>
            <w:r w:rsidRPr="0001701A">
              <w:rPr>
                <w:sz w:val="16"/>
                <w:szCs w:val="16"/>
              </w:rPr>
              <w:t>0.3.1</w:t>
            </w:r>
          </w:p>
        </w:tc>
      </w:tr>
      <w:tr w:rsidR="00975C97" w:rsidRPr="0001701A" w14:paraId="66CE45B0" w14:textId="77777777" w:rsidTr="0001701A">
        <w:tc>
          <w:tcPr>
            <w:tcW w:w="800" w:type="dxa"/>
            <w:shd w:val="solid" w:color="FFFFFF" w:fill="auto"/>
          </w:tcPr>
          <w:p w14:paraId="11776679" w14:textId="77777777" w:rsidR="00975C97" w:rsidRPr="0001701A" w:rsidRDefault="00975C97" w:rsidP="001C0A31">
            <w:pPr>
              <w:pStyle w:val="TAC"/>
              <w:rPr>
                <w:sz w:val="16"/>
                <w:szCs w:val="16"/>
              </w:rPr>
            </w:pPr>
            <w:r w:rsidRPr="0001701A">
              <w:rPr>
                <w:sz w:val="16"/>
                <w:szCs w:val="16"/>
              </w:rPr>
              <w:t>2018-04</w:t>
            </w:r>
          </w:p>
        </w:tc>
        <w:tc>
          <w:tcPr>
            <w:tcW w:w="800" w:type="dxa"/>
            <w:shd w:val="solid" w:color="FFFFFF" w:fill="auto"/>
          </w:tcPr>
          <w:p w14:paraId="2CA2D772" w14:textId="77777777" w:rsidR="00975C97" w:rsidRPr="0001701A" w:rsidRDefault="00975C97" w:rsidP="001C0A31">
            <w:pPr>
              <w:pStyle w:val="TAC"/>
              <w:rPr>
                <w:sz w:val="16"/>
                <w:szCs w:val="16"/>
              </w:rPr>
            </w:pPr>
            <w:r w:rsidRPr="0001701A">
              <w:rPr>
                <w:sz w:val="16"/>
                <w:szCs w:val="16"/>
              </w:rPr>
              <w:t xml:space="preserve">RAN5#2-5G-NR </w:t>
            </w:r>
            <w:proofErr w:type="spellStart"/>
            <w:r w:rsidRPr="0001701A">
              <w:rPr>
                <w:sz w:val="16"/>
                <w:szCs w:val="16"/>
              </w:rPr>
              <w:t>Adhoc</w:t>
            </w:r>
            <w:proofErr w:type="spellEnd"/>
          </w:p>
        </w:tc>
        <w:tc>
          <w:tcPr>
            <w:tcW w:w="1094" w:type="dxa"/>
            <w:shd w:val="solid" w:color="FFFFFF" w:fill="auto"/>
          </w:tcPr>
          <w:p w14:paraId="7E2FFFAF" w14:textId="77777777" w:rsidR="00975C97" w:rsidRPr="0001701A" w:rsidRDefault="00975C97" w:rsidP="001C0A31">
            <w:pPr>
              <w:pStyle w:val="TAC"/>
              <w:rPr>
                <w:sz w:val="16"/>
                <w:szCs w:val="16"/>
              </w:rPr>
            </w:pPr>
            <w:r w:rsidRPr="0001701A">
              <w:rPr>
                <w:sz w:val="16"/>
                <w:szCs w:val="16"/>
              </w:rPr>
              <w:t>R5-181771</w:t>
            </w:r>
          </w:p>
          <w:p w14:paraId="1270E386" w14:textId="77777777" w:rsidR="00975C97" w:rsidRPr="0001701A" w:rsidRDefault="00975C97" w:rsidP="001C0A31">
            <w:pPr>
              <w:pStyle w:val="TAC"/>
              <w:rPr>
                <w:sz w:val="16"/>
                <w:szCs w:val="16"/>
              </w:rPr>
            </w:pPr>
            <w:r w:rsidRPr="0001701A">
              <w:rPr>
                <w:sz w:val="16"/>
                <w:szCs w:val="16"/>
              </w:rPr>
              <w:t>R5-181833</w:t>
            </w:r>
          </w:p>
          <w:p w14:paraId="0FD54467" w14:textId="77777777" w:rsidR="00975C97" w:rsidRPr="0001701A" w:rsidRDefault="00975C97" w:rsidP="001C0A31">
            <w:pPr>
              <w:pStyle w:val="TAC"/>
              <w:rPr>
                <w:sz w:val="16"/>
                <w:szCs w:val="16"/>
              </w:rPr>
            </w:pPr>
            <w:r w:rsidRPr="0001701A">
              <w:rPr>
                <w:sz w:val="16"/>
                <w:szCs w:val="16"/>
              </w:rPr>
              <w:t>R5-181842</w:t>
            </w:r>
          </w:p>
          <w:p w14:paraId="03ADEA27" w14:textId="77777777" w:rsidR="00975C97" w:rsidRPr="0001701A" w:rsidRDefault="00975C97" w:rsidP="001C0A31">
            <w:pPr>
              <w:pStyle w:val="TAC"/>
              <w:rPr>
                <w:sz w:val="16"/>
                <w:szCs w:val="16"/>
              </w:rPr>
            </w:pPr>
            <w:r w:rsidRPr="0001701A">
              <w:rPr>
                <w:sz w:val="16"/>
                <w:szCs w:val="16"/>
              </w:rPr>
              <w:t>R5-182000</w:t>
            </w:r>
          </w:p>
          <w:p w14:paraId="41FC9FA0" w14:textId="77777777" w:rsidR="00975C97" w:rsidRPr="0001701A" w:rsidRDefault="00975C97" w:rsidP="001C0A31">
            <w:pPr>
              <w:pStyle w:val="TAC"/>
              <w:rPr>
                <w:sz w:val="16"/>
                <w:szCs w:val="16"/>
              </w:rPr>
            </w:pPr>
            <w:r w:rsidRPr="0001701A">
              <w:rPr>
                <w:sz w:val="16"/>
                <w:szCs w:val="16"/>
              </w:rPr>
              <w:t>R5-182002</w:t>
            </w:r>
          </w:p>
          <w:p w14:paraId="1384A594" w14:textId="77777777" w:rsidR="00975C97" w:rsidRPr="0001701A" w:rsidRDefault="00975C97" w:rsidP="001C0A31">
            <w:pPr>
              <w:pStyle w:val="TAC"/>
              <w:rPr>
                <w:sz w:val="16"/>
                <w:szCs w:val="16"/>
              </w:rPr>
            </w:pPr>
            <w:r w:rsidRPr="0001701A">
              <w:rPr>
                <w:sz w:val="16"/>
                <w:szCs w:val="16"/>
              </w:rPr>
              <w:t>R5-182003</w:t>
            </w:r>
          </w:p>
          <w:p w14:paraId="62D0DA2F" w14:textId="77777777" w:rsidR="00975C97" w:rsidRPr="0001701A" w:rsidRDefault="00975C97" w:rsidP="001C0A31">
            <w:pPr>
              <w:pStyle w:val="TAC"/>
              <w:rPr>
                <w:sz w:val="16"/>
                <w:szCs w:val="16"/>
              </w:rPr>
            </w:pPr>
            <w:r w:rsidRPr="0001701A">
              <w:rPr>
                <w:sz w:val="16"/>
                <w:szCs w:val="16"/>
              </w:rPr>
              <w:t>R5-182004</w:t>
            </w:r>
          </w:p>
          <w:p w14:paraId="014F187E" w14:textId="77777777" w:rsidR="00975C97" w:rsidRPr="0001701A" w:rsidRDefault="00975C97" w:rsidP="001C0A31">
            <w:pPr>
              <w:pStyle w:val="TAC"/>
              <w:rPr>
                <w:sz w:val="16"/>
                <w:szCs w:val="16"/>
              </w:rPr>
            </w:pPr>
            <w:r w:rsidRPr="0001701A">
              <w:rPr>
                <w:sz w:val="16"/>
                <w:szCs w:val="16"/>
              </w:rPr>
              <w:t>R5-182005</w:t>
            </w:r>
          </w:p>
          <w:p w14:paraId="526B3DF7" w14:textId="77777777" w:rsidR="00975C97" w:rsidRPr="0001701A" w:rsidRDefault="00975C97" w:rsidP="001C0A31">
            <w:pPr>
              <w:pStyle w:val="TAC"/>
              <w:rPr>
                <w:sz w:val="16"/>
                <w:szCs w:val="16"/>
              </w:rPr>
            </w:pPr>
            <w:r w:rsidRPr="0001701A">
              <w:rPr>
                <w:sz w:val="16"/>
                <w:szCs w:val="16"/>
              </w:rPr>
              <w:t>R5-182020</w:t>
            </w:r>
          </w:p>
          <w:p w14:paraId="7734FC4D" w14:textId="77777777" w:rsidR="00975C97" w:rsidRPr="0001701A" w:rsidRDefault="00975C97" w:rsidP="001C0A31">
            <w:pPr>
              <w:pStyle w:val="TAC"/>
              <w:rPr>
                <w:sz w:val="16"/>
                <w:szCs w:val="16"/>
              </w:rPr>
            </w:pPr>
            <w:r w:rsidRPr="0001701A">
              <w:rPr>
                <w:sz w:val="16"/>
                <w:szCs w:val="16"/>
              </w:rPr>
              <w:t>R5-182021</w:t>
            </w:r>
          </w:p>
          <w:p w14:paraId="46C01DE4" w14:textId="77777777" w:rsidR="00975C97" w:rsidRPr="0001701A" w:rsidRDefault="00975C97" w:rsidP="001C0A31">
            <w:pPr>
              <w:pStyle w:val="TAC"/>
              <w:rPr>
                <w:sz w:val="16"/>
                <w:szCs w:val="16"/>
              </w:rPr>
            </w:pPr>
            <w:r w:rsidRPr="0001701A">
              <w:rPr>
                <w:sz w:val="16"/>
                <w:szCs w:val="16"/>
              </w:rPr>
              <w:t>R5-182026</w:t>
            </w:r>
          </w:p>
        </w:tc>
        <w:tc>
          <w:tcPr>
            <w:tcW w:w="567" w:type="dxa"/>
            <w:shd w:val="solid" w:color="FFFFFF" w:fill="auto"/>
          </w:tcPr>
          <w:p w14:paraId="5347A0D9"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7DF289AF"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5C98EB25"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7181CBEC"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V0.4.0</w:t>
            </w:r>
          </w:p>
          <w:p w14:paraId="1B7902A4" w14:textId="77777777" w:rsidR="00975C97" w:rsidRPr="0001701A" w:rsidRDefault="00975C97" w:rsidP="001C0A31">
            <w:pPr>
              <w:pStyle w:val="TAL"/>
              <w:rPr>
                <w:sz w:val="16"/>
                <w:szCs w:val="16"/>
              </w:rPr>
            </w:pPr>
            <w:r w:rsidRPr="0001701A">
              <w:rPr>
                <w:lang w:eastAsia="zh-CN"/>
              </w:rPr>
              <w:t>Add clause 4.4 Test point analysis</w:t>
            </w:r>
          </w:p>
        </w:tc>
        <w:tc>
          <w:tcPr>
            <w:tcW w:w="708" w:type="dxa"/>
            <w:shd w:val="solid" w:color="FFFFFF" w:fill="auto"/>
          </w:tcPr>
          <w:p w14:paraId="0C670242" w14:textId="77777777" w:rsidR="00975C97" w:rsidRPr="0001701A" w:rsidRDefault="00975C97" w:rsidP="001C0A31">
            <w:pPr>
              <w:pStyle w:val="TAC"/>
              <w:rPr>
                <w:sz w:val="16"/>
                <w:szCs w:val="16"/>
              </w:rPr>
            </w:pPr>
            <w:r w:rsidRPr="0001701A">
              <w:rPr>
                <w:sz w:val="16"/>
                <w:szCs w:val="16"/>
              </w:rPr>
              <w:t>0.4.0</w:t>
            </w:r>
          </w:p>
        </w:tc>
      </w:tr>
      <w:tr w:rsidR="00975C97" w:rsidRPr="0001701A" w14:paraId="7259316D" w14:textId="77777777" w:rsidTr="0001701A">
        <w:tc>
          <w:tcPr>
            <w:tcW w:w="800" w:type="dxa"/>
            <w:shd w:val="solid" w:color="FFFFFF" w:fill="auto"/>
          </w:tcPr>
          <w:p w14:paraId="1254551F" w14:textId="77777777" w:rsidR="00975C97" w:rsidRPr="0001701A" w:rsidRDefault="00975C97" w:rsidP="001C0A31">
            <w:pPr>
              <w:pStyle w:val="TAC"/>
              <w:rPr>
                <w:sz w:val="16"/>
                <w:szCs w:val="16"/>
              </w:rPr>
            </w:pPr>
            <w:r w:rsidRPr="0001701A">
              <w:rPr>
                <w:sz w:val="16"/>
                <w:szCs w:val="16"/>
              </w:rPr>
              <w:t>2018-07</w:t>
            </w:r>
          </w:p>
        </w:tc>
        <w:tc>
          <w:tcPr>
            <w:tcW w:w="800" w:type="dxa"/>
            <w:shd w:val="solid" w:color="FFFFFF" w:fill="auto"/>
          </w:tcPr>
          <w:p w14:paraId="4852341E" w14:textId="77777777" w:rsidR="00975C97" w:rsidRPr="0001701A" w:rsidRDefault="00975C97" w:rsidP="001C0A31">
            <w:pPr>
              <w:pStyle w:val="TAC"/>
              <w:rPr>
                <w:sz w:val="16"/>
                <w:szCs w:val="16"/>
              </w:rPr>
            </w:pPr>
            <w:r w:rsidRPr="0001701A">
              <w:rPr>
                <w:sz w:val="16"/>
                <w:szCs w:val="16"/>
              </w:rPr>
              <w:t>RAN5#79</w:t>
            </w:r>
          </w:p>
        </w:tc>
        <w:tc>
          <w:tcPr>
            <w:tcW w:w="1094" w:type="dxa"/>
            <w:shd w:val="solid" w:color="FFFFFF" w:fill="auto"/>
          </w:tcPr>
          <w:p w14:paraId="14A64309" w14:textId="77777777" w:rsidR="00975C97" w:rsidRPr="0001701A" w:rsidRDefault="00975C97" w:rsidP="001C0A31">
            <w:pPr>
              <w:pStyle w:val="TAC"/>
              <w:rPr>
                <w:sz w:val="16"/>
                <w:szCs w:val="16"/>
              </w:rPr>
            </w:pPr>
            <w:r w:rsidRPr="0001701A">
              <w:rPr>
                <w:sz w:val="16"/>
                <w:szCs w:val="16"/>
              </w:rPr>
              <w:t>R5-182768</w:t>
            </w:r>
          </w:p>
          <w:p w14:paraId="49666578" w14:textId="77777777" w:rsidR="00975C97" w:rsidRPr="0001701A" w:rsidRDefault="00975C97" w:rsidP="001C0A31">
            <w:pPr>
              <w:pStyle w:val="TAC"/>
              <w:rPr>
                <w:sz w:val="16"/>
                <w:szCs w:val="16"/>
              </w:rPr>
            </w:pPr>
            <w:r w:rsidRPr="0001701A">
              <w:rPr>
                <w:sz w:val="16"/>
                <w:szCs w:val="16"/>
              </w:rPr>
              <w:t>R5-182973</w:t>
            </w:r>
          </w:p>
          <w:p w14:paraId="784F8515" w14:textId="77777777" w:rsidR="00975C97" w:rsidRPr="0001701A" w:rsidRDefault="00975C97" w:rsidP="001C0A31">
            <w:pPr>
              <w:pStyle w:val="TAC"/>
              <w:rPr>
                <w:sz w:val="16"/>
                <w:szCs w:val="16"/>
              </w:rPr>
            </w:pPr>
            <w:r w:rsidRPr="0001701A">
              <w:rPr>
                <w:sz w:val="16"/>
                <w:szCs w:val="16"/>
              </w:rPr>
              <w:t>R5-183702</w:t>
            </w:r>
          </w:p>
          <w:p w14:paraId="1DB16454" w14:textId="77777777" w:rsidR="00975C97" w:rsidRPr="0001701A" w:rsidRDefault="00975C97" w:rsidP="001C0A31">
            <w:pPr>
              <w:pStyle w:val="TAC"/>
              <w:rPr>
                <w:sz w:val="16"/>
                <w:szCs w:val="16"/>
              </w:rPr>
            </w:pPr>
            <w:r w:rsidRPr="0001701A">
              <w:rPr>
                <w:sz w:val="16"/>
                <w:szCs w:val="16"/>
              </w:rPr>
              <w:t>R5-183703</w:t>
            </w:r>
          </w:p>
          <w:p w14:paraId="39629AFF" w14:textId="77777777" w:rsidR="00975C97" w:rsidRPr="0001701A" w:rsidRDefault="00975C97" w:rsidP="001C0A31">
            <w:pPr>
              <w:pStyle w:val="TAC"/>
              <w:rPr>
                <w:sz w:val="16"/>
                <w:szCs w:val="16"/>
              </w:rPr>
            </w:pPr>
            <w:r w:rsidRPr="0001701A">
              <w:rPr>
                <w:sz w:val="16"/>
                <w:szCs w:val="16"/>
              </w:rPr>
              <w:t>R5-183704</w:t>
            </w:r>
          </w:p>
          <w:p w14:paraId="16E0F01F" w14:textId="77777777" w:rsidR="00975C97" w:rsidRPr="0001701A" w:rsidRDefault="00975C97" w:rsidP="001C0A31">
            <w:pPr>
              <w:pStyle w:val="TAC"/>
              <w:rPr>
                <w:sz w:val="16"/>
                <w:szCs w:val="16"/>
              </w:rPr>
            </w:pPr>
            <w:r w:rsidRPr="0001701A">
              <w:rPr>
                <w:sz w:val="16"/>
                <w:szCs w:val="16"/>
              </w:rPr>
              <w:t>R5-183705</w:t>
            </w:r>
          </w:p>
          <w:p w14:paraId="4E6893AD" w14:textId="77777777" w:rsidR="00975C97" w:rsidRPr="0001701A" w:rsidRDefault="00975C97" w:rsidP="001C0A31">
            <w:pPr>
              <w:pStyle w:val="TAC"/>
              <w:rPr>
                <w:sz w:val="16"/>
                <w:szCs w:val="16"/>
              </w:rPr>
            </w:pPr>
            <w:r w:rsidRPr="0001701A">
              <w:rPr>
                <w:sz w:val="16"/>
                <w:szCs w:val="16"/>
              </w:rPr>
              <w:t>R5-183906</w:t>
            </w:r>
          </w:p>
          <w:p w14:paraId="1CF63974" w14:textId="77777777" w:rsidR="00975C97" w:rsidRPr="0001701A" w:rsidRDefault="00975C97" w:rsidP="001C0A31">
            <w:pPr>
              <w:pStyle w:val="TAC"/>
              <w:rPr>
                <w:sz w:val="16"/>
                <w:szCs w:val="16"/>
              </w:rPr>
            </w:pPr>
            <w:r w:rsidRPr="0001701A">
              <w:rPr>
                <w:sz w:val="16"/>
                <w:szCs w:val="16"/>
              </w:rPr>
              <w:t>R5-183936</w:t>
            </w:r>
          </w:p>
          <w:p w14:paraId="2D06D64F" w14:textId="77777777" w:rsidR="00975C97" w:rsidRPr="0001701A" w:rsidRDefault="00975C97" w:rsidP="001C0A31">
            <w:pPr>
              <w:pStyle w:val="TAC"/>
              <w:rPr>
                <w:sz w:val="16"/>
                <w:szCs w:val="16"/>
              </w:rPr>
            </w:pPr>
            <w:r w:rsidRPr="0001701A">
              <w:rPr>
                <w:sz w:val="16"/>
                <w:szCs w:val="16"/>
              </w:rPr>
              <w:t>R5-183280</w:t>
            </w:r>
          </w:p>
          <w:p w14:paraId="7A584CE4" w14:textId="77777777" w:rsidR="00975C97" w:rsidRPr="0001701A" w:rsidRDefault="00975C97" w:rsidP="001C0A31">
            <w:pPr>
              <w:pStyle w:val="TAC"/>
              <w:rPr>
                <w:sz w:val="16"/>
                <w:szCs w:val="16"/>
              </w:rPr>
            </w:pPr>
            <w:r w:rsidRPr="0001701A">
              <w:rPr>
                <w:sz w:val="16"/>
                <w:szCs w:val="16"/>
              </w:rPr>
              <w:t>R5-183923</w:t>
            </w:r>
          </w:p>
          <w:p w14:paraId="288ACFE0" w14:textId="77777777" w:rsidR="00975C97" w:rsidRPr="0001701A" w:rsidRDefault="00975C97" w:rsidP="001C0A31">
            <w:pPr>
              <w:pStyle w:val="TAC"/>
              <w:rPr>
                <w:sz w:val="16"/>
                <w:szCs w:val="16"/>
              </w:rPr>
            </w:pPr>
            <w:r w:rsidRPr="0001701A">
              <w:rPr>
                <w:sz w:val="16"/>
                <w:szCs w:val="16"/>
              </w:rPr>
              <w:t>R5-183953</w:t>
            </w:r>
          </w:p>
          <w:p w14:paraId="70558064" w14:textId="77777777" w:rsidR="00975C97" w:rsidRPr="0001701A" w:rsidRDefault="00975C97" w:rsidP="001C0A31">
            <w:pPr>
              <w:pStyle w:val="TAC"/>
              <w:rPr>
                <w:sz w:val="16"/>
                <w:szCs w:val="16"/>
              </w:rPr>
            </w:pPr>
            <w:r w:rsidRPr="0001701A">
              <w:rPr>
                <w:sz w:val="16"/>
                <w:szCs w:val="16"/>
              </w:rPr>
              <w:t>R5-183954</w:t>
            </w:r>
          </w:p>
          <w:p w14:paraId="1B2B6920" w14:textId="77777777" w:rsidR="00975C97" w:rsidRPr="0001701A" w:rsidRDefault="00975C97" w:rsidP="001C0A31">
            <w:pPr>
              <w:pStyle w:val="TAC"/>
              <w:rPr>
                <w:sz w:val="16"/>
                <w:szCs w:val="16"/>
              </w:rPr>
            </w:pPr>
            <w:r w:rsidRPr="0001701A">
              <w:rPr>
                <w:sz w:val="16"/>
                <w:szCs w:val="16"/>
              </w:rPr>
              <w:t>R5-183955</w:t>
            </w:r>
          </w:p>
          <w:p w14:paraId="6B6CC092" w14:textId="77777777" w:rsidR="00975C97" w:rsidRPr="0001701A" w:rsidRDefault="00975C97" w:rsidP="001C0A31">
            <w:pPr>
              <w:pStyle w:val="TAC"/>
              <w:rPr>
                <w:sz w:val="16"/>
                <w:szCs w:val="16"/>
              </w:rPr>
            </w:pPr>
            <w:r w:rsidRPr="0001701A">
              <w:rPr>
                <w:sz w:val="16"/>
                <w:szCs w:val="16"/>
              </w:rPr>
              <w:t>R5-183956</w:t>
            </w:r>
          </w:p>
          <w:p w14:paraId="462499F9" w14:textId="77777777" w:rsidR="00975C97" w:rsidRPr="0001701A" w:rsidRDefault="00975C97" w:rsidP="001C0A31">
            <w:pPr>
              <w:pStyle w:val="TAC"/>
              <w:rPr>
                <w:sz w:val="16"/>
                <w:szCs w:val="16"/>
              </w:rPr>
            </w:pPr>
            <w:r w:rsidRPr="0001701A">
              <w:rPr>
                <w:sz w:val="16"/>
                <w:szCs w:val="16"/>
              </w:rPr>
              <w:t>R5-183957</w:t>
            </w:r>
          </w:p>
          <w:p w14:paraId="0533C5E5" w14:textId="77777777" w:rsidR="00975C97" w:rsidRPr="0001701A" w:rsidRDefault="00975C97" w:rsidP="001C0A31">
            <w:pPr>
              <w:pStyle w:val="TAC"/>
              <w:rPr>
                <w:sz w:val="16"/>
                <w:szCs w:val="16"/>
              </w:rPr>
            </w:pPr>
            <w:r w:rsidRPr="0001701A">
              <w:rPr>
                <w:sz w:val="16"/>
                <w:szCs w:val="16"/>
              </w:rPr>
              <w:t>R5-183958</w:t>
            </w:r>
          </w:p>
          <w:p w14:paraId="2E3B8CE7" w14:textId="77777777" w:rsidR="00975C97" w:rsidRPr="0001701A" w:rsidRDefault="00975C97" w:rsidP="001C0A31">
            <w:pPr>
              <w:pStyle w:val="TAC"/>
              <w:rPr>
                <w:sz w:val="16"/>
                <w:szCs w:val="16"/>
              </w:rPr>
            </w:pPr>
            <w:r w:rsidRPr="0001701A">
              <w:rPr>
                <w:sz w:val="16"/>
                <w:szCs w:val="16"/>
              </w:rPr>
              <w:t>R5-183959</w:t>
            </w:r>
          </w:p>
          <w:p w14:paraId="3D9941ED" w14:textId="77777777" w:rsidR="00975C97" w:rsidRPr="0001701A" w:rsidRDefault="00975C97" w:rsidP="001C0A31">
            <w:pPr>
              <w:pStyle w:val="TAC"/>
              <w:rPr>
                <w:sz w:val="16"/>
                <w:szCs w:val="16"/>
              </w:rPr>
            </w:pPr>
            <w:r w:rsidRPr="0001701A">
              <w:rPr>
                <w:sz w:val="16"/>
                <w:szCs w:val="16"/>
              </w:rPr>
              <w:t>R5-183960</w:t>
            </w:r>
          </w:p>
        </w:tc>
        <w:tc>
          <w:tcPr>
            <w:tcW w:w="567" w:type="dxa"/>
            <w:shd w:val="solid" w:color="FFFFFF" w:fill="auto"/>
          </w:tcPr>
          <w:p w14:paraId="3B82E9EE"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8551838"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638EDE21"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7AEC8442"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V0.5.0</w:t>
            </w:r>
          </w:p>
        </w:tc>
        <w:tc>
          <w:tcPr>
            <w:tcW w:w="708" w:type="dxa"/>
            <w:shd w:val="solid" w:color="FFFFFF" w:fill="auto"/>
          </w:tcPr>
          <w:p w14:paraId="5E9AC3DF" w14:textId="77777777" w:rsidR="00975C97" w:rsidRPr="0001701A" w:rsidRDefault="00975C97" w:rsidP="001C0A31">
            <w:pPr>
              <w:pStyle w:val="TAC"/>
              <w:rPr>
                <w:sz w:val="16"/>
                <w:szCs w:val="16"/>
              </w:rPr>
            </w:pPr>
            <w:r w:rsidRPr="0001701A">
              <w:rPr>
                <w:sz w:val="16"/>
                <w:szCs w:val="16"/>
              </w:rPr>
              <w:t>0.5.0</w:t>
            </w:r>
          </w:p>
        </w:tc>
      </w:tr>
      <w:tr w:rsidR="00975C97" w:rsidRPr="0001701A" w14:paraId="3701F73B" w14:textId="77777777" w:rsidTr="0001701A">
        <w:tc>
          <w:tcPr>
            <w:tcW w:w="800" w:type="dxa"/>
            <w:shd w:val="solid" w:color="FFFFFF" w:fill="auto"/>
          </w:tcPr>
          <w:p w14:paraId="62CA269F" w14:textId="77777777" w:rsidR="00975C97" w:rsidRPr="0001701A" w:rsidRDefault="00975C97" w:rsidP="001C0A31">
            <w:pPr>
              <w:pStyle w:val="TAC"/>
              <w:rPr>
                <w:sz w:val="16"/>
                <w:szCs w:val="16"/>
              </w:rPr>
            </w:pPr>
            <w:r w:rsidRPr="0001701A">
              <w:rPr>
                <w:sz w:val="16"/>
                <w:szCs w:val="16"/>
              </w:rPr>
              <w:t>2018-07</w:t>
            </w:r>
          </w:p>
        </w:tc>
        <w:tc>
          <w:tcPr>
            <w:tcW w:w="800" w:type="dxa"/>
            <w:shd w:val="solid" w:color="FFFFFF" w:fill="auto"/>
          </w:tcPr>
          <w:p w14:paraId="00387DB4" w14:textId="77777777" w:rsidR="00975C97" w:rsidRPr="0001701A" w:rsidRDefault="00975C97" w:rsidP="001C0A31">
            <w:pPr>
              <w:pStyle w:val="TAC"/>
              <w:rPr>
                <w:sz w:val="16"/>
                <w:szCs w:val="16"/>
              </w:rPr>
            </w:pPr>
            <w:r w:rsidRPr="0001701A">
              <w:rPr>
                <w:sz w:val="16"/>
                <w:szCs w:val="16"/>
              </w:rPr>
              <w:t>RAN5#79</w:t>
            </w:r>
          </w:p>
        </w:tc>
        <w:tc>
          <w:tcPr>
            <w:tcW w:w="1094" w:type="dxa"/>
            <w:shd w:val="solid" w:color="FFFFFF" w:fill="auto"/>
          </w:tcPr>
          <w:p w14:paraId="123B1100" w14:textId="77777777" w:rsidR="00975C97" w:rsidRPr="0001701A" w:rsidRDefault="00975C97" w:rsidP="001C0A31">
            <w:pPr>
              <w:pStyle w:val="TAC"/>
              <w:rPr>
                <w:sz w:val="16"/>
                <w:szCs w:val="16"/>
              </w:rPr>
            </w:pPr>
            <w:r w:rsidRPr="0001701A">
              <w:rPr>
                <w:sz w:val="16"/>
                <w:szCs w:val="16"/>
              </w:rPr>
              <w:t>R5-183960</w:t>
            </w:r>
          </w:p>
          <w:p w14:paraId="7F07DFB9" w14:textId="77777777" w:rsidR="00975C97" w:rsidRPr="0001701A" w:rsidRDefault="00975C97" w:rsidP="001C0A31">
            <w:pPr>
              <w:pStyle w:val="TAC"/>
              <w:rPr>
                <w:sz w:val="16"/>
                <w:szCs w:val="16"/>
              </w:rPr>
            </w:pPr>
            <w:r w:rsidRPr="0001701A">
              <w:rPr>
                <w:sz w:val="16"/>
                <w:szCs w:val="16"/>
              </w:rPr>
              <w:t>R5-183279</w:t>
            </w:r>
          </w:p>
        </w:tc>
        <w:tc>
          <w:tcPr>
            <w:tcW w:w="567" w:type="dxa"/>
            <w:shd w:val="solid" w:color="FFFFFF" w:fill="auto"/>
          </w:tcPr>
          <w:p w14:paraId="6C1EC9A7"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742AEB0D"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2D883468"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5D4F35CC" w14:textId="77777777" w:rsidR="00975C97" w:rsidRPr="0001701A" w:rsidRDefault="00975C97" w:rsidP="001C0A31">
            <w:pPr>
              <w:pStyle w:val="TAL"/>
              <w:rPr>
                <w:sz w:val="24"/>
                <w:szCs w:val="24"/>
                <w:lang w:eastAsia="zh-CN"/>
              </w:rPr>
            </w:pPr>
            <w:r w:rsidRPr="0001701A">
              <w:rPr>
                <w:sz w:val="16"/>
                <w:szCs w:val="16"/>
              </w:rPr>
              <w:t>Corrected Table numbering issues in subclause 6.5.2.4.1.4.2 Test procedure  to capture R5-183960 changes into draft TS 38.521-1 v0.5.1</w:t>
            </w:r>
          </w:p>
        </w:tc>
        <w:tc>
          <w:tcPr>
            <w:tcW w:w="708" w:type="dxa"/>
            <w:shd w:val="solid" w:color="FFFFFF" w:fill="auto"/>
          </w:tcPr>
          <w:p w14:paraId="42CFBFE8" w14:textId="77777777" w:rsidR="00975C97" w:rsidRPr="0001701A" w:rsidRDefault="00975C97" w:rsidP="001C0A31">
            <w:pPr>
              <w:pStyle w:val="TAC"/>
              <w:rPr>
                <w:sz w:val="16"/>
                <w:szCs w:val="16"/>
              </w:rPr>
            </w:pPr>
            <w:r w:rsidRPr="0001701A">
              <w:rPr>
                <w:sz w:val="16"/>
                <w:szCs w:val="16"/>
              </w:rPr>
              <w:t>0.5.1</w:t>
            </w:r>
          </w:p>
        </w:tc>
      </w:tr>
      <w:tr w:rsidR="00975C97" w:rsidRPr="0001701A" w14:paraId="0802DA10" w14:textId="77777777" w:rsidTr="0001701A">
        <w:tc>
          <w:tcPr>
            <w:tcW w:w="800" w:type="dxa"/>
            <w:shd w:val="solid" w:color="FFFFFF" w:fill="auto"/>
          </w:tcPr>
          <w:p w14:paraId="61766501" w14:textId="77777777" w:rsidR="00975C97" w:rsidRPr="0001701A" w:rsidRDefault="00975C97" w:rsidP="001C0A31">
            <w:pPr>
              <w:pStyle w:val="TAC"/>
              <w:rPr>
                <w:sz w:val="16"/>
                <w:szCs w:val="16"/>
              </w:rPr>
            </w:pPr>
            <w:r w:rsidRPr="0001701A">
              <w:rPr>
                <w:sz w:val="16"/>
                <w:szCs w:val="16"/>
              </w:rPr>
              <w:t>2018-07</w:t>
            </w:r>
          </w:p>
        </w:tc>
        <w:tc>
          <w:tcPr>
            <w:tcW w:w="800" w:type="dxa"/>
            <w:shd w:val="solid" w:color="FFFFFF" w:fill="auto"/>
          </w:tcPr>
          <w:p w14:paraId="160DB7A6" w14:textId="77777777" w:rsidR="00975C97" w:rsidRPr="0001701A" w:rsidRDefault="00975C97" w:rsidP="001C0A31">
            <w:pPr>
              <w:pStyle w:val="TAC"/>
              <w:rPr>
                <w:sz w:val="16"/>
                <w:szCs w:val="16"/>
              </w:rPr>
            </w:pPr>
            <w:r w:rsidRPr="0001701A">
              <w:rPr>
                <w:sz w:val="16"/>
                <w:szCs w:val="16"/>
              </w:rPr>
              <w:t>RAN5#79</w:t>
            </w:r>
          </w:p>
        </w:tc>
        <w:tc>
          <w:tcPr>
            <w:tcW w:w="1094" w:type="dxa"/>
            <w:shd w:val="solid" w:color="FFFFFF" w:fill="auto"/>
          </w:tcPr>
          <w:p w14:paraId="274B1E71" w14:textId="77777777" w:rsidR="00975C97" w:rsidRPr="0001701A" w:rsidRDefault="00975C97" w:rsidP="001C0A31">
            <w:pPr>
              <w:pStyle w:val="TAC"/>
              <w:rPr>
                <w:sz w:val="16"/>
                <w:szCs w:val="16"/>
              </w:rPr>
            </w:pPr>
            <w:r w:rsidRPr="0001701A">
              <w:rPr>
                <w:sz w:val="16"/>
                <w:szCs w:val="16"/>
              </w:rPr>
              <w:t>R5-182363</w:t>
            </w:r>
          </w:p>
        </w:tc>
        <w:tc>
          <w:tcPr>
            <w:tcW w:w="567" w:type="dxa"/>
            <w:shd w:val="solid" w:color="FFFFFF" w:fill="auto"/>
          </w:tcPr>
          <w:p w14:paraId="07DBA54E"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1061430F"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7E563FE2"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4DDDAC19" w14:textId="77777777" w:rsidR="00975C97" w:rsidRPr="0001701A" w:rsidRDefault="00975C97" w:rsidP="001C0A31">
            <w:pPr>
              <w:pStyle w:val="TAL"/>
              <w:rPr>
                <w:sz w:val="16"/>
                <w:szCs w:val="16"/>
              </w:rPr>
            </w:pPr>
            <w:r w:rsidRPr="0001701A">
              <w:rPr>
                <w:sz w:val="16"/>
                <w:szCs w:val="16"/>
              </w:rPr>
              <w:t>withdrawn</w:t>
            </w:r>
          </w:p>
        </w:tc>
        <w:tc>
          <w:tcPr>
            <w:tcW w:w="708" w:type="dxa"/>
            <w:shd w:val="solid" w:color="FFFFFF" w:fill="auto"/>
          </w:tcPr>
          <w:p w14:paraId="4C20239B" w14:textId="77777777" w:rsidR="00975C97" w:rsidRPr="0001701A" w:rsidRDefault="00975C97" w:rsidP="001C0A31">
            <w:pPr>
              <w:pStyle w:val="TAC"/>
              <w:rPr>
                <w:sz w:val="16"/>
                <w:szCs w:val="16"/>
              </w:rPr>
            </w:pPr>
            <w:r w:rsidRPr="0001701A">
              <w:rPr>
                <w:sz w:val="16"/>
                <w:szCs w:val="16"/>
              </w:rPr>
              <w:t>1.0.0</w:t>
            </w:r>
          </w:p>
        </w:tc>
      </w:tr>
      <w:tr w:rsidR="00975C97" w:rsidRPr="0001701A" w14:paraId="558E4717" w14:textId="77777777" w:rsidTr="0001701A">
        <w:tc>
          <w:tcPr>
            <w:tcW w:w="800" w:type="dxa"/>
            <w:shd w:val="solid" w:color="FFFFFF" w:fill="auto"/>
          </w:tcPr>
          <w:p w14:paraId="707448BD" w14:textId="77777777" w:rsidR="00975C97" w:rsidRPr="0001701A" w:rsidRDefault="00975C97" w:rsidP="001C0A31">
            <w:pPr>
              <w:pStyle w:val="TAC"/>
              <w:rPr>
                <w:sz w:val="16"/>
                <w:szCs w:val="16"/>
              </w:rPr>
            </w:pPr>
            <w:r w:rsidRPr="0001701A">
              <w:rPr>
                <w:sz w:val="16"/>
                <w:szCs w:val="16"/>
              </w:rPr>
              <w:lastRenderedPageBreak/>
              <w:t>2018-08</w:t>
            </w:r>
          </w:p>
        </w:tc>
        <w:tc>
          <w:tcPr>
            <w:tcW w:w="800" w:type="dxa"/>
            <w:shd w:val="solid" w:color="FFFFFF" w:fill="auto"/>
          </w:tcPr>
          <w:p w14:paraId="38176BF4" w14:textId="77777777" w:rsidR="00975C97" w:rsidRPr="0001701A" w:rsidRDefault="00975C97" w:rsidP="001C0A31">
            <w:pPr>
              <w:pStyle w:val="TAC"/>
              <w:rPr>
                <w:sz w:val="16"/>
                <w:szCs w:val="16"/>
              </w:rPr>
            </w:pPr>
            <w:r w:rsidRPr="0001701A">
              <w:rPr>
                <w:sz w:val="16"/>
                <w:szCs w:val="16"/>
              </w:rPr>
              <w:t>RAN5#80</w:t>
            </w:r>
          </w:p>
        </w:tc>
        <w:tc>
          <w:tcPr>
            <w:tcW w:w="1094" w:type="dxa"/>
            <w:shd w:val="solid" w:color="FFFFFF" w:fill="auto"/>
          </w:tcPr>
          <w:p w14:paraId="75953BB1" w14:textId="77777777" w:rsidR="00975C97" w:rsidRPr="0001701A" w:rsidRDefault="00975C97" w:rsidP="001C0A31">
            <w:pPr>
              <w:pStyle w:val="TAC"/>
              <w:rPr>
                <w:sz w:val="16"/>
                <w:szCs w:val="16"/>
              </w:rPr>
            </w:pPr>
            <w:r w:rsidRPr="0001701A">
              <w:rPr>
                <w:sz w:val="16"/>
                <w:szCs w:val="16"/>
              </w:rPr>
              <w:t>R5-185321</w:t>
            </w:r>
            <w:r w:rsidRPr="0001701A">
              <w:rPr>
                <w:sz w:val="16"/>
                <w:szCs w:val="16"/>
              </w:rPr>
              <w:cr/>
              <w:t>R5-184298</w:t>
            </w:r>
            <w:r w:rsidRPr="0001701A">
              <w:rPr>
                <w:sz w:val="16"/>
                <w:szCs w:val="16"/>
              </w:rPr>
              <w:cr/>
              <w:t>R5-185305</w:t>
            </w:r>
            <w:r w:rsidRPr="0001701A">
              <w:rPr>
                <w:sz w:val="16"/>
                <w:szCs w:val="16"/>
              </w:rPr>
              <w:cr/>
              <w:t>R5-185322</w:t>
            </w:r>
            <w:r w:rsidRPr="0001701A">
              <w:rPr>
                <w:sz w:val="16"/>
                <w:szCs w:val="16"/>
              </w:rPr>
              <w:cr/>
              <w:t>R5-185323</w:t>
            </w:r>
            <w:r w:rsidRPr="0001701A">
              <w:rPr>
                <w:sz w:val="16"/>
                <w:szCs w:val="16"/>
              </w:rPr>
              <w:cr/>
              <w:t>R5-185495</w:t>
            </w:r>
            <w:r w:rsidRPr="0001701A">
              <w:rPr>
                <w:sz w:val="16"/>
                <w:szCs w:val="16"/>
              </w:rPr>
              <w:cr/>
              <w:t>R5-185444</w:t>
            </w:r>
            <w:r w:rsidRPr="0001701A">
              <w:rPr>
                <w:sz w:val="16"/>
                <w:szCs w:val="16"/>
              </w:rPr>
              <w:cr/>
              <w:t>R5-185565</w:t>
            </w:r>
            <w:r w:rsidRPr="0001701A">
              <w:rPr>
                <w:sz w:val="16"/>
                <w:szCs w:val="16"/>
              </w:rPr>
              <w:cr/>
              <w:t>R5-185445</w:t>
            </w:r>
            <w:r w:rsidRPr="0001701A">
              <w:rPr>
                <w:sz w:val="16"/>
                <w:szCs w:val="16"/>
              </w:rPr>
              <w:cr/>
              <w:t>R5-185524</w:t>
            </w:r>
          </w:p>
          <w:p w14:paraId="791FDD26" w14:textId="77777777" w:rsidR="00975C97" w:rsidRPr="0001701A" w:rsidRDefault="00975C97" w:rsidP="001C0A31">
            <w:pPr>
              <w:pStyle w:val="TAC"/>
              <w:rPr>
                <w:sz w:val="16"/>
                <w:szCs w:val="16"/>
              </w:rPr>
            </w:pPr>
            <w:r w:rsidRPr="0001701A">
              <w:rPr>
                <w:sz w:val="16"/>
                <w:szCs w:val="16"/>
              </w:rPr>
              <w:t>R5-184572</w:t>
            </w:r>
            <w:r w:rsidRPr="0001701A">
              <w:rPr>
                <w:sz w:val="16"/>
                <w:szCs w:val="16"/>
              </w:rPr>
              <w:cr/>
              <w:t>R5-185390</w:t>
            </w:r>
          </w:p>
          <w:p w14:paraId="5673F1B7" w14:textId="77777777" w:rsidR="00975C97" w:rsidRPr="0001701A" w:rsidRDefault="00975C97" w:rsidP="001C0A31">
            <w:pPr>
              <w:pStyle w:val="TAC"/>
              <w:rPr>
                <w:sz w:val="16"/>
                <w:szCs w:val="16"/>
              </w:rPr>
            </w:pPr>
            <w:r w:rsidRPr="0001701A">
              <w:rPr>
                <w:sz w:val="16"/>
                <w:szCs w:val="16"/>
              </w:rPr>
              <w:t>R5-184574</w:t>
            </w:r>
            <w:r w:rsidRPr="0001701A">
              <w:rPr>
                <w:sz w:val="16"/>
                <w:szCs w:val="16"/>
              </w:rPr>
              <w:cr/>
              <w:t>R5-185521</w:t>
            </w:r>
          </w:p>
          <w:p w14:paraId="390CDD83" w14:textId="77777777" w:rsidR="00975C97" w:rsidRPr="0001701A" w:rsidRDefault="00975C97" w:rsidP="001C0A31">
            <w:pPr>
              <w:pStyle w:val="TAC"/>
              <w:rPr>
                <w:sz w:val="16"/>
                <w:szCs w:val="16"/>
              </w:rPr>
            </w:pPr>
            <w:r w:rsidRPr="0001701A">
              <w:rPr>
                <w:sz w:val="16"/>
                <w:szCs w:val="16"/>
              </w:rPr>
              <w:t>R5-185408</w:t>
            </w:r>
            <w:r w:rsidRPr="0001701A">
              <w:rPr>
                <w:sz w:val="16"/>
                <w:szCs w:val="16"/>
              </w:rPr>
              <w:cr/>
              <w:t>R5-184822</w:t>
            </w:r>
            <w:r w:rsidRPr="0001701A">
              <w:rPr>
                <w:sz w:val="16"/>
                <w:szCs w:val="16"/>
              </w:rPr>
              <w:cr/>
              <w:t>R5-185446</w:t>
            </w:r>
            <w:r w:rsidRPr="0001701A">
              <w:rPr>
                <w:sz w:val="16"/>
                <w:szCs w:val="16"/>
              </w:rPr>
              <w:cr/>
              <w:t>R5-185324</w:t>
            </w:r>
            <w:r w:rsidRPr="0001701A">
              <w:rPr>
                <w:sz w:val="16"/>
                <w:szCs w:val="16"/>
              </w:rPr>
              <w:cr/>
              <w:t>R5-185447</w:t>
            </w:r>
            <w:r w:rsidRPr="0001701A">
              <w:rPr>
                <w:sz w:val="16"/>
                <w:szCs w:val="16"/>
              </w:rPr>
              <w:cr/>
              <w:t>R5-185411</w:t>
            </w:r>
            <w:r w:rsidRPr="0001701A">
              <w:rPr>
                <w:sz w:val="16"/>
                <w:szCs w:val="16"/>
              </w:rPr>
              <w:cr/>
              <w:t>R5-185413</w:t>
            </w:r>
            <w:r w:rsidRPr="0001701A">
              <w:rPr>
                <w:sz w:val="16"/>
                <w:szCs w:val="16"/>
              </w:rPr>
              <w:cr/>
              <w:t>R5-185496</w:t>
            </w:r>
            <w:r w:rsidRPr="0001701A">
              <w:rPr>
                <w:sz w:val="16"/>
                <w:szCs w:val="16"/>
              </w:rPr>
              <w:cr/>
              <w:t>R5-185414</w:t>
            </w:r>
            <w:r w:rsidRPr="0001701A">
              <w:rPr>
                <w:sz w:val="16"/>
                <w:szCs w:val="16"/>
              </w:rPr>
              <w:cr/>
              <w:t>R5-185415</w:t>
            </w:r>
            <w:r w:rsidRPr="0001701A">
              <w:rPr>
                <w:sz w:val="16"/>
                <w:szCs w:val="16"/>
              </w:rPr>
              <w:cr/>
              <w:t>R5-185325</w:t>
            </w:r>
            <w:r w:rsidRPr="0001701A">
              <w:rPr>
                <w:sz w:val="16"/>
                <w:szCs w:val="16"/>
              </w:rPr>
              <w:cr/>
              <w:t>R5-185500</w:t>
            </w:r>
            <w:r w:rsidRPr="0001701A">
              <w:rPr>
                <w:sz w:val="16"/>
                <w:szCs w:val="16"/>
              </w:rPr>
              <w:cr/>
              <w:t>R5-185501</w:t>
            </w:r>
            <w:r w:rsidRPr="0001701A">
              <w:rPr>
                <w:sz w:val="16"/>
                <w:szCs w:val="16"/>
              </w:rPr>
              <w:cr/>
              <w:t>R5-185312</w:t>
            </w:r>
          </w:p>
          <w:p w14:paraId="3D9AB0E0" w14:textId="77777777" w:rsidR="00975C97" w:rsidRPr="0001701A" w:rsidRDefault="00975C97" w:rsidP="001C0A31">
            <w:pPr>
              <w:pStyle w:val="TAC"/>
              <w:rPr>
                <w:sz w:val="16"/>
                <w:szCs w:val="16"/>
              </w:rPr>
            </w:pPr>
            <w:r w:rsidRPr="0001701A">
              <w:rPr>
                <w:sz w:val="16"/>
                <w:szCs w:val="16"/>
              </w:rPr>
              <w:t>R5-185326</w:t>
            </w:r>
          </w:p>
          <w:p w14:paraId="72804362" w14:textId="77777777" w:rsidR="00975C97" w:rsidRPr="0001701A" w:rsidRDefault="00975C97" w:rsidP="001C0A31">
            <w:pPr>
              <w:pStyle w:val="TAC"/>
              <w:rPr>
                <w:sz w:val="16"/>
                <w:szCs w:val="16"/>
              </w:rPr>
            </w:pPr>
            <w:r w:rsidRPr="0001701A">
              <w:rPr>
                <w:sz w:val="16"/>
                <w:szCs w:val="16"/>
              </w:rPr>
              <w:t>R5-185315</w:t>
            </w:r>
          </w:p>
          <w:p w14:paraId="3DA607C7" w14:textId="77777777" w:rsidR="00975C97" w:rsidRPr="0001701A" w:rsidRDefault="00975C97" w:rsidP="001C0A31">
            <w:pPr>
              <w:pStyle w:val="TAC"/>
              <w:rPr>
                <w:sz w:val="16"/>
                <w:szCs w:val="16"/>
              </w:rPr>
            </w:pPr>
            <w:r w:rsidRPr="0001701A">
              <w:rPr>
                <w:sz w:val="16"/>
                <w:szCs w:val="16"/>
              </w:rPr>
              <w:t>R5-185317</w:t>
            </w:r>
          </w:p>
          <w:p w14:paraId="25853CD4" w14:textId="77777777" w:rsidR="00975C97" w:rsidRPr="0001701A" w:rsidRDefault="00975C97" w:rsidP="001C0A31">
            <w:pPr>
              <w:pStyle w:val="TAC"/>
              <w:rPr>
                <w:sz w:val="16"/>
                <w:szCs w:val="16"/>
              </w:rPr>
            </w:pPr>
            <w:r w:rsidRPr="0001701A">
              <w:rPr>
                <w:sz w:val="16"/>
                <w:szCs w:val="16"/>
              </w:rPr>
              <w:t>R5-185327</w:t>
            </w:r>
          </w:p>
          <w:p w14:paraId="037B5B33" w14:textId="77777777" w:rsidR="00975C97" w:rsidRPr="0001701A" w:rsidRDefault="00975C97" w:rsidP="001C0A31">
            <w:pPr>
              <w:pStyle w:val="TAC"/>
              <w:rPr>
                <w:sz w:val="16"/>
                <w:szCs w:val="16"/>
              </w:rPr>
            </w:pPr>
            <w:r w:rsidRPr="0001701A">
              <w:rPr>
                <w:sz w:val="16"/>
                <w:szCs w:val="16"/>
              </w:rPr>
              <w:t>R5-185320</w:t>
            </w:r>
          </w:p>
        </w:tc>
        <w:tc>
          <w:tcPr>
            <w:tcW w:w="567" w:type="dxa"/>
            <w:shd w:val="solid" w:color="FFFFFF" w:fill="auto"/>
          </w:tcPr>
          <w:p w14:paraId="2E666043"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887AEAD"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7844EF7F"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07A4D460"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V1.0.1</w:t>
            </w:r>
          </w:p>
        </w:tc>
        <w:tc>
          <w:tcPr>
            <w:tcW w:w="708" w:type="dxa"/>
            <w:shd w:val="solid" w:color="FFFFFF" w:fill="auto"/>
          </w:tcPr>
          <w:p w14:paraId="59741674" w14:textId="77777777" w:rsidR="00975C97" w:rsidRPr="0001701A" w:rsidRDefault="00975C97" w:rsidP="001C0A31">
            <w:pPr>
              <w:pStyle w:val="TAC"/>
              <w:rPr>
                <w:sz w:val="16"/>
                <w:szCs w:val="16"/>
              </w:rPr>
            </w:pPr>
            <w:r w:rsidRPr="0001701A">
              <w:rPr>
                <w:sz w:val="16"/>
                <w:szCs w:val="16"/>
              </w:rPr>
              <w:t>1.0.1</w:t>
            </w:r>
          </w:p>
        </w:tc>
      </w:tr>
      <w:tr w:rsidR="00975C97" w:rsidRPr="0001701A" w14:paraId="57D5725F" w14:textId="77777777" w:rsidTr="0001701A">
        <w:tc>
          <w:tcPr>
            <w:tcW w:w="800" w:type="dxa"/>
            <w:shd w:val="solid" w:color="FFFFFF" w:fill="auto"/>
          </w:tcPr>
          <w:p w14:paraId="4E4A2D39" w14:textId="77777777" w:rsidR="00975C97" w:rsidRPr="0001701A" w:rsidRDefault="00975C97" w:rsidP="001C0A31">
            <w:pPr>
              <w:pStyle w:val="TAC"/>
              <w:jc w:val="left"/>
              <w:rPr>
                <w:sz w:val="16"/>
                <w:szCs w:val="16"/>
              </w:rPr>
            </w:pPr>
            <w:r w:rsidRPr="0001701A">
              <w:rPr>
                <w:sz w:val="16"/>
                <w:szCs w:val="16"/>
              </w:rPr>
              <w:t>2018-09</w:t>
            </w:r>
          </w:p>
        </w:tc>
        <w:tc>
          <w:tcPr>
            <w:tcW w:w="800" w:type="dxa"/>
            <w:shd w:val="solid" w:color="FFFFFF" w:fill="auto"/>
          </w:tcPr>
          <w:p w14:paraId="0EB5C4D1" w14:textId="77777777" w:rsidR="00975C97" w:rsidRPr="0001701A" w:rsidRDefault="00975C97" w:rsidP="001C0A31">
            <w:pPr>
              <w:pStyle w:val="TAC"/>
              <w:jc w:val="left"/>
              <w:rPr>
                <w:sz w:val="16"/>
                <w:szCs w:val="16"/>
              </w:rPr>
            </w:pPr>
            <w:r w:rsidRPr="0001701A">
              <w:rPr>
                <w:sz w:val="16"/>
                <w:szCs w:val="16"/>
              </w:rPr>
              <w:t>RAN#81</w:t>
            </w:r>
          </w:p>
        </w:tc>
        <w:tc>
          <w:tcPr>
            <w:tcW w:w="1094" w:type="dxa"/>
            <w:shd w:val="solid" w:color="FFFFFF" w:fill="auto"/>
          </w:tcPr>
          <w:p w14:paraId="6E4C48FC" w14:textId="77777777" w:rsidR="00975C97" w:rsidRPr="0001701A" w:rsidRDefault="00975C97" w:rsidP="001C0A31">
            <w:pPr>
              <w:pStyle w:val="TAC"/>
              <w:jc w:val="left"/>
              <w:rPr>
                <w:sz w:val="16"/>
                <w:szCs w:val="16"/>
              </w:rPr>
            </w:pPr>
            <w:r w:rsidRPr="0001701A">
              <w:rPr>
                <w:sz w:val="16"/>
                <w:szCs w:val="16"/>
              </w:rPr>
              <w:t>-</w:t>
            </w:r>
          </w:p>
        </w:tc>
        <w:tc>
          <w:tcPr>
            <w:tcW w:w="567" w:type="dxa"/>
            <w:shd w:val="solid" w:color="FFFFFF" w:fill="auto"/>
          </w:tcPr>
          <w:p w14:paraId="7F98DB30"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61DB328"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5C6EBC9A"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1F464D31" w14:textId="77777777" w:rsidR="00975C97" w:rsidRPr="0001701A" w:rsidRDefault="00975C97" w:rsidP="001C0A31">
            <w:pPr>
              <w:pStyle w:val="TAL"/>
              <w:rPr>
                <w:sz w:val="16"/>
                <w:szCs w:val="16"/>
                <w:lang w:eastAsia="zh-CN"/>
              </w:rPr>
            </w:pPr>
            <w:r w:rsidRPr="0001701A">
              <w:rPr>
                <w:sz w:val="16"/>
                <w:szCs w:val="16"/>
                <w:lang w:eastAsia="zh-CN"/>
              </w:rPr>
              <w:t>raised to v15.0.0 with editorial changes only</w:t>
            </w:r>
          </w:p>
        </w:tc>
        <w:tc>
          <w:tcPr>
            <w:tcW w:w="708" w:type="dxa"/>
            <w:shd w:val="solid" w:color="FFFFFF" w:fill="auto"/>
          </w:tcPr>
          <w:p w14:paraId="670C2432" w14:textId="77777777" w:rsidR="00975C97" w:rsidRPr="0001701A" w:rsidRDefault="00975C97" w:rsidP="001C0A31">
            <w:pPr>
              <w:pStyle w:val="TAC"/>
              <w:jc w:val="left"/>
              <w:rPr>
                <w:sz w:val="16"/>
                <w:szCs w:val="16"/>
              </w:rPr>
            </w:pPr>
            <w:r w:rsidRPr="0001701A">
              <w:rPr>
                <w:sz w:val="16"/>
                <w:szCs w:val="16"/>
              </w:rPr>
              <w:t>15.0.0</w:t>
            </w:r>
          </w:p>
        </w:tc>
      </w:tr>
      <w:tr w:rsidR="00975C97" w:rsidRPr="0001701A" w14:paraId="754CB5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91890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33F5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C0DA" w14:textId="77777777" w:rsidR="00975C97" w:rsidRPr="0001701A" w:rsidRDefault="00975C97" w:rsidP="001C0A31">
            <w:pPr>
              <w:pStyle w:val="TAC"/>
              <w:jc w:val="left"/>
              <w:rPr>
                <w:sz w:val="16"/>
                <w:szCs w:val="16"/>
                <w:lang w:eastAsia="zh-CN"/>
              </w:rPr>
            </w:pPr>
            <w:r w:rsidRPr="0001701A">
              <w:rPr>
                <w:sz w:val="16"/>
                <w:szCs w:val="16"/>
                <w:lang w:eastAsia="zh-CN"/>
              </w:rPr>
              <w:t>R5-186604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D64E2" w14:textId="77777777" w:rsidR="00975C97" w:rsidRPr="0001701A" w:rsidRDefault="00975C97" w:rsidP="001C0A31">
            <w:pPr>
              <w:pStyle w:val="TAL"/>
              <w:rPr>
                <w:sz w:val="16"/>
                <w:szCs w:val="16"/>
                <w:lang w:eastAsia="zh-CN"/>
              </w:rPr>
            </w:pPr>
            <w:r w:rsidRPr="0001701A">
              <w:rPr>
                <w:sz w:val="16"/>
                <w:szCs w:val="16"/>
                <w:lang w:eastAsia="zh-CN"/>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E4F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4317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AD098" w14:textId="77777777" w:rsidR="00975C97" w:rsidRPr="0001701A" w:rsidRDefault="00975C97" w:rsidP="001C0A31">
            <w:pPr>
              <w:pStyle w:val="TAL"/>
              <w:rPr>
                <w:sz w:val="16"/>
                <w:szCs w:val="16"/>
                <w:lang w:eastAsia="zh-CN"/>
              </w:rPr>
            </w:pPr>
            <w:r w:rsidRPr="0001701A">
              <w:rPr>
                <w:sz w:val="16"/>
                <w:szCs w:val="16"/>
                <w:lang w:eastAsia="zh-CN"/>
              </w:rPr>
              <w:t>5G_FR1 Text update for 7.3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0FE6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611F6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DD921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94502"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255C" w14:textId="77777777" w:rsidR="00975C97" w:rsidRPr="0001701A" w:rsidRDefault="00975C97" w:rsidP="001C0A31">
            <w:pPr>
              <w:pStyle w:val="TAC"/>
              <w:jc w:val="left"/>
              <w:rPr>
                <w:sz w:val="16"/>
                <w:szCs w:val="16"/>
                <w:lang w:eastAsia="zh-CN"/>
              </w:rPr>
            </w:pPr>
            <w:r w:rsidRPr="0001701A">
              <w:rPr>
                <w:sz w:val="16"/>
                <w:szCs w:val="16"/>
                <w:lang w:eastAsia="zh-CN"/>
              </w:rPr>
              <w:t>R5-186605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B06C6" w14:textId="77777777" w:rsidR="00975C97" w:rsidRPr="0001701A" w:rsidRDefault="00975C97" w:rsidP="001C0A31">
            <w:pPr>
              <w:pStyle w:val="TAL"/>
              <w:rPr>
                <w:sz w:val="16"/>
                <w:szCs w:val="16"/>
                <w:lang w:eastAsia="zh-CN"/>
              </w:rPr>
            </w:pPr>
            <w:r w:rsidRPr="0001701A">
              <w:rPr>
                <w:sz w:val="16"/>
                <w:szCs w:val="16"/>
                <w:lang w:eastAsia="zh-CN"/>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B74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782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9469" w14:textId="77777777" w:rsidR="00975C97" w:rsidRPr="0001701A" w:rsidRDefault="00975C97" w:rsidP="001C0A31">
            <w:pPr>
              <w:pStyle w:val="TAL"/>
              <w:rPr>
                <w:sz w:val="16"/>
                <w:szCs w:val="16"/>
                <w:lang w:eastAsia="zh-CN"/>
              </w:rPr>
            </w:pPr>
            <w:r w:rsidRPr="0001701A">
              <w:rPr>
                <w:sz w:val="16"/>
                <w:szCs w:val="16"/>
                <w:lang w:eastAsia="zh-CN"/>
              </w:rPr>
              <w:t>5R_FR1 Text Update for 6.5.3.1_General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5FF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80B6D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38CF4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4EA2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8A534" w14:textId="77777777" w:rsidR="00975C97" w:rsidRPr="0001701A" w:rsidRDefault="00975C97" w:rsidP="001C0A31">
            <w:pPr>
              <w:pStyle w:val="TAC"/>
              <w:jc w:val="left"/>
              <w:rPr>
                <w:sz w:val="16"/>
                <w:szCs w:val="16"/>
                <w:lang w:eastAsia="zh-CN"/>
              </w:rPr>
            </w:pPr>
            <w:r w:rsidRPr="0001701A">
              <w:rPr>
                <w:sz w:val="16"/>
                <w:szCs w:val="16"/>
                <w:lang w:eastAsia="zh-CN"/>
              </w:rPr>
              <w:t>R5-186606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68219" w14:textId="77777777" w:rsidR="00975C97" w:rsidRPr="0001701A" w:rsidRDefault="00975C97" w:rsidP="001C0A31">
            <w:pPr>
              <w:pStyle w:val="TAL"/>
              <w:rPr>
                <w:sz w:val="16"/>
                <w:szCs w:val="16"/>
                <w:lang w:eastAsia="zh-CN"/>
              </w:rPr>
            </w:pPr>
            <w:r w:rsidRPr="0001701A">
              <w:rPr>
                <w:sz w:val="16"/>
                <w:szCs w:val="16"/>
                <w:lang w:eastAsia="zh-CN"/>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9DA7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FCC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2B21" w14:textId="77777777" w:rsidR="00975C97" w:rsidRPr="0001701A" w:rsidRDefault="00975C97" w:rsidP="001C0A31">
            <w:pPr>
              <w:pStyle w:val="TAL"/>
              <w:rPr>
                <w:sz w:val="16"/>
                <w:szCs w:val="16"/>
                <w:lang w:eastAsia="zh-CN"/>
              </w:rPr>
            </w:pPr>
            <w:r w:rsidRPr="0001701A">
              <w:rPr>
                <w:sz w:val="16"/>
                <w:szCs w:val="16"/>
                <w:lang w:eastAsia="zh-CN"/>
              </w:rPr>
              <w:t>5R 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65EB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E5785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79EF0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430E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648826" w14:textId="77777777" w:rsidR="00975C97" w:rsidRPr="0001701A" w:rsidRDefault="00975C97" w:rsidP="001C0A31">
            <w:pPr>
              <w:pStyle w:val="TAC"/>
              <w:jc w:val="left"/>
              <w:rPr>
                <w:sz w:val="16"/>
                <w:szCs w:val="16"/>
                <w:lang w:eastAsia="zh-CN"/>
              </w:rPr>
            </w:pPr>
            <w:r w:rsidRPr="0001701A">
              <w:rPr>
                <w:sz w:val="16"/>
                <w:szCs w:val="16"/>
                <w:lang w:eastAsia="zh-CN"/>
              </w:rPr>
              <w:t>R5-186670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7F42B" w14:textId="77777777" w:rsidR="00975C97" w:rsidRPr="0001701A" w:rsidRDefault="00975C97" w:rsidP="001C0A31">
            <w:pPr>
              <w:pStyle w:val="TAL"/>
              <w:rPr>
                <w:sz w:val="16"/>
                <w:szCs w:val="16"/>
                <w:lang w:eastAsia="zh-CN"/>
              </w:rPr>
            </w:pPr>
            <w:r w:rsidRPr="0001701A">
              <w:rPr>
                <w:sz w:val="16"/>
                <w:szCs w:val="16"/>
                <w:lang w:eastAsia="zh-CN"/>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EF1B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8FA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3173E" w14:textId="77777777" w:rsidR="00975C97" w:rsidRPr="0001701A" w:rsidRDefault="00975C97" w:rsidP="001C0A31">
            <w:pPr>
              <w:pStyle w:val="TAL"/>
              <w:rPr>
                <w:sz w:val="16"/>
                <w:szCs w:val="16"/>
                <w:lang w:eastAsia="zh-CN"/>
              </w:rPr>
            </w:pPr>
            <w:r w:rsidRPr="0001701A">
              <w:rPr>
                <w:sz w:val="16"/>
                <w:szCs w:val="16"/>
                <w:lang w:eastAsia="zh-CN"/>
              </w:rPr>
              <w:t>Updating test case 6.2.3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F7EF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4AB12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9A247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4CF6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7FC8" w14:textId="77777777" w:rsidR="00975C97" w:rsidRPr="0001701A" w:rsidRDefault="00975C97" w:rsidP="001C0A31">
            <w:pPr>
              <w:pStyle w:val="TAC"/>
              <w:jc w:val="left"/>
              <w:rPr>
                <w:sz w:val="16"/>
                <w:szCs w:val="16"/>
                <w:lang w:eastAsia="zh-CN"/>
              </w:rPr>
            </w:pPr>
            <w:r w:rsidRPr="0001701A">
              <w:rPr>
                <w:sz w:val="16"/>
                <w:szCs w:val="16"/>
                <w:lang w:eastAsia="zh-CN"/>
              </w:rPr>
              <w:t>R5-186671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DB92" w14:textId="77777777" w:rsidR="00975C97" w:rsidRPr="0001701A" w:rsidRDefault="00975C97" w:rsidP="001C0A31">
            <w:pPr>
              <w:pStyle w:val="TAL"/>
              <w:rPr>
                <w:sz w:val="16"/>
                <w:szCs w:val="16"/>
                <w:lang w:eastAsia="zh-CN"/>
              </w:rPr>
            </w:pPr>
            <w:r w:rsidRPr="0001701A">
              <w:rPr>
                <w:sz w:val="16"/>
                <w:szCs w:val="16"/>
                <w:lang w:eastAsia="zh-CN"/>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B478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F26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4D8EC" w14:textId="77777777" w:rsidR="00975C97" w:rsidRPr="0001701A" w:rsidRDefault="00975C97" w:rsidP="001C0A31">
            <w:pPr>
              <w:pStyle w:val="TAL"/>
              <w:rPr>
                <w:sz w:val="16"/>
                <w:szCs w:val="16"/>
                <w:lang w:eastAsia="zh-CN"/>
              </w:rPr>
            </w:pPr>
            <w:r w:rsidRPr="0001701A">
              <w:rPr>
                <w:sz w:val="16"/>
                <w:szCs w:val="16"/>
                <w:lang w:eastAsia="zh-CN"/>
              </w:rPr>
              <w:t>Updating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2BEB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81DDE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DF5C1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C3452"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00B73" w14:textId="77777777" w:rsidR="00975C97" w:rsidRPr="0001701A" w:rsidRDefault="00975C97" w:rsidP="001C0A31">
            <w:pPr>
              <w:pStyle w:val="TAC"/>
              <w:jc w:val="left"/>
              <w:rPr>
                <w:sz w:val="16"/>
                <w:szCs w:val="16"/>
                <w:lang w:eastAsia="zh-CN"/>
              </w:rPr>
            </w:pPr>
            <w:r w:rsidRPr="0001701A">
              <w:rPr>
                <w:sz w:val="16"/>
                <w:szCs w:val="16"/>
                <w:lang w:eastAsia="zh-CN"/>
              </w:rPr>
              <w:t>R5-186680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41690" w14:textId="77777777" w:rsidR="00975C97" w:rsidRPr="0001701A" w:rsidRDefault="00975C97" w:rsidP="001C0A31">
            <w:pPr>
              <w:pStyle w:val="TAL"/>
              <w:rPr>
                <w:sz w:val="16"/>
                <w:szCs w:val="16"/>
                <w:lang w:eastAsia="zh-CN"/>
              </w:rPr>
            </w:pPr>
            <w:r w:rsidRPr="0001701A">
              <w:rPr>
                <w:sz w:val="16"/>
                <w:szCs w:val="16"/>
                <w:lang w:eastAsia="zh-CN"/>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27FB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24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737F6" w14:textId="77777777" w:rsidR="00975C97" w:rsidRPr="0001701A" w:rsidRDefault="00975C97" w:rsidP="001C0A31">
            <w:pPr>
              <w:pStyle w:val="TAL"/>
              <w:rPr>
                <w:sz w:val="16"/>
                <w:szCs w:val="16"/>
                <w:lang w:eastAsia="zh-CN"/>
              </w:rPr>
            </w:pPr>
            <w:r w:rsidRPr="0001701A">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954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A5F7A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AEFB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05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E628A" w14:textId="77777777" w:rsidR="00975C97" w:rsidRPr="0001701A" w:rsidRDefault="00975C97" w:rsidP="001C0A31">
            <w:pPr>
              <w:pStyle w:val="TAC"/>
              <w:jc w:val="left"/>
              <w:rPr>
                <w:sz w:val="16"/>
                <w:szCs w:val="16"/>
                <w:lang w:eastAsia="zh-CN"/>
              </w:rPr>
            </w:pPr>
            <w:r w:rsidRPr="0001701A">
              <w:rPr>
                <w:sz w:val="16"/>
                <w:szCs w:val="16"/>
                <w:lang w:eastAsia="zh-CN"/>
              </w:rPr>
              <w:t>R5-186736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6FA30" w14:textId="77777777" w:rsidR="00975C97" w:rsidRPr="0001701A" w:rsidRDefault="00975C97" w:rsidP="001C0A31">
            <w:pPr>
              <w:pStyle w:val="TAL"/>
              <w:rPr>
                <w:sz w:val="16"/>
                <w:szCs w:val="16"/>
                <w:lang w:eastAsia="zh-CN"/>
              </w:rPr>
            </w:pPr>
            <w:r w:rsidRPr="0001701A">
              <w:rPr>
                <w:sz w:val="16"/>
                <w:szCs w:val="16"/>
                <w:lang w:eastAsia="zh-CN"/>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8C3C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C6A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C1D4B" w14:textId="77777777" w:rsidR="00975C97" w:rsidRPr="0001701A" w:rsidRDefault="00975C97" w:rsidP="001C0A31">
            <w:pPr>
              <w:pStyle w:val="TAL"/>
              <w:rPr>
                <w:sz w:val="16"/>
                <w:szCs w:val="16"/>
                <w:lang w:eastAsia="zh-CN"/>
              </w:rPr>
            </w:pPr>
            <w:r w:rsidRPr="0001701A">
              <w:rPr>
                <w:sz w:val="16"/>
                <w:szCs w:val="16"/>
                <w:lang w:eastAsia="zh-CN"/>
              </w:rPr>
              <w:t>Update of FR1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8F3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8349B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F56AB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D0E6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E90A3" w14:textId="77777777" w:rsidR="00975C97" w:rsidRPr="0001701A" w:rsidRDefault="00975C97" w:rsidP="001C0A31">
            <w:pPr>
              <w:pStyle w:val="TAC"/>
              <w:jc w:val="left"/>
              <w:rPr>
                <w:sz w:val="16"/>
                <w:szCs w:val="16"/>
                <w:lang w:eastAsia="zh-CN"/>
              </w:rPr>
            </w:pPr>
            <w:r w:rsidRPr="0001701A">
              <w:rPr>
                <w:sz w:val="16"/>
                <w:szCs w:val="16"/>
                <w:lang w:eastAsia="zh-CN"/>
              </w:rPr>
              <w:t>R5-186774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836C" w14:textId="77777777" w:rsidR="00975C97" w:rsidRPr="0001701A" w:rsidRDefault="00975C97" w:rsidP="001C0A31">
            <w:pPr>
              <w:pStyle w:val="TAL"/>
              <w:rPr>
                <w:sz w:val="16"/>
                <w:szCs w:val="16"/>
                <w:lang w:eastAsia="zh-CN"/>
              </w:rPr>
            </w:pPr>
            <w:r w:rsidRPr="0001701A">
              <w:rPr>
                <w:sz w:val="16"/>
                <w:szCs w:val="16"/>
                <w:lang w:eastAsia="zh-CN"/>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7A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91D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09BF" w14:textId="77777777" w:rsidR="00975C97" w:rsidRPr="0001701A" w:rsidRDefault="00975C97" w:rsidP="001C0A31">
            <w:pPr>
              <w:pStyle w:val="TAL"/>
              <w:rPr>
                <w:sz w:val="16"/>
                <w:szCs w:val="16"/>
                <w:lang w:eastAsia="zh-CN"/>
              </w:rPr>
            </w:pPr>
            <w:r w:rsidRPr="0001701A">
              <w:rPr>
                <w:sz w:val="16"/>
                <w:szCs w:val="16"/>
                <w:lang w:eastAsia="zh-CN"/>
              </w:rPr>
              <w:t>Addition of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D87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7FE0E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3D802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9E9B5"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76533" w14:textId="77777777" w:rsidR="00975C97" w:rsidRPr="0001701A" w:rsidRDefault="00975C97" w:rsidP="001C0A31">
            <w:pPr>
              <w:pStyle w:val="TAC"/>
              <w:jc w:val="left"/>
              <w:rPr>
                <w:sz w:val="16"/>
                <w:szCs w:val="16"/>
                <w:lang w:eastAsia="zh-CN"/>
              </w:rPr>
            </w:pPr>
            <w:r w:rsidRPr="0001701A">
              <w:rPr>
                <w:sz w:val="16"/>
                <w:szCs w:val="16"/>
                <w:lang w:eastAsia="zh-CN"/>
              </w:rPr>
              <w:t>R5-186776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221F5" w14:textId="77777777" w:rsidR="00975C97" w:rsidRPr="0001701A" w:rsidRDefault="00975C97" w:rsidP="001C0A31">
            <w:pPr>
              <w:pStyle w:val="TAL"/>
              <w:rPr>
                <w:sz w:val="16"/>
                <w:szCs w:val="16"/>
                <w:lang w:eastAsia="zh-CN"/>
              </w:rPr>
            </w:pPr>
            <w:r w:rsidRPr="0001701A">
              <w:rPr>
                <w:sz w:val="16"/>
                <w:szCs w:val="16"/>
                <w:lang w:eastAsia="zh-CN"/>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D71F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194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78425" w14:textId="77777777" w:rsidR="00975C97" w:rsidRPr="0001701A" w:rsidRDefault="00975C97" w:rsidP="001C0A31">
            <w:pPr>
              <w:pStyle w:val="TAL"/>
              <w:rPr>
                <w:sz w:val="16"/>
                <w:szCs w:val="16"/>
                <w:lang w:eastAsia="zh-CN"/>
              </w:rPr>
            </w:pPr>
            <w:r w:rsidRPr="0001701A">
              <w:rPr>
                <w:sz w:val="16"/>
                <w:szCs w:val="16"/>
                <w:lang w:eastAsia="zh-CN"/>
              </w:rPr>
              <w:t>Addition of 6.3D.2 Transmit OFF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356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F577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89ACC6"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28E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CE" w14:textId="77777777" w:rsidR="00975C97" w:rsidRPr="0001701A" w:rsidRDefault="00975C97" w:rsidP="001C0A31">
            <w:pPr>
              <w:pStyle w:val="TAC"/>
              <w:jc w:val="left"/>
              <w:rPr>
                <w:sz w:val="16"/>
                <w:szCs w:val="16"/>
                <w:lang w:eastAsia="zh-CN"/>
              </w:rPr>
            </w:pPr>
            <w:r w:rsidRPr="0001701A">
              <w:rPr>
                <w:sz w:val="16"/>
                <w:szCs w:val="16"/>
                <w:lang w:eastAsia="zh-CN"/>
              </w:rPr>
              <w:t>R5-186781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2C59" w14:textId="77777777" w:rsidR="00975C97" w:rsidRPr="0001701A" w:rsidRDefault="00975C97" w:rsidP="001C0A31">
            <w:pPr>
              <w:pStyle w:val="TAL"/>
              <w:rPr>
                <w:sz w:val="16"/>
                <w:szCs w:val="16"/>
                <w:lang w:eastAsia="zh-CN"/>
              </w:rPr>
            </w:pPr>
            <w:r w:rsidRPr="0001701A">
              <w:rPr>
                <w:sz w:val="16"/>
                <w:szCs w:val="16"/>
                <w:lang w:eastAsia="zh-CN"/>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E203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57A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388EA" w14:textId="77777777" w:rsidR="00975C97" w:rsidRPr="0001701A" w:rsidRDefault="00975C97" w:rsidP="001C0A31">
            <w:pPr>
              <w:pStyle w:val="TAL"/>
              <w:rPr>
                <w:sz w:val="16"/>
                <w:szCs w:val="16"/>
                <w:lang w:eastAsia="zh-CN"/>
              </w:rPr>
            </w:pPr>
            <w:r w:rsidRPr="0001701A">
              <w:rPr>
                <w:sz w:val="16"/>
                <w:szCs w:val="16"/>
                <w:lang w:eastAsia="zh-CN"/>
              </w:rPr>
              <w:t>Addition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580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45CD0F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F958C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FDFC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9715" w14:textId="77777777" w:rsidR="00975C97" w:rsidRPr="0001701A" w:rsidRDefault="00975C97" w:rsidP="001C0A31">
            <w:pPr>
              <w:pStyle w:val="TAC"/>
              <w:jc w:val="left"/>
              <w:rPr>
                <w:sz w:val="16"/>
                <w:szCs w:val="16"/>
                <w:lang w:eastAsia="zh-CN"/>
              </w:rPr>
            </w:pPr>
            <w:r w:rsidRPr="0001701A">
              <w:rPr>
                <w:sz w:val="16"/>
                <w:szCs w:val="16"/>
                <w:lang w:eastAsia="zh-CN"/>
              </w:rPr>
              <w:t>R5-186901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8C68A" w14:textId="77777777" w:rsidR="00975C97" w:rsidRPr="0001701A" w:rsidRDefault="00975C97" w:rsidP="001C0A31">
            <w:pPr>
              <w:pStyle w:val="TAL"/>
              <w:rPr>
                <w:sz w:val="16"/>
                <w:szCs w:val="16"/>
                <w:lang w:eastAsia="zh-CN"/>
              </w:rPr>
            </w:pPr>
            <w:r w:rsidRPr="0001701A">
              <w:rPr>
                <w:sz w:val="16"/>
                <w:szCs w:val="16"/>
                <w:lang w:eastAsia="zh-CN"/>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561A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0A62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3EA02" w14:textId="77777777" w:rsidR="00975C97" w:rsidRPr="0001701A" w:rsidRDefault="00975C97" w:rsidP="001C0A31">
            <w:pPr>
              <w:pStyle w:val="TAL"/>
              <w:rPr>
                <w:sz w:val="16"/>
                <w:szCs w:val="16"/>
                <w:lang w:eastAsia="zh-CN"/>
              </w:rPr>
            </w:pPr>
            <w:r w:rsidRPr="0001701A">
              <w:rPr>
                <w:sz w:val="16"/>
                <w:szCs w:val="16"/>
                <w:lang w:eastAsia="zh-CN"/>
              </w:rPr>
              <w:t>Update SEM requirements to TS 38.101-1 v15.3.0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52A8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BE6F3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CA34E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B73B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A3AB" w14:textId="77777777" w:rsidR="00975C97" w:rsidRPr="0001701A" w:rsidRDefault="00975C97" w:rsidP="001C0A31">
            <w:pPr>
              <w:pStyle w:val="TAC"/>
              <w:jc w:val="left"/>
              <w:rPr>
                <w:sz w:val="16"/>
                <w:szCs w:val="16"/>
                <w:lang w:eastAsia="zh-CN"/>
              </w:rPr>
            </w:pPr>
            <w:r w:rsidRPr="0001701A">
              <w:rPr>
                <w:sz w:val="16"/>
                <w:szCs w:val="16"/>
                <w:lang w:eastAsia="zh-CN"/>
              </w:rPr>
              <w:t>R5-186902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CAD0" w14:textId="77777777" w:rsidR="00975C97" w:rsidRPr="0001701A" w:rsidRDefault="00975C97" w:rsidP="001C0A31">
            <w:pPr>
              <w:pStyle w:val="TAL"/>
              <w:rPr>
                <w:sz w:val="16"/>
                <w:szCs w:val="16"/>
                <w:lang w:eastAsia="zh-CN"/>
              </w:rPr>
            </w:pPr>
            <w:r w:rsidRPr="0001701A">
              <w:rPr>
                <w:sz w:val="16"/>
                <w:szCs w:val="16"/>
                <w:lang w:eastAsia="zh-CN"/>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A526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D0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BF683" w14:textId="77777777" w:rsidR="00975C97" w:rsidRPr="0001701A" w:rsidRDefault="00975C97" w:rsidP="001C0A31">
            <w:pPr>
              <w:pStyle w:val="TAL"/>
              <w:rPr>
                <w:sz w:val="16"/>
                <w:szCs w:val="16"/>
                <w:lang w:eastAsia="zh-CN"/>
              </w:rPr>
            </w:pPr>
            <w:r w:rsidRPr="0001701A">
              <w:rPr>
                <w:sz w:val="16"/>
                <w:szCs w:val="16"/>
                <w:lang w:eastAsia="zh-CN"/>
              </w:rPr>
              <w:t xml:space="preserve">Update ACS and </w:t>
            </w:r>
            <w:proofErr w:type="spellStart"/>
            <w:r w:rsidRPr="0001701A">
              <w:rPr>
                <w:sz w:val="16"/>
                <w:szCs w:val="16"/>
                <w:lang w:eastAsia="zh-CN"/>
              </w:rPr>
              <w:t>inband</w:t>
            </w:r>
            <w:proofErr w:type="spellEnd"/>
            <w:r w:rsidRPr="0001701A">
              <w:rPr>
                <w:sz w:val="16"/>
                <w:szCs w:val="16"/>
                <w:lang w:eastAsia="zh-CN"/>
              </w:rPr>
              <w:t xml:space="preserve"> blocking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CBF9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A4D3C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BEC5F6"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D54CB"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AD546" w14:textId="77777777" w:rsidR="00975C97" w:rsidRPr="0001701A" w:rsidRDefault="00975C97" w:rsidP="001C0A31">
            <w:pPr>
              <w:pStyle w:val="TAC"/>
              <w:jc w:val="left"/>
              <w:rPr>
                <w:sz w:val="16"/>
                <w:szCs w:val="16"/>
                <w:lang w:eastAsia="zh-CN"/>
              </w:rPr>
            </w:pPr>
            <w:r w:rsidRPr="0001701A">
              <w:rPr>
                <w:sz w:val="16"/>
                <w:szCs w:val="16"/>
                <w:lang w:eastAsia="zh-CN"/>
              </w:rPr>
              <w:t>R5-187034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4BD11" w14:textId="77777777" w:rsidR="00975C97" w:rsidRPr="0001701A" w:rsidRDefault="00975C97" w:rsidP="001C0A31">
            <w:pPr>
              <w:pStyle w:val="TAL"/>
              <w:rPr>
                <w:sz w:val="16"/>
                <w:szCs w:val="16"/>
                <w:lang w:eastAsia="zh-CN"/>
              </w:rPr>
            </w:pPr>
            <w:r w:rsidRPr="0001701A">
              <w:rPr>
                <w:sz w:val="16"/>
                <w:szCs w:val="16"/>
                <w:lang w:eastAsia="zh-CN"/>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55F87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A5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DCA01" w14:textId="77777777" w:rsidR="00975C97" w:rsidRPr="0001701A" w:rsidRDefault="00975C97" w:rsidP="001C0A31">
            <w:pPr>
              <w:pStyle w:val="TAL"/>
              <w:rPr>
                <w:sz w:val="16"/>
                <w:szCs w:val="16"/>
                <w:lang w:eastAsia="zh-CN"/>
              </w:rPr>
            </w:pPr>
            <w:r w:rsidRPr="0001701A">
              <w:rPr>
                <w:sz w:val="16"/>
                <w:szCs w:val="16"/>
                <w:lang w:eastAsia="zh-CN"/>
              </w:rPr>
              <w:t>Adding edge allocation into common uplink configuration in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B399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9CF7CD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1CDAF6"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8F8B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A6D28" w14:textId="77777777" w:rsidR="00975C97" w:rsidRPr="0001701A" w:rsidRDefault="00975C97" w:rsidP="001C0A31">
            <w:pPr>
              <w:pStyle w:val="TAC"/>
              <w:jc w:val="left"/>
              <w:rPr>
                <w:sz w:val="16"/>
                <w:szCs w:val="16"/>
                <w:lang w:eastAsia="zh-CN"/>
              </w:rPr>
            </w:pPr>
            <w:r w:rsidRPr="0001701A">
              <w:rPr>
                <w:sz w:val="16"/>
                <w:szCs w:val="16"/>
                <w:lang w:eastAsia="zh-CN"/>
              </w:rPr>
              <w:t>R5-187038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A67DB" w14:textId="77777777" w:rsidR="00975C97" w:rsidRPr="0001701A" w:rsidRDefault="00975C97" w:rsidP="001C0A31">
            <w:pPr>
              <w:pStyle w:val="TAL"/>
              <w:rPr>
                <w:sz w:val="16"/>
                <w:szCs w:val="16"/>
                <w:lang w:eastAsia="zh-CN"/>
              </w:rPr>
            </w:pPr>
            <w:r w:rsidRPr="0001701A">
              <w:rPr>
                <w:sz w:val="16"/>
                <w:szCs w:val="16"/>
                <w:lang w:eastAsia="zh-CN"/>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0B9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D2B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4E0B5" w14:textId="77777777" w:rsidR="00975C97" w:rsidRPr="0001701A" w:rsidRDefault="00975C97" w:rsidP="001C0A31">
            <w:pPr>
              <w:pStyle w:val="TAL"/>
              <w:rPr>
                <w:sz w:val="16"/>
                <w:szCs w:val="16"/>
                <w:lang w:eastAsia="zh-CN"/>
              </w:rPr>
            </w:pPr>
            <w:r w:rsidRPr="0001701A">
              <w:rPr>
                <w:sz w:val="16"/>
                <w:szCs w:val="16"/>
                <w:lang w:eastAsia="zh-CN"/>
              </w:rPr>
              <w:t>Update test points for multiple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3E6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28928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F4F6E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101F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538D9" w14:textId="77777777" w:rsidR="00975C97" w:rsidRPr="0001701A" w:rsidRDefault="00975C97" w:rsidP="001C0A31">
            <w:pPr>
              <w:pStyle w:val="TAC"/>
              <w:jc w:val="left"/>
              <w:rPr>
                <w:sz w:val="16"/>
                <w:szCs w:val="16"/>
                <w:lang w:eastAsia="zh-CN"/>
              </w:rPr>
            </w:pPr>
            <w:r w:rsidRPr="0001701A">
              <w:rPr>
                <w:sz w:val="16"/>
                <w:szCs w:val="16"/>
                <w:lang w:eastAsia="zh-CN"/>
              </w:rPr>
              <w:t>R5-187149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2A7B0" w14:textId="77777777" w:rsidR="00975C97" w:rsidRPr="0001701A" w:rsidRDefault="00975C97" w:rsidP="001C0A31">
            <w:pPr>
              <w:pStyle w:val="TAL"/>
              <w:rPr>
                <w:sz w:val="16"/>
                <w:szCs w:val="16"/>
                <w:lang w:eastAsia="zh-CN"/>
              </w:rPr>
            </w:pPr>
            <w:r w:rsidRPr="0001701A">
              <w:rPr>
                <w:sz w:val="16"/>
                <w:szCs w:val="16"/>
                <w:lang w:eastAsia="zh-CN"/>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67D00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43B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68469" w14:textId="77777777" w:rsidR="00975C97" w:rsidRPr="0001701A" w:rsidRDefault="00975C97" w:rsidP="001C0A31">
            <w:pPr>
              <w:pStyle w:val="TAL"/>
              <w:rPr>
                <w:sz w:val="16"/>
                <w:szCs w:val="16"/>
                <w:lang w:eastAsia="zh-CN"/>
              </w:rPr>
            </w:pPr>
            <w:r w:rsidRPr="0001701A">
              <w:rPr>
                <w:sz w:val="16"/>
                <w:szCs w:val="16"/>
                <w:lang w:eastAsia="zh-CN"/>
              </w:rPr>
              <w:t>Updated to Annexes for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26352"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4A8B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E1BC5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31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16AFA" w14:textId="77777777" w:rsidR="00975C97" w:rsidRPr="0001701A" w:rsidRDefault="00975C97" w:rsidP="001C0A31">
            <w:pPr>
              <w:pStyle w:val="TAC"/>
              <w:jc w:val="left"/>
              <w:rPr>
                <w:sz w:val="16"/>
                <w:szCs w:val="16"/>
                <w:lang w:eastAsia="zh-CN"/>
              </w:rPr>
            </w:pPr>
            <w:r w:rsidRPr="0001701A">
              <w:rPr>
                <w:sz w:val="16"/>
                <w:szCs w:val="16"/>
                <w:lang w:eastAsia="zh-CN"/>
              </w:rPr>
              <w:t>R5-187150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19CB5" w14:textId="77777777" w:rsidR="00975C97" w:rsidRPr="0001701A" w:rsidRDefault="00975C97" w:rsidP="001C0A31">
            <w:pPr>
              <w:pStyle w:val="TAL"/>
              <w:rPr>
                <w:sz w:val="16"/>
                <w:szCs w:val="16"/>
                <w:lang w:eastAsia="zh-CN"/>
              </w:rPr>
            </w:pPr>
            <w:r w:rsidRPr="0001701A">
              <w:rPr>
                <w:sz w:val="16"/>
                <w:szCs w:val="16"/>
                <w:lang w:eastAsia="zh-CN"/>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5CC2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E7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98EA7" w14:textId="77777777" w:rsidR="00975C97" w:rsidRPr="0001701A" w:rsidRDefault="00975C97" w:rsidP="001C0A31">
            <w:pPr>
              <w:pStyle w:val="TAL"/>
              <w:rPr>
                <w:sz w:val="16"/>
                <w:szCs w:val="16"/>
                <w:lang w:eastAsia="zh-CN"/>
              </w:rPr>
            </w:pPr>
            <w:r w:rsidRPr="0001701A">
              <w:rPr>
                <w:sz w:val="16"/>
                <w:szCs w:val="16"/>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63C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08E0D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CC2A4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EC98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5EA74" w14:textId="77777777" w:rsidR="00975C97" w:rsidRPr="0001701A" w:rsidRDefault="00975C97" w:rsidP="001C0A31">
            <w:pPr>
              <w:pStyle w:val="TAC"/>
              <w:jc w:val="left"/>
              <w:rPr>
                <w:sz w:val="16"/>
                <w:szCs w:val="16"/>
                <w:lang w:eastAsia="zh-CN"/>
              </w:rPr>
            </w:pPr>
            <w:r w:rsidRPr="0001701A">
              <w:rPr>
                <w:sz w:val="16"/>
                <w:szCs w:val="16"/>
                <w:lang w:eastAsia="zh-CN"/>
              </w:rPr>
              <w:t>R5-187376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36A3" w14:textId="77777777" w:rsidR="00975C97" w:rsidRPr="0001701A" w:rsidRDefault="00975C97" w:rsidP="001C0A31">
            <w:pPr>
              <w:pStyle w:val="TAL"/>
              <w:rPr>
                <w:sz w:val="16"/>
                <w:szCs w:val="16"/>
                <w:lang w:eastAsia="zh-CN"/>
              </w:rPr>
            </w:pPr>
            <w:r w:rsidRPr="0001701A">
              <w:rPr>
                <w:sz w:val="16"/>
                <w:szCs w:val="16"/>
                <w:lang w:eastAsia="zh-CN"/>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CE48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FC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D5A2" w14:textId="77777777" w:rsidR="00975C97" w:rsidRPr="0001701A" w:rsidRDefault="00975C97" w:rsidP="001C0A31">
            <w:pPr>
              <w:pStyle w:val="TAL"/>
              <w:rPr>
                <w:sz w:val="16"/>
                <w:szCs w:val="16"/>
                <w:lang w:eastAsia="zh-CN"/>
              </w:rPr>
            </w:pPr>
            <w:r w:rsidRPr="0001701A">
              <w:rPr>
                <w:sz w:val="16"/>
                <w:szCs w:val="16"/>
                <w:lang w:eastAsia="zh-CN"/>
              </w:rPr>
              <w:t>Update of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737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55370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AA769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5858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08F18" w14:textId="77777777" w:rsidR="00975C97" w:rsidRPr="0001701A" w:rsidRDefault="00975C97" w:rsidP="001C0A31">
            <w:pPr>
              <w:pStyle w:val="TAC"/>
              <w:jc w:val="left"/>
              <w:rPr>
                <w:sz w:val="16"/>
                <w:szCs w:val="16"/>
                <w:lang w:eastAsia="zh-CN"/>
              </w:rPr>
            </w:pPr>
            <w:r w:rsidRPr="0001701A">
              <w:rPr>
                <w:sz w:val="16"/>
                <w:szCs w:val="16"/>
                <w:lang w:eastAsia="zh-CN"/>
              </w:rPr>
              <w:t>R5-187378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E59A5" w14:textId="77777777" w:rsidR="00975C97" w:rsidRPr="0001701A" w:rsidRDefault="00975C97" w:rsidP="001C0A31">
            <w:pPr>
              <w:pStyle w:val="TAL"/>
              <w:rPr>
                <w:sz w:val="16"/>
                <w:szCs w:val="16"/>
                <w:lang w:eastAsia="zh-CN"/>
              </w:rPr>
            </w:pPr>
            <w:r w:rsidRPr="0001701A">
              <w:rPr>
                <w:sz w:val="16"/>
                <w:szCs w:val="16"/>
                <w:lang w:eastAsia="zh-CN"/>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1E52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218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41F28" w14:textId="77777777" w:rsidR="00975C97" w:rsidRPr="0001701A" w:rsidRDefault="00975C97" w:rsidP="001C0A31">
            <w:pPr>
              <w:pStyle w:val="TAL"/>
              <w:rPr>
                <w:sz w:val="16"/>
                <w:szCs w:val="16"/>
                <w:lang w:eastAsia="zh-CN"/>
              </w:rPr>
            </w:pPr>
            <w:r w:rsidRPr="0001701A">
              <w:rPr>
                <w:sz w:val="16"/>
                <w:szCs w:val="16"/>
                <w:lang w:eastAsia="zh-CN"/>
              </w:rPr>
              <w:t>Update of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BFDC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2035C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06CAA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93C5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D9182" w14:textId="77777777" w:rsidR="00975C97" w:rsidRPr="0001701A" w:rsidRDefault="00975C97" w:rsidP="001C0A31">
            <w:pPr>
              <w:pStyle w:val="TAC"/>
              <w:jc w:val="left"/>
              <w:rPr>
                <w:sz w:val="16"/>
                <w:szCs w:val="16"/>
                <w:lang w:eastAsia="zh-CN"/>
              </w:rPr>
            </w:pPr>
            <w:r w:rsidRPr="0001701A">
              <w:rPr>
                <w:sz w:val="16"/>
                <w:szCs w:val="16"/>
                <w:lang w:eastAsia="zh-CN"/>
              </w:rPr>
              <w:t>R5-187379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3D3E8" w14:textId="77777777" w:rsidR="00975C97" w:rsidRPr="0001701A" w:rsidRDefault="00975C97" w:rsidP="001C0A31">
            <w:pPr>
              <w:pStyle w:val="TAL"/>
              <w:rPr>
                <w:sz w:val="16"/>
                <w:szCs w:val="16"/>
                <w:lang w:eastAsia="zh-CN"/>
              </w:rPr>
            </w:pPr>
            <w:r w:rsidRPr="0001701A">
              <w:rPr>
                <w:sz w:val="16"/>
                <w:szCs w:val="16"/>
                <w:lang w:eastAsia="zh-CN"/>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5678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0EC9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09106" w14:textId="77777777" w:rsidR="00975C97" w:rsidRPr="0001701A" w:rsidRDefault="00975C97" w:rsidP="001C0A31">
            <w:pPr>
              <w:pStyle w:val="TAL"/>
              <w:rPr>
                <w:sz w:val="16"/>
                <w:szCs w:val="16"/>
                <w:lang w:eastAsia="zh-CN"/>
              </w:rPr>
            </w:pPr>
            <w:r w:rsidRPr="0001701A">
              <w:rPr>
                <w:sz w:val="16"/>
                <w:szCs w:val="16"/>
                <w:lang w:eastAsia="zh-CN"/>
              </w:rPr>
              <w:t>Update of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89A4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5DCE6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FE8CA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E93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0859A" w14:textId="77777777" w:rsidR="00975C97" w:rsidRPr="0001701A" w:rsidRDefault="00975C97" w:rsidP="001C0A31">
            <w:pPr>
              <w:pStyle w:val="TAC"/>
              <w:jc w:val="left"/>
              <w:rPr>
                <w:sz w:val="16"/>
                <w:szCs w:val="16"/>
                <w:lang w:eastAsia="zh-CN"/>
              </w:rPr>
            </w:pPr>
            <w:r w:rsidRPr="0001701A">
              <w:rPr>
                <w:sz w:val="16"/>
                <w:szCs w:val="16"/>
                <w:lang w:eastAsia="zh-CN"/>
              </w:rPr>
              <w:t>R5-187380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21546" w14:textId="77777777" w:rsidR="00975C97" w:rsidRPr="0001701A" w:rsidRDefault="00975C97" w:rsidP="001C0A31">
            <w:pPr>
              <w:pStyle w:val="TAL"/>
              <w:rPr>
                <w:sz w:val="16"/>
                <w:szCs w:val="16"/>
                <w:lang w:eastAsia="zh-CN"/>
              </w:rPr>
            </w:pPr>
            <w:r w:rsidRPr="0001701A">
              <w:rPr>
                <w:sz w:val="16"/>
                <w:szCs w:val="16"/>
                <w:lang w:eastAsia="zh-CN"/>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6FE5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816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AED32" w14:textId="77777777" w:rsidR="00975C97" w:rsidRPr="0001701A" w:rsidRDefault="00975C97" w:rsidP="001C0A31">
            <w:pPr>
              <w:pStyle w:val="TAL"/>
              <w:rPr>
                <w:sz w:val="16"/>
                <w:szCs w:val="16"/>
                <w:lang w:eastAsia="zh-CN"/>
              </w:rPr>
            </w:pPr>
            <w:r w:rsidRPr="0001701A">
              <w:rPr>
                <w:sz w:val="16"/>
                <w:szCs w:val="16"/>
                <w:lang w:eastAsia="zh-CN"/>
              </w:rPr>
              <w:t>Addition of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5D6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1D3FF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44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3237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58CFE" w14:textId="77777777" w:rsidR="00975C97" w:rsidRPr="0001701A" w:rsidRDefault="00975C97" w:rsidP="001C0A31">
            <w:pPr>
              <w:pStyle w:val="TAC"/>
              <w:jc w:val="left"/>
              <w:rPr>
                <w:sz w:val="16"/>
                <w:szCs w:val="16"/>
                <w:lang w:eastAsia="zh-CN"/>
              </w:rPr>
            </w:pPr>
            <w:r w:rsidRPr="0001701A">
              <w:rPr>
                <w:sz w:val="16"/>
                <w:szCs w:val="16"/>
                <w:lang w:eastAsia="zh-CN"/>
              </w:rPr>
              <w:t>R5-187381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9530" w14:textId="77777777" w:rsidR="00975C97" w:rsidRPr="0001701A" w:rsidRDefault="00975C97" w:rsidP="001C0A31">
            <w:pPr>
              <w:pStyle w:val="TAL"/>
              <w:rPr>
                <w:sz w:val="16"/>
                <w:szCs w:val="16"/>
                <w:lang w:eastAsia="zh-CN"/>
              </w:rPr>
            </w:pPr>
            <w:r w:rsidRPr="0001701A">
              <w:rPr>
                <w:sz w:val="16"/>
                <w:szCs w:val="16"/>
                <w:lang w:eastAsia="zh-CN"/>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E0CA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868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2DC3" w14:textId="77777777" w:rsidR="00975C97" w:rsidRPr="0001701A" w:rsidRDefault="00975C97" w:rsidP="001C0A31">
            <w:pPr>
              <w:pStyle w:val="TAL"/>
              <w:rPr>
                <w:sz w:val="16"/>
                <w:szCs w:val="16"/>
                <w:lang w:eastAsia="zh-CN"/>
              </w:rPr>
            </w:pPr>
            <w:r w:rsidRPr="0001701A">
              <w:rPr>
                <w:sz w:val="16"/>
                <w:szCs w:val="16"/>
                <w:lang w:eastAsia="zh-CN"/>
              </w:rPr>
              <w:t>Addition of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5B6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8932C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0ECC3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D49F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CAAAF" w14:textId="77777777" w:rsidR="00975C97" w:rsidRPr="0001701A" w:rsidRDefault="00975C97" w:rsidP="001C0A31">
            <w:pPr>
              <w:pStyle w:val="TAC"/>
              <w:jc w:val="left"/>
              <w:rPr>
                <w:sz w:val="16"/>
                <w:szCs w:val="16"/>
                <w:lang w:eastAsia="zh-CN"/>
              </w:rPr>
            </w:pPr>
            <w:r w:rsidRPr="0001701A">
              <w:rPr>
                <w:sz w:val="16"/>
                <w:szCs w:val="16"/>
                <w:lang w:eastAsia="zh-CN"/>
              </w:rPr>
              <w:t>R5-187382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CB664" w14:textId="77777777" w:rsidR="00975C97" w:rsidRPr="0001701A" w:rsidRDefault="00975C97" w:rsidP="001C0A31">
            <w:pPr>
              <w:pStyle w:val="TAL"/>
              <w:rPr>
                <w:sz w:val="16"/>
                <w:szCs w:val="16"/>
                <w:lang w:eastAsia="zh-CN"/>
              </w:rPr>
            </w:pPr>
            <w:r w:rsidRPr="0001701A">
              <w:rPr>
                <w:sz w:val="16"/>
                <w:szCs w:val="16"/>
                <w:lang w:eastAsia="zh-CN"/>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AE0AB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E205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C82B9" w14:textId="77777777" w:rsidR="00975C97" w:rsidRPr="0001701A" w:rsidRDefault="00975C97" w:rsidP="001C0A31">
            <w:pPr>
              <w:pStyle w:val="TAL"/>
              <w:rPr>
                <w:sz w:val="16"/>
                <w:szCs w:val="16"/>
                <w:lang w:eastAsia="zh-CN"/>
              </w:rPr>
            </w:pPr>
            <w:r w:rsidRPr="0001701A">
              <w:rPr>
                <w:sz w:val="16"/>
                <w:szCs w:val="16"/>
                <w:lang w:eastAsia="zh-CN"/>
              </w:rPr>
              <w:t>Addition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FE57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26CD3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301F9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908B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F85E2" w14:textId="77777777" w:rsidR="00975C97" w:rsidRPr="0001701A" w:rsidRDefault="00975C97" w:rsidP="001C0A31">
            <w:pPr>
              <w:pStyle w:val="TAC"/>
              <w:jc w:val="left"/>
              <w:rPr>
                <w:sz w:val="16"/>
                <w:szCs w:val="16"/>
                <w:lang w:eastAsia="zh-CN"/>
              </w:rPr>
            </w:pPr>
            <w:r w:rsidRPr="0001701A">
              <w:rPr>
                <w:sz w:val="16"/>
                <w:szCs w:val="16"/>
                <w:lang w:eastAsia="zh-CN"/>
              </w:rPr>
              <w:t>R5-187383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F430" w14:textId="77777777" w:rsidR="00975C97" w:rsidRPr="0001701A" w:rsidRDefault="00975C97" w:rsidP="001C0A31">
            <w:pPr>
              <w:pStyle w:val="TAL"/>
              <w:rPr>
                <w:sz w:val="16"/>
                <w:szCs w:val="16"/>
                <w:lang w:eastAsia="zh-CN"/>
              </w:rPr>
            </w:pPr>
            <w:r w:rsidRPr="0001701A">
              <w:rPr>
                <w:sz w:val="16"/>
                <w:szCs w:val="16"/>
                <w:lang w:eastAsia="zh-CN"/>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79B0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B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9E823" w14:textId="77777777" w:rsidR="00975C97" w:rsidRPr="0001701A" w:rsidRDefault="00975C97" w:rsidP="001C0A31">
            <w:pPr>
              <w:pStyle w:val="TAL"/>
              <w:rPr>
                <w:sz w:val="16"/>
                <w:szCs w:val="16"/>
                <w:lang w:eastAsia="zh-CN"/>
              </w:rPr>
            </w:pPr>
            <w:r w:rsidRPr="0001701A">
              <w:rPr>
                <w:sz w:val="16"/>
                <w:szCs w:val="16"/>
                <w:lang w:eastAsia="zh-CN"/>
              </w:rPr>
              <w:t>Addition of 6.4D.1 Frequency error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B893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1BC7C4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EE8CB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A004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8B666" w14:textId="77777777" w:rsidR="00975C97" w:rsidRPr="0001701A" w:rsidRDefault="00975C97" w:rsidP="001C0A31">
            <w:pPr>
              <w:pStyle w:val="TAC"/>
              <w:jc w:val="left"/>
              <w:rPr>
                <w:sz w:val="16"/>
                <w:szCs w:val="16"/>
                <w:lang w:eastAsia="zh-CN"/>
              </w:rPr>
            </w:pPr>
            <w:r w:rsidRPr="0001701A">
              <w:rPr>
                <w:sz w:val="16"/>
                <w:szCs w:val="16"/>
                <w:lang w:eastAsia="zh-CN"/>
              </w:rPr>
              <w:t>R5-187384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3967" w14:textId="77777777" w:rsidR="00975C97" w:rsidRPr="0001701A" w:rsidRDefault="00975C97" w:rsidP="001C0A31">
            <w:pPr>
              <w:pStyle w:val="TAL"/>
              <w:rPr>
                <w:sz w:val="16"/>
                <w:szCs w:val="16"/>
                <w:lang w:eastAsia="zh-CN"/>
              </w:rPr>
            </w:pPr>
            <w:r w:rsidRPr="0001701A">
              <w:rPr>
                <w:sz w:val="16"/>
                <w:szCs w:val="16"/>
                <w:lang w:eastAsia="zh-CN"/>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8EFC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34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313DF" w14:textId="77777777" w:rsidR="00975C97" w:rsidRPr="0001701A" w:rsidRDefault="00975C97" w:rsidP="001C0A31">
            <w:pPr>
              <w:pStyle w:val="TAL"/>
              <w:rPr>
                <w:sz w:val="16"/>
                <w:szCs w:val="16"/>
                <w:lang w:eastAsia="zh-CN"/>
              </w:rPr>
            </w:pPr>
            <w:r w:rsidRPr="0001701A">
              <w:rPr>
                <w:sz w:val="16"/>
                <w:szCs w:val="16"/>
                <w:lang w:eastAsia="zh-CN"/>
              </w:rPr>
              <w:t>Addition of 6.4D.2.1 EVM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2BA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1C59C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F7AF7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2561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EB576" w14:textId="77777777" w:rsidR="00975C97" w:rsidRPr="0001701A" w:rsidRDefault="00975C97" w:rsidP="001C0A31">
            <w:pPr>
              <w:pStyle w:val="TAC"/>
              <w:jc w:val="left"/>
              <w:rPr>
                <w:sz w:val="16"/>
                <w:szCs w:val="16"/>
                <w:lang w:eastAsia="zh-CN"/>
              </w:rPr>
            </w:pPr>
            <w:r w:rsidRPr="0001701A">
              <w:rPr>
                <w:sz w:val="16"/>
                <w:szCs w:val="16"/>
                <w:lang w:eastAsia="zh-CN"/>
              </w:rPr>
              <w:t>R5-187385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42D62" w14:textId="77777777" w:rsidR="00975C97" w:rsidRPr="0001701A" w:rsidRDefault="00975C97" w:rsidP="001C0A31">
            <w:pPr>
              <w:pStyle w:val="TAL"/>
              <w:rPr>
                <w:sz w:val="16"/>
                <w:szCs w:val="16"/>
                <w:lang w:eastAsia="zh-CN"/>
              </w:rPr>
            </w:pPr>
            <w:r w:rsidRPr="0001701A">
              <w:rPr>
                <w:sz w:val="16"/>
                <w:szCs w:val="16"/>
                <w:lang w:eastAsia="zh-CN"/>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DE74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B25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8A791" w14:textId="77777777" w:rsidR="00975C97" w:rsidRPr="0001701A" w:rsidRDefault="00975C97" w:rsidP="001C0A31">
            <w:pPr>
              <w:pStyle w:val="TAL"/>
              <w:rPr>
                <w:sz w:val="16"/>
                <w:szCs w:val="16"/>
                <w:lang w:eastAsia="zh-CN"/>
              </w:rPr>
            </w:pPr>
            <w:r w:rsidRPr="0001701A">
              <w:rPr>
                <w:sz w:val="16"/>
                <w:szCs w:val="16"/>
                <w:lang w:eastAsia="zh-CN"/>
              </w:rPr>
              <w:t>Addition of 6.4D.2.2 Carrier Leakage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12CE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8354A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194AA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E6E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6A1F4" w14:textId="77777777" w:rsidR="00975C97" w:rsidRPr="0001701A" w:rsidRDefault="00975C97" w:rsidP="001C0A31">
            <w:pPr>
              <w:pStyle w:val="TAC"/>
              <w:jc w:val="left"/>
              <w:rPr>
                <w:sz w:val="16"/>
                <w:szCs w:val="16"/>
                <w:lang w:eastAsia="zh-CN"/>
              </w:rPr>
            </w:pPr>
            <w:r w:rsidRPr="0001701A">
              <w:rPr>
                <w:sz w:val="16"/>
                <w:szCs w:val="16"/>
                <w:lang w:eastAsia="zh-CN"/>
              </w:rPr>
              <w:t>R5-187386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E16A" w14:textId="77777777" w:rsidR="00975C97" w:rsidRPr="0001701A" w:rsidRDefault="00975C97" w:rsidP="001C0A31">
            <w:pPr>
              <w:pStyle w:val="TAL"/>
              <w:rPr>
                <w:sz w:val="16"/>
                <w:szCs w:val="16"/>
                <w:lang w:eastAsia="zh-CN"/>
              </w:rPr>
            </w:pPr>
            <w:r w:rsidRPr="0001701A">
              <w:rPr>
                <w:sz w:val="16"/>
                <w:szCs w:val="16"/>
                <w:lang w:eastAsia="zh-CN"/>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755D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9A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707893" w14:textId="77777777" w:rsidR="00975C97" w:rsidRPr="0001701A" w:rsidRDefault="00975C97" w:rsidP="001C0A31">
            <w:pPr>
              <w:pStyle w:val="TAL"/>
              <w:rPr>
                <w:sz w:val="16"/>
                <w:szCs w:val="16"/>
                <w:lang w:eastAsia="zh-CN"/>
              </w:rPr>
            </w:pPr>
            <w:r w:rsidRPr="0001701A">
              <w:rPr>
                <w:sz w:val="16"/>
                <w:szCs w:val="16"/>
                <w:lang w:eastAsia="zh-CN"/>
              </w:rPr>
              <w:t>Addition of 6.4D.2.3 In-band emissions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EA24E"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8FF33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74108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A22D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692BB" w14:textId="77777777" w:rsidR="00975C97" w:rsidRPr="0001701A" w:rsidRDefault="00975C97" w:rsidP="001C0A31">
            <w:pPr>
              <w:pStyle w:val="TAC"/>
              <w:jc w:val="left"/>
              <w:rPr>
                <w:sz w:val="16"/>
                <w:szCs w:val="16"/>
                <w:lang w:eastAsia="zh-CN"/>
              </w:rPr>
            </w:pPr>
            <w:r w:rsidRPr="0001701A">
              <w:rPr>
                <w:sz w:val="16"/>
                <w:szCs w:val="16"/>
                <w:lang w:eastAsia="zh-CN"/>
              </w:rPr>
              <w:t>R5-187387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CB80" w14:textId="77777777" w:rsidR="00975C97" w:rsidRPr="0001701A" w:rsidRDefault="00975C97" w:rsidP="001C0A31">
            <w:pPr>
              <w:pStyle w:val="TAL"/>
              <w:rPr>
                <w:sz w:val="16"/>
                <w:szCs w:val="16"/>
                <w:lang w:eastAsia="zh-CN"/>
              </w:rPr>
            </w:pPr>
            <w:r w:rsidRPr="0001701A">
              <w:rPr>
                <w:sz w:val="16"/>
                <w:szCs w:val="16"/>
                <w:lang w:eastAsia="zh-CN"/>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6D6D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D2B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EA8E" w14:textId="77777777" w:rsidR="00975C97" w:rsidRPr="0001701A" w:rsidRDefault="00975C97" w:rsidP="001C0A31">
            <w:pPr>
              <w:pStyle w:val="TAL"/>
              <w:rPr>
                <w:sz w:val="16"/>
                <w:szCs w:val="16"/>
                <w:lang w:eastAsia="zh-CN"/>
              </w:rPr>
            </w:pPr>
            <w:r w:rsidRPr="0001701A">
              <w:rPr>
                <w:sz w:val="16"/>
                <w:szCs w:val="16"/>
                <w:lang w:eastAsia="zh-CN"/>
              </w:rPr>
              <w:t>Addition of 6.4D.2.4 EVM equalizer spectrum flatness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4F24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C1132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587E2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8FB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F33A0" w14:textId="77777777" w:rsidR="00975C97" w:rsidRPr="0001701A" w:rsidRDefault="00975C97" w:rsidP="001C0A31">
            <w:pPr>
              <w:pStyle w:val="TAC"/>
              <w:jc w:val="left"/>
              <w:rPr>
                <w:sz w:val="16"/>
                <w:szCs w:val="16"/>
                <w:lang w:eastAsia="zh-CN"/>
              </w:rPr>
            </w:pPr>
            <w:r w:rsidRPr="0001701A">
              <w:rPr>
                <w:sz w:val="16"/>
                <w:szCs w:val="16"/>
                <w:lang w:eastAsia="zh-CN"/>
              </w:rPr>
              <w:t>R5-187395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C65C1" w14:textId="77777777" w:rsidR="00975C97" w:rsidRPr="0001701A" w:rsidRDefault="00975C97" w:rsidP="001C0A31">
            <w:pPr>
              <w:pStyle w:val="TAL"/>
              <w:rPr>
                <w:sz w:val="16"/>
                <w:szCs w:val="16"/>
                <w:lang w:eastAsia="zh-CN"/>
              </w:rPr>
            </w:pPr>
            <w:r w:rsidRPr="0001701A">
              <w:rPr>
                <w:sz w:val="16"/>
                <w:szCs w:val="16"/>
                <w:lang w:eastAsia="zh-CN"/>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874C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E4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E179F" w14:textId="77777777" w:rsidR="00975C97" w:rsidRPr="0001701A" w:rsidRDefault="00975C97" w:rsidP="001C0A31">
            <w:pPr>
              <w:pStyle w:val="TAL"/>
              <w:rPr>
                <w:sz w:val="16"/>
                <w:szCs w:val="16"/>
                <w:lang w:eastAsia="zh-CN"/>
              </w:rPr>
            </w:pPr>
            <w:r w:rsidRPr="0001701A">
              <w:rPr>
                <w:sz w:val="16"/>
                <w:szCs w:val="16"/>
                <w:lang w:eastAsia="zh-CN"/>
              </w:rPr>
              <w:t>Update of test case 6.2.3 UE A-MPR,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D187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93BB5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BFB09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7219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0A4A6" w14:textId="77777777" w:rsidR="00975C97" w:rsidRPr="0001701A" w:rsidRDefault="00975C97" w:rsidP="001C0A31">
            <w:pPr>
              <w:pStyle w:val="TAC"/>
              <w:jc w:val="left"/>
              <w:rPr>
                <w:sz w:val="16"/>
                <w:szCs w:val="16"/>
                <w:lang w:eastAsia="zh-CN"/>
              </w:rPr>
            </w:pPr>
            <w:r w:rsidRPr="0001701A">
              <w:rPr>
                <w:sz w:val="16"/>
                <w:szCs w:val="16"/>
                <w:lang w:eastAsia="zh-CN"/>
              </w:rPr>
              <w:t>R5-187397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96BBE" w14:textId="77777777" w:rsidR="00975C97" w:rsidRPr="0001701A" w:rsidRDefault="00975C97" w:rsidP="001C0A31">
            <w:pPr>
              <w:pStyle w:val="TAL"/>
              <w:rPr>
                <w:sz w:val="16"/>
                <w:szCs w:val="16"/>
                <w:lang w:eastAsia="zh-CN"/>
              </w:rPr>
            </w:pPr>
            <w:r w:rsidRPr="0001701A">
              <w:rPr>
                <w:sz w:val="16"/>
                <w:szCs w:val="16"/>
                <w:lang w:eastAsia="zh-CN"/>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67200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9B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6A6A" w14:textId="77777777" w:rsidR="00975C97" w:rsidRPr="0001701A" w:rsidRDefault="00975C97" w:rsidP="001C0A31">
            <w:pPr>
              <w:pStyle w:val="TAL"/>
              <w:rPr>
                <w:sz w:val="16"/>
                <w:szCs w:val="16"/>
                <w:lang w:eastAsia="zh-CN"/>
              </w:rPr>
            </w:pPr>
            <w:r w:rsidRPr="0001701A">
              <w:rPr>
                <w:sz w:val="16"/>
                <w:szCs w:val="16"/>
                <w:lang w:eastAsia="zh-CN"/>
              </w:rPr>
              <w:t xml:space="preserve">Update of test case 6.2.3 UE A-MPR, NS_04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A4CA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A5530D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CF69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DA5D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543D" w14:textId="77777777" w:rsidR="00975C97" w:rsidRPr="0001701A" w:rsidRDefault="00975C97" w:rsidP="001C0A31">
            <w:pPr>
              <w:pStyle w:val="TAC"/>
              <w:jc w:val="left"/>
              <w:rPr>
                <w:sz w:val="16"/>
                <w:szCs w:val="16"/>
                <w:lang w:eastAsia="zh-CN"/>
              </w:rPr>
            </w:pPr>
            <w:r w:rsidRPr="0001701A">
              <w:rPr>
                <w:sz w:val="16"/>
                <w:szCs w:val="16"/>
                <w:lang w:eastAsia="zh-CN"/>
              </w:rPr>
              <w:t>R5-187399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CA344" w14:textId="77777777" w:rsidR="00975C97" w:rsidRPr="0001701A" w:rsidRDefault="00975C97" w:rsidP="001C0A31">
            <w:pPr>
              <w:pStyle w:val="TAL"/>
              <w:rPr>
                <w:sz w:val="16"/>
                <w:szCs w:val="16"/>
                <w:lang w:eastAsia="zh-CN"/>
              </w:rPr>
            </w:pPr>
            <w:r w:rsidRPr="0001701A">
              <w:rPr>
                <w:sz w:val="16"/>
                <w:szCs w:val="16"/>
                <w:lang w:eastAsia="zh-CN"/>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0525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3263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D4985" w14:textId="77777777" w:rsidR="00975C97" w:rsidRPr="0001701A" w:rsidRDefault="00975C97" w:rsidP="001C0A31">
            <w:pPr>
              <w:pStyle w:val="TAL"/>
              <w:rPr>
                <w:sz w:val="16"/>
                <w:szCs w:val="16"/>
                <w:lang w:eastAsia="zh-CN"/>
              </w:rPr>
            </w:pPr>
            <w:r w:rsidRPr="0001701A">
              <w:rPr>
                <w:sz w:val="16"/>
                <w:szCs w:val="16"/>
                <w:lang w:eastAsia="zh-CN"/>
              </w:rPr>
              <w:t>Update of test case test case 6.5.2.3 Additional spectrum emission mask,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48B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96CF0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3F41B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9816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6C195" w14:textId="77777777" w:rsidR="00975C97" w:rsidRPr="0001701A" w:rsidRDefault="00975C97" w:rsidP="001C0A31">
            <w:pPr>
              <w:pStyle w:val="TAC"/>
              <w:jc w:val="left"/>
              <w:rPr>
                <w:sz w:val="16"/>
                <w:szCs w:val="16"/>
                <w:lang w:eastAsia="zh-CN"/>
              </w:rPr>
            </w:pPr>
            <w:r w:rsidRPr="0001701A">
              <w:rPr>
                <w:sz w:val="16"/>
                <w:szCs w:val="16"/>
                <w:lang w:eastAsia="zh-CN"/>
              </w:rPr>
              <w:t>R5-187421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D578F" w14:textId="77777777" w:rsidR="00975C97" w:rsidRPr="0001701A" w:rsidRDefault="00975C97" w:rsidP="001C0A31">
            <w:pPr>
              <w:pStyle w:val="TAL"/>
              <w:rPr>
                <w:sz w:val="16"/>
                <w:szCs w:val="16"/>
                <w:lang w:eastAsia="zh-CN"/>
              </w:rPr>
            </w:pPr>
            <w:r w:rsidRPr="0001701A">
              <w:rPr>
                <w:sz w:val="16"/>
                <w:szCs w:val="16"/>
                <w:lang w:eastAsia="zh-CN"/>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4C80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AFF3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E2B80" w14:textId="77777777" w:rsidR="00975C97" w:rsidRPr="0001701A" w:rsidRDefault="00975C97" w:rsidP="001C0A31">
            <w:pPr>
              <w:pStyle w:val="TAL"/>
              <w:rPr>
                <w:sz w:val="16"/>
                <w:szCs w:val="16"/>
                <w:lang w:eastAsia="zh-CN"/>
              </w:rPr>
            </w:pPr>
            <w:r w:rsidRPr="0001701A">
              <w:rPr>
                <w:sz w:val="16"/>
                <w:szCs w:val="16"/>
                <w:lang w:eastAsia="zh-CN"/>
              </w:rPr>
              <w:t>Introduction of TC 6.5D.1 Occupied bandwidth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7BD7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9A9A6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43D5C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E412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6AF5E" w14:textId="77777777" w:rsidR="00975C97" w:rsidRPr="0001701A" w:rsidRDefault="00975C97" w:rsidP="001C0A31">
            <w:pPr>
              <w:pStyle w:val="TAC"/>
              <w:jc w:val="left"/>
              <w:rPr>
                <w:sz w:val="16"/>
                <w:szCs w:val="16"/>
                <w:lang w:eastAsia="zh-CN"/>
              </w:rPr>
            </w:pPr>
            <w:r w:rsidRPr="0001701A">
              <w:rPr>
                <w:sz w:val="16"/>
                <w:szCs w:val="16"/>
                <w:lang w:eastAsia="zh-CN"/>
              </w:rPr>
              <w:t>R5-187422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6B16" w14:textId="77777777" w:rsidR="00975C97" w:rsidRPr="0001701A" w:rsidRDefault="00975C97" w:rsidP="001C0A31">
            <w:pPr>
              <w:pStyle w:val="TAL"/>
              <w:rPr>
                <w:sz w:val="16"/>
                <w:szCs w:val="16"/>
                <w:lang w:eastAsia="zh-CN"/>
              </w:rPr>
            </w:pPr>
            <w:r w:rsidRPr="0001701A">
              <w:rPr>
                <w:sz w:val="16"/>
                <w:szCs w:val="16"/>
                <w:lang w:eastAsia="zh-CN"/>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2FED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73B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E81DB" w14:textId="77777777" w:rsidR="00975C97" w:rsidRPr="0001701A" w:rsidRDefault="00975C97" w:rsidP="001C0A31">
            <w:pPr>
              <w:pStyle w:val="TAL"/>
              <w:rPr>
                <w:sz w:val="16"/>
                <w:szCs w:val="16"/>
                <w:lang w:eastAsia="zh-CN"/>
              </w:rPr>
            </w:pPr>
            <w:r w:rsidRPr="0001701A">
              <w:rPr>
                <w:sz w:val="16"/>
                <w:szCs w:val="16"/>
                <w:lang w:eastAsia="zh-CN"/>
              </w:rPr>
              <w:t>Introduction of TC 6.5D.2.2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8AB8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655BE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54F1A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884B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7441B" w14:textId="77777777" w:rsidR="00975C97" w:rsidRPr="0001701A" w:rsidRDefault="00975C97" w:rsidP="001C0A31">
            <w:pPr>
              <w:pStyle w:val="TAC"/>
              <w:jc w:val="left"/>
              <w:rPr>
                <w:sz w:val="16"/>
                <w:szCs w:val="16"/>
                <w:lang w:eastAsia="zh-CN"/>
              </w:rPr>
            </w:pPr>
            <w:r w:rsidRPr="0001701A">
              <w:rPr>
                <w:sz w:val="16"/>
                <w:szCs w:val="16"/>
                <w:lang w:eastAsia="zh-CN"/>
              </w:rPr>
              <w:t>R5-187423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C966D" w14:textId="77777777" w:rsidR="00975C97" w:rsidRPr="0001701A" w:rsidRDefault="00975C97" w:rsidP="001C0A31">
            <w:pPr>
              <w:pStyle w:val="TAL"/>
              <w:rPr>
                <w:sz w:val="16"/>
                <w:szCs w:val="16"/>
                <w:lang w:eastAsia="zh-CN"/>
              </w:rPr>
            </w:pPr>
            <w:r w:rsidRPr="0001701A">
              <w:rPr>
                <w:sz w:val="16"/>
                <w:szCs w:val="16"/>
                <w:lang w:eastAsia="zh-CN"/>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3AC8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4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6731F" w14:textId="77777777" w:rsidR="00975C97" w:rsidRPr="0001701A" w:rsidRDefault="00975C97" w:rsidP="001C0A31">
            <w:pPr>
              <w:pStyle w:val="TAL"/>
              <w:rPr>
                <w:sz w:val="16"/>
                <w:szCs w:val="16"/>
                <w:lang w:eastAsia="zh-CN"/>
              </w:rPr>
            </w:pPr>
            <w:r w:rsidRPr="0001701A">
              <w:rPr>
                <w:sz w:val="16"/>
                <w:szCs w:val="16"/>
                <w:lang w:eastAsia="zh-CN"/>
              </w:rPr>
              <w:t>Introduction of TC 6.5D.2.3 Additional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B5C6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4E840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7FEC9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3B06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40418" w14:textId="77777777" w:rsidR="00975C97" w:rsidRPr="0001701A" w:rsidRDefault="00975C97" w:rsidP="001C0A31">
            <w:pPr>
              <w:pStyle w:val="TAC"/>
              <w:jc w:val="left"/>
              <w:rPr>
                <w:sz w:val="16"/>
                <w:szCs w:val="16"/>
                <w:lang w:eastAsia="zh-CN"/>
              </w:rPr>
            </w:pPr>
            <w:r w:rsidRPr="0001701A">
              <w:rPr>
                <w:sz w:val="16"/>
                <w:szCs w:val="16"/>
                <w:lang w:eastAsia="zh-CN"/>
              </w:rPr>
              <w:t>R5-187424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C38F" w14:textId="77777777" w:rsidR="00975C97" w:rsidRPr="0001701A" w:rsidRDefault="00975C97" w:rsidP="001C0A31">
            <w:pPr>
              <w:pStyle w:val="TAL"/>
              <w:rPr>
                <w:sz w:val="16"/>
                <w:szCs w:val="16"/>
                <w:lang w:eastAsia="zh-CN"/>
              </w:rPr>
            </w:pPr>
            <w:r w:rsidRPr="0001701A">
              <w:rPr>
                <w:sz w:val="16"/>
                <w:szCs w:val="16"/>
                <w:lang w:eastAsia="zh-CN"/>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4308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5CE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01EA0" w14:textId="77777777" w:rsidR="00975C97" w:rsidRPr="0001701A" w:rsidRDefault="00975C97" w:rsidP="001C0A31">
            <w:pPr>
              <w:pStyle w:val="TAL"/>
              <w:rPr>
                <w:sz w:val="16"/>
                <w:szCs w:val="16"/>
                <w:lang w:eastAsia="zh-CN"/>
              </w:rPr>
            </w:pPr>
            <w:r w:rsidRPr="0001701A">
              <w:rPr>
                <w:sz w:val="16"/>
                <w:szCs w:val="16"/>
                <w:lang w:eastAsia="zh-CN"/>
              </w:rPr>
              <w:t>Introduction of TC 6.5D.2.4.1 NR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3D25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CDFA5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FA5945"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A75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2ED59" w14:textId="77777777" w:rsidR="00975C97" w:rsidRPr="0001701A" w:rsidRDefault="00975C97" w:rsidP="001C0A31">
            <w:pPr>
              <w:pStyle w:val="TAC"/>
              <w:jc w:val="left"/>
              <w:rPr>
                <w:sz w:val="16"/>
                <w:szCs w:val="16"/>
                <w:lang w:eastAsia="zh-CN"/>
              </w:rPr>
            </w:pPr>
            <w:r w:rsidRPr="0001701A">
              <w:rPr>
                <w:sz w:val="16"/>
                <w:szCs w:val="16"/>
                <w:lang w:eastAsia="zh-CN"/>
              </w:rPr>
              <w:t>R5-187425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5323" w14:textId="77777777" w:rsidR="00975C97" w:rsidRPr="0001701A" w:rsidRDefault="00975C97" w:rsidP="001C0A31">
            <w:pPr>
              <w:pStyle w:val="TAL"/>
              <w:rPr>
                <w:sz w:val="16"/>
                <w:szCs w:val="16"/>
                <w:lang w:eastAsia="zh-CN"/>
              </w:rPr>
            </w:pPr>
            <w:r w:rsidRPr="0001701A">
              <w:rPr>
                <w:sz w:val="16"/>
                <w:szCs w:val="16"/>
                <w:lang w:eastAsia="zh-CN"/>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A3D7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7F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AB46E" w14:textId="77777777" w:rsidR="00975C97" w:rsidRPr="0001701A" w:rsidRDefault="00975C97" w:rsidP="001C0A31">
            <w:pPr>
              <w:pStyle w:val="TAL"/>
              <w:rPr>
                <w:sz w:val="16"/>
                <w:szCs w:val="16"/>
                <w:lang w:eastAsia="zh-CN"/>
              </w:rPr>
            </w:pPr>
            <w:r w:rsidRPr="0001701A">
              <w:rPr>
                <w:sz w:val="16"/>
                <w:szCs w:val="16"/>
                <w:lang w:eastAsia="zh-CN"/>
              </w:rPr>
              <w:t>Introduction of TC 6.5D.2.4.2 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A3C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59B22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D02BF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E8F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E2394" w14:textId="77777777" w:rsidR="00975C97" w:rsidRPr="0001701A" w:rsidRDefault="00975C97" w:rsidP="001C0A31">
            <w:pPr>
              <w:pStyle w:val="TAC"/>
              <w:jc w:val="left"/>
              <w:rPr>
                <w:sz w:val="16"/>
                <w:szCs w:val="16"/>
                <w:lang w:eastAsia="zh-CN"/>
              </w:rPr>
            </w:pPr>
            <w:r w:rsidRPr="0001701A">
              <w:rPr>
                <w:sz w:val="16"/>
                <w:szCs w:val="16"/>
                <w:lang w:eastAsia="zh-CN"/>
              </w:rPr>
              <w:t>R5-187429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7AD5F" w14:textId="77777777" w:rsidR="00975C97" w:rsidRPr="0001701A" w:rsidRDefault="00975C97" w:rsidP="001C0A31">
            <w:pPr>
              <w:pStyle w:val="TAL"/>
              <w:rPr>
                <w:sz w:val="16"/>
                <w:szCs w:val="16"/>
                <w:lang w:eastAsia="zh-CN"/>
              </w:rPr>
            </w:pPr>
            <w:r w:rsidRPr="0001701A">
              <w:rPr>
                <w:sz w:val="16"/>
                <w:szCs w:val="16"/>
                <w:lang w:eastAsia="zh-CN"/>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2EFB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380B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DFDFE" w14:textId="77777777" w:rsidR="00975C97" w:rsidRPr="0001701A" w:rsidRDefault="00975C97" w:rsidP="001C0A31">
            <w:pPr>
              <w:pStyle w:val="TAL"/>
              <w:rPr>
                <w:sz w:val="16"/>
                <w:szCs w:val="16"/>
                <w:lang w:eastAsia="zh-CN"/>
              </w:rPr>
            </w:pPr>
            <w:r w:rsidRPr="0001701A">
              <w:rPr>
                <w:sz w:val="16"/>
                <w:szCs w:val="16"/>
                <w:lang w:eastAsia="zh-CN"/>
              </w:rPr>
              <w:t>Introduction of TC 6.5D.4 Transmit intermodulation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5C96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97AB2A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4F1D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F48C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8F68E" w14:textId="77777777" w:rsidR="00975C97" w:rsidRPr="0001701A" w:rsidRDefault="00975C97" w:rsidP="001C0A31">
            <w:pPr>
              <w:pStyle w:val="TAC"/>
              <w:jc w:val="left"/>
              <w:rPr>
                <w:sz w:val="16"/>
                <w:szCs w:val="16"/>
                <w:lang w:eastAsia="zh-CN"/>
              </w:rPr>
            </w:pPr>
            <w:r w:rsidRPr="0001701A">
              <w:rPr>
                <w:sz w:val="16"/>
                <w:szCs w:val="16"/>
                <w:lang w:eastAsia="zh-CN"/>
              </w:rPr>
              <w:t>R5-187431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78C3" w14:textId="77777777" w:rsidR="00975C97" w:rsidRPr="0001701A" w:rsidRDefault="00975C97" w:rsidP="001C0A31">
            <w:pPr>
              <w:pStyle w:val="TAL"/>
              <w:rPr>
                <w:sz w:val="16"/>
                <w:szCs w:val="16"/>
                <w:lang w:eastAsia="zh-CN"/>
              </w:rPr>
            </w:pPr>
            <w:r w:rsidRPr="0001701A">
              <w:rPr>
                <w:sz w:val="16"/>
                <w:szCs w:val="16"/>
                <w:lang w:eastAsia="zh-CN"/>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075C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342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15B0" w14:textId="77777777" w:rsidR="00975C97" w:rsidRPr="0001701A" w:rsidRDefault="00975C97" w:rsidP="001C0A31">
            <w:pPr>
              <w:pStyle w:val="TAL"/>
              <w:rPr>
                <w:sz w:val="16"/>
                <w:szCs w:val="16"/>
                <w:lang w:eastAsia="zh-CN"/>
              </w:rPr>
            </w:pPr>
            <w:r w:rsidRPr="0001701A">
              <w:rPr>
                <w:sz w:val="16"/>
                <w:szCs w:val="16"/>
                <w:lang w:eastAsia="zh-CN"/>
              </w:rPr>
              <w:t>Introduction of TC 7.4D Maximum input level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FCA2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E5FBC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256A6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F6C7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1383E" w14:textId="77777777" w:rsidR="00975C97" w:rsidRPr="0001701A" w:rsidRDefault="00975C97" w:rsidP="001C0A31">
            <w:pPr>
              <w:pStyle w:val="TAC"/>
              <w:jc w:val="left"/>
              <w:rPr>
                <w:sz w:val="16"/>
                <w:szCs w:val="16"/>
                <w:lang w:eastAsia="zh-CN"/>
              </w:rPr>
            </w:pPr>
            <w:r w:rsidRPr="0001701A">
              <w:rPr>
                <w:sz w:val="16"/>
                <w:szCs w:val="16"/>
                <w:lang w:eastAsia="zh-CN"/>
              </w:rPr>
              <w:t>R5-187432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79E02" w14:textId="77777777" w:rsidR="00975C97" w:rsidRPr="0001701A" w:rsidRDefault="00975C97" w:rsidP="001C0A31">
            <w:pPr>
              <w:pStyle w:val="TAL"/>
              <w:rPr>
                <w:sz w:val="16"/>
                <w:szCs w:val="16"/>
                <w:lang w:eastAsia="zh-CN"/>
              </w:rPr>
            </w:pPr>
            <w:r w:rsidRPr="0001701A">
              <w:rPr>
                <w:sz w:val="16"/>
                <w:szCs w:val="16"/>
                <w:lang w:eastAsia="zh-CN"/>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5736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893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FC75" w14:textId="77777777" w:rsidR="00975C97" w:rsidRPr="0001701A" w:rsidRDefault="00975C97" w:rsidP="001C0A31">
            <w:pPr>
              <w:pStyle w:val="TAL"/>
              <w:rPr>
                <w:sz w:val="16"/>
                <w:szCs w:val="16"/>
                <w:lang w:eastAsia="zh-CN"/>
              </w:rPr>
            </w:pPr>
            <w:r w:rsidRPr="0001701A">
              <w:rPr>
                <w:sz w:val="16"/>
                <w:szCs w:val="16"/>
                <w:lang w:eastAsia="zh-CN"/>
              </w:rPr>
              <w:t>Updating of 6.2C.1 Configured transmitted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3FE4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2CC91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FC2A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C6A0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BBA49" w14:textId="77777777" w:rsidR="00975C97" w:rsidRPr="0001701A" w:rsidRDefault="00975C97" w:rsidP="001C0A31">
            <w:pPr>
              <w:pStyle w:val="TAC"/>
              <w:jc w:val="left"/>
              <w:rPr>
                <w:sz w:val="16"/>
                <w:szCs w:val="16"/>
                <w:lang w:eastAsia="zh-CN"/>
              </w:rPr>
            </w:pPr>
            <w:r w:rsidRPr="0001701A">
              <w:rPr>
                <w:sz w:val="16"/>
                <w:szCs w:val="16"/>
                <w:lang w:eastAsia="zh-CN"/>
              </w:rPr>
              <w:t>R5-187433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665BA" w14:textId="77777777" w:rsidR="00975C97" w:rsidRPr="0001701A" w:rsidRDefault="00975C97" w:rsidP="001C0A31">
            <w:pPr>
              <w:pStyle w:val="TAL"/>
              <w:rPr>
                <w:sz w:val="16"/>
                <w:szCs w:val="16"/>
                <w:lang w:eastAsia="zh-CN"/>
              </w:rPr>
            </w:pPr>
            <w:r w:rsidRPr="0001701A">
              <w:rPr>
                <w:sz w:val="16"/>
                <w:szCs w:val="16"/>
                <w:lang w:eastAsia="zh-CN"/>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956E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8B1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C12BF" w14:textId="77777777" w:rsidR="00975C97" w:rsidRPr="0001701A" w:rsidRDefault="00975C97" w:rsidP="001C0A31">
            <w:pPr>
              <w:pStyle w:val="TAL"/>
              <w:rPr>
                <w:sz w:val="16"/>
                <w:szCs w:val="16"/>
                <w:lang w:eastAsia="zh-CN"/>
              </w:rPr>
            </w:pPr>
            <w:r w:rsidRPr="0001701A">
              <w:rPr>
                <w:sz w:val="16"/>
                <w:szCs w:val="16"/>
                <w:lang w:eastAsia="zh-CN"/>
              </w:rPr>
              <w:t>Introduction of TC 6.5C.1 Occupied bandwidth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7E30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2E97B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F10A6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9E48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18662" w14:textId="77777777" w:rsidR="00975C97" w:rsidRPr="0001701A" w:rsidRDefault="00975C97" w:rsidP="001C0A31">
            <w:pPr>
              <w:pStyle w:val="TAC"/>
              <w:jc w:val="left"/>
              <w:rPr>
                <w:sz w:val="16"/>
                <w:szCs w:val="16"/>
                <w:lang w:eastAsia="zh-CN"/>
              </w:rPr>
            </w:pPr>
            <w:r w:rsidRPr="0001701A">
              <w:rPr>
                <w:sz w:val="16"/>
                <w:szCs w:val="16"/>
                <w:lang w:eastAsia="zh-CN"/>
              </w:rPr>
              <w:t>R5-187434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D27ED" w14:textId="77777777" w:rsidR="00975C97" w:rsidRPr="0001701A" w:rsidRDefault="00975C97" w:rsidP="001C0A31">
            <w:pPr>
              <w:pStyle w:val="TAL"/>
              <w:rPr>
                <w:sz w:val="16"/>
                <w:szCs w:val="16"/>
                <w:lang w:eastAsia="zh-CN"/>
              </w:rPr>
            </w:pPr>
            <w:r w:rsidRPr="0001701A">
              <w:rPr>
                <w:sz w:val="16"/>
                <w:szCs w:val="16"/>
                <w:lang w:eastAsia="zh-CN"/>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1B67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E24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09EB4" w14:textId="77777777" w:rsidR="00975C97" w:rsidRPr="0001701A" w:rsidRDefault="00975C97" w:rsidP="001C0A31">
            <w:pPr>
              <w:pStyle w:val="TAL"/>
              <w:rPr>
                <w:sz w:val="16"/>
                <w:szCs w:val="16"/>
                <w:lang w:eastAsia="zh-CN"/>
              </w:rPr>
            </w:pPr>
            <w:r w:rsidRPr="0001701A">
              <w:rPr>
                <w:sz w:val="16"/>
                <w:szCs w:val="16"/>
                <w:lang w:eastAsia="zh-CN"/>
              </w:rPr>
              <w:t>Introduction of TC 6.5C.2.2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54D7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6FAA4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27B9A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B088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1EA7F" w14:textId="77777777" w:rsidR="00975C97" w:rsidRPr="0001701A" w:rsidRDefault="00975C97" w:rsidP="001C0A31">
            <w:pPr>
              <w:pStyle w:val="TAC"/>
              <w:jc w:val="left"/>
              <w:rPr>
                <w:sz w:val="16"/>
                <w:szCs w:val="16"/>
                <w:lang w:eastAsia="zh-CN"/>
              </w:rPr>
            </w:pPr>
            <w:r w:rsidRPr="0001701A">
              <w:rPr>
                <w:sz w:val="16"/>
                <w:szCs w:val="16"/>
                <w:lang w:eastAsia="zh-CN"/>
              </w:rPr>
              <w:t>R5-187435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D55E" w14:textId="77777777" w:rsidR="00975C97" w:rsidRPr="0001701A" w:rsidRDefault="00975C97" w:rsidP="001C0A31">
            <w:pPr>
              <w:pStyle w:val="TAL"/>
              <w:rPr>
                <w:sz w:val="16"/>
                <w:szCs w:val="16"/>
                <w:lang w:eastAsia="zh-CN"/>
              </w:rPr>
            </w:pPr>
            <w:r w:rsidRPr="0001701A">
              <w:rPr>
                <w:sz w:val="16"/>
                <w:szCs w:val="16"/>
                <w:lang w:eastAsia="zh-CN"/>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38B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F75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AE7F2" w14:textId="77777777" w:rsidR="00975C97" w:rsidRPr="0001701A" w:rsidRDefault="00975C97" w:rsidP="001C0A31">
            <w:pPr>
              <w:pStyle w:val="TAL"/>
              <w:rPr>
                <w:sz w:val="16"/>
                <w:szCs w:val="16"/>
                <w:lang w:eastAsia="zh-CN"/>
              </w:rPr>
            </w:pPr>
            <w:r w:rsidRPr="0001701A">
              <w:rPr>
                <w:sz w:val="16"/>
                <w:szCs w:val="16"/>
                <w:lang w:eastAsia="zh-CN"/>
              </w:rPr>
              <w:t>Introduction of TC 6.5C.2.3 Additional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F6D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C36FC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8D0D8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D4EE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90A14" w14:textId="77777777" w:rsidR="00975C97" w:rsidRPr="0001701A" w:rsidRDefault="00975C97" w:rsidP="001C0A31">
            <w:pPr>
              <w:pStyle w:val="TAC"/>
              <w:jc w:val="left"/>
              <w:rPr>
                <w:sz w:val="16"/>
                <w:szCs w:val="16"/>
                <w:lang w:eastAsia="zh-CN"/>
              </w:rPr>
            </w:pPr>
            <w:r w:rsidRPr="0001701A">
              <w:rPr>
                <w:sz w:val="16"/>
                <w:szCs w:val="16"/>
                <w:lang w:eastAsia="zh-CN"/>
              </w:rPr>
              <w:t>R5-187436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4550B" w14:textId="77777777" w:rsidR="00975C97" w:rsidRPr="0001701A" w:rsidRDefault="00975C97" w:rsidP="001C0A31">
            <w:pPr>
              <w:pStyle w:val="TAL"/>
              <w:rPr>
                <w:sz w:val="16"/>
                <w:szCs w:val="16"/>
                <w:lang w:eastAsia="zh-CN"/>
              </w:rPr>
            </w:pPr>
            <w:r w:rsidRPr="0001701A">
              <w:rPr>
                <w:sz w:val="16"/>
                <w:szCs w:val="16"/>
                <w:lang w:eastAsia="zh-CN"/>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1F4E2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7039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29420" w14:textId="77777777" w:rsidR="00975C97" w:rsidRPr="0001701A" w:rsidRDefault="00975C97" w:rsidP="001C0A31">
            <w:pPr>
              <w:pStyle w:val="TAL"/>
              <w:rPr>
                <w:sz w:val="16"/>
                <w:szCs w:val="16"/>
                <w:lang w:eastAsia="zh-CN"/>
              </w:rPr>
            </w:pPr>
            <w:r w:rsidRPr="0001701A">
              <w:rPr>
                <w:sz w:val="16"/>
                <w:szCs w:val="16"/>
                <w:lang w:eastAsia="zh-CN"/>
              </w:rPr>
              <w:t>Introduction of TC 6.5C.2.4.1 NR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94D4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EE8C75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82AF6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76A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5F71C" w14:textId="77777777" w:rsidR="00975C97" w:rsidRPr="0001701A" w:rsidRDefault="00975C97" w:rsidP="001C0A31">
            <w:pPr>
              <w:pStyle w:val="TAC"/>
              <w:jc w:val="left"/>
              <w:rPr>
                <w:sz w:val="16"/>
                <w:szCs w:val="16"/>
                <w:lang w:eastAsia="zh-CN"/>
              </w:rPr>
            </w:pPr>
            <w:r w:rsidRPr="0001701A">
              <w:rPr>
                <w:sz w:val="16"/>
                <w:szCs w:val="16"/>
                <w:lang w:eastAsia="zh-CN"/>
              </w:rPr>
              <w:t>R5-187437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5B759" w14:textId="77777777" w:rsidR="00975C97" w:rsidRPr="0001701A" w:rsidRDefault="00975C97" w:rsidP="001C0A31">
            <w:pPr>
              <w:pStyle w:val="TAL"/>
              <w:rPr>
                <w:sz w:val="16"/>
                <w:szCs w:val="16"/>
                <w:lang w:eastAsia="zh-CN"/>
              </w:rPr>
            </w:pPr>
            <w:r w:rsidRPr="0001701A">
              <w:rPr>
                <w:sz w:val="16"/>
                <w:szCs w:val="16"/>
                <w:lang w:eastAsia="zh-CN"/>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7CAC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B92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FFC48" w14:textId="77777777" w:rsidR="00975C97" w:rsidRPr="0001701A" w:rsidRDefault="00975C97" w:rsidP="001C0A31">
            <w:pPr>
              <w:pStyle w:val="TAL"/>
              <w:rPr>
                <w:sz w:val="16"/>
                <w:szCs w:val="16"/>
                <w:lang w:eastAsia="zh-CN"/>
              </w:rPr>
            </w:pPr>
            <w:r w:rsidRPr="0001701A">
              <w:rPr>
                <w:sz w:val="16"/>
                <w:szCs w:val="16"/>
                <w:lang w:eastAsia="zh-CN"/>
              </w:rPr>
              <w:t>Introduction of TC 6.5C.2.4.2 UTRA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E290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E49D8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34074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740B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AD991" w14:textId="77777777" w:rsidR="00975C97" w:rsidRPr="0001701A" w:rsidRDefault="00975C97" w:rsidP="001C0A31">
            <w:pPr>
              <w:pStyle w:val="TAC"/>
              <w:jc w:val="left"/>
              <w:rPr>
                <w:sz w:val="16"/>
                <w:szCs w:val="16"/>
                <w:lang w:eastAsia="zh-CN"/>
              </w:rPr>
            </w:pPr>
            <w:r w:rsidRPr="0001701A">
              <w:rPr>
                <w:sz w:val="16"/>
                <w:szCs w:val="16"/>
                <w:lang w:eastAsia="zh-CN"/>
              </w:rPr>
              <w:t>R5-187438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59ED" w14:textId="77777777" w:rsidR="00975C97" w:rsidRPr="0001701A" w:rsidRDefault="00975C97" w:rsidP="001C0A31">
            <w:pPr>
              <w:pStyle w:val="TAL"/>
              <w:rPr>
                <w:sz w:val="16"/>
                <w:szCs w:val="16"/>
                <w:lang w:eastAsia="zh-CN"/>
              </w:rPr>
            </w:pPr>
            <w:r w:rsidRPr="0001701A">
              <w:rPr>
                <w:sz w:val="16"/>
                <w:szCs w:val="16"/>
                <w:lang w:eastAsia="zh-CN"/>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BD98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4D0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C00BF" w14:textId="77777777" w:rsidR="00975C97" w:rsidRPr="0001701A" w:rsidRDefault="00975C97" w:rsidP="001C0A31">
            <w:pPr>
              <w:pStyle w:val="TAL"/>
              <w:rPr>
                <w:sz w:val="16"/>
                <w:szCs w:val="16"/>
                <w:lang w:eastAsia="zh-CN"/>
              </w:rPr>
            </w:pPr>
            <w:r w:rsidRPr="0001701A">
              <w:rPr>
                <w:sz w:val="16"/>
                <w:szCs w:val="16"/>
                <w:lang w:eastAsia="zh-CN"/>
              </w:rPr>
              <w:t>Introduction of TC 6.5C.3.2 General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5667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E8FCF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F324C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971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32AAC" w14:textId="77777777" w:rsidR="00975C97" w:rsidRPr="0001701A" w:rsidRDefault="00975C97" w:rsidP="001C0A31">
            <w:pPr>
              <w:pStyle w:val="TAC"/>
              <w:jc w:val="left"/>
              <w:rPr>
                <w:sz w:val="16"/>
                <w:szCs w:val="16"/>
                <w:lang w:eastAsia="zh-CN"/>
              </w:rPr>
            </w:pPr>
            <w:r w:rsidRPr="0001701A">
              <w:rPr>
                <w:sz w:val="16"/>
                <w:szCs w:val="16"/>
                <w:lang w:eastAsia="zh-CN"/>
              </w:rPr>
              <w:t>R5-187439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8DAFC" w14:textId="77777777" w:rsidR="00975C97" w:rsidRPr="0001701A" w:rsidRDefault="00975C97" w:rsidP="001C0A31">
            <w:pPr>
              <w:pStyle w:val="TAL"/>
              <w:rPr>
                <w:sz w:val="16"/>
                <w:szCs w:val="16"/>
                <w:lang w:eastAsia="zh-CN"/>
              </w:rPr>
            </w:pPr>
            <w:r w:rsidRPr="0001701A">
              <w:rPr>
                <w:sz w:val="16"/>
                <w:szCs w:val="16"/>
                <w:lang w:eastAsia="zh-CN"/>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5A88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DFDC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CE25A" w14:textId="77777777" w:rsidR="00975C97" w:rsidRPr="0001701A" w:rsidRDefault="00975C97" w:rsidP="001C0A31">
            <w:pPr>
              <w:pStyle w:val="TAL"/>
              <w:rPr>
                <w:sz w:val="16"/>
                <w:szCs w:val="16"/>
                <w:lang w:eastAsia="zh-CN"/>
              </w:rPr>
            </w:pPr>
            <w:r w:rsidRPr="0001701A">
              <w:rPr>
                <w:sz w:val="16"/>
                <w:szCs w:val="16"/>
                <w:lang w:eastAsia="zh-CN"/>
              </w:rPr>
              <w:t>Introduction of TC 6.5C.3.3 Spurious  Emission for UE co-existence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47F9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6BEC06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16317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46F0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466B7" w14:textId="77777777" w:rsidR="00975C97" w:rsidRPr="0001701A" w:rsidRDefault="00975C97" w:rsidP="001C0A31">
            <w:pPr>
              <w:pStyle w:val="TAC"/>
              <w:jc w:val="left"/>
              <w:rPr>
                <w:sz w:val="16"/>
                <w:szCs w:val="16"/>
                <w:lang w:eastAsia="zh-CN"/>
              </w:rPr>
            </w:pPr>
            <w:r w:rsidRPr="0001701A">
              <w:rPr>
                <w:sz w:val="16"/>
                <w:szCs w:val="16"/>
                <w:lang w:eastAsia="zh-CN"/>
              </w:rPr>
              <w:t>R5-187440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54807" w14:textId="77777777" w:rsidR="00975C97" w:rsidRPr="0001701A" w:rsidRDefault="00975C97" w:rsidP="001C0A31">
            <w:pPr>
              <w:pStyle w:val="TAL"/>
              <w:rPr>
                <w:sz w:val="16"/>
                <w:szCs w:val="16"/>
                <w:lang w:eastAsia="zh-CN"/>
              </w:rPr>
            </w:pPr>
            <w:r w:rsidRPr="0001701A">
              <w:rPr>
                <w:sz w:val="16"/>
                <w:szCs w:val="16"/>
                <w:lang w:eastAsia="zh-CN"/>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934A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675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04FB0" w14:textId="77777777" w:rsidR="00975C97" w:rsidRPr="0001701A" w:rsidRDefault="00975C97" w:rsidP="001C0A31">
            <w:pPr>
              <w:pStyle w:val="TAL"/>
              <w:rPr>
                <w:sz w:val="16"/>
                <w:szCs w:val="16"/>
                <w:lang w:eastAsia="zh-CN"/>
              </w:rPr>
            </w:pPr>
            <w:r w:rsidRPr="0001701A">
              <w:rPr>
                <w:sz w:val="16"/>
                <w:szCs w:val="16"/>
                <w:lang w:eastAsia="zh-CN"/>
              </w:rPr>
              <w:t>Introduction of TC 6.5C.3.4 Additional Spurious  Emission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DFF0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5F322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E84D7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C4F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F433" w14:textId="77777777" w:rsidR="00975C97" w:rsidRPr="0001701A" w:rsidRDefault="00975C97" w:rsidP="001C0A31">
            <w:pPr>
              <w:pStyle w:val="TAC"/>
              <w:jc w:val="left"/>
              <w:rPr>
                <w:sz w:val="16"/>
                <w:szCs w:val="16"/>
                <w:lang w:eastAsia="zh-CN"/>
              </w:rPr>
            </w:pPr>
            <w:r w:rsidRPr="0001701A">
              <w:rPr>
                <w:sz w:val="16"/>
                <w:szCs w:val="16"/>
                <w:lang w:eastAsia="zh-CN"/>
              </w:rPr>
              <w:t>R5-187455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C1269" w14:textId="77777777" w:rsidR="00975C97" w:rsidRPr="0001701A" w:rsidRDefault="00975C97" w:rsidP="001C0A31">
            <w:pPr>
              <w:pStyle w:val="TAL"/>
              <w:rPr>
                <w:sz w:val="16"/>
                <w:szCs w:val="16"/>
                <w:lang w:eastAsia="zh-CN"/>
              </w:rPr>
            </w:pPr>
            <w:r w:rsidRPr="0001701A">
              <w:rPr>
                <w:sz w:val="16"/>
                <w:szCs w:val="16"/>
                <w:lang w:eastAsia="zh-CN"/>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AFD5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6D3F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0E9C3F" w14:textId="77777777" w:rsidR="00975C97" w:rsidRPr="0001701A" w:rsidRDefault="00975C97" w:rsidP="001C0A31">
            <w:pPr>
              <w:pStyle w:val="TAL"/>
              <w:rPr>
                <w:sz w:val="16"/>
                <w:szCs w:val="16"/>
                <w:lang w:eastAsia="zh-CN"/>
              </w:rPr>
            </w:pPr>
            <w:r w:rsidRPr="0001701A">
              <w:rPr>
                <w:sz w:val="16"/>
                <w:szCs w:val="16"/>
                <w:lang w:eastAsia="zh-CN"/>
              </w:rPr>
              <w:t>Updating test case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CFDD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8237F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90E29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2005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4E87E" w14:textId="77777777" w:rsidR="00975C97" w:rsidRPr="0001701A" w:rsidRDefault="00975C97" w:rsidP="001C0A31">
            <w:pPr>
              <w:pStyle w:val="TAC"/>
              <w:jc w:val="left"/>
              <w:rPr>
                <w:sz w:val="16"/>
                <w:szCs w:val="16"/>
                <w:lang w:eastAsia="zh-CN"/>
              </w:rPr>
            </w:pPr>
            <w:r w:rsidRPr="0001701A">
              <w:rPr>
                <w:sz w:val="16"/>
                <w:szCs w:val="16"/>
                <w:lang w:eastAsia="zh-CN"/>
              </w:rPr>
              <w:t>R5-187456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1B84" w14:textId="77777777" w:rsidR="00975C97" w:rsidRPr="0001701A" w:rsidRDefault="00975C97" w:rsidP="001C0A31">
            <w:pPr>
              <w:pStyle w:val="TAL"/>
              <w:rPr>
                <w:sz w:val="16"/>
                <w:szCs w:val="16"/>
                <w:lang w:eastAsia="zh-CN"/>
              </w:rPr>
            </w:pPr>
            <w:r w:rsidRPr="0001701A">
              <w:rPr>
                <w:sz w:val="16"/>
                <w:szCs w:val="16"/>
                <w:lang w:eastAsia="zh-CN"/>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474D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26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6515B" w14:textId="77777777" w:rsidR="00975C97" w:rsidRPr="0001701A" w:rsidRDefault="00975C97" w:rsidP="001C0A31">
            <w:pPr>
              <w:pStyle w:val="TAL"/>
              <w:rPr>
                <w:sz w:val="16"/>
                <w:szCs w:val="16"/>
                <w:lang w:eastAsia="zh-CN"/>
              </w:rPr>
            </w:pPr>
            <w:r w:rsidRPr="0001701A">
              <w:rPr>
                <w:sz w:val="16"/>
                <w:szCs w:val="16"/>
                <w:lang w:eastAsia="zh-CN"/>
              </w:rPr>
              <w:t>Updating test case 6.3.4.4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BF28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24D56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DF51B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E381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99734" w14:textId="77777777" w:rsidR="00975C97" w:rsidRPr="0001701A" w:rsidRDefault="00975C97" w:rsidP="001C0A31">
            <w:pPr>
              <w:pStyle w:val="TAC"/>
              <w:jc w:val="left"/>
              <w:rPr>
                <w:sz w:val="16"/>
                <w:szCs w:val="16"/>
                <w:lang w:eastAsia="zh-CN"/>
              </w:rPr>
            </w:pPr>
            <w:r w:rsidRPr="0001701A">
              <w:rPr>
                <w:sz w:val="16"/>
                <w:szCs w:val="16"/>
                <w:lang w:eastAsia="zh-CN"/>
              </w:rPr>
              <w:t>R5-187560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A741D" w14:textId="77777777" w:rsidR="00975C97" w:rsidRPr="0001701A" w:rsidRDefault="00975C97" w:rsidP="001C0A31">
            <w:pPr>
              <w:pStyle w:val="TAL"/>
              <w:rPr>
                <w:sz w:val="16"/>
                <w:szCs w:val="16"/>
                <w:lang w:eastAsia="zh-CN"/>
              </w:rPr>
            </w:pPr>
            <w:r w:rsidRPr="0001701A">
              <w:rPr>
                <w:sz w:val="16"/>
                <w:szCs w:val="16"/>
                <w:lang w:eastAsia="zh-CN"/>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56EA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2C8B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B22B2" w14:textId="77777777" w:rsidR="00975C97" w:rsidRPr="0001701A" w:rsidRDefault="00975C97" w:rsidP="001C0A31">
            <w:pPr>
              <w:pStyle w:val="TAL"/>
              <w:rPr>
                <w:sz w:val="16"/>
                <w:szCs w:val="16"/>
                <w:lang w:eastAsia="zh-CN"/>
              </w:rPr>
            </w:pPr>
            <w:r w:rsidRPr="0001701A">
              <w:rPr>
                <w:sz w:val="16"/>
                <w:szCs w:val="16"/>
                <w:lang w:eastAsia="zh-CN"/>
              </w:rPr>
              <w:t>Update to Table 5.3.5-1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D71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BA654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08F0E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FEC9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37E86" w14:textId="77777777" w:rsidR="00975C97" w:rsidRPr="0001701A" w:rsidRDefault="00975C97" w:rsidP="001C0A31">
            <w:pPr>
              <w:pStyle w:val="TAC"/>
              <w:jc w:val="left"/>
              <w:rPr>
                <w:sz w:val="16"/>
                <w:szCs w:val="16"/>
                <w:lang w:eastAsia="zh-CN"/>
              </w:rPr>
            </w:pPr>
            <w:r w:rsidRPr="0001701A">
              <w:rPr>
                <w:sz w:val="16"/>
                <w:szCs w:val="16"/>
                <w:lang w:eastAsia="zh-CN"/>
              </w:rPr>
              <w:t>R5-187585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99A37" w14:textId="77777777" w:rsidR="00975C97" w:rsidRPr="0001701A" w:rsidRDefault="00975C97" w:rsidP="001C0A31">
            <w:pPr>
              <w:pStyle w:val="TAL"/>
              <w:rPr>
                <w:sz w:val="16"/>
                <w:szCs w:val="16"/>
                <w:lang w:eastAsia="zh-CN"/>
              </w:rPr>
            </w:pPr>
            <w:r w:rsidRPr="0001701A">
              <w:rPr>
                <w:sz w:val="16"/>
                <w:szCs w:val="16"/>
                <w:lang w:eastAsia="zh-CN"/>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E316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94A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592E5" w14:textId="77777777" w:rsidR="00975C97" w:rsidRPr="0001701A" w:rsidRDefault="00975C97" w:rsidP="001C0A31">
            <w:pPr>
              <w:pStyle w:val="TAL"/>
              <w:rPr>
                <w:sz w:val="16"/>
                <w:szCs w:val="16"/>
                <w:lang w:eastAsia="zh-CN"/>
              </w:rPr>
            </w:pPr>
            <w:r w:rsidRPr="0001701A">
              <w:rPr>
                <w:sz w:val="16"/>
                <w:szCs w:val="16"/>
                <w:lang w:eastAsia="zh-CN"/>
              </w:rPr>
              <w:t>Update of transmit signal quality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151A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43DCD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81A6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9323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83130" w14:textId="77777777" w:rsidR="00975C97" w:rsidRPr="0001701A" w:rsidRDefault="00975C97" w:rsidP="001C0A31">
            <w:pPr>
              <w:pStyle w:val="TAC"/>
              <w:jc w:val="left"/>
              <w:rPr>
                <w:sz w:val="16"/>
                <w:szCs w:val="16"/>
                <w:lang w:eastAsia="zh-CN"/>
              </w:rPr>
            </w:pPr>
            <w:r w:rsidRPr="0001701A">
              <w:rPr>
                <w:sz w:val="16"/>
                <w:szCs w:val="16"/>
                <w:lang w:eastAsia="zh-CN"/>
              </w:rPr>
              <w:t>R5-187615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3C3BE" w14:textId="77777777" w:rsidR="00975C97" w:rsidRPr="0001701A" w:rsidRDefault="00975C97" w:rsidP="001C0A31">
            <w:pPr>
              <w:pStyle w:val="TAL"/>
              <w:rPr>
                <w:sz w:val="16"/>
                <w:szCs w:val="16"/>
                <w:lang w:eastAsia="zh-CN"/>
              </w:rPr>
            </w:pPr>
            <w:r w:rsidRPr="0001701A">
              <w:rPr>
                <w:sz w:val="16"/>
                <w:szCs w:val="16"/>
                <w:lang w:eastAsia="zh-CN"/>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950E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719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F156E" w14:textId="77777777" w:rsidR="00975C97" w:rsidRPr="0001701A" w:rsidRDefault="00975C97" w:rsidP="001C0A31">
            <w:pPr>
              <w:pStyle w:val="TAL"/>
              <w:rPr>
                <w:sz w:val="16"/>
                <w:szCs w:val="16"/>
                <w:lang w:eastAsia="zh-CN"/>
              </w:rPr>
            </w:pPr>
            <w:r w:rsidRPr="0001701A">
              <w:rPr>
                <w:sz w:val="16"/>
                <w:szCs w:val="16"/>
                <w:lang w:eastAsia="zh-CN"/>
              </w:rPr>
              <w:t>Introduction of TC 6.5D.3.1 General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5EE8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7E5BE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FCA52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8BBB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6EAB8" w14:textId="77777777" w:rsidR="00975C97" w:rsidRPr="0001701A" w:rsidRDefault="00975C97" w:rsidP="001C0A31">
            <w:pPr>
              <w:pStyle w:val="TAC"/>
              <w:jc w:val="left"/>
              <w:rPr>
                <w:sz w:val="16"/>
                <w:szCs w:val="16"/>
                <w:lang w:eastAsia="zh-CN"/>
              </w:rPr>
            </w:pPr>
            <w:r w:rsidRPr="0001701A">
              <w:rPr>
                <w:sz w:val="16"/>
                <w:szCs w:val="16"/>
                <w:lang w:eastAsia="zh-CN"/>
              </w:rPr>
              <w:t>R5-187616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835E" w14:textId="77777777" w:rsidR="00975C97" w:rsidRPr="0001701A" w:rsidRDefault="00975C97" w:rsidP="001C0A31">
            <w:pPr>
              <w:pStyle w:val="TAL"/>
              <w:rPr>
                <w:sz w:val="16"/>
                <w:szCs w:val="16"/>
                <w:lang w:eastAsia="zh-CN"/>
              </w:rPr>
            </w:pPr>
            <w:r w:rsidRPr="0001701A">
              <w:rPr>
                <w:sz w:val="16"/>
                <w:szCs w:val="16"/>
                <w:lang w:eastAsia="zh-CN"/>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75DA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FB0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4FF06" w14:textId="77777777" w:rsidR="00975C97" w:rsidRPr="0001701A" w:rsidRDefault="00975C97" w:rsidP="001C0A31">
            <w:pPr>
              <w:pStyle w:val="TAL"/>
              <w:rPr>
                <w:sz w:val="16"/>
                <w:szCs w:val="16"/>
                <w:lang w:eastAsia="zh-CN"/>
              </w:rPr>
            </w:pPr>
            <w:r w:rsidRPr="0001701A">
              <w:rPr>
                <w:sz w:val="16"/>
                <w:szCs w:val="16"/>
                <w:lang w:eastAsia="zh-CN"/>
              </w:rPr>
              <w:t>Introduction of TC 6.5D.3.2 Spurious  Emission for UE co-existence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8565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D34E6E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4154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206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5FB6C" w14:textId="77777777" w:rsidR="00975C97" w:rsidRPr="0001701A" w:rsidRDefault="00975C97" w:rsidP="001C0A31">
            <w:pPr>
              <w:pStyle w:val="TAC"/>
              <w:jc w:val="left"/>
              <w:rPr>
                <w:sz w:val="16"/>
                <w:szCs w:val="16"/>
                <w:lang w:eastAsia="zh-CN"/>
              </w:rPr>
            </w:pPr>
            <w:r w:rsidRPr="0001701A">
              <w:rPr>
                <w:sz w:val="16"/>
                <w:szCs w:val="16"/>
                <w:lang w:eastAsia="zh-CN"/>
              </w:rPr>
              <w:t>R5-187617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B2172" w14:textId="77777777" w:rsidR="00975C97" w:rsidRPr="0001701A" w:rsidRDefault="00975C97" w:rsidP="001C0A31">
            <w:pPr>
              <w:pStyle w:val="TAL"/>
              <w:rPr>
                <w:sz w:val="16"/>
                <w:szCs w:val="16"/>
                <w:lang w:eastAsia="zh-CN"/>
              </w:rPr>
            </w:pPr>
            <w:r w:rsidRPr="0001701A">
              <w:rPr>
                <w:sz w:val="16"/>
                <w:szCs w:val="16"/>
                <w:lang w:eastAsia="zh-CN"/>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EE9A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5C6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9072F" w14:textId="77777777" w:rsidR="00975C97" w:rsidRPr="0001701A" w:rsidRDefault="00975C97" w:rsidP="001C0A31">
            <w:pPr>
              <w:pStyle w:val="TAL"/>
              <w:rPr>
                <w:sz w:val="16"/>
                <w:szCs w:val="16"/>
                <w:lang w:eastAsia="zh-CN"/>
              </w:rPr>
            </w:pPr>
            <w:r w:rsidRPr="0001701A">
              <w:rPr>
                <w:sz w:val="16"/>
                <w:szCs w:val="16"/>
                <w:lang w:eastAsia="zh-CN"/>
              </w:rPr>
              <w:t>Introduction of TC 6.5D.3.3 Additional Spurious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565F2"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22C11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8A2A2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F903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BEEA9" w14:textId="77777777" w:rsidR="00975C97" w:rsidRPr="0001701A" w:rsidRDefault="00975C97" w:rsidP="001C0A31">
            <w:pPr>
              <w:pStyle w:val="TAC"/>
              <w:jc w:val="left"/>
              <w:rPr>
                <w:sz w:val="16"/>
                <w:szCs w:val="16"/>
                <w:lang w:eastAsia="zh-CN"/>
              </w:rPr>
            </w:pPr>
            <w:r w:rsidRPr="0001701A">
              <w:rPr>
                <w:sz w:val="16"/>
                <w:szCs w:val="16"/>
                <w:lang w:eastAsia="zh-CN"/>
              </w:rPr>
              <w:t>R5-187618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FA614" w14:textId="77777777" w:rsidR="00975C97" w:rsidRPr="0001701A" w:rsidRDefault="00975C97" w:rsidP="001C0A31">
            <w:pPr>
              <w:pStyle w:val="TAL"/>
              <w:rPr>
                <w:sz w:val="16"/>
                <w:szCs w:val="16"/>
                <w:lang w:eastAsia="zh-CN"/>
              </w:rPr>
            </w:pPr>
            <w:r w:rsidRPr="0001701A">
              <w:rPr>
                <w:sz w:val="16"/>
                <w:szCs w:val="16"/>
                <w:lang w:eastAsia="zh-CN"/>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3418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6BAD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A337A" w14:textId="77777777" w:rsidR="00975C97" w:rsidRPr="0001701A" w:rsidRDefault="00975C97" w:rsidP="001C0A31">
            <w:pPr>
              <w:pStyle w:val="TAL"/>
              <w:rPr>
                <w:sz w:val="16"/>
                <w:szCs w:val="16"/>
                <w:lang w:eastAsia="zh-CN"/>
              </w:rPr>
            </w:pPr>
            <w:r w:rsidRPr="0001701A">
              <w:rPr>
                <w:sz w:val="16"/>
                <w:szCs w:val="16"/>
                <w:lang w:eastAsia="zh-CN"/>
              </w:rPr>
              <w:t>Updating of Uplink channel for SUL in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5AEB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73384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BB3EF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07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0958" w14:textId="77777777" w:rsidR="00975C97" w:rsidRPr="0001701A" w:rsidRDefault="00975C97" w:rsidP="001C0A31">
            <w:pPr>
              <w:pStyle w:val="TAC"/>
              <w:jc w:val="left"/>
              <w:rPr>
                <w:sz w:val="16"/>
                <w:szCs w:val="16"/>
                <w:lang w:eastAsia="zh-CN"/>
              </w:rPr>
            </w:pPr>
            <w:r w:rsidRPr="0001701A">
              <w:rPr>
                <w:sz w:val="16"/>
                <w:szCs w:val="16"/>
                <w:lang w:eastAsia="zh-CN"/>
              </w:rPr>
              <w:t>R5-187804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76D14" w14:textId="77777777" w:rsidR="00975C97" w:rsidRPr="0001701A" w:rsidRDefault="00975C97" w:rsidP="001C0A31">
            <w:pPr>
              <w:pStyle w:val="TAL"/>
              <w:rPr>
                <w:sz w:val="16"/>
                <w:szCs w:val="16"/>
                <w:lang w:eastAsia="zh-CN"/>
              </w:rPr>
            </w:pPr>
            <w:r w:rsidRPr="0001701A">
              <w:rPr>
                <w:sz w:val="16"/>
                <w:szCs w:val="16"/>
                <w:lang w:eastAsia="zh-CN"/>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078A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05C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F0F8F" w14:textId="77777777" w:rsidR="00975C97" w:rsidRPr="0001701A" w:rsidRDefault="00975C97" w:rsidP="001C0A31">
            <w:pPr>
              <w:pStyle w:val="TAL"/>
              <w:rPr>
                <w:sz w:val="16"/>
                <w:szCs w:val="16"/>
                <w:lang w:eastAsia="zh-CN"/>
              </w:rPr>
            </w:pPr>
            <w:r w:rsidRPr="0001701A">
              <w:rPr>
                <w:sz w:val="16"/>
                <w:szCs w:val="16"/>
                <w:lang w:eastAsia="zh-CN"/>
              </w:rPr>
              <w:t>Editorial Cleaning up for description of test requirement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4CFC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B26CBE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7F08B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ED43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FF322" w14:textId="77777777" w:rsidR="00975C97" w:rsidRPr="0001701A" w:rsidRDefault="00975C97" w:rsidP="001C0A31">
            <w:pPr>
              <w:pStyle w:val="TAC"/>
              <w:jc w:val="left"/>
              <w:rPr>
                <w:sz w:val="16"/>
                <w:szCs w:val="16"/>
                <w:lang w:eastAsia="zh-CN"/>
              </w:rPr>
            </w:pPr>
            <w:r w:rsidRPr="0001701A">
              <w:rPr>
                <w:sz w:val="16"/>
                <w:szCs w:val="16"/>
                <w:lang w:eastAsia="zh-CN"/>
              </w:rPr>
              <w:t>R5-187805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3F30" w14:textId="77777777" w:rsidR="00975C97" w:rsidRPr="0001701A" w:rsidRDefault="00975C97" w:rsidP="001C0A31">
            <w:pPr>
              <w:pStyle w:val="TAL"/>
              <w:rPr>
                <w:sz w:val="16"/>
                <w:szCs w:val="16"/>
                <w:lang w:eastAsia="zh-CN"/>
              </w:rPr>
            </w:pPr>
            <w:r w:rsidRPr="0001701A">
              <w:rPr>
                <w:sz w:val="16"/>
                <w:szCs w:val="16"/>
                <w:lang w:eastAsia="zh-CN"/>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7D42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1B8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3B1C8" w14:textId="77777777" w:rsidR="00975C97" w:rsidRPr="0001701A" w:rsidRDefault="00975C97" w:rsidP="001C0A31">
            <w:pPr>
              <w:pStyle w:val="TAL"/>
              <w:rPr>
                <w:sz w:val="16"/>
                <w:szCs w:val="16"/>
                <w:lang w:eastAsia="zh-CN"/>
              </w:rPr>
            </w:pPr>
            <w:r w:rsidRPr="0001701A">
              <w:rPr>
                <w:sz w:val="16"/>
                <w:szCs w:val="16"/>
                <w:lang w:eastAsia="zh-CN"/>
              </w:rPr>
              <w:t>Introduction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8043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79334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687A6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C074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FE412" w14:textId="77777777" w:rsidR="00975C97" w:rsidRPr="0001701A" w:rsidRDefault="00975C97" w:rsidP="001C0A31">
            <w:pPr>
              <w:pStyle w:val="TAC"/>
              <w:jc w:val="left"/>
              <w:rPr>
                <w:sz w:val="16"/>
                <w:szCs w:val="16"/>
                <w:lang w:eastAsia="zh-CN"/>
              </w:rPr>
            </w:pPr>
            <w:r w:rsidRPr="0001701A">
              <w:rPr>
                <w:sz w:val="16"/>
                <w:szCs w:val="16"/>
                <w:lang w:eastAsia="zh-CN"/>
              </w:rPr>
              <w:t>R5-187807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D3FA3" w14:textId="77777777" w:rsidR="00975C97" w:rsidRPr="0001701A" w:rsidRDefault="00975C97" w:rsidP="001C0A31">
            <w:pPr>
              <w:pStyle w:val="TAL"/>
              <w:rPr>
                <w:sz w:val="16"/>
                <w:szCs w:val="16"/>
                <w:lang w:eastAsia="zh-CN"/>
              </w:rPr>
            </w:pPr>
            <w:r w:rsidRPr="0001701A">
              <w:rPr>
                <w:sz w:val="16"/>
                <w:szCs w:val="16"/>
                <w:lang w:eastAsia="zh-CN"/>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F136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13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9FCE3" w14:textId="77777777" w:rsidR="00975C97" w:rsidRPr="0001701A" w:rsidRDefault="00975C97" w:rsidP="001C0A31">
            <w:pPr>
              <w:pStyle w:val="TAL"/>
              <w:rPr>
                <w:sz w:val="16"/>
                <w:szCs w:val="16"/>
                <w:lang w:eastAsia="zh-CN"/>
              </w:rPr>
            </w:pPr>
            <w:r w:rsidRPr="0001701A">
              <w:rPr>
                <w:sz w:val="16"/>
                <w:szCs w:val="16"/>
                <w:lang w:eastAsia="zh-CN"/>
              </w:rPr>
              <w:t>Introduction of receiver spurious emission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760A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4F4F3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593E4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7B4D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15DAC" w14:textId="77777777" w:rsidR="00975C97" w:rsidRPr="0001701A" w:rsidRDefault="00975C97" w:rsidP="001C0A31">
            <w:pPr>
              <w:pStyle w:val="TAC"/>
              <w:jc w:val="left"/>
              <w:rPr>
                <w:sz w:val="16"/>
                <w:szCs w:val="16"/>
                <w:lang w:eastAsia="zh-CN"/>
              </w:rPr>
            </w:pPr>
            <w:r w:rsidRPr="0001701A">
              <w:rPr>
                <w:sz w:val="16"/>
                <w:szCs w:val="16"/>
                <w:lang w:eastAsia="zh-CN"/>
              </w:rPr>
              <w:t>R5-187810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4090" w14:textId="77777777" w:rsidR="00975C97" w:rsidRPr="0001701A" w:rsidRDefault="00975C97" w:rsidP="001C0A31">
            <w:pPr>
              <w:pStyle w:val="TAL"/>
              <w:rPr>
                <w:sz w:val="16"/>
                <w:szCs w:val="16"/>
                <w:lang w:eastAsia="zh-CN"/>
              </w:rPr>
            </w:pPr>
            <w:r w:rsidRPr="0001701A">
              <w:rPr>
                <w:sz w:val="16"/>
                <w:szCs w:val="16"/>
                <w:lang w:eastAsia="zh-CN"/>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0AD2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08D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EF02D" w14:textId="77777777" w:rsidR="00975C97" w:rsidRPr="0001701A" w:rsidRDefault="00975C97" w:rsidP="001C0A31">
            <w:pPr>
              <w:pStyle w:val="TAL"/>
              <w:rPr>
                <w:sz w:val="16"/>
                <w:szCs w:val="16"/>
                <w:lang w:eastAsia="zh-CN"/>
              </w:rPr>
            </w:pPr>
            <w:r w:rsidRPr="0001701A">
              <w:rPr>
                <w:sz w:val="16"/>
                <w:szCs w:val="16"/>
                <w:lang w:eastAsia="zh-CN"/>
              </w:rPr>
              <w:t>Introduction of wideband intermodulation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D5C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F6F4E8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3608C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B593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B53AD" w14:textId="77777777" w:rsidR="00975C97" w:rsidRPr="0001701A" w:rsidRDefault="00975C97" w:rsidP="001C0A31">
            <w:pPr>
              <w:pStyle w:val="TAC"/>
              <w:jc w:val="left"/>
              <w:rPr>
                <w:sz w:val="16"/>
                <w:szCs w:val="16"/>
                <w:lang w:eastAsia="zh-CN"/>
              </w:rPr>
            </w:pPr>
            <w:r w:rsidRPr="0001701A">
              <w:rPr>
                <w:sz w:val="16"/>
                <w:szCs w:val="16"/>
                <w:lang w:eastAsia="zh-CN"/>
              </w:rPr>
              <w:t>R5-187811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5D782" w14:textId="77777777" w:rsidR="00975C97" w:rsidRPr="0001701A" w:rsidRDefault="00975C97" w:rsidP="001C0A31">
            <w:pPr>
              <w:pStyle w:val="TAL"/>
              <w:rPr>
                <w:sz w:val="16"/>
                <w:szCs w:val="16"/>
                <w:lang w:eastAsia="zh-CN"/>
              </w:rPr>
            </w:pPr>
            <w:r w:rsidRPr="0001701A">
              <w:rPr>
                <w:sz w:val="16"/>
                <w:szCs w:val="16"/>
                <w:lang w:eastAsia="zh-CN"/>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970E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CAC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FA417" w14:textId="77777777" w:rsidR="00975C97" w:rsidRPr="0001701A" w:rsidRDefault="00975C97" w:rsidP="001C0A31">
            <w:pPr>
              <w:pStyle w:val="TAL"/>
              <w:rPr>
                <w:sz w:val="16"/>
                <w:szCs w:val="16"/>
                <w:lang w:eastAsia="zh-CN"/>
              </w:rPr>
            </w:pPr>
            <w:r w:rsidRPr="0001701A">
              <w:rPr>
                <w:sz w:val="16"/>
                <w:szCs w:val="16"/>
                <w:lang w:eastAsia="zh-CN"/>
              </w:rPr>
              <w:t>Introduction of TC 7.3D Reference sensitivity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7060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7E512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2460E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E32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0EAC" w14:textId="77777777" w:rsidR="00975C97" w:rsidRPr="0001701A" w:rsidRDefault="00975C97" w:rsidP="001C0A31">
            <w:pPr>
              <w:pStyle w:val="TAC"/>
              <w:jc w:val="left"/>
              <w:rPr>
                <w:sz w:val="16"/>
                <w:szCs w:val="16"/>
                <w:lang w:eastAsia="zh-CN"/>
              </w:rPr>
            </w:pPr>
            <w:r w:rsidRPr="0001701A">
              <w:rPr>
                <w:sz w:val="16"/>
                <w:szCs w:val="16"/>
                <w:lang w:eastAsia="zh-CN"/>
              </w:rPr>
              <w:t>R5-187812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3EAB3" w14:textId="77777777" w:rsidR="00975C97" w:rsidRPr="0001701A" w:rsidRDefault="00975C97" w:rsidP="001C0A31">
            <w:pPr>
              <w:pStyle w:val="TAL"/>
              <w:rPr>
                <w:sz w:val="16"/>
                <w:szCs w:val="16"/>
                <w:lang w:eastAsia="zh-CN"/>
              </w:rPr>
            </w:pPr>
            <w:r w:rsidRPr="0001701A">
              <w:rPr>
                <w:sz w:val="16"/>
                <w:szCs w:val="16"/>
                <w:lang w:eastAsia="zh-CN"/>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FA59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DC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574BC" w14:textId="77777777" w:rsidR="00975C97" w:rsidRPr="0001701A" w:rsidRDefault="00975C97" w:rsidP="001C0A31">
            <w:pPr>
              <w:pStyle w:val="TAL"/>
              <w:rPr>
                <w:sz w:val="16"/>
                <w:szCs w:val="16"/>
                <w:lang w:eastAsia="zh-CN"/>
              </w:rPr>
            </w:pPr>
            <w:r w:rsidRPr="0001701A">
              <w:rPr>
                <w:sz w:val="16"/>
                <w:szCs w:val="16"/>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3CC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2395E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F7782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868C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84527" w14:textId="77777777" w:rsidR="00975C97" w:rsidRPr="0001701A" w:rsidRDefault="00975C97" w:rsidP="001C0A31">
            <w:pPr>
              <w:pStyle w:val="TAC"/>
              <w:jc w:val="left"/>
              <w:rPr>
                <w:sz w:val="16"/>
                <w:szCs w:val="16"/>
                <w:lang w:eastAsia="zh-CN"/>
              </w:rPr>
            </w:pPr>
            <w:r w:rsidRPr="0001701A">
              <w:rPr>
                <w:sz w:val="16"/>
                <w:szCs w:val="16"/>
                <w:lang w:eastAsia="zh-CN"/>
              </w:rPr>
              <w:t>R5-187888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BF1D" w14:textId="77777777" w:rsidR="00975C97" w:rsidRPr="0001701A" w:rsidRDefault="00975C97" w:rsidP="001C0A31">
            <w:pPr>
              <w:pStyle w:val="TAL"/>
              <w:rPr>
                <w:sz w:val="16"/>
                <w:szCs w:val="16"/>
                <w:lang w:eastAsia="zh-CN"/>
              </w:rPr>
            </w:pPr>
            <w:r w:rsidRPr="0001701A">
              <w:rPr>
                <w:sz w:val="16"/>
                <w:szCs w:val="16"/>
                <w:lang w:eastAsia="zh-CN"/>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D7C1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A1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55018" w14:textId="77777777" w:rsidR="00975C97" w:rsidRPr="0001701A" w:rsidRDefault="00975C97" w:rsidP="001C0A31">
            <w:pPr>
              <w:pStyle w:val="TAL"/>
              <w:rPr>
                <w:sz w:val="16"/>
                <w:szCs w:val="16"/>
                <w:lang w:eastAsia="zh-CN"/>
              </w:rPr>
            </w:pPr>
            <w:r w:rsidRPr="0001701A">
              <w:rPr>
                <w:sz w:val="16"/>
                <w:szCs w:val="16"/>
                <w:lang w:eastAsia="zh-CN"/>
              </w:rPr>
              <w:t>Update of 6.2.4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E922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1B71C2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F68B4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A147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BB66" w14:textId="77777777" w:rsidR="00975C97" w:rsidRPr="0001701A" w:rsidRDefault="00975C97" w:rsidP="001C0A31">
            <w:pPr>
              <w:pStyle w:val="TAC"/>
              <w:jc w:val="left"/>
              <w:rPr>
                <w:sz w:val="16"/>
                <w:szCs w:val="16"/>
                <w:lang w:eastAsia="zh-CN"/>
              </w:rPr>
            </w:pPr>
            <w:r w:rsidRPr="0001701A">
              <w:rPr>
                <w:sz w:val="16"/>
                <w:szCs w:val="16"/>
                <w:lang w:eastAsia="zh-CN"/>
              </w:rPr>
              <w:t>R5-187890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50B4D" w14:textId="77777777" w:rsidR="00975C97" w:rsidRPr="0001701A" w:rsidRDefault="00975C97" w:rsidP="001C0A31">
            <w:pPr>
              <w:pStyle w:val="TAL"/>
              <w:rPr>
                <w:sz w:val="16"/>
                <w:szCs w:val="16"/>
                <w:lang w:eastAsia="zh-CN"/>
              </w:rPr>
            </w:pPr>
            <w:r w:rsidRPr="0001701A">
              <w:rPr>
                <w:sz w:val="16"/>
                <w:szCs w:val="16"/>
                <w:lang w:eastAsia="zh-CN"/>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F5B3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C44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4EB4F" w14:textId="77777777" w:rsidR="00975C97" w:rsidRPr="0001701A" w:rsidRDefault="00975C97" w:rsidP="001C0A31">
            <w:pPr>
              <w:pStyle w:val="TAL"/>
              <w:rPr>
                <w:sz w:val="16"/>
                <w:szCs w:val="16"/>
                <w:lang w:eastAsia="zh-CN"/>
              </w:rPr>
            </w:pPr>
            <w:r w:rsidRPr="0001701A">
              <w:rPr>
                <w:sz w:val="16"/>
                <w:szCs w:val="16"/>
                <w:lang w:eastAsia="zh-CN"/>
              </w:rPr>
              <w:t>Introduction of TC 6.5C.4 Transmit intermodulation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3E50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43CC22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BF1A3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DB65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88224" w14:textId="77777777" w:rsidR="00975C97" w:rsidRPr="0001701A" w:rsidRDefault="00975C97" w:rsidP="001C0A31">
            <w:pPr>
              <w:pStyle w:val="TAC"/>
              <w:jc w:val="left"/>
              <w:rPr>
                <w:sz w:val="16"/>
                <w:szCs w:val="16"/>
                <w:lang w:eastAsia="zh-CN"/>
              </w:rPr>
            </w:pPr>
            <w:r w:rsidRPr="0001701A">
              <w:rPr>
                <w:sz w:val="16"/>
                <w:szCs w:val="16"/>
                <w:lang w:eastAsia="zh-CN"/>
              </w:rPr>
              <w:t>R5-187892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57FD0" w14:textId="77777777" w:rsidR="00975C97" w:rsidRPr="0001701A" w:rsidRDefault="00975C97" w:rsidP="001C0A31">
            <w:pPr>
              <w:pStyle w:val="TAL"/>
              <w:rPr>
                <w:sz w:val="16"/>
                <w:szCs w:val="16"/>
                <w:lang w:eastAsia="zh-CN"/>
              </w:rPr>
            </w:pPr>
            <w:r w:rsidRPr="0001701A">
              <w:rPr>
                <w:sz w:val="16"/>
                <w:szCs w:val="16"/>
                <w:lang w:eastAsia="zh-CN"/>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5152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90A5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02D8" w14:textId="77777777" w:rsidR="00975C97" w:rsidRPr="0001701A" w:rsidRDefault="00975C97" w:rsidP="001C0A31">
            <w:pPr>
              <w:pStyle w:val="TAL"/>
              <w:rPr>
                <w:sz w:val="16"/>
                <w:szCs w:val="16"/>
                <w:lang w:eastAsia="zh-CN"/>
              </w:rPr>
            </w:pPr>
            <w:r w:rsidRPr="0001701A">
              <w:rPr>
                <w:sz w:val="16"/>
                <w:szCs w:val="16"/>
                <w:lang w:eastAsia="zh-CN"/>
              </w:rPr>
              <w:t>Removing the Editor's notes of SA messages and procedures for all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0050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CAFCF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F0C38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B0EA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EF8DC" w14:textId="77777777" w:rsidR="00975C97" w:rsidRPr="0001701A" w:rsidRDefault="00975C97" w:rsidP="001C0A31">
            <w:pPr>
              <w:pStyle w:val="TAC"/>
              <w:jc w:val="left"/>
              <w:rPr>
                <w:sz w:val="16"/>
                <w:szCs w:val="16"/>
                <w:lang w:eastAsia="zh-CN"/>
              </w:rPr>
            </w:pPr>
            <w:r w:rsidRPr="0001701A">
              <w:rPr>
                <w:sz w:val="16"/>
                <w:szCs w:val="16"/>
                <w:lang w:eastAsia="zh-CN"/>
              </w:rPr>
              <w:t>R5-187893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DECFC" w14:textId="77777777" w:rsidR="00975C97" w:rsidRPr="0001701A" w:rsidRDefault="00975C97" w:rsidP="001C0A31">
            <w:pPr>
              <w:pStyle w:val="TAL"/>
              <w:rPr>
                <w:sz w:val="16"/>
                <w:szCs w:val="16"/>
                <w:lang w:eastAsia="zh-CN"/>
              </w:rPr>
            </w:pPr>
            <w:r w:rsidRPr="0001701A">
              <w:rPr>
                <w:sz w:val="16"/>
                <w:szCs w:val="16"/>
                <w:lang w:eastAsia="zh-CN"/>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949F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D7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D9D22" w14:textId="77777777" w:rsidR="00975C97" w:rsidRPr="0001701A" w:rsidRDefault="00975C97" w:rsidP="001C0A31">
            <w:pPr>
              <w:pStyle w:val="TAL"/>
              <w:rPr>
                <w:sz w:val="16"/>
                <w:szCs w:val="16"/>
                <w:lang w:eastAsia="zh-CN"/>
              </w:rPr>
            </w:pPr>
            <w:r w:rsidRPr="0001701A">
              <w:rPr>
                <w:sz w:val="16"/>
                <w:szCs w:val="16"/>
                <w:lang w:eastAsia="zh-CN"/>
              </w:rPr>
              <w:t>Update of FR1 6.2.2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1C8C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D6DD7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FB892E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31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CE95E" w14:textId="77777777" w:rsidR="00975C97" w:rsidRPr="0001701A" w:rsidRDefault="00975C97" w:rsidP="001C0A31">
            <w:pPr>
              <w:pStyle w:val="TAC"/>
              <w:jc w:val="left"/>
              <w:rPr>
                <w:sz w:val="16"/>
                <w:szCs w:val="16"/>
                <w:lang w:eastAsia="zh-CN"/>
              </w:rPr>
            </w:pPr>
            <w:r w:rsidRPr="0001701A">
              <w:rPr>
                <w:sz w:val="16"/>
                <w:szCs w:val="16"/>
                <w:lang w:eastAsia="zh-CN"/>
              </w:rPr>
              <w:t>R5-187894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9956" w14:textId="77777777" w:rsidR="00975C97" w:rsidRPr="0001701A" w:rsidRDefault="00975C97" w:rsidP="001C0A31">
            <w:pPr>
              <w:pStyle w:val="TAL"/>
              <w:rPr>
                <w:sz w:val="16"/>
                <w:szCs w:val="16"/>
                <w:lang w:eastAsia="zh-CN"/>
              </w:rPr>
            </w:pPr>
            <w:r w:rsidRPr="0001701A">
              <w:rPr>
                <w:sz w:val="16"/>
                <w:szCs w:val="16"/>
                <w:lang w:eastAsia="zh-CN"/>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4381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4E2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BF84D" w14:textId="77777777" w:rsidR="00975C97" w:rsidRPr="0001701A" w:rsidRDefault="00975C97" w:rsidP="001C0A31">
            <w:pPr>
              <w:pStyle w:val="TAL"/>
              <w:rPr>
                <w:sz w:val="16"/>
                <w:szCs w:val="16"/>
                <w:lang w:eastAsia="zh-CN"/>
              </w:rPr>
            </w:pPr>
            <w:r w:rsidRPr="0001701A">
              <w:rPr>
                <w:sz w:val="16"/>
                <w:szCs w:val="16"/>
                <w:lang w:eastAsia="zh-CN"/>
              </w:rPr>
              <w:t>Addition of Time alignment error for UL-MIMO to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87A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BE6721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FCADE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A6B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FFFCF" w14:textId="77777777" w:rsidR="00975C97" w:rsidRPr="0001701A" w:rsidRDefault="00975C97" w:rsidP="001C0A31">
            <w:pPr>
              <w:pStyle w:val="TAC"/>
              <w:jc w:val="left"/>
              <w:rPr>
                <w:sz w:val="16"/>
                <w:szCs w:val="16"/>
                <w:lang w:eastAsia="zh-CN"/>
              </w:rPr>
            </w:pPr>
            <w:r w:rsidRPr="0001701A">
              <w:rPr>
                <w:sz w:val="16"/>
                <w:szCs w:val="16"/>
                <w:lang w:eastAsia="zh-CN"/>
              </w:rPr>
              <w:t>R5-187895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9FC9" w14:textId="77777777" w:rsidR="00975C97" w:rsidRPr="0001701A" w:rsidRDefault="00975C97" w:rsidP="001C0A31">
            <w:pPr>
              <w:pStyle w:val="TAL"/>
              <w:rPr>
                <w:sz w:val="16"/>
                <w:szCs w:val="16"/>
                <w:lang w:eastAsia="zh-CN"/>
              </w:rPr>
            </w:pPr>
            <w:r w:rsidRPr="0001701A">
              <w:rPr>
                <w:sz w:val="16"/>
                <w:szCs w:val="16"/>
                <w:lang w:eastAsia="zh-CN"/>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FB7F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13F5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6F64B" w14:textId="77777777" w:rsidR="00975C97" w:rsidRPr="0001701A" w:rsidRDefault="00975C97" w:rsidP="001C0A31">
            <w:pPr>
              <w:pStyle w:val="TAL"/>
              <w:rPr>
                <w:sz w:val="16"/>
                <w:szCs w:val="16"/>
                <w:lang w:eastAsia="zh-CN"/>
              </w:rPr>
            </w:pPr>
            <w:r w:rsidRPr="0001701A">
              <w:rPr>
                <w:sz w:val="16"/>
                <w:szCs w:val="16"/>
                <w:lang w:eastAsia="zh-CN"/>
              </w:rPr>
              <w:t>Introduction of New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37C5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F8485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B4D88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418D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A1A32" w14:textId="77777777" w:rsidR="00975C97" w:rsidRPr="0001701A" w:rsidRDefault="00975C97" w:rsidP="001C0A31">
            <w:pPr>
              <w:pStyle w:val="TAC"/>
              <w:jc w:val="left"/>
              <w:rPr>
                <w:sz w:val="16"/>
                <w:szCs w:val="16"/>
                <w:lang w:eastAsia="zh-CN"/>
              </w:rPr>
            </w:pPr>
            <w:r w:rsidRPr="0001701A">
              <w:rPr>
                <w:sz w:val="16"/>
                <w:szCs w:val="16"/>
                <w:lang w:eastAsia="zh-CN"/>
              </w:rPr>
              <w:t>R5-187896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BC729" w14:textId="77777777" w:rsidR="00975C97" w:rsidRPr="0001701A" w:rsidRDefault="00975C97" w:rsidP="001C0A31">
            <w:pPr>
              <w:pStyle w:val="TAL"/>
              <w:rPr>
                <w:sz w:val="16"/>
                <w:szCs w:val="16"/>
                <w:lang w:eastAsia="zh-CN"/>
              </w:rPr>
            </w:pPr>
            <w:r w:rsidRPr="0001701A">
              <w:rPr>
                <w:sz w:val="16"/>
                <w:szCs w:val="16"/>
                <w:lang w:eastAsia="zh-CN"/>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1EF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2CC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80DEB" w14:textId="77777777" w:rsidR="00975C97" w:rsidRPr="0001701A" w:rsidRDefault="00975C97" w:rsidP="001C0A31">
            <w:pPr>
              <w:pStyle w:val="TAL"/>
              <w:rPr>
                <w:sz w:val="16"/>
                <w:szCs w:val="16"/>
                <w:lang w:eastAsia="zh-CN"/>
              </w:rPr>
            </w:pPr>
            <w:r w:rsidRPr="0001701A">
              <w:rPr>
                <w:sz w:val="16"/>
                <w:szCs w:val="16"/>
                <w:lang w:eastAsia="zh-CN"/>
              </w:rPr>
              <w:t>5G_FR1 Text 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A8A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019A8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F7E04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03D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63979" w14:textId="77777777" w:rsidR="00975C97" w:rsidRPr="0001701A" w:rsidRDefault="00975C97" w:rsidP="001C0A31">
            <w:pPr>
              <w:pStyle w:val="TAC"/>
              <w:jc w:val="left"/>
              <w:rPr>
                <w:sz w:val="16"/>
                <w:szCs w:val="16"/>
                <w:lang w:eastAsia="zh-CN"/>
              </w:rPr>
            </w:pPr>
            <w:r w:rsidRPr="0001701A">
              <w:rPr>
                <w:sz w:val="16"/>
                <w:szCs w:val="16"/>
                <w:lang w:eastAsia="zh-CN"/>
              </w:rPr>
              <w:t>R5-187897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7BAFD" w14:textId="77777777" w:rsidR="00975C97" w:rsidRPr="0001701A" w:rsidRDefault="00975C97" w:rsidP="001C0A31">
            <w:pPr>
              <w:pStyle w:val="TAL"/>
              <w:rPr>
                <w:sz w:val="16"/>
                <w:szCs w:val="16"/>
                <w:lang w:eastAsia="zh-CN"/>
              </w:rPr>
            </w:pPr>
            <w:r w:rsidRPr="0001701A">
              <w:rPr>
                <w:sz w:val="16"/>
                <w:szCs w:val="16"/>
                <w:lang w:eastAsia="zh-CN"/>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D424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1A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533" w14:textId="77777777" w:rsidR="00975C97" w:rsidRPr="0001701A" w:rsidRDefault="00975C97" w:rsidP="001C0A31">
            <w:pPr>
              <w:pStyle w:val="TAL"/>
              <w:rPr>
                <w:sz w:val="16"/>
                <w:szCs w:val="16"/>
                <w:lang w:eastAsia="zh-CN"/>
              </w:rPr>
            </w:pPr>
            <w:r w:rsidRPr="0001701A">
              <w:rPr>
                <w:sz w:val="16"/>
                <w:szCs w:val="16"/>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335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395F92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5FC43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C25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FC5F" w14:textId="77777777" w:rsidR="00975C97" w:rsidRPr="0001701A" w:rsidRDefault="00975C97" w:rsidP="001C0A31">
            <w:pPr>
              <w:pStyle w:val="TAC"/>
              <w:jc w:val="left"/>
              <w:rPr>
                <w:sz w:val="16"/>
                <w:szCs w:val="16"/>
                <w:lang w:eastAsia="zh-CN"/>
              </w:rPr>
            </w:pPr>
            <w:r w:rsidRPr="0001701A">
              <w:rPr>
                <w:sz w:val="16"/>
                <w:szCs w:val="16"/>
                <w:lang w:eastAsia="zh-CN"/>
              </w:rPr>
              <w:t>R5-187898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97DCA" w14:textId="77777777" w:rsidR="00975C97" w:rsidRPr="0001701A" w:rsidRDefault="00975C97" w:rsidP="001C0A31">
            <w:pPr>
              <w:pStyle w:val="TAL"/>
              <w:rPr>
                <w:sz w:val="16"/>
                <w:szCs w:val="16"/>
                <w:lang w:eastAsia="zh-CN"/>
              </w:rPr>
            </w:pPr>
            <w:r w:rsidRPr="0001701A">
              <w:rPr>
                <w:sz w:val="16"/>
                <w:szCs w:val="16"/>
                <w:lang w:eastAsia="zh-CN"/>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B677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D9CE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8DFE0" w14:textId="77777777" w:rsidR="00975C97" w:rsidRPr="0001701A" w:rsidRDefault="00975C97" w:rsidP="001C0A31">
            <w:pPr>
              <w:pStyle w:val="TAL"/>
              <w:rPr>
                <w:sz w:val="16"/>
                <w:szCs w:val="16"/>
                <w:lang w:eastAsia="zh-CN"/>
              </w:rPr>
            </w:pPr>
            <w:r w:rsidRPr="0001701A">
              <w:rPr>
                <w:sz w:val="16"/>
                <w:szCs w:val="16"/>
                <w:lang w:eastAsia="zh-CN"/>
              </w:rPr>
              <w:t>Addition of EVM equalizer spectral flatness test case 6.4.2.5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506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C74D4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83109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FA9F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95E4" w14:textId="77777777" w:rsidR="00975C97" w:rsidRPr="0001701A" w:rsidRDefault="00975C97" w:rsidP="001C0A31">
            <w:pPr>
              <w:pStyle w:val="TAC"/>
              <w:jc w:val="left"/>
              <w:rPr>
                <w:sz w:val="16"/>
                <w:szCs w:val="16"/>
                <w:lang w:eastAsia="zh-CN"/>
              </w:rPr>
            </w:pPr>
            <w:r w:rsidRPr="0001701A">
              <w:rPr>
                <w:sz w:val="16"/>
                <w:szCs w:val="16"/>
                <w:lang w:eastAsia="zh-CN"/>
              </w:rPr>
              <w:t>R5-187899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B1CE7" w14:textId="77777777" w:rsidR="00975C97" w:rsidRPr="0001701A" w:rsidRDefault="00975C97" w:rsidP="001C0A31">
            <w:pPr>
              <w:pStyle w:val="TAL"/>
              <w:rPr>
                <w:sz w:val="16"/>
                <w:szCs w:val="16"/>
                <w:lang w:eastAsia="zh-CN"/>
              </w:rPr>
            </w:pPr>
            <w:r w:rsidRPr="0001701A">
              <w:rPr>
                <w:sz w:val="16"/>
                <w:szCs w:val="16"/>
                <w:lang w:eastAsia="zh-CN"/>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091E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AF9E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2E837" w14:textId="77777777" w:rsidR="00975C97" w:rsidRPr="0001701A" w:rsidRDefault="00975C97" w:rsidP="001C0A31">
            <w:pPr>
              <w:pStyle w:val="TAL"/>
              <w:rPr>
                <w:sz w:val="16"/>
                <w:szCs w:val="16"/>
                <w:lang w:eastAsia="zh-CN"/>
              </w:rPr>
            </w:pPr>
            <w:r w:rsidRPr="0001701A">
              <w:rPr>
                <w:sz w:val="16"/>
                <w:szCs w:val="16"/>
                <w:lang w:eastAsia="zh-CN"/>
              </w:rPr>
              <w:t>Introduction of  test case for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E2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28956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FFD3E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0016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B69F" w14:textId="77777777" w:rsidR="00975C97" w:rsidRPr="0001701A" w:rsidRDefault="00975C97" w:rsidP="001C0A31">
            <w:pPr>
              <w:pStyle w:val="TAC"/>
              <w:jc w:val="left"/>
              <w:rPr>
                <w:sz w:val="16"/>
                <w:szCs w:val="16"/>
                <w:lang w:eastAsia="zh-CN"/>
              </w:rPr>
            </w:pPr>
            <w:r w:rsidRPr="0001701A">
              <w:rPr>
                <w:sz w:val="16"/>
                <w:szCs w:val="16"/>
                <w:lang w:eastAsia="zh-CN"/>
              </w:rPr>
              <w:t>R5-187900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1CD8C" w14:textId="77777777" w:rsidR="00975C97" w:rsidRPr="0001701A" w:rsidRDefault="00975C97" w:rsidP="001C0A31">
            <w:pPr>
              <w:pStyle w:val="TAL"/>
              <w:rPr>
                <w:sz w:val="16"/>
                <w:szCs w:val="16"/>
                <w:lang w:eastAsia="zh-CN"/>
              </w:rPr>
            </w:pPr>
            <w:r w:rsidRPr="0001701A">
              <w:rPr>
                <w:sz w:val="16"/>
                <w:szCs w:val="16"/>
                <w:lang w:eastAsia="zh-CN"/>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7614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ADB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4AAE2" w14:textId="77777777" w:rsidR="00975C97" w:rsidRPr="0001701A" w:rsidRDefault="00975C97" w:rsidP="001C0A31">
            <w:pPr>
              <w:pStyle w:val="TAL"/>
              <w:rPr>
                <w:sz w:val="16"/>
                <w:szCs w:val="16"/>
                <w:lang w:eastAsia="zh-CN"/>
              </w:rPr>
            </w:pPr>
            <w:r w:rsidRPr="0001701A">
              <w:rPr>
                <w:sz w:val="16"/>
                <w:szCs w:val="16"/>
                <w:lang w:eastAsia="zh-CN"/>
              </w:rPr>
              <w:t>Introduction of  test cases for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C5D0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C9FBD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BA8E4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F70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F1706" w14:textId="77777777" w:rsidR="00975C97" w:rsidRPr="0001701A" w:rsidRDefault="00975C97" w:rsidP="001C0A31">
            <w:pPr>
              <w:pStyle w:val="TAC"/>
              <w:jc w:val="left"/>
              <w:rPr>
                <w:sz w:val="16"/>
                <w:szCs w:val="16"/>
                <w:lang w:eastAsia="zh-CN"/>
              </w:rPr>
            </w:pPr>
            <w:r w:rsidRPr="0001701A">
              <w:rPr>
                <w:sz w:val="16"/>
                <w:szCs w:val="16"/>
                <w:lang w:eastAsia="zh-CN"/>
              </w:rPr>
              <w:t>R5-187901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F33C" w14:textId="77777777" w:rsidR="00975C97" w:rsidRPr="0001701A" w:rsidRDefault="00975C97" w:rsidP="001C0A31">
            <w:pPr>
              <w:pStyle w:val="TAL"/>
              <w:rPr>
                <w:sz w:val="16"/>
                <w:szCs w:val="16"/>
                <w:lang w:eastAsia="zh-CN"/>
              </w:rPr>
            </w:pPr>
            <w:r w:rsidRPr="0001701A">
              <w:rPr>
                <w:sz w:val="16"/>
                <w:szCs w:val="16"/>
                <w:lang w:eastAsia="zh-CN"/>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7A052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4D0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D4F08" w14:textId="77777777" w:rsidR="00975C97" w:rsidRPr="0001701A" w:rsidRDefault="00975C97" w:rsidP="001C0A31">
            <w:pPr>
              <w:pStyle w:val="TAL"/>
              <w:rPr>
                <w:sz w:val="16"/>
                <w:szCs w:val="16"/>
                <w:lang w:eastAsia="zh-CN"/>
              </w:rPr>
            </w:pPr>
            <w:r w:rsidRPr="0001701A">
              <w:rPr>
                <w:sz w:val="16"/>
                <w:szCs w:val="16"/>
                <w:lang w:eastAsia="zh-CN"/>
              </w:rPr>
              <w:t>Introduction of  test case for Spectrum emission mask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A7E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6D8AD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29939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091D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82B4B" w14:textId="77777777" w:rsidR="00975C97" w:rsidRPr="0001701A" w:rsidRDefault="00975C97" w:rsidP="001C0A31">
            <w:pPr>
              <w:pStyle w:val="TAC"/>
              <w:jc w:val="left"/>
              <w:rPr>
                <w:sz w:val="16"/>
                <w:szCs w:val="16"/>
                <w:lang w:eastAsia="zh-CN"/>
              </w:rPr>
            </w:pPr>
            <w:r w:rsidRPr="0001701A">
              <w:rPr>
                <w:sz w:val="16"/>
                <w:szCs w:val="16"/>
                <w:lang w:eastAsia="zh-CN"/>
              </w:rPr>
              <w:t>R5-187902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A095" w14:textId="77777777" w:rsidR="00975C97" w:rsidRPr="0001701A" w:rsidRDefault="00975C97" w:rsidP="001C0A31">
            <w:pPr>
              <w:pStyle w:val="TAL"/>
              <w:rPr>
                <w:sz w:val="16"/>
                <w:szCs w:val="16"/>
                <w:lang w:eastAsia="zh-CN"/>
              </w:rPr>
            </w:pPr>
            <w:r w:rsidRPr="0001701A">
              <w:rPr>
                <w:sz w:val="16"/>
                <w:szCs w:val="16"/>
                <w:lang w:eastAsia="zh-CN"/>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A40C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0B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B0FD6" w14:textId="77777777" w:rsidR="00975C97" w:rsidRPr="0001701A" w:rsidRDefault="00975C97" w:rsidP="001C0A31">
            <w:pPr>
              <w:pStyle w:val="TAL"/>
              <w:rPr>
                <w:sz w:val="16"/>
                <w:szCs w:val="16"/>
                <w:lang w:eastAsia="zh-CN"/>
              </w:rPr>
            </w:pPr>
            <w:r w:rsidRPr="0001701A">
              <w:rPr>
                <w:sz w:val="16"/>
                <w:szCs w:val="16"/>
                <w:lang w:eastAsia="zh-CN"/>
              </w:rPr>
              <w:t>Introduction of  test case for NR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B5DC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635AE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7A441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20A4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13848" w14:textId="77777777" w:rsidR="00975C97" w:rsidRPr="0001701A" w:rsidRDefault="00975C97" w:rsidP="001C0A31">
            <w:pPr>
              <w:pStyle w:val="TAC"/>
              <w:jc w:val="left"/>
              <w:rPr>
                <w:sz w:val="16"/>
                <w:szCs w:val="16"/>
                <w:lang w:eastAsia="zh-CN"/>
              </w:rPr>
            </w:pPr>
            <w:r w:rsidRPr="0001701A">
              <w:rPr>
                <w:sz w:val="16"/>
                <w:szCs w:val="16"/>
                <w:lang w:eastAsia="zh-CN"/>
              </w:rPr>
              <w:t>R5-187903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91C70" w14:textId="77777777" w:rsidR="00975C97" w:rsidRPr="0001701A" w:rsidRDefault="00975C97" w:rsidP="001C0A31">
            <w:pPr>
              <w:pStyle w:val="TAL"/>
              <w:rPr>
                <w:sz w:val="16"/>
                <w:szCs w:val="16"/>
                <w:lang w:eastAsia="zh-CN"/>
              </w:rPr>
            </w:pPr>
            <w:r w:rsidRPr="0001701A">
              <w:rPr>
                <w:sz w:val="16"/>
                <w:szCs w:val="16"/>
                <w:lang w:eastAsia="zh-CN"/>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4DF4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C5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A0760" w14:textId="77777777" w:rsidR="00975C97" w:rsidRPr="0001701A" w:rsidRDefault="00975C97" w:rsidP="001C0A31">
            <w:pPr>
              <w:pStyle w:val="TAL"/>
              <w:rPr>
                <w:sz w:val="16"/>
                <w:szCs w:val="16"/>
                <w:lang w:eastAsia="zh-CN"/>
              </w:rPr>
            </w:pPr>
            <w:r w:rsidRPr="0001701A">
              <w:rPr>
                <w:sz w:val="16"/>
                <w:szCs w:val="16"/>
                <w:lang w:eastAsia="zh-CN"/>
              </w:rPr>
              <w:t>Introduction of  test case for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9E9A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6B60A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76D70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060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81641" w14:textId="77777777" w:rsidR="00975C97" w:rsidRPr="0001701A" w:rsidRDefault="00975C97" w:rsidP="001C0A31">
            <w:pPr>
              <w:pStyle w:val="TAC"/>
              <w:jc w:val="left"/>
              <w:rPr>
                <w:sz w:val="16"/>
                <w:szCs w:val="16"/>
                <w:lang w:eastAsia="zh-CN"/>
              </w:rPr>
            </w:pPr>
            <w:r w:rsidRPr="0001701A">
              <w:rPr>
                <w:sz w:val="16"/>
                <w:szCs w:val="16"/>
                <w:lang w:eastAsia="zh-CN"/>
              </w:rPr>
              <w:t>R5-187904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AA20A" w14:textId="77777777" w:rsidR="00975C97" w:rsidRPr="0001701A" w:rsidRDefault="00975C97" w:rsidP="001C0A31">
            <w:pPr>
              <w:pStyle w:val="TAL"/>
              <w:rPr>
                <w:sz w:val="16"/>
                <w:szCs w:val="16"/>
                <w:lang w:eastAsia="zh-CN"/>
              </w:rPr>
            </w:pPr>
            <w:r w:rsidRPr="0001701A">
              <w:rPr>
                <w:sz w:val="16"/>
                <w:szCs w:val="16"/>
                <w:lang w:eastAsia="zh-CN"/>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73F1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C06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28AD" w14:textId="77777777" w:rsidR="00975C97" w:rsidRPr="0001701A" w:rsidRDefault="00975C97" w:rsidP="001C0A31">
            <w:pPr>
              <w:pStyle w:val="TAL"/>
              <w:rPr>
                <w:sz w:val="16"/>
                <w:szCs w:val="16"/>
                <w:lang w:eastAsia="zh-CN"/>
              </w:rPr>
            </w:pPr>
            <w:r w:rsidRPr="0001701A">
              <w:rPr>
                <w:sz w:val="16"/>
                <w:szCs w:val="16"/>
                <w:lang w:eastAsia="zh-CN"/>
              </w:rPr>
              <w:t>Introduction of  test case for General spurious emissions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4282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83B39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ADB4C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791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BEBF" w14:textId="77777777" w:rsidR="00975C97" w:rsidRPr="0001701A" w:rsidRDefault="00975C97" w:rsidP="001C0A31">
            <w:pPr>
              <w:pStyle w:val="TAC"/>
              <w:jc w:val="left"/>
              <w:rPr>
                <w:sz w:val="16"/>
                <w:szCs w:val="16"/>
                <w:lang w:eastAsia="zh-CN"/>
              </w:rPr>
            </w:pPr>
            <w:r w:rsidRPr="0001701A">
              <w:rPr>
                <w:sz w:val="16"/>
                <w:szCs w:val="16"/>
                <w:lang w:eastAsia="zh-CN"/>
              </w:rPr>
              <w:t>R5-187905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B6DFE" w14:textId="77777777" w:rsidR="00975C97" w:rsidRPr="0001701A" w:rsidRDefault="00975C97" w:rsidP="001C0A31">
            <w:pPr>
              <w:pStyle w:val="TAL"/>
              <w:rPr>
                <w:sz w:val="16"/>
                <w:szCs w:val="16"/>
                <w:lang w:eastAsia="zh-CN"/>
              </w:rPr>
            </w:pPr>
            <w:r w:rsidRPr="0001701A">
              <w:rPr>
                <w:sz w:val="16"/>
                <w:szCs w:val="16"/>
                <w:lang w:eastAsia="zh-CN"/>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7837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C208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9F919" w14:textId="77777777" w:rsidR="00975C97" w:rsidRPr="0001701A" w:rsidRDefault="00975C97" w:rsidP="001C0A31">
            <w:pPr>
              <w:pStyle w:val="TAL"/>
              <w:rPr>
                <w:sz w:val="16"/>
                <w:szCs w:val="16"/>
                <w:lang w:eastAsia="zh-CN"/>
              </w:rPr>
            </w:pPr>
            <w:r w:rsidRPr="0001701A">
              <w:rPr>
                <w:sz w:val="16"/>
                <w:szCs w:val="16"/>
                <w:lang w:eastAsia="zh-CN"/>
              </w:rPr>
              <w:t>Introduction of  test case for Spurious emission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6042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49BC88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0EF16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F26E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52245" w14:textId="77777777" w:rsidR="00975C97" w:rsidRPr="0001701A" w:rsidRDefault="00975C97" w:rsidP="001C0A31">
            <w:pPr>
              <w:pStyle w:val="TAC"/>
              <w:jc w:val="left"/>
              <w:rPr>
                <w:sz w:val="16"/>
                <w:szCs w:val="16"/>
                <w:lang w:eastAsia="zh-CN"/>
              </w:rPr>
            </w:pPr>
            <w:r w:rsidRPr="0001701A">
              <w:rPr>
                <w:sz w:val="16"/>
                <w:szCs w:val="16"/>
                <w:lang w:eastAsia="zh-CN"/>
              </w:rPr>
              <w:t>R5-187906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0988B" w14:textId="77777777" w:rsidR="00975C97" w:rsidRPr="0001701A" w:rsidRDefault="00975C97" w:rsidP="001C0A31">
            <w:pPr>
              <w:pStyle w:val="TAL"/>
              <w:rPr>
                <w:sz w:val="16"/>
                <w:szCs w:val="16"/>
                <w:lang w:eastAsia="zh-CN"/>
              </w:rPr>
            </w:pPr>
            <w:r w:rsidRPr="0001701A">
              <w:rPr>
                <w:sz w:val="16"/>
                <w:szCs w:val="16"/>
                <w:lang w:eastAsia="zh-CN"/>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8E06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2D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371C" w14:textId="77777777" w:rsidR="00975C97" w:rsidRPr="0001701A" w:rsidRDefault="00975C97" w:rsidP="001C0A31">
            <w:pPr>
              <w:pStyle w:val="TAL"/>
              <w:rPr>
                <w:sz w:val="16"/>
                <w:szCs w:val="16"/>
                <w:lang w:eastAsia="zh-CN"/>
              </w:rPr>
            </w:pPr>
            <w:r w:rsidRPr="0001701A">
              <w:rPr>
                <w:sz w:val="16"/>
                <w:szCs w:val="16"/>
                <w:lang w:eastAsia="zh-CN"/>
              </w:rPr>
              <w:t>Introduction of  test case for Transmit intermodulation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50B3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FCFE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686F1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B420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059CF" w14:textId="77777777" w:rsidR="00975C97" w:rsidRPr="0001701A" w:rsidRDefault="00975C97" w:rsidP="001C0A31">
            <w:pPr>
              <w:pStyle w:val="TAC"/>
              <w:jc w:val="left"/>
              <w:rPr>
                <w:sz w:val="16"/>
                <w:szCs w:val="16"/>
                <w:lang w:eastAsia="zh-CN"/>
              </w:rPr>
            </w:pPr>
            <w:r w:rsidRPr="0001701A">
              <w:rPr>
                <w:sz w:val="16"/>
                <w:szCs w:val="16"/>
                <w:lang w:eastAsia="zh-CN"/>
              </w:rPr>
              <w:t>R5-187911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2498B" w14:textId="77777777" w:rsidR="00975C97" w:rsidRPr="0001701A" w:rsidRDefault="00975C97" w:rsidP="001C0A31">
            <w:pPr>
              <w:pStyle w:val="TAL"/>
              <w:rPr>
                <w:sz w:val="16"/>
                <w:szCs w:val="16"/>
                <w:lang w:eastAsia="zh-CN"/>
              </w:rPr>
            </w:pPr>
            <w:r w:rsidRPr="0001701A">
              <w:rPr>
                <w:sz w:val="16"/>
                <w:szCs w:val="16"/>
                <w:lang w:eastAsia="zh-CN"/>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C305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741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8CDEB" w14:textId="77777777" w:rsidR="00975C97" w:rsidRPr="0001701A" w:rsidRDefault="00975C97" w:rsidP="001C0A31">
            <w:pPr>
              <w:pStyle w:val="TAL"/>
              <w:rPr>
                <w:sz w:val="16"/>
                <w:szCs w:val="16"/>
                <w:lang w:eastAsia="zh-CN"/>
              </w:rPr>
            </w:pPr>
            <w:r w:rsidRPr="0001701A">
              <w:rPr>
                <w:sz w:val="16"/>
                <w:szCs w:val="16"/>
                <w:lang w:eastAsia="zh-CN"/>
              </w:rPr>
              <w:t>Addition of notes to clarify test point selection into general section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0A3E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AC97E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CCCFC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B943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6E59" w14:textId="77777777" w:rsidR="00975C97" w:rsidRPr="0001701A" w:rsidRDefault="00975C97" w:rsidP="001C0A31">
            <w:pPr>
              <w:pStyle w:val="TAC"/>
              <w:jc w:val="left"/>
              <w:rPr>
                <w:sz w:val="16"/>
                <w:szCs w:val="16"/>
                <w:lang w:eastAsia="zh-CN"/>
              </w:rPr>
            </w:pPr>
            <w:r w:rsidRPr="0001701A">
              <w:rPr>
                <w:sz w:val="16"/>
                <w:szCs w:val="16"/>
                <w:lang w:eastAsia="zh-CN"/>
              </w:rPr>
              <w:t>R5-187914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35E8" w14:textId="77777777" w:rsidR="00975C97" w:rsidRPr="0001701A" w:rsidRDefault="00975C97" w:rsidP="001C0A31">
            <w:pPr>
              <w:pStyle w:val="TAL"/>
              <w:rPr>
                <w:sz w:val="16"/>
                <w:szCs w:val="16"/>
                <w:lang w:eastAsia="zh-CN"/>
              </w:rPr>
            </w:pPr>
            <w:r w:rsidRPr="0001701A">
              <w:rPr>
                <w:sz w:val="16"/>
                <w:szCs w:val="16"/>
                <w:lang w:eastAsia="zh-CN"/>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DC8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DE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250B" w14:textId="77777777" w:rsidR="00975C97" w:rsidRPr="0001701A" w:rsidRDefault="00975C97" w:rsidP="001C0A31">
            <w:pPr>
              <w:pStyle w:val="TAL"/>
              <w:rPr>
                <w:sz w:val="16"/>
                <w:szCs w:val="16"/>
                <w:lang w:eastAsia="zh-CN"/>
              </w:rPr>
            </w:pPr>
            <w:r w:rsidRPr="0001701A">
              <w:rPr>
                <w:sz w:val="16"/>
                <w:szCs w:val="16"/>
                <w:lang w:eastAsia="zh-CN"/>
              </w:rPr>
              <w:t>Update of Global In-channel Tx Test Annex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2D81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79ED8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F722F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CD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B67CA" w14:textId="77777777" w:rsidR="00975C97" w:rsidRPr="0001701A" w:rsidRDefault="00975C97" w:rsidP="001C0A31">
            <w:pPr>
              <w:pStyle w:val="TAC"/>
              <w:jc w:val="left"/>
              <w:rPr>
                <w:sz w:val="16"/>
                <w:szCs w:val="16"/>
                <w:lang w:eastAsia="zh-CN"/>
              </w:rPr>
            </w:pPr>
            <w:r w:rsidRPr="0001701A">
              <w:rPr>
                <w:sz w:val="16"/>
                <w:szCs w:val="16"/>
                <w:lang w:eastAsia="zh-CN"/>
              </w:rPr>
              <w:t>R5-187915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993BD" w14:textId="77777777" w:rsidR="00975C97" w:rsidRPr="0001701A" w:rsidRDefault="00975C97" w:rsidP="001C0A31">
            <w:pPr>
              <w:pStyle w:val="TAL"/>
              <w:rPr>
                <w:sz w:val="16"/>
                <w:szCs w:val="16"/>
                <w:lang w:eastAsia="zh-CN"/>
              </w:rPr>
            </w:pPr>
            <w:r w:rsidRPr="0001701A">
              <w:rPr>
                <w:sz w:val="16"/>
                <w:szCs w:val="16"/>
                <w:lang w:eastAsia="zh-CN"/>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E58DF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3B0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04077" w14:textId="77777777" w:rsidR="00975C97" w:rsidRPr="0001701A" w:rsidRDefault="00975C97" w:rsidP="001C0A31">
            <w:pPr>
              <w:pStyle w:val="TAL"/>
              <w:rPr>
                <w:sz w:val="16"/>
                <w:szCs w:val="16"/>
                <w:lang w:eastAsia="zh-CN"/>
              </w:rPr>
            </w:pPr>
            <w:r w:rsidRPr="0001701A">
              <w:rPr>
                <w:sz w:val="16"/>
                <w:szCs w:val="16"/>
                <w:lang w:eastAsia="zh-CN"/>
              </w:rPr>
              <w:t>Introduction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5EE2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EC4EF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EE955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3348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2A1F8" w14:textId="77777777" w:rsidR="00975C97" w:rsidRPr="0001701A" w:rsidRDefault="00975C97" w:rsidP="001C0A31">
            <w:pPr>
              <w:pStyle w:val="TAC"/>
              <w:jc w:val="left"/>
              <w:rPr>
                <w:sz w:val="16"/>
                <w:szCs w:val="16"/>
                <w:lang w:eastAsia="zh-CN"/>
              </w:rPr>
            </w:pPr>
            <w:r w:rsidRPr="0001701A">
              <w:rPr>
                <w:sz w:val="16"/>
                <w:szCs w:val="16"/>
                <w:lang w:eastAsia="zh-CN"/>
              </w:rPr>
              <w:t>R5-188032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C5DDF" w14:textId="77777777" w:rsidR="00975C97" w:rsidRPr="0001701A" w:rsidRDefault="00975C97" w:rsidP="001C0A31">
            <w:pPr>
              <w:pStyle w:val="TAL"/>
              <w:rPr>
                <w:sz w:val="16"/>
                <w:szCs w:val="16"/>
                <w:lang w:eastAsia="zh-CN"/>
              </w:rPr>
            </w:pPr>
            <w:r w:rsidRPr="0001701A">
              <w:rPr>
                <w:sz w:val="16"/>
                <w:szCs w:val="16"/>
                <w:lang w:eastAsia="zh-CN"/>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DF0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DA6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0D972" w14:textId="77777777" w:rsidR="00975C97" w:rsidRPr="0001701A" w:rsidRDefault="00975C97" w:rsidP="001C0A31">
            <w:pPr>
              <w:pStyle w:val="TAL"/>
              <w:rPr>
                <w:sz w:val="16"/>
                <w:szCs w:val="16"/>
                <w:lang w:eastAsia="zh-CN"/>
              </w:rPr>
            </w:pPr>
            <w:r w:rsidRPr="0001701A">
              <w:rPr>
                <w:sz w:val="16"/>
                <w:szCs w:val="16"/>
                <w:lang w:eastAsia="zh-CN"/>
              </w:rPr>
              <w:t>Addition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2E20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C1146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5D78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9395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AAC42" w14:textId="77777777" w:rsidR="00975C97" w:rsidRPr="0001701A" w:rsidRDefault="00975C97" w:rsidP="001C0A31">
            <w:pPr>
              <w:pStyle w:val="TAC"/>
              <w:jc w:val="left"/>
              <w:rPr>
                <w:sz w:val="16"/>
                <w:szCs w:val="16"/>
                <w:lang w:eastAsia="zh-CN"/>
              </w:rPr>
            </w:pPr>
            <w:r w:rsidRPr="0001701A">
              <w:rPr>
                <w:sz w:val="16"/>
                <w:szCs w:val="16"/>
                <w:lang w:eastAsia="zh-CN"/>
              </w:rPr>
              <w:t>R5-188033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230A" w14:textId="77777777" w:rsidR="00975C97" w:rsidRPr="0001701A" w:rsidRDefault="00975C97" w:rsidP="001C0A31">
            <w:pPr>
              <w:pStyle w:val="TAL"/>
              <w:rPr>
                <w:sz w:val="16"/>
                <w:szCs w:val="16"/>
                <w:lang w:eastAsia="zh-CN"/>
              </w:rPr>
            </w:pPr>
            <w:r w:rsidRPr="0001701A">
              <w:rPr>
                <w:sz w:val="16"/>
                <w:szCs w:val="16"/>
                <w:lang w:eastAsia="zh-CN"/>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FFE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98B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03368" w14:textId="77777777" w:rsidR="00975C97" w:rsidRPr="0001701A" w:rsidRDefault="00975C97" w:rsidP="001C0A31">
            <w:pPr>
              <w:pStyle w:val="TAL"/>
              <w:rPr>
                <w:sz w:val="16"/>
                <w:szCs w:val="16"/>
                <w:lang w:eastAsia="zh-CN"/>
              </w:rPr>
            </w:pPr>
            <w:r w:rsidRPr="0001701A">
              <w:rPr>
                <w:sz w:val="16"/>
                <w:szCs w:val="16"/>
                <w:lang w:eastAsia="zh-CN"/>
              </w:rPr>
              <w:t>Addition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0E22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BBDE3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68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9BD5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1F3D8" w14:textId="77777777" w:rsidR="00975C97" w:rsidRPr="0001701A" w:rsidRDefault="00975C97" w:rsidP="001C0A31">
            <w:pPr>
              <w:pStyle w:val="TAC"/>
              <w:jc w:val="left"/>
              <w:rPr>
                <w:sz w:val="16"/>
                <w:szCs w:val="16"/>
                <w:lang w:eastAsia="zh-CN"/>
              </w:rPr>
            </w:pPr>
            <w:r w:rsidRPr="0001701A">
              <w:rPr>
                <w:sz w:val="16"/>
                <w:szCs w:val="16"/>
                <w:lang w:eastAsia="zh-CN"/>
              </w:rPr>
              <w:t>R5-188034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4909F" w14:textId="77777777" w:rsidR="00975C97" w:rsidRPr="0001701A" w:rsidRDefault="00975C97" w:rsidP="001C0A31">
            <w:pPr>
              <w:pStyle w:val="TAL"/>
              <w:rPr>
                <w:sz w:val="16"/>
                <w:szCs w:val="16"/>
                <w:lang w:eastAsia="zh-CN"/>
              </w:rPr>
            </w:pPr>
            <w:r w:rsidRPr="0001701A">
              <w:rPr>
                <w:sz w:val="16"/>
                <w:szCs w:val="16"/>
                <w:lang w:eastAsia="zh-CN"/>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CCDA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A216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FA2C3" w14:textId="77777777" w:rsidR="00975C97" w:rsidRPr="0001701A" w:rsidRDefault="00975C97" w:rsidP="001C0A31">
            <w:pPr>
              <w:pStyle w:val="TAL"/>
              <w:rPr>
                <w:sz w:val="16"/>
                <w:szCs w:val="16"/>
                <w:lang w:eastAsia="zh-CN"/>
              </w:rPr>
            </w:pPr>
            <w:r w:rsidRPr="0001701A">
              <w:rPr>
                <w:sz w:val="16"/>
                <w:szCs w:val="16"/>
                <w:lang w:eastAsia="zh-CN"/>
              </w:rPr>
              <w:t>Addition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FDD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37726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C4907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96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33241" w14:textId="77777777" w:rsidR="00975C97" w:rsidRPr="0001701A" w:rsidRDefault="00975C97" w:rsidP="001C0A31">
            <w:pPr>
              <w:pStyle w:val="TAC"/>
              <w:jc w:val="left"/>
              <w:rPr>
                <w:sz w:val="16"/>
                <w:szCs w:val="16"/>
                <w:lang w:eastAsia="zh-CN"/>
              </w:rPr>
            </w:pPr>
            <w:r w:rsidRPr="0001701A">
              <w:rPr>
                <w:sz w:val="16"/>
                <w:szCs w:val="16"/>
                <w:lang w:eastAsia="zh-CN"/>
              </w:rPr>
              <w:t>R5-188035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3AB" w14:textId="77777777" w:rsidR="00975C97" w:rsidRPr="0001701A" w:rsidRDefault="00975C97" w:rsidP="001C0A31">
            <w:pPr>
              <w:pStyle w:val="TAL"/>
              <w:rPr>
                <w:sz w:val="16"/>
                <w:szCs w:val="16"/>
                <w:lang w:eastAsia="zh-CN"/>
              </w:rPr>
            </w:pPr>
            <w:r w:rsidRPr="0001701A">
              <w:rPr>
                <w:sz w:val="16"/>
                <w:szCs w:val="16"/>
                <w:lang w:eastAsia="zh-CN"/>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8689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1F91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CFD8F" w14:textId="77777777" w:rsidR="00975C97" w:rsidRPr="0001701A" w:rsidRDefault="00975C97" w:rsidP="001C0A31">
            <w:pPr>
              <w:pStyle w:val="TAL"/>
              <w:rPr>
                <w:sz w:val="16"/>
                <w:szCs w:val="16"/>
                <w:lang w:eastAsia="zh-CN"/>
              </w:rPr>
            </w:pPr>
            <w:r w:rsidRPr="0001701A">
              <w:rPr>
                <w:sz w:val="16"/>
                <w:szCs w:val="16"/>
                <w:lang w:eastAsia="zh-CN"/>
              </w:rPr>
              <w:t>Update to FR1 test case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81E82"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78DE31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11102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58E25"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B0373" w14:textId="77777777" w:rsidR="00975C97" w:rsidRPr="0001701A" w:rsidRDefault="00975C97" w:rsidP="001C0A31">
            <w:pPr>
              <w:pStyle w:val="TAC"/>
              <w:jc w:val="left"/>
              <w:rPr>
                <w:sz w:val="16"/>
                <w:szCs w:val="16"/>
                <w:lang w:eastAsia="zh-CN"/>
              </w:rPr>
            </w:pPr>
            <w:r w:rsidRPr="0001701A">
              <w:rPr>
                <w:sz w:val="16"/>
                <w:szCs w:val="16"/>
                <w:lang w:eastAsia="zh-CN"/>
              </w:rPr>
              <w:t>R5-188206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1CBB" w14:textId="77777777" w:rsidR="00975C97" w:rsidRPr="0001701A" w:rsidRDefault="00975C97" w:rsidP="001C0A31">
            <w:pPr>
              <w:pStyle w:val="TAL"/>
              <w:rPr>
                <w:sz w:val="16"/>
                <w:szCs w:val="16"/>
                <w:lang w:eastAsia="zh-CN"/>
              </w:rPr>
            </w:pPr>
            <w:r w:rsidRPr="0001701A">
              <w:rPr>
                <w:sz w:val="16"/>
                <w:szCs w:val="16"/>
                <w:lang w:eastAsia="zh-CN"/>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EB167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A8A1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11FB4" w14:textId="77777777" w:rsidR="00975C97" w:rsidRPr="0001701A" w:rsidRDefault="00975C97" w:rsidP="001C0A31">
            <w:pPr>
              <w:pStyle w:val="TAL"/>
              <w:rPr>
                <w:sz w:val="16"/>
                <w:szCs w:val="16"/>
                <w:lang w:eastAsia="zh-CN"/>
              </w:rPr>
            </w:pPr>
            <w:r w:rsidRPr="0001701A">
              <w:rPr>
                <w:sz w:val="16"/>
                <w:szCs w:val="16"/>
                <w:lang w:eastAsia="zh-CN"/>
              </w:rPr>
              <w:t>Introduction of New FR1 test case 6.3.3.7 PUSCH-PUCCH and PUSCH-SRS time masks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9F37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A9717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4EA2E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D64A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BD6A7" w14:textId="77777777" w:rsidR="00975C97" w:rsidRPr="0001701A" w:rsidRDefault="00975C97" w:rsidP="001C0A31">
            <w:pPr>
              <w:pStyle w:val="TAC"/>
              <w:jc w:val="left"/>
              <w:rPr>
                <w:sz w:val="16"/>
                <w:szCs w:val="16"/>
                <w:lang w:eastAsia="zh-CN"/>
              </w:rPr>
            </w:pPr>
            <w:r w:rsidRPr="0001701A">
              <w:rPr>
                <w:sz w:val="16"/>
                <w:szCs w:val="16"/>
                <w:lang w:eastAsia="zh-CN"/>
              </w:rPr>
              <w:t>R5-188207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9909" w14:textId="77777777" w:rsidR="00975C97" w:rsidRPr="0001701A" w:rsidRDefault="00975C97" w:rsidP="001C0A31">
            <w:pPr>
              <w:pStyle w:val="TAL"/>
              <w:rPr>
                <w:sz w:val="16"/>
                <w:szCs w:val="16"/>
                <w:lang w:eastAsia="zh-CN"/>
              </w:rPr>
            </w:pPr>
            <w:r w:rsidRPr="0001701A">
              <w:rPr>
                <w:sz w:val="16"/>
                <w:szCs w:val="16"/>
                <w:lang w:eastAsia="zh-CN"/>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9DC5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C8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70557" w14:textId="77777777" w:rsidR="00975C97" w:rsidRPr="0001701A" w:rsidRDefault="00975C97" w:rsidP="001C0A31">
            <w:pPr>
              <w:pStyle w:val="TAL"/>
              <w:rPr>
                <w:sz w:val="16"/>
                <w:szCs w:val="16"/>
                <w:lang w:eastAsia="zh-CN"/>
              </w:rPr>
            </w:pPr>
            <w:r w:rsidRPr="0001701A">
              <w:rPr>
                <w:sz w:val="16"/>
                <w:szCs w:val="16"/>
                <w:lang w:eastAsia="zh-CN"/>
              </w:rPr>
              <w:t>5G_FR1 Text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49AE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BDA636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6157A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CFCA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69D03" w14:textId="77777777" w:rsidR="00975C97" w:rsidRPr="0001701A" w:rsidRDefault="00975C97" w:rsidP="001C0A31">
            <w:pPr>
              <w:pStyle w:val="TAC"/>
              <w:jc w:val="left"/>
              <w:rPr>
                <w:sz w:val="16"/>
                <w:szCs w:val="16"/>
                <w:lang w:eastAsia="zh-CN"/>
              </w:rPr>
            </w:pPr>
            <w:r w:rsidRPr="0001701A">
              <w:rPr>
                <w:sz w:val="16"/>
                <w:szCs w:val="16"/>
                <w:lang w:eastAsia="zh-CN"/>
              </w:rPr>
              <w:t>R5-188208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27B51" w14:textId="77777777" w:rsidR="00975C97" w:rsidRPr="0001701A" w:rsidRDefault="00975C97" w:rsidP="001C0A31">
            <w:pPr>
              <w:pStyle w:val="TAL"/>
              <w:rPr>
                <w:sz w:val="16"/>
                <w:szCs w:val="16"/>
                <w:lang w:eastAsia="zh-CN"/>
              </w:rPr>
            </w:pPr>
            <w:r w:rsidRPr="0001701A">
              <w:rPr>
                <w:sz w:val="16"/>
                <w:szCs w:val="16"/>
                <w:lang w:eastAsia="zh-CN"/>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1BCBF" w14:textId="77777777" w:rsidR="00975C97" w:rsidRPr="0001701A" w:rsidRDefault="00975C97" w:rsidP="001C0A31">
            <w:pPr>
              <w:pStyle w:val="TAR"/>
              <w:jc w:val="left"/>
              <w:rPr>
                <w:sz w:val="16"/>
                <w:szCs w:val="16"/>
                <w:lang w:eastAsia="zh-CN"/>
              </w:rPr>
            </w:pPr>
            <w:r w:rsidRPr="0001701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2E1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20236" w14:textId="77777777" w:rsidR="00975C97" w:rsidRPr="0001701A" w:rsidRDefault="00975C97" w:rsidP="001C0A31">
            <w:pPr>
              <w:pStyle w:val="TAL"/>
              <w:rPr>
                <w:sz w:val="16"/>
                <w:szCs w:val="16"/>
                <w:lang w:eastAsia="zh-CN"/>
              </w:rPr>
            </w:pPr>
            <w:r w:rsidRPr="0001701A">
              <w:rPr>
                <w:sz w:val="16"/>
                <w:szCs w:val="16"/>
                <w:lang w:eastAsia="zh-CN"/>
              </w:rPr>
              <w:t>Updates of MU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BA58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D6D0C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23DF6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D3CD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E610" w14:textId="77777777" w:rsidR="00975C97" w:rsidRPr="0001701A" w:rsidRDefault="00975C97" w:rsidP="001C0A31">
            <w:pPr>
              <w:pStyle w:val="TAC"/>
              <w:jc w:val="left"/>
              <w:rPr>
                <w:sz w:val="16"/>
                <w:szCs w:val="16"/>
                <w:lang w:eastAsia="zh-CN"/>
              </w:rPr>
            </w:pPr>
            <w:r w:rsidRPr="0001701A">
              <w:rPr>
                <w:sz w:val="16"/>
                <w:szCs w:val="16"/>
                <w:lang w:eastAsia="zh-CN"/>
              </w:rPr>
              <w:t>R5-188209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AF6B7" w14:textId="77777777" w:rsidR="00975C97" w:rsidRPr="0001701A" w:rsidRDefault="00975C97" w:rsidP="001C0A31">
            <w:pPr>
              <w:pStyle w:val="TAL"/>
              <w:rPr>
                <w:sz w:val="16"/>
                <w:szCs w:val="16"/>
                <w:lang w:eastAsia="zh-CN"/>
              </w:rPr>
            </w:pPr>
            <w:r w:rsidRPr="0001701A">
              <w:rPr>
                <w:sz w:val="16"/>
                <w:szCs w:val="16"/>
                <w:lang w:eastAsia="zh-CN"/>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78A8B" w14:textId="77777777" w:rsidR="00975C97" w:rsidRPr="0001701A" w:rsidRDefault="00975C97" w:rsidP="001C0A31">
            <w:pPr>
              <w:pStyle w:val="TAR"/>
              <w:jc w:val="left"/>
              <w:rPr>
                <w:sz w:val="16"/>
                <w:szCs w:val="16"/>
                <w:lang w:eastAsia="zh-CN"/>
              </w:rPr>
            </w:pPr>
            <w:r w:rsidRPr="0001701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ADBF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D0DF" w14:textId="77777777" w:rsidR="00975C97" w:rsidRPr="0001701A" w:rsidRDefault="00975C97" w:rsidP="001C0A31">
            <w:pPr>
              <w:pStyle w:val="TAL"/>
              <w:rPr>
                <w:sz w:val="16"/>
                <w:szCs w:val="16"/>
                <w:lang w:eastAsia="zh-CN"/>
              </w:rPr>
            </w:pPr>
            <w:r w:rsidRPr="0001701A">
              <w:rPr>
                <w:sz w:val="16"/>
                <w:szCs w:val="16"/>
                <w:lang w:eastAsia="zh-CN"/>
              </w:rPr>
              <w:t>Updates of TT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DBB7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F1BA92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51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C7F1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59896" w14:textId="77777777" w:rsidR="00975C97" w:rsidRPr="0001701A" w:rsidRDefault="00975C97" w:rsidP="001C0A31">
            <w:pPr>
              <w:pStyle w:val="TAC"/>
              <w:jc w:val="left"/>
              <w:rPr>
                <w:sz w:val="16"/>
                <w:szCs w:val="16"/>
                <w:lang w:eastAsia="zh-CN"/>
              </w:rPr>
            </w:pPr>
            <w:r w:rsidRPr="0001701A">
              <w:rPr>
                <w:sz w:val="16"/>
                <w:szCs w:val="16"/>
                <w:lang w:eastAsia="zh-CN"/>
              </w:rPr>
              <w:t>R5-188210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B818B" w14:textId="77777777" w:rsidR="00975C97" w:rsidRPr="0001701A" w:rsidRDefault="00975C97" w:rsidP="001C0A31">
            <w:pPr>
              <w:pStyle w:val="TAL"/>
              <w:rPr>
                <w:sz w:val="16"/>
                <w:szCs w:val="16"/>
                <w:lang w:eastAsia="zh-CN"/>
              </w:rPr>
            </w:pPr>
            <w:r w:rsidRPr="0001701A">
              <w:rPr>
                <w:sz w:val="16"/>
                <w:szCs w:val="16"/>
                <w:lang w:eastAsia="zh-CN"/>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57D2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FEC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B4410" w14:textId="77777777" w:rsidR="00975C97" w:rsidRPr="0001701A" w:rsidRDefault="00975C97" w:rsidP="001C0A31">
            <w:pPr>
              <w:pStyle w:val="TAL"/>
              <w:rPr>
                <w:sz w:val="16"/>
                <w:szCs w:val="16"/>
                <w:lang w:eastAsia="zh-CN"/>
              </w:rPr>
            </w:pPr>
            <w:r w:rsidRPr="0001701A">
              <w:rPr>
                <w:sz w:val="16"/>
                <w:szCs w:val="16"/>
                <w:lang w:eastAsia="zh-CN"/>
              </w:rPr>
              <w:t>TDD configuration for UE Tx test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EEDF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5B2FF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35B64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A67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17AFE" w14:textId="77777777" w:rsidR="00975C97" w:rsidRPr="0001701A" w:rsidRDefault="00975C97" w:rsidP="001C0A31">
            <w:pPr>
              <w:pStyle w:val="TAC"/>
              <w:jc w:val="left"/>
              <w:rPr>
                <w:sz w:val="16"/>
                <w:szCs w:val="16"/>
                <w:lang w:eastAsia="zh-CN"/>
              </w:rPr>
            </w:pPr>
            <w:r w:rsidRPr="0001701A">
              <w:rPr>
                <w:sz w:val="16"/>
                <w:szCs w:val="16"/>
                <w:lang w:eastAsia="zh-CN"/>
              </w:rPr>
              <w:t>R5-188211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84DCC" w14:textId="77777777" w:rsidR="00975C97" w:rsidRPr="0001701A" w:rsidRDefault="00975C97" w:rsidP="001C0A31">
            <w:pPr>
              <w:pStyle w:val="TAL"/>
              <w:rPr>
                <w:sz w:val="16"/>
                <w:szCs w:val="16"/>
                <w:lang w:eastAsia="zh-CN"/>
              </w:rPr>
            </w:pPr>
            <w:r w:rsidRPr="0001701A">
              <w:rPr>
                <w:sz w:val="16"/>
                <w:szCs w:val="16"/>
                <w:lang w:eastAsia="zh-CN"/>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ED57A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9C6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E0019" w14:textId="77777777" w:rsidR="00975C97" w:rsidRPr="0001701A" w:rsidRDefault="00975C97" w:rsidP="001C0A31">
            <w:pPr>
              <w:pStyle w:val="TAL"/>
              <w:rPr>
                <w:sz w:val="16"/>
                <w:szCs w:val="16"/>
                <w:lang w:eastAsia="zh-CN"/>
              </w:rPr>
            </w:pPr>
            <w:r w:rsidRPr="0001701A">
              <w:rPr>
                <w:sz w:val="16"/>
                <w:szCs w:val="16"/>
                <w:lang w:eastAsia="zh-CN"/>
              </w:rPr>
              <w:t>Core alignment CR to capture TS 38.101-1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6785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59630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06EBCE"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12FE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68FE6" w14:textId="77777777" w:rsidR="00975C97" w:rsidRPr="0001701A" w:rsidRDefault="00975C97" w:rsidP="001C0A31">
            <w:pPr>
              <w:pStyle w:val="TAC"/>
              <w:jc w:val="left"/>
              <w:rPr>
                <w:sz w:val="16"/>
                <w:szCs w:val="16"/>
                <w:lang w:eastAsia="zh-CN"/>
              </w:rPr>
            </w:pPr>
            <w:r w:rsidRPr="0001701A">
              <w:rPr>
                <w:sz w:val="16"/>
                <w:szCs w:val="16"/>
                <w:lang w:eastAsia="zh-CN"/>
              </w:rPr>
              <w:t>R5-191034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B3721" w14:textId="77777777" w:rsidR="00975C97" w:rsidRPr="0001701A" w:rsidRDefault="00975C97" w:rsidP="001C0A31">
            <w:pPr>
              <w:pStyle w:val="TAL"/>
              <w:rPr>
                <w:sz w:val="16"/>
                <w:szCs w:val="16"/>
                <w:lang w:eastAsia="zh-CN"/>
              </w:rPr>
            </w:pPr>
            <w:r w:rsidRPr="0001701A">
              <w:rPr>
                <w:sz w:val="16"/>
                <w:szCs w:val="16"/>
                <w:lang w:eastAsia="zh-CN"/>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EDF4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9A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005B0" w14:textId="77777777" w:rsidR="00975C97" w:rsidRPr="0001701A" w:rsidRDefault="00975C97" w:rsidP="001C0A31">
            <w:pPr>
              <w:pStyle w:val="TAL"/>
              <w:rPr>
                <w:sz w:val="16"/>
                <w:szCs w:val="16"/>
                <w:lang w:eastAsia="zh-CN"/>
              </w:rPr>
            </w:pPr>
            <w:r w:rsidRPr="0001701A">
              <w:rPr>
                <w:sz w:val="16"/>
                <w:szCs w:val="16"/>
                <w:lang w:eastAsia="zh-CN"/>
              </w:rPr>
              <w:t>Update Clause 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6DFD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02CE9C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BEEAC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654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81DBA" w14:textId="77777777" w:rsidR="00975C97" w:rsidRPr="0001701A" w:rsidRDefault="00975C97" w:rsidP="001C0A31">
            <w:pPr>
              <w:pStyle w:val="TAC"/>
              <w:jc w:val="left"/>
              <w:rPr>
                <w:sz w:val="16"/>
                <w:szCs w:val="16"/>
                <w:lang w:eastAsia="zh-CN"/>
              </w:rPr>
            </w:pPr>
            <w:r w:rsidRPr="0001701A">
              <w:rPr>
                <w:sz w:val="16"/>
                <w:szCs w:val="16"/>
                <w:lang w:eastAsia="zh-CN"/>
              </w:rPr>
              <w:t>R5-191035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951D8" w14:textId="77777777" w:rsidR="00975C97" w:rsidRPr="0001701A" w:rsidRDefault="00975C97" w:rsidP="001C0A31">
            <w:pPr>
              <w:pStyle w:val="TAL"/>
              <w:rPr>
                <w:sz w:val="16"/>
                <w:szCs w:val="16"/>
                <w:lang w:eastAsia="zh-CN"/>
              </w:rPr>
            </w:pPr>
            <w:r w:rsidRPr="0001701A">
              <w:rPr>
                <w:sz w:val="16"/>
                <w:szCs w:val="16"/>
                <w:lang w:eastAsia="zh-CN"/>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5BB9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52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0846E" w14:textId="77777777" w:rsidR="00975C97" w:rsidRPr="0001701A" w:rsidRDefault="00975C97" w:rsidP="001C0A31">
            <w:pPr>
              <w:pStyle w:val="TAL"/>
              <w:rPr>
                <w:sz w:val="16"/>
                <w:szCs w:val="16"/>
                <w:lang w:eastAsia="zh-CN"/>
              </w:rPr>
            </w:pPr>
            <w:r w:rsidRPr="0001701A">
              <w:rPr>
                <w:sz w:val="16"/>
                <w:szCs w:val="16"/>
                <w:lang w:eastAsia="zh-CN"/>
              </w:rPr>
              <w:t>Update Clause 3.2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53A5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AFDB6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11A25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E4AD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BC32" w14:textId="77777777" w:rsidR="00975C97" w:rsidRPr="0001701A" w:rsidRDefault="00975C97" w:rsidP="001C0A31">
            <w:pPr>
              <w:pStyle w:val="TAC"/>
              <w:jc w:val="left"/>
              <w:rPr>
                <w:sz w:val="16"/>
                <w:szCs w:val="16"/>
                <w:lang w:eastAsia="zh-CN"/>
              </w:rPr>
            </w:pPr>
            <w:r w:rsidRPr="0001701A">
              <w:rPr>
                <w:sz w:val="16"/>
                <w:szCs w:val="16"/>
                <w:lang w:eastAsia="zh-CN"/>
              </w:rPr>
              <w:t>R5-191039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5BCCF" w14:textId="77777777" w:rsidR="00975C97" w:rsidRPr="0001701A" w:rsidRDefault="00975C97" w:rsidP="001C0A31">
            <w:pPr>
              <w:pStyle w:val="TAL"/>
              <w:rPr>
                <w:sz w:val="16"/>
                <w:szCs w:val="16"/>
                <w:lang w:eastAsia="zh-CN"/>
              </w:rPr>
            </w:pPr>
            <w:r w:rsidRPr="0001701A">
              <w:rPr>
                <w:sz w:val="16"/>
                <w:szCs w:val="16"/>
                <w:lang w:eastAsia="zh-CN"/>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9016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6B8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5BE85" w14:textId="77777777" w:rsidR="00975C97" w:rsidRPr="0001701A" w:rsidRDefault="00975C97" w:rsidP="001C0A31">
            <w:pPr>
              <w:pStyle w:val="TAL"/>
              <w:rPr>
                <w:sz w:val="16"/>
                <w:szCs w:val="16"/>
                <w:lang w:eastAsia="zh-CN"/>
              </w:rPr>
            </w:pPr>
            <w:r w:rsidRPr="0001701A">
              <w:rPr>
                <w:sz w:val="16"/>
                <w:szCs w:val="16"/>
                <w:lang w:eastAsia="zh-CN"/>
              </w:rPr>
              <w:t>Correction to TC 6.4A.2.1.1 Error Vector Magnitude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B20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80CAC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56D54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1065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D39FB" w14:textId="77777777" w:rsidR="00975C97" w:rsidRPr="0001701A" w:rsidRDefault="00975C97" w:rsidP="001C0A31">
            <w:pPr>
              <w:pStyle w:val="TAC"/>
              <w:jc w:val="left"/>
              <w:rPr>
                <w:sz w:val="16"/>
                <w:szCs w:val="16"/>
                <w:lang w:eastAsia="zh-CN"/>
              </w:rPr>
            </w:pPr>
            <w:r w:rsidRPr="0001701A">
              <w:rPr>
                <w:sz w:val="16"/>
                <w:szCs w:val="16"/>
                <w:lang w:eastAsia="zh-CN"/>
              </w:rPr>
              <w:t>R5-191088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64520" w14:textId="77777777" w:rsidR="00975C97" w:rsidRPr="0001701A" w:rsidRDefault="00975C97" w:rsidP="001C0A31">
            <w:pPr>
              <w:pStyle w:val="TAL"/>
              <w:rPr>
                <w:sz w:val="16"/>
                <w:szCs w:val="16"/>
                <w:lang w:eastAsia="zh-CN"/>
              </w:rPr>
            </w:pPr>
            <w:r w:rsidRPr="0001701A">
              <w:rPr>
                <w:sz w:val="16"/>
                <w:szCs w:val="16"/>
                <w:lang w:eastAsia="zh-CN"/>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6A88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1C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BBA6" w14:textId="77777777" w:rsidR="00975C97" w:rsidRPr="0001701A" w:rsidRDefault="00975C97" w:rsidP="001C0A31">
            <w:pPr>
              <w:pStyle w:val="TAL"/>
              <w:rPr>
                <w:sz w:val="16"/>
                <w:szCs w:val="16"/>
                <w:lang w:eastAsia="zh-CN"/>
              </w:rPr>
            </w:pPr>
            <w:r w:rsidRPr="0001701A">
              <w:rPr>
                <w:sz w:val="16"/>
                <w:szCs w:val="16"/>
                <w:lang w:eastAsia="zh-CN"/>
              </w:rPr>
              <w:t>Editorial cleaning up of test configuration tables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E7E3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62F08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37B41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3FB4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C8015" w14:textId="77777777" w:rsidR="00975C97" w:rsidRPr="0001701A" w:rsidRDefault="00975C97" w:rsidP="001C0A31">
            <w:pPr>
              <w:pStyle w:val="TAC"/>
              <w:jc w:val="left"/>
              <w:rPr>
                <w:sz w:val="16"/>
                <w:szCs w:val="16"/>
                <w:lang w:eastAsia="zh-CN"/>
              </w:rPr>
            </w:pPr>
            <w:r w:rsidRPr="0001701A">
              <w:rPr>
                <w:sz w:val="16"/>
                <w:szCs w:val="16"/>
                <w:lang w:eastAsia="zh-CN"/>
              </w:rPr>
              <w:t>R5-191089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A6790" w14:textId="77777777" w:rsidR="00975C97" w:rsidRPr="0001701A" w:rsidRDefault="00975C97" w:rsidP="001C0A31">
            <w:pPr>
              <w:pStyle w:val="TAL"/>
              <w:rPr>
                <w:sz w:val="16"/>
                <w:szCs w:val="16"/>
                <w:lang w:eastAsia="zh-CN"/>
              </w:rPr>
            </w:pPr>
            <w:r w:rsidRPr="0001701A">
              <w:rPr>
                <w:sz w:val="16"/>
                <w:szCs w:val="16"/>
                <w:lang w:eastAsia="zh-CN"/>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3F98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470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A6821" w14:textId="77777777" w:rsidR="00975C97" w:rsidRPr="0001701A" w:rsidRDefault="00975C97" w:rsidP="001C0A31">
            <w:pPr>
              <w:pStyle w:val="TAL"/>
              <w:rPr>
                <w:sz w:val="16"/>
                <w:szCs w:val="16"/>
                <w:lang w:eastAsia="zh-CN"/>
              </w:rPr>
            </w:pPr>
            <w:r w:rsidRPr="0001701A">
              <w:rPr>
                <w:sz w:val="16"/>
                <w:szCs w:val="16"/>
                <w:lang w:eastAsia="zh-CN"/>
              </w:rPr>
              <w:t>Editorial correction of core alignment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B2D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DCF54B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B40E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6DC9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8E5D1" w14:textId="77777777" w:rsidR="00975C97" w:rsidRPr="0001701A" w:rsidRDefault="00975C97" w:rsidP="001C0A31">
            <w:pPr>
              <w:pStyle w:val="TAC"/>
              <w:jc w:val="left"/>
              <w:rPr>
                <w:sz w:val="16"/>
                <w:szCs w:val="16"/>
                <w:lang w:eastAsia="zh-CN"/>
              </w:rPr>
            </w:pPr>
            <w:r w:rsidRPr="0001701A">
              <w:rPr>
                <w:sz w:val="16"/>
                <w:szCs w:val="16"/>
                <w:lang w:eastAsia="zh-CN"/>
              </w:rPr>
              <w:t>R5-191090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56AC7" w14:textId="77777777" w:rsidR="00975C97" w:rsidRPr="0001701A" w:rsidRDefault="00975C97" w:rsidP="001C0A31">
            <w:pPr>
              <w:pStyle w:val="TAL"/>
              <w:rPr>
                <w:sz w:val="16"/>
                <w:szCs w:val="16"/>
                <w:lang w:eastAsia="zh-CN"/>
              </w:rPr>
            </w:pPr>
            <w:r w:rsidRPr="0001701A">
              <w:rPr>
                <w:sz w:val="16"/>
                <w:szCs w:val="16"/>
                <w:lang w:eastAsia="zh-CN"/>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E24D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30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89522" w14:textId="77777777" w:rsidR="00975C97" w:rsidRPr="0001701A" w:rsidRDefault="00975C97" w:rsidP="001C0A31">
            <w:pPr>
              <w:pStyle w:val="TAL"/>
              <w:rPr>
                <w:sz w:val="16"/>
                <w:szCs w:val="16"/>
                <w:lang w:eastAsia="zh-CN"/>
              </w:rPr>
            </w:pPr>
            <w:r w:rsidRPr="0001701A">
              <w:rPr>
                <w:sz w:val="16"/>
                <w:szCs w:val="16"/>
                <w:lang w:eastAsia="zh-CN"/>
              </w:rPr>
              <w:t>Updates of TT in TS38.521-1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DD91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72DCD4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F1511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08EB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FAE2A" w14:textId="77777777" w:rsidR="00975C97" w:rsidRPr="0001701A" w:rsidRDefault="00975C97" w:rsidP="001C0A31">
            <w:pPr>
              <w:pStyle w:val="TAC"/>
              <w:jc w:val="left"/>
              <w:rPr>
                <w:sz w:val="16"/>
                <w:szCs w:val="16"/>
                <w:lang w:eastAsia="zh-CN"/>
              </w:rPr>
            </w:pPr>
            <w:r w:rsidRPr="0001701A">
              <w:rPr>
                <w:sz w:val="16"/>
                <w:szCs w:val="16"/>
                <w:lang w:eastAsia="zh-CN"/>
              </w:rPr>
              <w:t>R5-191156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5721" w14:textId="77777777" w:rsidR="00975C97" w:rsidRPr="0001701A" w:rsidRDefault="00975C97" w:rsidP="001C0A31">
            <w:pPr>
              <w:pStyle w:val="TAL"/>
              <w:rPr>
                <w:sz w:val="16"/>
                <w:szCs w:val="16"/>
                <w:lang w:eastAsia="zh-CN"/>
              </w:rPr>
            </w:pPr>
            <w:r w:rsidRPr="0001701A">
              <w:rPr>
                <w:sz w:val="16"/>
                <w:szCs w:val="16"/>
                <w:lang w:eastAsia="zh-CN"/>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D0469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19C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5F057" w14:textId="77777777" w:rsidR="00975C97" w:rsidRPr="0001701A" w:rsidRDefault="00975C97" w:rsidP="001C0A31">
            <w:pPr>
              <w:pStyle w:val="TAL"/>
              <w:rPr>
                <w:sz w:val="16"/>
                <w:szCs w:val="16"/>
                <w:lang w:eastAsia="zh-CN"/>
              </w:rPr>
            </w:pPr>
            <w:r w:rsidRPr="0001701A">
              <w:rPr>
                <w:sz w:val="16"/>
                <w:szCs w:val="16"/>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68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69FBC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8353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F645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83445" w14:textId="77777777" w:rsidR="00975C97" w:rsidRPr="0001701A" w:rsidRDefault="00975C97" w:rsidP="001C0A31">
            <w:pPr>
              <w:pStyle w:val="TAC"/>
              <w:jc w:val="left"/>
              <w:rPr>
                <w:sz w:val="16"/>
                <w:szCs w:val="16"/>
                <w:lang w:eastAsia="zh-CN"/>
              </w:rPr>
            </w:pPr>
            <w:r w:rsidRPr="0001701A">
              <w:rPr>
                <w:sz w:val="16"/>
                <w:szCs w:val="16"/>
                <w:lang w:eastAsia="zh-CN"/>
              </w:rPr>
              <w:t>R5-191244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A016D" w14:textId="77777777" w:rsidR="00975C97" w:rsidRPr="0001701A" w:rsidRDefault="00975C97" w:rsidP="001C0A31">
            <w:pPr>
              <w:pStyle w:val="TAL"/>
              <w:rPr>
                <w:sz w:val="16"/>
                <w:szCs w:val="16"/>
                <w:lang w:eastAsia="zh-CN"/>
              </w:rPr>
            </w:pPr>
            <w:r w:rsidRPr="0001701A">
              <w:rPr>
                <w:sz w:val="16"/>
                <w:szCs w:val="16"/>
                <w:lang w:eastAsia="zh-CN"/>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57B9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B3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B6F6A" w14:textId="77777777" w:rsidR="00975C97" w:rsidRPr="0001701A" w:rsidRDefault="00975C97" w:rsidP="001C0A31">
            <w:pPr>
              <w:pStyle w:val="TAL"/>
              <w:rPr>
                <w:sz w:val="16"/>
                <w:szCs w:val="16"/>
                <w:lang w:eastAsia="zh-CN"/>
              </w:rPr>
            </w:pPr>
            <w:r w:rsidRPr="0001701A">
              <w:rPr>
                <w:sz w:val="16"/>
                <w:szCs w:val="16"/>
                <w:lang w:eastAsia="zh-CN"/>
              </w:rPr>
              <w:t>Editorial change in 6.5.2.1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DFC2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5945F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006AB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BDC6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446E5" w14:textId="77777777" w:rsidR="00975C97" w:rsidRPr="0001701A" w:rsidRDefault="00975C97" w:rsidP="001C0A31">
            <w:pPr>
              <w:pStyle w:val="TAC"/>
              <w:jc w:val="left"/>
              <w:rPr>
                <w:sz w:val="16"/>
                <w:szCs w:val="16"/>
                <w:lang w:eastAsia="zh-CN"/>
              </w:rPr>
            </w:pPr>
            <w:r w:rsidRPr="0001701A">
              <w:rPr>
                <w:sz w:val="16"/>
                <w:szCs w:val="16"/>
                <w:lang w:eastAsia="zh-CN"/>
              </w:rPr>
              <w:t>R5-191245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09E59" w14:textId="77777777" w:rsidR="00975C97" w:rsidRPr="0001701A" w:rsidRDefault="00975C97" w:rsidP="001C0A31">
            <w:pPr>
              <w:pStyle w:val="TAL"/>
              <w:rPr>
                <w:sz w:val="16"/>
                <w:szCs w:val="16"/>
                <w:lang w:eastAsia="zh-CN"/>
              </w:rPr>
            </w:pPr>
            <w:r w:rsidRPr="0001701A">
              <w:rPr>
                <w:sz w:val="16"/>
                <w:szCs w:val="16"/>
                <w:lang w:eastAsia="zh-CN"/>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7B06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FA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39706" w14:textId="77777777" w:rsidR="00975C97" w:rsidRPr="0001701A" w:rsidRDefault="00975C97" w:rsidP="001C0A31">
            <w:pPr>
              <w:pStyle w:val="TAL"/>
              <w:rPr>
                <w:sz w:val="16"/>
                <w:szCs w:val="16"/>
                <w:lang w:eastAsia="zh-CN"/>
              </w:rPr>
            </w:pPr>
            <w:r w:rsidRPr="0001701A">
              <w:rPr>
                <w:sz w:val="16"/>
                <w:szCs w:val="16"/>
                <w:lang w:eastAsia="zh-CN"/>
              </w:rPr>
              <w:t xml:space="preserve">Update ACS and </w:t>
            </w:r>
            <w:proofErr w:type="spellStart"/>
            <w:r w:rsidRPr="0001701A">
              <w:rPr>
                <w:sz w:val="16"/>
                <w:szCs w:val="16"/>
                <w:lang w:eastAsia="zh-CN"/>
              </w:rPr>
              <w:t>Inband</w:t>
            </w:r>
            <w:proofErr w:type="spellEnd"/>
            <w:r w:rsidRPr="0001701A">
              <w:rPr>
                <w:sz w:val="16"/>
                <w:szCs w:val="16"/>
                <w:lang w:eastAsia="zh-CN"/>
              </w:rPr>
              <w:t xml:space="preserve"> Blocking test cases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59B52"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98B02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329C5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56B8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A3E42" w14:textId="77777777" w:rsidR="00975C97" w:rsidRPr="0001701A" w:rsidRDefault="00975C97" w:rsidP="001C0A31">
            <w:pPr>
              <w:pStyle w:val="TAC"/>
              <w:jc w:val="left"/>
              <w:rPr>
                <w:sz w:val="16"/>
                <w:szCs w:val="16"/>
                <w:lang w:eastAsia="zh-CN"/>
              </w:rPr>
            </w:pPr>
            <w:r w:rsidRPr="0001701A">
              <w:rPr>
                <w:sz w:val="16"/>
                <w:szCs w:val="16"/>
                <w:lang w:eastAsia="zh-CN"/>
              </w:rPr>
              <w:t>R5-191258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3043" w14:textId="77777777" w:rsidR="00975C97" w:rsidRPr="0001701A" w:rsidRDefault="00975C97" w:rsidP="001C0A31">
            <w:pPr>
              <w:pStyle w:val="TAL"/>
              <w:rPr>
                <w:sz w:val="16"/>
                <w:szCs w:val="16"/>
                <w:lang w:eastAsia="zh-CN"/>
              </w:rPr>
            </w:pPr>
            <w:r w:rsidRPr="0001701A">
              <w:rPr>
                <w:sz w:val="16"/>
                <w:szCs w:val="16"/>
                <w:lang w:eastAsia="zh-CN"/>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F3C5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B23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11C3" w14:textId="77777777" w:rsidR="00975C97" w:rsidRPr="0001701A" w:rsidRDefault="00975C97" w:rsidP="001C0A31">
            <w:pPr>
              <w:pStyle w:val="TAL"/>
              <w:rPr>
                <w:sz w:val="16"/>
                <w:szCs w:val="16"/>
                <w:lang w:eastAsia="zh-CN"/>
              </w:rPr>
            </w:pPr>
            <w:r w:rsidRPr="0001701A">
              <w:rPr>
                <w:sz w:val="16"/>
                <w:szCs w:val="16"/>
                <w:lang w:eastAsia="zh-CN"/>
              </w:rPr>
              <w:t>Update to FR1 test case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C300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D2AEB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FB8F5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6EF9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379B6" w14:textId="77777777" w:rsidR="00975C97" w:rsidRPr="0001701A" w:rsidRDefault="00975C97" w:rsidP="001C0A31">
            <w:pPr>
              <w:pStyle w:val="TAC"/>
              <w:jc w:val="left"/>
              <w:rPr>
                <w:sz w:val="16"/>
                <w:szCs w:val="16"/>
                <w:lang w:eastAsia="zh-CN"/>
              </w:rPr>
            </w:pPr>
            <w:r w:rsidRPr="0001701A">
              <w:rPr>
                <w:sz w:val="16"/>
                <w:szCs w:val="16"/>
                <w:lang w:eastAsia="zh-CN"/>
              </w:rPr>
              <w:t>R5-191262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F198" w14:textId="77777777" w:rsidR="00975C97" w:rsidRPr="0001701A" w:rsidRDefault="00975C97" w:rsidP="001C0A31">
            <w:pPr>
              <w:pStyle w:val="TAL"/>
              <w:rPr>
                <w:sz w:val="16"/>
                <w:szCs w:val="16"/>
                <w:lang w:eastAsia="zh-CN"/>
              </w:rPr>
            </w:pPr>
            <w:r w:rsidRPr="0001701A">
              <w:rPr>
                <w:sz w:val="16"/>
                <w:szCs w:val="16"/>
                <w:lang w:eastAsia="zh-CN"/>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109B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A5D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D2CAE" w14:textId="77777777" w:rsidR="00975C97" w:rsidRPr="0001701A" w:rsidRDefault="00975C97" w:rsidP="001C0A31">
            <w:pPr>
              <w:pStyle w:val="TAL"/>
              <w:rPr>
                <w:sz w:val="16"/>
                <w:szCs w:val="16"/>
                <w:lang w:eastAsia="zh-CN"/>
              </w:rPr>
            </w:pPr>
            <w:r w:rsidRPr="0001701A">
              <w:rPr>
                <w:sz w:val="16"/>
                <w:szCs w:val="16"/>
                <w:lang w:eastAsia="zh-CN"/>
              </w:rPr>
              <w:t>Update of TC 7.6.3_Out-of-band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7E78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177C3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BDB6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6C8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9CDB6" w14:textId="77777777" w:rsidR="00975C97" w:rsidRPr="0001701A" w:rsidRDefault="00975C97" w:rsidP="001C0A31">
            <w:pPr>
              <w:pStyle w:val="TAC"/>
              <w:jc w:val="left"/>
              <w:rPr>
                <w:sz w:val="16"/>
                <w:szCs w:val="16"/>
                <w:lang w:eastAsia="zh-CN"/>
              </w:rPr>
            </w:pPr>
            <w:r w:rsidRPr="0001701A">
              <w:rPr>
                <w:sz w:val="16"/>
                <w:szCs w:val="16"/>
                <w:lang w:eastAsia="zh-CN"/>
              </w:rPr>
              <w:t>R5-191264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A851" w14:textId="77777777" w:rsidR="00975C97" w:rsidRPr="0001701A" w:rsidRDefault="00975C97" w:rsidP="001C0A31">
            <w:pPr>
              <w:pStyle w:val="TAL"/>
              <w:rPr>
                <w:sz w:val="16"/>
                <w:szCs w:val="16"/>
                <w:lang w:eastAsia="zh-CN"/>
              </w:rPr>
            </w:pPr>
            <w:r w:rsidRPr="0001701A">
              <w:rPr>
                <w:sz w:val="16"/>
                <w:szCs w:val="16"/>
                <w:lang w:eastAsia="zh-CN"/>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7062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451D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3DA19" w14:textId="77777777" w:rsidR="00975C97" w:rsidRPr="0001701A" w:rsidRDefault="00975C97" w:rsidP="001C0A31">
            <w:pPr>
              <w:pStyle w:val="TAL"/>
              <w:rPr>
                <w:sz w:val="16"/>
                <w:szCs w:val="16"/>
                <w:lang w:eastAsia="zh-CN"/>
              </w:rPr>
            </w:pPr>
            <w:r w:rsidRPr="0001701A">
              <w:rPr>
                <w:sz w:val="16"/>
                <w:szCs w:val="16"/>
                <w:lang w:eastAsia="zh-CN"/>
              </w:rPr>
              <w:t>Introduction of TC 7.6.4 Narrow-band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2F82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EA0F64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8ED201"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B3692"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96072" w14:textId="77777777" w:rsidR="00975C97" w:rsidRPr="0001701A" w:rsidRDefault="00975C97" w:rsidP="001C0A31">
            <w:pPr>
              <w:pStyle w:val="TAC"/>
              <w:jc w:val="left"/>
              <w:rPr>
                <w:sz w:val="16"/>
                <w:szCs w:val="16"/>
                <w:lang w:eastAsia="zh-CN"/>
              </w:rPr>
            </w:pPr>
            <w:r w:rsidRPr="0001701A">
              <w:rPr>
                <w:sz w:val="16"/>
                <w:szCs w:val="16"/>
                <w:lang w:eastAsia="zh-CN"/>
              </w:rPr>
              <w:t>R5-191265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D458" w14:textId="77777777" w:rsidR="00975C97" w:rsidRPr="0001701A" w:rsidRDefault="00975C97" w:rsidP="001C0A31">
            <w:pPr>
              <w:pStyle w:val="TAL"/>
              <w:rPr>
                <w:sz w:val="16"/>
                <w:szCs w:val="16"/>
                <w:lang w:eastAsia="zh-CN"/>
              </w:rPr>
            </w:pPr>
            <w:r w:rsidRPr="0001701A">
              <w:rPr>
                <w:sz w:val="16"/>
                <w:szCs w:val="16"/>
                <w:lang w:eastAsia="zh-CN"/>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0397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64A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31D65" w14:textId="77777777" w:rsidR="00975C97" w:rsidRPr="0001701A" w:rsidRDefault="00975C97" w:rsidP="001C0A31">
            <w:pPr>
              <w:pStyle w:val="TAL"/>
              <w:rPr>
                <w:sz w:val="16"/>
                <w:szCs w:val="16"/>
                <w:lang w:eastAsia="zh-CN"/>
              </w:rPr>
            </w:pPr>
            <w:r w:rsidRPr="0001701A">
              <w:rPr>
                <w:sz w:val="16"/>
                <w:szCs w:val="16"/>
                <w:lang w:eastAsia="zh-CN"/>
              </w:rPr>
              <w:t>Introduction of TC 7.7 Spurious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BB2A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B023C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5AEB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C1B3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CCF12" w14:textId="77777777" w:rsidR="00975C97" w:rsidRPr="0001701A" w:rsidRDefault="00975C97" w:rsidP="001C0A31">
            <w:pPr>
              <w:pStyle w:val="TAC"/>
              <w:jc w:val="left"/>
              <w:rPr>
                <w:sz w:val="16"/>
                <w:szCs w:val="16"/>
                <w:lang w:eastAsia="zh-CN"/>
              </w:rPr>
            </w:pPr>
            <w:r w:rsidRPr="0001701A">
              <w:rPr>
                <w:sz w:val="16"/>
                <w:szCs w:val="16"/>
                <w:lang w:eastAsia="zh-CN"/>
              </w:rPr>
              <w:t>R5-191338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AE99" w14:textId="77777777" w:rsidR="00975C97" w:rsidRPr="0001701A" w:rsidRDefault="00975C97" w:rsidP="001C0A31">
            <w:pPr>
              <w:pStyle w:val="TAL"/>
              <w:rPr>
                <w:sz w:val="16"/>
                <w:szCs w:val="16"/>
                <w:lang w:eastAsia="zh-CN"/>
              </w:rPr>
            </w:pPr>
            <w:r w:rsidRPr="0001701A">
              <w:rPr>
                <w:sz w:val="16"/>
                <w:szCs w:val="16"/>
                <w:lang w:eastAsia="zh-CN"/>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6DAE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7C5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9327" w14:textId="77777777" w:rsidR="00975C97" w:rsidRPr="0001701A" w:rsidRDefault="00975C97" w:rsidP="001C0A31">
            <w:pPr>
              <w:pStyle w:val="TAL"/>
              <w:rPr>
                <w:sz w:val="16"/>
                <w:szCs w:val="16"/>
                <w:lang w:eastAsia="zh-CN"/>
              </w:rPr>
            </w:pPr>
            <w:r w:rsidRPr="0001701A">
              <w:rPr>
                <w:sz w:val="16"/>
                <w:szCs w:val="16"/>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011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19B44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DB65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857F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328B3" w14:textId="77777777" w:rsidR="00975C97" w:rsidRPr="0001701A" w:rsidRDefault="00975C97" w:rsidP="001C0A31">
            <w:pPr>
              <w:pStyle w:val="TAC"/>
              <w:jc w:val="left"/>
              <w:rPr>
                <w:sz w:val="16"/>
                <w:szCs w:val="16"/>
                <w:lang w:eastAsia="zh-CN"/>
              </w:rPr>
            </w:pPr>
            <w:r w:rsidRPr="0001701A">
              <w:rPr>
                <w:sz w:val="16"/>
                <w:szCs w:val="16"/>
                <w:lang w:eastAsia="zh-CN"/>
              </w:rPr>
              <w:t>R5-191465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D1493" w14:textId="77777777" w:rsidR="00975C97" w:rsidRPr="0001701A" w:rsidRDefault="00975C97" w:rsidP="001C0A31">
            <w:pPr>
              <w:pStyle w:val="TAL"/>
              <w:rPr>
                <w:sz w:val="16"/>
                <w:szCs w:val="16"/>
                <w:lang w:eastAsia="zh-CN"/>
              </w:rPr>
            </w:pPr>
            <w:r w:rsidRPr="0001701A">
              <w:rPr>
                <w:sz w:val="16"/>
                <w:szCs w:val="16"/>
                <w:lang w:eastAsia="zh-CN"/>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B120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0BC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393DC" w14:textId="77777777" w:rsidR="00975C97" w:rsidRPr="0001701A" w:rsidRDefault="00975C97" w:rsidP="001C0A31">
            <w:pPr>
              <w:pStyle w:val="TAL"/>
              <w:rPr>
                <w:sz w:val="16"/>
                <w:szCs w:val="16"/>
                <w:lang w:eastAsia="zh-CN"/>
              </w:rPr>
            </w:pPr>
            <w:r w:rsidRPr="0001701A">
              <w:rPr>
                <w:sz w:val="16"/>
                <w:szCs w:val="16"/>
                <w:lang w:eastAsia="zh-CN"/>
              </w:rPr>
              <w:t>Correction of FR1 6.2.2 Maximum Power Reduction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C5CA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82ACE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A7F65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2945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0B50E" w14:textId="77777777" w:rsidR="00975C97" w:rsidRPr="0001701A" w:rsidRDefault="00975C97" w:rsidP="001C0A31">
            <w:pPr>
              <w:pStyle w:val="TAC"/>
              <w:jc w:val="left"/>
              <w:rPr>
                <w:sz w:val="16"/>
                <w:szCs w:val="16"/>
                <w:lang w:eastAsia="zh-CN"/>
              </w:rPr>
            </w:pPr>
            <w:r w:rsidRPr="0001701A">
              <w:rPr>
                <w:sz w:val="16"/>
                <w:szCs w:val="16"/>
                <w:lang w:eastAsia="zh-CN"/>
              </w:rPr>
              <w:t>R5-191506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E9475" w14:textId="77777777" w:rsidR="00975C97" w:rsidRPr="0001701A" w:rsidRDefault="00975C97" w:rsidP="001C0A31">
            <w:pPr>
              <w:pStyle w:val="TAL"/>
              <w:rPr>
                <w:sz w:val="16"/>
                <w:szCs w:val="16"/>
                <w:lang w:eastAsia="zh-CN"/>
              </w:rPr>
            </w:pPr>
            <w:r w:rsidRPr="0001701A">
              <w:rPr>
                <w:sz w:val="16"/>
                <w:szCs w:val="16"/>
                <w:lang w:eastAsia="zh-CN"/>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2131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10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5212" w14:textId="77777777" w:rsidR="00975C97" w:rsidRPr="0001701A" w:rsidRDefault="00975C97" w:rsidP="001C0A31">
            <w:pPr>
              <w:pStyle w:val="TAL"/>
              <w:rPr>
                <w:sz w:val="16"/>
                <w:szCs w:val="16"/>
                <w:lang w:eastAsia="zh-CN"/>
              </w:rPr>
            </w:pPr>
            <w:r w:rsidRPr="0001701A">
              <w:rPr>
                <w:sz w:val="16"/>
                <w:szCs w:val="16"/>
                <w:lang w:eastAsia="zh-CN"/>
              </w:rPr>
              <w:t>Shared Risk clarification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373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96429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48E98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5F2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5E164" w14:textId="77777777" w:rsidR="00975C97" w:rsidRPr="0001701A" w:rsidRDefault="00975C97" w:rsidP="001C0A31">
            <w:pPr>
              <w:pStyle w:val="TAC"/>
              <w:jc w:val="left"/>
              <w:rPr>
                <w:sz w:val="16"/>
                <w:szCs w:val="16"/>
                <w:lang w:eastAsia="zh-CN"/>
              </w:rPr>
            </w:pPr>
            <w:r w:rsidRPr="0001701A">
              <w:rPr>
                <w:sz w:val="16"/>
                <w:szCs w:val="16"/>
                <w:lang w:eastAsia="zh-CN"/>
              </w:rPr>
              <w:t>R5-191526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46FBA" w14:textId="77777777" w:rsidR="00975C97" w:rsidRPr="0001701A" w:rsidRDefault="00975C97" w:rsidP="001C0A31">
            <w:pPr>
              <w:pStyle w:val="TAL"/>
              <w:rPr>
                <w:sz w:val="16"/>
                <w:szCs w:val="16"/>
                <w:lang w:eastAsia="zh-CN"/>
              </w:rPr>
            </w:pPr>
            <w:r w:rsidRPr="0001701A">
              <w:rPr>
                <w:sz w:val="16"/>
                <w:szCs w:val="16"/>
                <w:lang w:eastAsia="zh-CN"/>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F077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E32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8389" w14:textId="77777777" w:rsidR="00975C97" w:rsidRPr="0001701A" w:rsidRDefault="00975C97" w:rsidP="001C0A31">
            <w:pPr>
              <w:pStyle w:val="TAL"/>
              <w:rPr>
                <w:sz w:val="16"/>
                <w:szCs w:val="16"/>
                <w:lang w:eastAsia="zh-CN"/>
              </w:rPr>
            </w:pPr>
            <w:r w:rsidRPr="0001701A">
              <w:rPr>
                <w:sz w:val="16"/>
                <w:szCs w:val="16"/>
                <w:lang w:eastAsia="zh-CN"/>
              </w:rPr>
              <w:t>Update to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D44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140B9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884E6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4044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042B" w14:textId="77777777" w:rsidR="00975C97" w:rsidRPr="0001701A" w:rsidRDefault="00975C97" w:rsidP="001C0A31">
            <w:pPr>
              <w:pStyle w:val="TAC"/>
              <w:jc w:val="left"/>
              <w:rPr>
                <w:sz w:val="16"/>
                <w:szCs w:val="16"/>
                <w:lang w:eastAsia="zh-CN"/>
              </w:rPr>
            </w:pPr>
            <w:r w:rsidRPr="0001701A">
              <w:rPr>
                <w:sz w:val="16"/>
                <w:szCs w:val="16"/>
                <w:lang w:eastAsia="zh-CN"/>
              </w:rPr>
              <w:t>R5-191675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CBC0" w14:textId="77777777" w:rsidR="00975C97" w:rsidRPr="0001701A" w:rsidRDefault="00975C97" w:rsidP="001C0A31">
            <w:pPr>
              <w:pStyle w:val="TAL"/>
              <w:rPr>
                <w:sz w:val="16"/>
                <w:szCs w:val="16"/>
                <w:lang w:eastAsia="zh-CN"/>
              </w:rPr>
            </w:pPr>
            <w:r w:rsidRPr="0001701A">
              <w:rPr>
                <w:sz w:val="16"/>
                <w:szCs w:val="16"/>
                <w:lang w:eastAsia="zh-CN"/>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74E5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4D49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C8A28" w14:textId="77777777" w:rsidR="00975C97" w:rsidRPr="0001701A" w:rsidRDefault="00975C97" w:rsidP="001C0A31">
            <w:pPr>
              <w:pStyle w:val="TAL"/>
              <w:rPr>
                <w:sz w:val="16"/>
                <w:szCs w:val="16"/>
                <w:lang w:eastAsia="zh-CN"/>
              </w:rPr>
            </w:pPr>
            <w:r w:rsidRPr="0001701A">
              <w:rPr>
                <w:sz w:val="16"/>
                <w:szCs w:val="16"/>
                <w:lang w:eastAsia="zh-CN"/>
              </w:rPr>
              <w:t>Addition of MU and TT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108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7CA25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2B940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B5D3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4AEB8" w14:textId="77777777" w:rsidR="00975C97" w:rsidRPr="0001701A" w:rsidRDefault="00975C97" w:rsidP="001C0A31">
            <w:pPr>
              <w:pStyle w:val="TAC"/>
              <w:jc w:val="left"/>
              <w:rPr>
                <w:sz w:val="16"/>
                <w:szCs w:val="16"/>
                <w:lang w:eastAsia="zh-CN"/>
              </w:rPr>
            </w:pPr>
            <w:r w:rsidRPr="0001701A">
              <w:rPr>
                <w:sz w:val="16"/>
                <w:szCs w:val="16"/>
                <w:lang w:eastAsia="zh-CN"/>
              </w:rPr>
              <w:t>R5-191815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C693" w14:textId="77777777" w:rsidR="00975C97" w:rsidRPr="0001701A" w:rsidRDefault="00975C97" w:rsidP="001C0A31">
            <w:pPr>
              <w:pStyle w:val="TAL"/>
              <w:rPr>
                <w:sz w:val="16"/>
                <w:szCs w:val="16"/>
                <w:lang w:eastAsia="zh-CN"/>
              </w:rPr>
            </w:pPr>
            <w:r w:rsidRPr="0001701A">
              <w:rPr>
                <w:sz w:val="16"/>
                <w:szCs w:val="16"/>
                <w:lang w:eastAsia="zh-CN"/>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1C74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9CE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B3226" w14:textId="77777777" w:rsidR="00975C97" w:rsidRPr="0001701A" w:rsidRDefault="00975C97" w:rsidP="001C0A31">
            <w:pPr>
              <w:pStyle w:val="TAL"/>
              <w:rPr>
                <w:sz w:val="16"/>
                <w:szCs w:val="16"/>
                <w:lang w:eastAsia="zh-CN"/>
              </w:rPr>
            </w:pPr>
            <w:r w:rsidRPr="0001701A">
              <w:rPr>
                <w:sz w:val="16"/>
                <w:szCs w:val="16"/>
                <w:lang w:eastAsia="zh-CN"/>
              </w:rPr>
              <w:t>OBW test procedure update for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F826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76CDD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FD0F3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D652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D8D04" w14:textId="77777777" w:rsidR="00975C97" w:rsidRPr="0001701A" w:rsidRDefault="00975C97" w:rsidP="001C0A31">
            <w:pPr>
              <w:pStyle w:val="TAC"/>
              <w:jc w:val="left"/>
              <w:rPr>
                <w:sz w:val="16"/>
                <w:szCs w:val="16"/>
                <w:lang w:eastAsia="zh-CN"/>
              </w:rPr>
            </w:pPr>
            <w:r w:rsidRPr="0001701A">
              <w:rPr>
                <w:sz w:val="16"/>
                <w:szCs w:val="16"/>
                <w:lang w:eastAsia="zh-CN"/>
              </w:rPr>
              <w:t>R5-191846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86D3" w14:textId="77777777" w:rsidR="00975C97" w:rsidRPr="0001701A" w:rsidRDefault="00975C97" w:rsidP="001C0A31">
            <w:pPr>
              <w:pStyle w:val="TAL"/>
              <w:rPr>
                <w:sz w:val="16"/>
                <w:szCs w:val="16"/>
                <w:lang w:eastAsia="zh-CN"/>
              </w:rPr>
            </w:pPr>
            <w:r w:rsidRPr="0001701A">
              <w:rPr>
                <w:sz w:val="16"/>
                <w:szCs w:val="16"/>
                <w:lang w:eastAsia="zh-CN"/>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C4B9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C61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28BAE" w14:textId="77777777" w:rsidR="00975C97" w:rsidRPr="0001701A" w:rsidRDefault="00975C97" w:rsidP="001C0A31">
            <w:pPr>
              <w:pStyle w:val="TAL"/>
              <w:rPr>
                <w:sz w:val="16"/>
                <w:szCs w:val="16"/>
                <w:lang w:eastAsia="zh-CN"/>
              </w:rPr>
            </w:pPr>
            <w:r w:rsidRPr="0001701A">
              <w:rPr>
                <w:sz w:val="16"/>
                <w:szCs w:val="16"/>
                <w:lang w:eastAsia="zh-CN"/>
              </w:rPr>
              <w:t>FR1 Text update for 6.5.3.1 General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5806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58CFD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6F7E7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476D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F4855" w14:textId="77777777" w:rsidR="00975C97" w:rsidRPr="0001701A" w:rsidRDefault="00975C97" w:rsidP="001C0A31">
            <w:pPr>
              <w:pStyle w:val="TAC"/>
              <w:jc w:val="left"/>
              <w:rPr>
                <w:sz w:val="16"/>
                <w:szCs w:val="16"/>
                <w:lang w:eastAsia="zh-CN"/>
              </w:rPr>
            </w:pPr>
            <w:r w:rsidRPr="0001701A">
              <w:rPr>
                <w:sz w:val="16"/>
                <w:szCs w:val="16"/>
                <w:lang w:eastAsia="zh-CN"/>
              </w:rPr>
              <w:t>R5-191848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6A9E3" w14:textId="77777777" w:rsidR="00975C97" w:rsidRPr="0001701A" w:rsidRDefault="00975C97" w:rsidP="001C0A31">
            <w:pPr>
              <w:pStyle w:val="TAL"/>
              <w:rPr>
                <w:sz w:val="16"/>
                <w:szCs w:val="16"/>
                <w:lang w:eastAsia="zh-CN"/>
              </w:rPr>
            </w:pPr>
            <w:r w:rsidRPr="0001701A">
              <w:rPr>
                <w:sz w:val="16"/>
                <w:szCs w:val="16"/>
                <w:lang w:eastAsia="zh-CN"/>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04E7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F25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79CD3" w14:textId="77777777" w:rsidR="00975C97" w:rsidRPr="0001701A" w:rsidRDefault="00975C97" w:rsidP="001C0A31">
            <w:pPr>
              <w:pStyle w:val="TAL"/>
              <w:rPr>
                <w:sz w:val="16"/>
                <w:szCs w:val="16"/>
                <w:lang w:eastAsia="zh-CN"/>
              </w:rPr>
            </w:pPr>
            <w:r w:rsidRPr="0001701A">
              <w:rPr>
                <w:sz w:val="16"/>
                <w:szCs w:val="16"/>
                <w:lang w:eastAsia="zh-CN"/>
              </w:rPr>
              <w:t>Correction of errors in Table 6.1-1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82A5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91F5A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E07D4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E8E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CE2A5" w14:textId="77777777" w:rsidR="00975C97" w:rsidRPr="0001701A" w:rsidRDefault="00975C97" w:rsidP="001C0A31">
            <w:pPr>
              <w:pStyle w:val="TAC"/>
              <w:jc w:val="left"/>
              <w:rPr>
                <w:sz w:val="16"/>
                <w:szCs w:val="16"/>
                <w:lang w:eastAsia="zh-CN"/>
              </w:rPr>
            </w:pPr>
            <w:r w:rsidRPr="0001701A">
              <w:rPr>
                <w:sz w:val="16"/>
                <w:szCs w:val="16"/>
                <w:lang w:eastAsia="zh-CN"/>
              </w:rPr>
              <w:t>R5-191849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A4CB" w14:textId="77777777" w:rsidR="00975C97" w:rsidRPr="0001701A" w:rsidRDefault="00975C97" w:rsidP="001C0A31">
            <w:pPr>
              <w:pStyle w:val="TAL"/>
              <w:rPr>
                <w:sz w:val="16"/>
                <w:szCs w:val="16"/>
                <w:lang w:eastAsia="zh-CN"/>
              </w:rPr>
            </w:pPr>
            <w:r w:rsidRPr="0001701A">
              <w:rPr>
                <w:sz w:val="16"/>
                <w:szCs w:val="16"/>
                <w:lang w:eastAsia="zh-CN"/>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1B2D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704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2482C" w14:textId="77777777" w:rsidR="00975C97" w:rsidRPr="0001701A" w:rsidRDefault="00975C97" w:rsidP="001C0A31">
            <w:pPr>
              <w:pStyle w:val="TAL"/>
              <w:rPr>
                <w:sz w:val="16"/>
                <w:szCs w:val="16"/>
                <w:lang w:eastAsia="zh-CN"/>
              </w:rPr>
            </w:pPr>
            <w:r w:rsidRPr="0001701A">
              <w:rPr>
                <w:sz w:val="16"/>
                <w:szCs w:val="16"/>
                <w:lang w:eastAsia="zh-CN"/>
              </w:rPr>
              <w:t>FR1 Text update for 7.3C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B2B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D5F3FB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DE4E1D"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7821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62769" w14:textId="77777777" w:rsidR="00975C97" w:rsidRPr="0001701A" w:rsidRDefault="00975C97" w:rsidP="001C0A31">
            <w:pPr>
              <w:pStyle w:val="TAC"/>
              <w:jc w:val="left"/>
              <w:rPr>
                <w:sz w:val="16"/>
                <w:szCs w:val="16"/>
                <w:lang w:eastAsia="zh-CN"/>
              </w:rPr>
            </w:pPr>
            <w:r w:rsidRPr="0001701A">
              <w:rPr>
                <w:sz w:val="16"/>
                <w:szCs w:val="16"/>
                <w:lang w:eastAsia="zh-CN"/>
              </w:rPr>
              <w:t>R5-191852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2C16F" w14:textId="77777777" w:rsidR="00975C97" w:rsidRPr="0001701A" w:rsidRDefault="00975C97" w:rsidP="001C0A31">
            <w:pPr>
              <w:pStyle w:val="TAL"/>
              <w:rPr>
                <w:sz w:val="16"/>
                <w:szCs w:val="16"/>
                <w:lang w:eastAsia="zh-CN"/>
              </w:rPr>
            </w:pPr>
            <w:r w:rsidRPr="0001701A">
              <w:rPr>
                <w:sz w:val="16"/>
                <w:szCs w:val="16"/>
                <w:lang w:eastAsia="zh-CN"/>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3947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29A1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C1BE" w14:textId="77777777" w:rsidR="00975C97" w:rsidRPr="0001701A" w:rsidRDefault="00975C97" w:rsidP="001C0A31">
            <w:pPr>
              <w:pStyle w:val="TAL"/>
              <w:rPr>
                <w:sz w:val="16"/>
                <w:szCs w:val="16"/>
                <w:lang w:eastAsia="zh-CN"/>
              </w:rPr>
            </w:pPr>
            <w:r w:rsidRPr="0001701A">
              <w:rPr>
                <w:sz w:val="16"/>
                <w:szCs w:val="16"/>
                <w:lang w:eastAsia="zh-CN"/>
              </w:rPr>
              <w:t>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E4CA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EC29A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1D21C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5D39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425B1" w14:textId="77777777" w:rsidR="00975C97" w:rsidRPr="0001701A" w:rsidRDefault="00975C97" w:rsidP="001C0A31">
            <w:pPr>
              <w:pStyle w:val="TAC"/>
              <w:jc w:val="left"/>
              <w:rPr>
                <w:sz w:val="16"/>
                <w:szCs w:val="16"/>
                <w:lang w:eastAsia="zh-CN"/>
              </w:rPr>
            </w:pPr>
            <w:r w:rsidRPr="0001701A">
              <w:rPr>
                <w:sz w:val="16"/>
                <w:szCs w:val="16"/>
                <w:lang w:eastAsia="zh-CN"/>
              </w:rPr>
              <w:t>R5-191854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FA92" w14:textId="77777777" w:rsidR="00975C97" w:rsidRPr="0001701A" w:rsidRDefault="00975C97" w:rsidP="001C0A31">
            <w:pPr>
              <w:pStyle w:val="TAL"/>
              <w:rPr>
                <w:sz w:val="16"/>
                <w:szCs w:val="16"/>
                <w:lang w:eastAsia="zh-CN"/>
              </w:rPr>
            </w:pPr>
            <w:r w:rsidRPr="0001701A">
              <w:rPr>
                <w:sz w:val="16"/>
                <w:szCs w:val="16"/>
                <w:lang w:eastAsia="zh-CN"/>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7BC3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D13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B914E" w14:textId="77777777" w:rsidR="00975C97" w:rsidRPr="0001701A" w:rsidRDefault="00975C97" w:rsidP="001C0A31">
            <w:pPr>
              <w:pStyle w:val="TAL"/>
              <w:rPr>
                <w:sz w:val="16"/>
                <w:szCs w:val="16"/>
                <w:lang w:eastAsia="zh-CN"/>
              </w:rPr>
            </w:pPr>
            <w:r w:rsidRPr="0001701A">
              <w:rPr>
                <w:sz w:val="16"/>
                <w:szCs w:val="16"/>
                <w:lang w:eastAsia="zh-CN"/>
              </w:rPr>
              <w:t>FR1 Text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22E2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0A529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AF755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4DF3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46106" w14:textId="77777777" w:rsidR="00975C97" w:rsidRPr="0001701A" w:rsidRDefault="00975C97" w:rsidP="001C0A31">
            <w:pPr>
              <w:pStyle w:val="TAC"/>
              <w:jc w:val="left"/>
              <w:rPr>
                <w:sz w:val="16"/>
                <w:szCs w:val="16"/>
                <w:lang w:eastAsia="zh-CN"/>
              </w:rPr>
            </w:pPr>
            <w:r w:rsidRPr="0001701A">
              <w:rPr>
                <w:sz w:val="16"/>
                <w:szCs w:val="16"/>
                <w:lang w:eastAsia="zh-CN"/>
              </w:rPr>
              <w:t>R5-192088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B22C8" w14:textId="77777777" w:rsidR="00975C97" w:rsidRPr="0001701A" w:rsidRDefault="00975C97" w:rsidP="001C0A31">
            <w:pPr>
              <w:pStyle w:val="TAL"/>
              <w:rPr>
                <w:sz w:val="16"/>
                <w:szCs w:val="16"/>
                <w:lang w:eastAsia="zh-CN"/>
              </w:rPr>
            </w:pPr>
            <w:r w:rsidRPr="0001701A">
              <w:rPr>
                <w:sz w:val="16"/>
                <w:szCs w:val="16"/>
                <w:lang w:eastAsia="zh-CN"/>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2396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03FA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44BA" w14:textId="77777777" w:rsidR="00975C97" w:rsidRPr="0001701A" w:rsidRDefault="00975C97" w:rsidP="001C0A31">
            <w:pPr>
              <w:pStyle w:val="TAL"/>
              <w:rPr>
                <w:sz w:val="16"/>
                <w:szCs w:val="16"/>
                <w:lang w:eastAsia="zh-CN"/>
              </w:rPr>
            </w:pPr>
            <w:r w:rsidRPr="0001701A">
              <w:rPr>
                <w:sz w:val="16"/>
                <w:szCs w:val="16"/>
                <w:lang w:eastAsia="zh-CN"/>
              </w:rPr>
              <w:t>Test mode and test loop function activation in SA Tx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77EB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D4525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2645D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3792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B411B" w14:textId="77777777" w:rsidR="00975C97" w:rsidRPr="0001701A" w:rsidRDefault="00975C97" w:rsidP="001C0A31">
            <w:pPr>
              <w:pStyle w:val="TAC"/>
              <w:jc w:val="left"/>
              <w:rPr>
                <w:sz w:val="16"/>
                <w:szCs w:val="16"/>
                <w:lang w:eastAsia="zh-CN"/>
              </w:rPr>
            </w:pPr>
            <w:r w:rsidRPr="0001701A">
              <w:rPr>
                <w:sz w:val="16"/>
                <w:szCs w:val="16"/>
                <w:lang w:eastAsia="zh-CN"/>
              </w:rPr>
              <w:t>R5-192089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D7949" w14:textId="77777777" w:rsidR="00975C97" w:rsidRPr="0001701A" w:rsidRDefault="00975C97" w:rsidP="001C0A31">
            <w:pPr>
              <w:pStyle w:val="TAL"/>
              <w:rPr>
                <w:sz w:val="16"/>
                <w:szCs w:val="16"/>
                <w:lang w:eastAsia="zh-CN"/>
              </w:rPr>
            </w:pPr>
            <w:r w:rsidRPr="0001701A">
              <w:rPr>
                <w:sz w:val="16"/>
                <w:szCs w:val="16"/>
                <w:lang w:eastAsia="zh-CN"/>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29C2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FA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14F7F" w14:textId="77777777" w:rsidR="00975C97" w:rsidRPr="0001701A" w:rsidRDefault="00975C97" w:rsidP="001C0A31">
            <w:pPr>
              <w:pStyle w:val="TAL"/>
              <w:rPr>
                <w:sz w:val="16"/>
                <w:szCs w:val="16"/>
                <w:lang w:eastAsia="zh-CN"/>
              </w:rPr>
            </w:pPr>
            <w:r w:rsidRPr="0001701A">
              <w:rPr>
                <w:sz w:val="16"/>
                <w:szCs w:val="16"/>
                <w:lang w:eastAsia="zh-CN"/>
              </w:rPr>
              <w:t>Test mode and test loop function activation in SA Rx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3991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A6CD2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B7D72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FA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CA18" w14:textId="77777777" w:rsidR="00975C97" w:rsidRPr="0001701A" w:rsidRDefault="00975C97" w:rsidP="001C0A31">
            <w:pPr>
              <w:pStyle w:val="TAC"/>
              <w:jc w:val="left"/>
              <w:rPr>
                <w:sz w:val="16"/>
                <w:szCs w:val="16"/>
                <w:lang w:eastAsia="zh-CN"/>
              </w:rPr>
            </w:pPr>
            <w:r w:rsidRPr="0001701A">
              <w:rPr>
                <w:sz w:val="16"/>
                <w:szCs w:val="16"/>
                <w:lang w:eastAsia="zh-CN"/>
              </w:rPr>
              <w:t>R5-192121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D84F" w14:textId="77777777" w:rsidR="00975C97" w:rsidRPr="0001701A" w:rsidRDefault="00975C97" w:rsidP="001C0A31">
            <w:pPr>
              <w:pStyle w:val="TAL"/>
              <w:rPr>
                <w:sz w:val="16"/>
                <w:szCs w:val="16"/>
                <w:lang w:eastAsia="zh-CN"/>
              </w:rPr>
            </w:pPr>
            <w:r w:rsidRPr="0001701A">
              <w:rPr>
                <w:sz w:val="16"/>
                <w:szCs w:val="16"/>
                <w:lang w:eastAsia="zh-CN"/>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EFD2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B2A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DC488" w14:textId="77777777" w:rsidR="00975C97" w:rsidRPr="0001701A" w:rsidRDefault="00975C97" w:rsidP="001C0A31">
            <w:pPr>
              <w:pStyle w:val="TAL"/>
              <w:rPr>
                <w:sz w:val="16"/>
                <w:szCs w:val="16"/>
                <w:lang w:eastAsia="zh-CN"/>
              </w:rPr>
            </w:pPr>
            <w:r w:rsidRPr="0001701A">
              <w:rPr>
                <w:sz w:val="16"/>
                <w:szCs w:val="16"/>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970E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5C78DD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DC81E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1844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CFC66" w14:textId="77777777" w:rsidR="00975C97" w:rsidRPr="0001701A" w:rsidRDefault="00975C97" w:rsidP="001C0A31">
            <w:pPr>
              <w:pStyle w:val="TAC"/>
              <w:jc w:val="left"/>
              <w:rPr>
                <w:sz w:val="16"/>
                <w:szCs w:val="16"/>
                <w:lang w:eastAsia="zh-CN"/>
              </w:rPr>
            </w:pPr>
            <w:r w:rsidRPr="0001701A">
              <w:rPr>
                <w:sz w:val="16"/>
                <w:szCs w:val="16"/>
                <w:lang w:eastAsia="zh-CN"/>
              </w:rPr>
              <w:t>R5-192402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BB604" w14:textId="77777777" w:rsidR="00975C97" w:rsidRPr="0001701A" w:rsidRDefault="00975C97" w:rsidP="001C0A31">
            <w:pPr>
              <w:pStyle w:val="TAL"/>
              <w:rPr>
                <w:sz w:val="16"/>
                <w:szCs w:val="16"/>
                <w:lang w:eastAsia="zh-CN"/>
              </w:rPr>
            </w:pPr>
            <w:r w:rsidRPr="0001701A">
              <w:rPr>
                <w:sz w:val="16"/>
                <w:szCs w:val="16"/>
                <w:lang w:eastAsia="zh-CN"/>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26CB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1FB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251E" w14:textId="77777777" w:rsidR="00975C97" w:rsidRPr="0001701A" w:rsidRDefault="00975C97" w:rsidP="001C0A31">
            <w:pPr>
              <w:pStyle w:val="TAL"/>
              <w:rPr>
                <w:sz w:val="16"/>
                <w:szCs w:val="16"/>
                <w:lang w:eastAsia="zh-CN"/>
              </w:rPr>
            </w:pPr>
            <w:r w:rsidRPr="0001701A">
              <w:rPr>
                <w:sz w:val="16"/>
                <w:szCs w:val="16"/>
                <w:lang w:eastAsia="zh-CN"/>
              </w:rPr>
              <w:t>Update of FR1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4C71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D448E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9A0118"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8DD3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A9B15" w14:textId="77777777" w:rsidR="00975C97" w:rsidRPr="0001701A" w:rsidRDefault="00975C97" w:rsidP="001C0A31">
            <w:pPr>
              <w:pStyle w:val="TAC"/>
              <w:jc w:val="left"/>
              <w:rPr>
                <w:sz w:val="16"/>
                <w:szCs w:val="16"/>
                <w:lang w:eastAsia="zh-CN"/>
              </w:rPr>
            </w:pPr>
            <w:r w:rsidRPr="0001701A">
              <w:rPr>
                <w:sz w:val="16"/>
                <w:szCs w:val="16"/>
                <w:lang w:eastAsia="zh-CN"/>
              </w:rPr>
              <w:t>R5-192407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C5F40" w14:textId="77777777" w:rsidR="00975C97" w:rsidRPr="0001701A" w:rsidRDefault="00975C97" w:rsidP="001C0A31">
            <w:pPr>
              <w:pStyle w:val="TAL"/>
              <w:rPr>
                <w:sz w:val="16"/>
                <w:szCs w:val="16"/>
                <w:lang w:eastAsia="zh-CN"/>
              </w:rPr>
            </w:pPr>
            <w:r w:rsidRPr="0001701A">
              <w:rPr>
                <w:sz w:val="16"/>
                <w:szCs w:val="16"/>
                <w:lang w:eastAsia="zh-CN"/>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F064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168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6B170" w14:textId="77777777" w:rsidR="00975C97" w:rsidRPr="0001701A" w:rsidRDefault="00975C97" w:rsidP="001C0A31">
            <w:pPr>
              <w:pStyle w:val="TAL"/>
              <w:rPr>
                <w:sz w:val="16"/>
                <w:szCs w:val="16"/>
                <w:lang w:eastAsia="zh-CN"/>
              </w:rPr>
            </w:pPr>
            <w:r w:rsidRPr="0001701A">
              <w:rPr>
                <w:sz w:val="16"/>
                <w:szCs w:val="16"/>
                <w:lang w:eastAsia="zh-CN"/>
              </w:rPr>
              <w:t>Update of time alignment error for UL MIMO FR1 6.4D.3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1F94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7AB4E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2B0EA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E1BA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86AD4" w14:textId="77777777" w:rsidR="00975C97" w:rsidRPr="0001701A" w:rsidRDefault="00975C97" w:rsidP="001C0A31">
            <w:pPr>
              <w:pStyle w:val="TAC"/>
              <w:jc w:val="left"/>
              <w:rPr>
                <w:sz w:val="16"/>
                <w:szCs w:val="16"/>
                <w:lang w:eastAsia="zh-CN"/>
              </w:rPr>
            </w:pPr>
            <w:r w:rsidRPr="0001701A">
              <w:rPr>
                <w:sz w:val="16"/>
                <w:szCs w:val="16"/>
                <w:lang w:eastAsia="zh-CN"/>
              </w:rPr>
              <w:t>R5-192408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1C95" w14:textId="77777777" w:rsidR="00975C97" w:rsidRPr="0001701A" w:rsidRDefault="00975C97" w:rsidP="001C0A31">
            <w:pPr>
              <w:pStyle w:val="TAL"/>
              <w:rPr>
                <w:sz w:val="16"/>
                <w:szCs w:val="16"/>
                <w:lang w:eastAsia="zh-CN"/>
              </w:rPr>
            </w:pPr>
            <w:r w:rsidRPr="0001701A">
              <w:rPr>
                <w:sz w:val="16"/>
                <w:szCs w:val="16"/>
                <w:lang w:eastAsia="zh-CN"/>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06A9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674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FF1C51" w14:textId="77777777" w:rsidR="00975C97" w:rsidRPr="0001701A" w:rsidRDefault="00975C97" w:rsidP="001C0A31">
            <w:pPr>
              <w:pStyle w:val="TAL"/>
              <w:rPr>
                <w:sz w:val="16"/>
                <w:szCs w:val="16"/>
                <w:lang w:eastAsia="zh-CN"/>
              </w:rPr>
            </w:pPr>
            <w:r w:rsidRPr="0001701A">
              <w:rPr>
                <w:sz w:val="16"/>
                <w:szCs w:val="16"/>
                <w:lang w:eastAsia="zh-CN"/>
              </w:rPr>
              <w:t>Introduction of TC 6.4D.4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E4A7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CBE89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DF64D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BF3C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0BAE" w14:textId="77777777" w:rsidR="00975C97" w:rsidRPr="0001701A" w:rsidRDefault="00975C97" w:rsidP="001C0A31">
            <w:pPr>
              <w:pStyle w:val="TAC"/>
              <w:jc w:val="left"/>
              <w:rPr>
                <w:sz w:val="16"/>
                <w:szCs w:val="16"/>
                <w:lang w:eastAsia="zh-CN"/>
              </w:rPr>
            </w:pPr>
            <w:r w:rsidRPr="0001701A">
              <w:rPr>
                <w:sz w:val="16"/>
                <w:szCs w:val="16"/>
                <w:lang w:eastAsia="zh-CN"/>
              </w:rPr>
              <w:t>R5-192409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3E082" w14:textId="77777777" w:rsidR="00975C97" w:rsidRPr="0001701A" w:rsidRDefault="00975C97" w:rsidP="001C0A31">
            <w:pPr>
              <w:pStyle w:val="TAL"/>
              <w:rPr>
                <w:sz w:val="16"/>
                <w:szCs w:val="16"/>
                <w:lang w:eastAsia="zh-CN"/>
              </w:rPr>
            </w:pPr>
            <w:r w:rsidRPr="0001701A">
              <w:rPr>
                <w:sz w:val="16"/>
                <w:szCs w:val="16"/>
                <w:lang w:eastAsia="zh-CN"/>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8D45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5C8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9C0A0" w14:textId="77777777" w:rsidR="00975C97" w:rsidRPr="0001701A" w:rsidRDefault="00975C97" w:rsidP="001C0A31">
            <w:pPr>
              <w:pStyle w:val="TAL"/>
              <w:rPr>
                <w:sz w:val="16"/>
                <w:szCs w:val="16"/>
                <w:lang w:eastAsia="zh-CN"/>
              </w:rPr>
            </w:pPr>
            <w:r w:rsidRPr="0001701A">
              <w:rPr>
                <w:sz w:val="16"/>
                <w:szCs w:val="16"/>
                <w:lang w:eastAsia="zh-CN"/>
              </w:rPr>
              <w:t>Update of FR1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B1A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88BEB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A4C16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919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F2AC" w14:textId="77777777" w:rsidR="00975C97" w:rsidRPr="0001701A" w:rsidRDefault="00975C97" w:rsidP="001C0A31">
            <w:pPr>
              <w:pStyle w:val="TAC"/>
              <w:jc w:val="left"/>
              <w:rPr>
                <w:sz w:val="16"/>
                <w:szCs w:val="16"/>
                <w:lang w:eastAsia="zh-CN"/>
              </w:rPr>
            </w:pPr>
            <w:r w:rsidRPr="0001701A">
              <w:rPr>
                <w:sz w:val="16"/>
                <w:szCs w:val="16"/>
                <w:lang w:eastAsia="zh-CN"/>
              </w:rPr>
              <w:t>R5-192411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3AAFF" w14:textId="77777777" w:rsidR="00975C97" w:rsidRPr="0001701A" w:rsidRDefault="00975C97" w:rsidP="001C0A31">
            <w:pPr>
              <w:pStyle w:val="TAL"/>
              <w:rPr>
                <w:sz w:val="16"/>
                <w:szCs w:val="16"/>
                <w:lang w:eastAsia="zh-CN"/>
              </w:rPr>
            </w:pPr>
            <w:r w:rsidRPr="0001701A">
              <w:rPr>
                <w:sz w:val="16"/>
                <w:szCs w:val="16"/>
                <w:lang w:eastAsia="zh-CN"/>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3AB7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C7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15FA0" w14:textId="77777777" w:rsidR="00975C97" w:rsidRPr="0001701A" w:rsidRDefault="00975C97" w:rsidP="001C0A31">
            <w:pPr>
              <w:pStyle w:val="TAL"/>
              <w:rPr>
                <w:sz w:val="16"/>
                <w:szCs w:val="16"/>
                <w:lang w:eastAsia="zh-CN"/>
              </w:rPr>
            </w:pPr>
            <w:r w:rsidRPr="0001701A">
              <w:rPr>
                <w:sz w:val="16"/>
                <w:szCs w:val="16"/>
                <w:lang w:eastAsia="zh-CN"/>
              </w:rPr>
              <w:t>Update of FR1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E6E5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8BD91F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C53DB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CA5C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00A5A" w14:textId="77777777" w:rsidR="00975C97" w:rsidRPr="0001701A" w:rsidRDefault="00975C97" w:rsidP="001C0A31">
            <w:pPr>
              <w:pStyle w:val="TAC"/>
              <w:jc w:val="left"/>
              <w:rPr>
                <w:sz w:val="16"/>
                <w:szCs w:val="16"/>
                <w:lang w:eastAsia="zh-CN"/>
              </w:rPr>
            </w:pPr>
            <w:r w:rsidRPr="0001701A">
              <w:rPr>
                <w:sz w:val="16"/>
                <w:szCs w:val="16"/>
                <w:lang w:eastAsia="zh-CN"/>
              </w:rPr>
              <w:t>R5-192412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D05F" w14:textId="77777777" w:rsidR="00975C97" w:rsidRPr="0001701A" w:rsidRDefault="00975C97" w:rsidP="001C0A31">
            <w:pPr>
              <w:pStyle w:val="TAL"/>
              <w:rPr>
                <w:sz w:val="16"/>
                <w:szCs w:val="16"/>
                <w:lang w:eastAsia="zh-CN"/>
              </w:rPr>
            </w:pPr>
            <w:r w:rsidRPr="0001701A">
              <w:rPr>
                <w:sz w:val="16"/>
                <w:szCs w:val="16"/>
                <w:lang w:eastAsia="zh-CN"/>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2BB6C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F200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D3199" w14:textId="77777777" w:rsidR="00975C97" w:rsidRPr="0001701A" w:rsidRDefault="00975C97" w:rsidP="001C0A31">
            <w:pPr>
              <w:pStyle w:val="TAL"/>
              <w:rPr>
                <w:sz w:val="16"/>
                <w:szCs w:val="16"/>
                <w:lang w:eastAsia="zh-CN"/>
              </w:rPr>
            </w:pPr>
            <w:r w:rsidRPr="0001701A">
              <w:rPr>
                <w:sz w:val="16"/>
                <w:szCs w:val="16"/>
                <w:lang w:eastAsia="zh-CN"/>
              </w:rPr>
              <w:t>Addition of FR1 6.3A.1 minimum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467C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5F1935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4AF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7889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05ABA" w14:textId="77777777" w:rsidR="00975C97" w:rsidRPr="0001701A" w:rsidRDefault="00975C97" w:rsidP="001C0A31">
            <w:pPr>
              <w:pStyle w:val="TAC"/>
              <w:jc w:val="left"/>
              <w:rPr>
                <w:sz w:val="16"/>
                <w:szCs w:val="16"/>
                <w:lang w:eastAsia="zh-CN"/>
              </w:rPr>
            </w:pPr>
            <w:r w:rsidRPr="0001701A">
              <w:rPr>
                <w:sz w:val="16"/>
                <w:szCs w:val="16"/>
                <w:lang w:eastAsia="zh-CN"/>
              </w:rPr>
              <w:t>R5-192413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58927" w14:textId="77777777" w:rsidR="00975C97" w:rsidRPr="0001701A" w:rsidRDefault="00975C97" w:rsidP="001C0A31">
            <w:pPr>
              <w:pStyle w:val="TAL"/>
              <w:rPr>
                <w:sz w:val="16"/>
                <w:szCs w:val="16"/>
                <w:lang w:eastAsia="zh-CN"/>
              </w:rPr>
            </w:pPr>
            <w:r w:rsidRPr="0001701A">
              <w:rPr>
                <w:sz w:val="16"/>
                <w:szCs w:val="16"/>
                <w:lang w:eastAsia="zh-CN"/>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B997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B9DF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89D04" w14:textId="77777777" w:rsidR="00975C97" w:rsidRPr="0001701A" w:rsidRDefault="00975C97" w:rsidP="001C0A31">
            <w:pPr>
              <w:pStyle w:val="TAL"/>
              <w:rPr>
                <w:sz w:val="16"/>
                <w:szCs w:val="16"/>
                <w:lang w:eastAsia="zh-CN"/>
              </w:rPr>
            </w:pPr>
            <w:r w:rsidRPr="0001701A">
              <w:rPr>
                <w:sz w:val="16"/>
                <w:szCs w:val="16"/>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A5C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D8FA62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AE8A2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61B2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CC172" w14:textId="77777777" w:rsidR="00975C97" w:rsidRPr="0001701A" w:rsidRDefault="00975C97" w:rsidP="001C0A31">
            <w:pPr>
              <w:pStyle w:val="TAC"/>
              <w:jc w:val="left"/>
              <w:rPr>
                <w:sz w:val="16"/>
                <w:szCs w:val="16"/>
                <w:lang w:eastAsia="zh-CN"/>
              </w:rPr>
            </w:pPr>
            <w:r w:rsidRPr="0001701A">
              <w:rPr>
                <w:sz w:val="16"/>
                <w:szCs w:val="16"/>
                <w:lang w:eastAsia="zh-CN"/>
              </w:rPr>
              <w:t>R5-192414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60C2E" w14:textId="77777777" w:rsidR="00975C97" w:rsidRPr="0001701A" w:rsidRDefault="00975C97" w:rsidP="001C0A31">
            <w:pPr>
              <w:pStyle w:val="TAL"/>
              <w:rPr>
                <w:sz w:val="16"/>
                <w:szCs w:val="16"/>
                <w:lang w:eastAsia="zh-CN"/>
              </w:rPr>
            </w:pPr>
            <w:r w:rsidRPr="0001701A">
              <w:rPr>
                <w:sz w:val="16"/>
                <w:szCs w:val="16"/>
                <w:lang w:eastAsia="zh-CN"/>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E0B6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BF0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4F0AB" w14:textId="77777777" w:rsidR="00975C97" w:rsidRPr="0001701A" w:rsidRDefault="00975C97" w:rsidP="001C0A31">
            <w:pPr>
              <w:pStyle w:val="TAL"/>
              <w:rPr>
                <w:sz w:val="16"/>
                <w:szCs w:val="16"/>
                <w:lang w:eastAsia="zh-CN"/>
              </w:rPr>
            </w:pPr>
            <w:r w:rsidRPr="0001701A">
              <w:rPr>
                <w:sz w:val="16"/>
                <w:szCs w:val="16"/>
                <w:lang w:eastAsia="zh-CN"/>
              </w:rPr>
              <w:t>Introduction of TC 7.7A.0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19F7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2B0586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E5B45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10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C42DF" w14:textId="77777777" w:rsidR="00975C97" w:rsidRPr="0001701A" w:rsidRDefault="00975C97" w:rsidP="001C0A31">
            <w:pPr>
              <w:pStyle w:val="TAC"/>
              <w:jc w:val="left"/>
              <w:rPr>
                <w:sz w:val="16"/>
                <w:szCs w:val="16"/>
                <w:lang w:eastAsia="zh-CN"/>
              </w:rPr>
            </w:pPr>
            <w:r w:rsidRPr="0001701A">
              <w:rPr>
                <w:sz w:val="16"/>
                <w:szCs w:val="16"/>
                <w:lang w:eastAsia="zh-CN"/>
              </w:rPr>
              <w:t>R5-192416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E5ED8" w14:textId="77777777" w:rsidR="00975C97" w:rsidRPr="0001701A" w:rsidRDefault="00975C97" w:rsidP="001C0A31">
            <w:pPr>
              <w:pStyle w:val="TAL"/>
              <w:rPr>
                <w:sz w:val="16"/>
                <w:szCs w:val="16"/>
                <w:lang w:eastAsia="zh-CN"/>
              </w:rPr>
            </w:pPr>
            <w:r w:rsidRPr="0001701A">
              <w:rPr>
                <w:sz w:val="16"/>
                <w:szCs w:val="16"/>
                <w:lang w:eastAsia="zh-CN"/>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96BC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371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3605F" w14:textId="77777777" w:rsidR="00975C97" w:rsidRPr="0001701A" w:rsidRDefault="00975C97" w:rsidP="001C0A31">
            <w:pPr>
              <w:pStyle w:val="TAL"/>
              <w:rPr>
                <w:sz w:val="16"/>
                <w:szCs w:val="16"/>
                <w:lang w:eastAsia="zh-CN"/>
              </w:rPr>
            </w:pPr>
            <w:r w:rsidRPr="0001701A">
              <w:rPr>
                <w:sz w:val="16"/>
                <w:szCs w:val="16"/>
                <w:lang w:eastAsia="zh-CN"/>
              </w:rPr>
              <w:t>Update to Wideband Intermodulation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EF61"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705A4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3BF3C8"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4185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7D0BF" w14:textId="77777777" w:rsidR="00975C97" w:rsidRPr="0001701A" w:rsidRDefault="00975C97" w:rsidP="001C0A31">
            <w:pPr>
              <w:pStyle w:val="TAC"/>
              <w:jc w:val="left"/>
              <w:rPr>
                <w:sz w:val="16"/>
                <w:szCs w:val="16"/>
                <w:lang w:eastAsia="zh-CN"/>
              </w:rPr>
            </w:pPr>
            <w:r w:rsidRPr="0001701A">
              <w:rPr>
                <w:sz w:val="16"/>
                <w:szCs w:val="16"/>
                <w:lang w:eastAsia="zh-CN"/>
              </w:rPr>
              <w:t>R5-192417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0203A" w14:textId="77777777" w:rsidR="00975C97" w:rsidRPr="0001701A" w:rsidRDefault="00975C97" w:rsidP="001C0A31">
            <w:pPr>
              <w:pStyle w:val="TAL"/>
              <w:rPr>
                <w:sz w:val="16"/>
                <w:szCs w:val="16"/>
                <w:lang w:eastAsia="zh-CN"/>
              </w:rPr>
            </w:pPr>
            <w:r w:rsidRPr="0001701A">
              <w:rPr>
                <w:sz w:val="16"/>
                <w:szCs w:val="16"/>
                <w:lang w:eastAsia="zh-CN"/>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1400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299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7C7DA" w14:textId="77777777" w:rsidR="00975C97" w:rsidRPr="0001701A" w:rsidRDefault="00975C97" w:rsidP="001C0A31">
            <w:pPr>
              <w:pStyle w:val="TAL"/>
              <w:rPr>
                <w:sz w:val="16"/>
                <w:szCs w:val="16"/>
                <w:lang w:eastAsia="zh-CN"/>
              </w:rPr>
            </w:pPr>
            <w:r w:rsidRPr="0001701A">
              <w:rPr>
                <w:sz w:val="16"/>
                <w:szCs w:val="16"/>
                <w:lang w:eastAsia="zh-CN"/>
              </w:rPr>
              <w:t>Updates to 7.9 spurious emission for SA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ADD3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2A05A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7855B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C777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FD5FE" w14:textId="77777777" w:rsidR="00975C97" w:rsidRPr="0001701A" w:rsidRDefault="00975C97" w:rsidP="001C0A31">
            <w:pPr>
              <w:pStyle w:val="TAC"/>
              <w:jc w:val="left"/>
              <w:rPr>
                <w:sz w:val="16"/>
                <w:szCs w:val="16"/>
                <w:lang w:eastAsia="zh-CN"/>
              </w:rPr>
            </w:pPr>
            <w:r w:rsidRPr="0001701A">
              <w:rPr>
                <w:sz w:val="16"/>
                <w:szCs w:val="16"/>
                <w:lang w:eastAsia="zh-CN"/>
              </w:rPr>
              <w:t>R5-192418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128DF" w14:textId="77777777" w:rsidR="00975C97" w:rsidRPr="0001701A" w:rsidRDefault="00975C97" w:rsidP="001C0A31">
            <w:pPr>
              <w:pStyle w:val="TAL"/>
              <w:rPr>
                <w:sz w:val="16"/>
                <w:szCs w:val="16"/>
                <w:lang w:eastAsia="zh-CN"/>
              </w:rPr>
            </w:pPr>
            <w:r w:rsidRPr="0001701A">
              <w:rPr>
                <w:sz w:val="16"/>
                <w:szCs w:val="16"/>
                <w:lang w:eastAsia="zh-CN"/>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9C44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CE7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E2E80" w14:textId="77777777" w:rsidR="00975C97" w:rsidRPr="0001701A" w:rsidRDefault="00975C97" w:rsidP="001C0A31">
            <w:pPr>
              <w:pStyle w:val="TAL"/>
              <w:rPr>
                <w:sz w:val="16"/>
                <w:szCs w:val="16"/>
                <w:lang w:eastAsia="zh-CN"/>
              </w:rPr>
            </w:pPr>
            <w:r w:rsidRPr="0001701A">
              <w:rPr>
                <w:sz w:val="16"/>
                <w:szCs w:val="16"/>
                <w:lang w:eastAsia="zh-CN"/>
              </w:rPr>
              <w:t>Introduction of FR1 7.6D.3 Out-of-band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D4B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128E6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C0E77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E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A400F" w14:textId="77777777" w:rsidR="00975C97" w:rsidRPr="0001701A" w:rsidRDefault="00975C97" w:rsidP="001C0A31">
            <w:pPr>
              <w:pStyle w:val="TAC"/>
              <w:jc w:val="left"/>
              <w:rPr>
                <w:sz w:val="16"/>
                <w:szCs w:val="16"/>
                <w:lang w:eastAsia="zh-CN"/>
              </w:rPr>
            </w:pPr>
            <w:r w:rsidRPr="0001701A">
              <w:rPr>
                <w:sz w:val="16"/>
                <w:szCs w:val="16"/>
                <w:lang w:eastAsia="zh-CN"/>
              </w:rPr>
              <w:t>R5-192419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83492" w14:textId="77777777" w:rsidR="00975C97" w:rsidRPr="0001701A" w:rsidRDefault="00975C97" w:rsidP="001C0A31">
            <w:pPr>
              <w:pStyle w:val="TAL"/>
              <w:rPr>
                <w:sz w:val="16"/>
                <w:szCs w:val="16"/>
                <w:lang w:eastAsia="zh-CN"/>
              </w:rPr>
            </w:pPr>
            <w:r w:rsidRPr="0001701A">
              <w:rPr>
                <w:sz w:val="16"/>
                <w:szCs w:val="16"/>
                <w:lang w:eastAsia="zh-CN"/>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C5BCE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D9B8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546B0" w14:textId="77777777" w:rsidR="00975C97" w:rsidRPr="0001701A" w:rsidRDefault="00975C97" w:rsidP="001C0A31">
            <w:pPr>
              <w:pStyle w:val="TAL"/>
              <w:rPr>
                <w:sz w:val="16"/>
                <w:szCs w:val="16"/>
                <w:lang w:eastAsia="zh-CN"/>
              </w:rPr>
            </w:pPr>
            <w:r w:rsidRPr="0001701A">
              <w:rPr>
                <w:sz w:val="16"/>
                <w:szCs w:val="16"/>
                <w:lang w:eastAsia="zh-CN"/>
              </w:rPr>
              <w:t>Introduction of FR1 7.6D.4 Narrow 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BF4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47D0C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1A14C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A2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B8307" w14:textId="77777777" w:rsidR="00975C97" w:rsidRPr="0001701A" w:rsidRDefault="00975C97" w:rsidP="001C0A31">
            <w:pPr>
              <w:pStyle w:val="TAC"/>
              <w:jc w:val="left"/>
              <w:rPr>
                <w:sz w:val="16"/>
                <w:szCs w:val="16"/>
                <w:lang w:eastAsia="zh-CN"/>
              </w:rPr>
            </w:pPr>
            <w:r w:rsidRPr="0001701A">
              <w:rPr>
                <w:sz w:val="16"/>
                <w:szCs w:val="16"/>
                <w:lang w:eastAsia="zh-CN"/>
              </w:rPr>
              <w:t>R5-192420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7CDC" w14:textId="77777777" w:rsidR="00975C97" w:rsidRPr="0001701A" w:rsidRDefault="00975C97" w:rsidP="001C0A31">
            <w:pPr>
              <w:pStyle w:val="TAL"/>
              <w:rPr>
                <w:sz w:val="16"/>
                <w:szCs w:val="16"/>
                <w:lang w:eastAsia="zh-CN"/>
              </w:rPr>
            </w:pPr>
            <w:r w:rsidRPr="0001701A">
              <w:rPr>
                <w:sz w:val="16"/>
                <w:szCs w:val="16"/>
                <w:lang w:eastAsia="zh-CN"/>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8CB2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7739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A0D18" w14:textId="77777777" w:rsidR="00975C97" w:rsidRPr="0001701A" w:rsidRDefault="00975C97" w:rsidP="001C0A31">
            <w:pPr>
              <w:pStyle w:val="TAL"/>
              <w:rPr>
                <w:sz w:val="16"/>
                <w:szCs w:val="16"/>
                <w:lang w:eastAsia="zh-CN"/>
              </w:rPr>
            </w:pPr>
            <w:r w:rsidRPr="0001701A">
              <w:rPr>
                <w:sz w:val="16"/>
                <w:szCs w:val="16"/>
                <w:lang w:eastAsia="zh-CN"/>
              </w:rPr>
              <w:t>Introduction of FR1 7.8D.2 Wide band Intermodulation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363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6FE44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4C0FA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04A3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ADDD8" w14:textId="77777777" w:rsidR="00975C97" w:rsidRPr="0001701A" w:rsidRDefault="00975C97" w:rsidP="001C0A31">
            <w:pPr>
              <w:pStyle w:val="TAC"/>
              <w:jc w:val="left"/>
              <w:rPr>
                <w:sz w:val="16"/>
                <w:szCs w:val="16"/>
                <w:lang w:eastAsia="zh-CN"/>
              </w:rPr>
            </w:pPr>
            <w:r w:rsidRPr="0001701A">
              <w:rPr>
                <w:sz w:val="16"/>
                <w:szCs w:val="16"/>
                <w:lang w:eastAsia="zh-CN"/>
              </w:rPr>
              <w:t>R5-192421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D691C" w14:textId="77777777" w:rsidR="00975C97" w:rsidRPr="0001701A" w:rsidRDefault="00975C97" w:rsidP="001C0A31">
            <w:pPr>
              <w:pStyle w:val="TAL"/>
              <w:rPr>
                <w:sz w:val="16"/>
                <w:szCs w:val="16"/>
                <w:lang w:eastAsia="zh-CN"/>
              </w:rPr>
            </w:pPr>
            <w:r w:rsidRPr="0001701A">
              <w:rPr>
                <w:sz w:val="16"/>
                <w:szCs w:val="16"/>
                <w:lang w:eastAsia="zh-CN"/>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60F2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CC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A48A7" w14:textId="77777777" w:rsidR="00975C97" w:rsidRPr="0001701A" w:rsidRDefault="00975C97" w:rsidP="001C0A31">
            <w:pPr>
              <w:pStyle w:val="TAL"/>
              <w:rPr>
                <w:sz w:val="16"/>
                <w:szCs w:val="16"/>
                <w:lang w:eastAsia="zh-CN"/>
              </w:rPr>
            </w:pPr>
            <w:r w:rsidRPr="0001701A">
              <w:rPr>
                <w:sz w:val="16"/>
                <w:szCs w:val="16"/>
                <w:lang w:eastAsia="zh-CN"/>
              </w:rPr>
              <w:t>Correction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1ED0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C0EEE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91671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BFBE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8E26" w14:textId="77777777" w:rsidR="00975C97" w:rsidRPr="0001701A" w:rsidRDefault="00975C97" w:rsidP="001C0A31">
            <w:pPr>
              <w:pStyle w:val="TAC"/>
              <w:jc w:val="left"/>
              <w:rPr>
                <w:sz w:val="16"/>
                <w:szCs w:val="16"/>
                <w:lang w:eastAsia="zh-CN"/>
              </w:rPr>
            </w:pPr>
            <w:r w:rsidRPr="0001701A">
              <w:rPr>
                <w:sz w:val="16"/>
                <w:szCs w:val="16"/>
                <w:lang w:eastAsia="zh-CN"/>
              </w:rPr>
              <w:t>R5-192510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C3679" w14:textId="77777777" w:rsidR="00975C97" w:rsidRPr="0001701A" w:rsidRDefault="00975C97" w:rsidP="001C0A31">
            <w:pPr>
              <w:pStyle w:val="TAL"/>
              <w:rPr>
                <w:sz w:val="16"/>
                <w:szCs w:val="16"/>
                <w:lang w:eastAsia="zh-CN"/>
              </w:rPr>
            </w:pPr>
            <w:r w:rsidRPr="0001701A">
              <w:rPr>
                <w:sz w:val="16"/>
                <w:szCs w:val="16"/>
                <w:lang w:eastAsia="zh-CN"/>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2A4A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3C6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0E431" w14:textId="77777777" w:rsidR="00975C97" w:rsidRPr="0001701A" w:rsidRDefault="00975C97" w:rsidP="001C0A31">
            <w:pPr>
              <w:pStyle w:val="TAL"/>
              <w:rPr>
                <w:sz w:val="16"/>
                <w:szCs w:val="16"/>
                <w:lang w:eastAsia="zh-CN"/>
              </w:rPr>
            </w:pPr>
            <w:r w:rsidRPr="0001701A">
              <w:rPr>
                <w:sz w:val="16"/>
                <w:szCs w:val="16"/>
                <w:lang w:eastAsia="zh-CN"/>
              </w:rPr>
              <w:t>Asymmetric CH BWs test configuration for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F09F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F091E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EA0C4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A3A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090DC" w14:textId="77777777" w:rsidR="00975C97" w:rsidRPr="0001701A" w:rsidRDefault="00975C97" w:rsidP="001C0A31">
            <w:pPr>
              <w:pStyle w:val="TAC"/>
              <w:jc w:val="left"/>
              <w:rPr>
                <w:sz w:val="16"/>
                <w:szCs w:val="16"/>
                <w:lang w:eastAsia="zh-CN"/>
              </w:rPr>
            </w:pPr>
            <w:r w:rsidRPr="0001701A">
              <w:rPr>
                <w:sz w:val="16"/>
                <w:szCs w:val="16"/>
                <w:lang w:eastAsia="zh-CN"/>
              </w:rPr>
              <w:t>R5-192544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2304C" w14:textId="77777777" w:rsidR="00975C97" w:rsidRPr="0001701A" w:rsidRDefault="00975C97" w:rsidP="001C0A31">
            <w:pPr>
              <w:pStyle w:val="TAL"/>
              <w:rPr>
                <w:sz w:val="16"/>
                <w:szCs w:val="16"/>
                <w:lang w:eastAsia="zh-CN"/>
              </w:rPr>
            </w:pPr>
            <w:r w:rsidRPr="0001701A">
              <w:rPr>
                <w:sz w:val="16"/>
                <w:szCs w:val="16"/>
                <w:lang w:eastAsia="zh-CN"/>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AE6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44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603BF" w14:textId="77777777" w:rsidR="00975C97" w:rsidRPr="0001701A" w:rsidRDefault="00975C97" w:rsidP="001C0A31">
            <w:pPr>
              <w:pStyle w:val="TAL"/>
              <w:rPr>
                <w:sz w:val="16"/>
                <w:szCs w:val="16"/>
                <w:lang w:eastAsia="zh-CN"/>
              </w:rPr>
            </w:pPr>
            <w:r w:rsidRPr="0001701A">
              <w:rPr>
                <w:sz w:val="16"/>
                <w:szCs w:val="16"/>
                <w:lang w:eastAsia="zh-CN"/>
              </w:rPr>
              <w:t>Correction to TC 6.4A.2.2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A897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791F9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DF624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2A7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FACFE" w14:textId="77777777" w:rsidR="00975C97" w:rsidRPr="0001701A" w:rsidRDefault="00975C97" w:rsidP="001C0A31">
            <w:pPr>
              <w:pStyle w:val="TAC"/>
              <w:jc w:val="left"/>
              <w:rPr>
                <w:sz w:val="16"/>
                <w:szCs w:val="16"/>
                <w:lang w:eastAsia="zh-CN"/>
              </w:rPr>
            </w:pPr>
            <w:r w:rsidRPr="0001701A">
              <w:rPr>
                <w:sz w:val="16"/>
                <w:szCs w:val="16"/>
                <w:lang w:eastAsia="zh-CN"/>
              </w:rPr>
              <w:t>R5-192545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C4CEF" w14:textId="77777777" w:rsidR="00975C97" w:rsidRPr="0001701A" w:rsidRDefault="00975C97" w:rsidP="001C0A31">
            <w:pPr>
              <w:pStyle w:val="TAL"/>
              <w:rPr>
                <w:sz w:val="16"/>
                <w:szCs w:val="16"/>
                <w:lang w:eastAsia="zh-CN"/>
              </w:rPr>
            </w:pPr>
            <w:r w:rsidRPr="0001701A">
              <w:rPr>
                <w:sz w:val="16"/>
                <w:szCs w:val="16"/>
                <w:lang w:eastAsia="zh-CN"/>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063A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C276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F9E0A" w14:textId="77777777" w:rsidR="00975C97" w:rsidRPr="0001701A" w:rsidRDefault="00975C97" w:rsidP="001C0A31">
            <w:pPr>
              <w:pStyle w:val="TAL"/>
              <w:rPr>
                <w:sz w:val="16"/>
                <w:szCs w:val="16"/>
                <w:lang w:eastAsia="zh-CN"/>
              </w:rPr>
            </w:pPr>
            <w:r w:rsidRPr="0001701A">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AB6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4761C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155D5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4A5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3AC87" w14:textId="77777777" w:rsidR="00975C97" w:rsidRPr="0001701A" w:rsidRDefault="00975C97" w:rsidP="001C0A31">
            <w:pPr>
              <w:pStyle w:val="TAC"/>
              <w:jc w:val="left"/>
              <w:rPr>
                <w:sz w:val="16"/>
                <w:szCs w:val="16"/>
                <w:lang w:eastAsia="zh-CN"/>
              </w:rPr>
            </w:pPr>
            <w:r w:rsidRPr="0001701A">
              <w:rPr>
                <w:sz w:val="16"/>
                <w:szCs w:val="16"/>
                <w:lang w:eastAsia="zh-CN"/>
              </w:rPr>
              <w:t>R5-192547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E693E" w14:textId="77777777" w:rsidR="00975C97" w:rsidRPr="0001701A" w:rsidRDefault="00975C97" w:rsidP="001C0A31">
            <w:pPr>
              <w:pStyle w:val="TAL"/>
              <w:rPr>
                <w:sz w:val="16"/>
                <w:szCs w:val="16"/>
                <w:lang w:eastAsia="zh-CN"/>
              </w:rPr>
            </w:pPr>
            <w:r w:rsidRPr="0001701A">
              <w:rPr>
                <w:sz w:val="16"/>
                <w:szCs w:val="16"/>
                <w:lang w:eastAsia="zh-CN"/>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643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583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DC4A0" w14:textId="77777777" w:rsidR="00975C97" w:rsidRPr="0001701A" w:rsidRDefault="00975C97" w:rsidP="001C0A31">
            <w:pPr>
              <w:pStyle w:val="TAL"/>
              <w:rPr>
                <w:sz w:val="16"/>
                <w:szCs w:val="16"/>
                <w:lang w:eastAsia="zh-CN"/>
              </w:rPr>
            </w:pPr>
            <w:r w:rsidRPr="0001701A">
              <w:rPr>
                <w:sz w:val="16"/>
                <w:szCs w:val="16"/>
                <w:lang w:eastAsia="zh-CN"/>
              </w:rPr>
              <w:t>Update of FR1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E4E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2172D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4093F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9BC8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277A9" w14:textId="77777777" w:rsidR="00975C97" w:rsidRPr="0001701A" w:rsidRDefault="00975C97" w:rsidP="001C0A31">
            <w:pPr>
              <w:pStyle w:val="TAC"/>
              <w:jc w:val="left"/>
              <w:rPr>
                <w:sz w:val="16"/>
                <w:szCs w:val="16"/>
                <w:lang w:eastAsia="zh-CN"/>
              </w:rPr>
            </w:pPr>
            <w:r w:rsidRPr="0001701A">
              <w:rPr>
                <w:sz w:val="16"/>
                <w:szCs w:val="16"/>
                <w:lang w:eastAsia="zh-CN"/>
              </w:rPr>
              <w:t>R5-192548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56876" w14:textId="77777777" w:rsidR="00975C97" w:rsidRPr="0001701A" w:rsidRDefault="00975C97" w:rsidP="001C0A31">
            <w:pPr>
              <w:pStyle w:val="TAL"/>
              <w:rPr>
                <w:sz w:val="16"/>
                <w:szCs w:val="16"/>
                <w:lang w:eastAsia="zh-CN"/>
              </w:rPr>
            </w:pPr>
            <w:r w:rsidRPr="0001701A">
              <w:rPr>
                <w:sz w:val="16"/>
                <w:szCs w:val="16"/>
                <w:lang w:eastAsia="zh-CN"/>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5371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EDA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01561" w14:textId="77777777" w:rsidR="00975C97" w:rsidRPr="0001701A" w:rsidRDefault="00975C97" w:rsidP="001C0A31">
            <w:pPr>
              <w:pStyle w:val="TAL"/>
              <w:rPr>
                <w:sz w:val="16"/>
                <w:szCs w:val="16"/>
                <w:lang w:eastAsia="zh-CN"/>
              </w:rPr>
            </w:pPr>
            <w:r w:rsidRPr="0001701A">
              <w:rPr>
                <w:sz w:val="16"/>
                <w:szCs w:val="16"/>
                <w:lang w:eastAsia="zh-CN"/>
              </w:rPr>
              <w:t>Update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111D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290B8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2E805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DFF3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3CB20" w14:textId="77777777" w:rsidR="00975C97" w:rsidRPr="0001701A" w:rsidRDefault="00975C97" w:rsidP="001C0A31">
            <w:pPr>
              <w:pStyle w:val="TAC"/>
              <w:jc w:val="left"/>
              <w:rPr>
                <w:sz w:val="16"/>
                <w:szCs w:val="16"/>
                <w:lang w:eastAsia="zh-CN"/>
              </w:rPr>
            </w:pPr>
            <w:r w:rsidRPr="0001701A">
              <w:rPr>
                <w:sz w:val="16"/>
                <w:szCs w:val="16"/>
                <w:lang w:eastAsia="zh-CN"/>
              </w:rPr>
              <w:t>R5-192549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459AE" w14:textId="77777777" w:rsidR="00975C97" w:rsidRPr="0001701A" w:rsidRDefault="00975C97" w:rsidP="001C0A31">
            <w:pPr>
              <w:pStyle w:val="TAL"/>
              <w:rPr>
                <w:sz w:val="16"/>
                <w:szCs w:val="16"/>
                <w:lang w:eastAsia="zh-CN"/>
              </w:rPr>
            </w:pPr>
            <w:r w:rsidRPr="0001701A">
              <w:rPr>
                <w:sz w:val="16"/>
                <w:szCs w:val="16"/>
                <w:lang w:eastAsia="zh-CN"/>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10D8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B9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0CB9" w14:textId="77777777" w:rsidR="00975C97" w:rsidRPr="0001701A" w:rsidRDefault="00975C97" w:rsidP="001C0A31">
            <w:pPr>
              <w:pStyle w:val="TAL"/>
              <w:rPr>
                <w:sz w:val="16"/>
                <w:szCs w:val="16"/>
                <w:lang w:eastAsia="zh-CN"/>
              </w:rPr>
            </w:pPr>
            <w:r w:rsidRPr="0001701A">
              <w:rPr>
                <w:sz w:val="16"/>
                <w:szCs w:val="16"/>
                <w:lang w:eastAsia="zh-CN"/>
              </w:rPr>
              <w:t>Update of FR1 test case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D0FB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3873F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0871A1"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F3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02F5E" w14:textId="77777777" w:rsidR="00975C97" w:rsidRPr="0001701A" w:rsidRDefault="00975C97" w:rsidP="001C0A31">
            <w:pPr>
              <w:pStyle w:val="TAC"/>
              <w:jc w:val="left"/>
              <w:rPr>
                <w:sz w:val="16"/>
                <w:szCs w:val="16"/>
                <w:lang w:eastAsia="zh-CN"/>
              </w:rPr>
            </w:pPr>
            <w:r w:rsidRPr="0001701A">
              <w:rPr>
                <w:sz w:val="16"/>
                <w:szCs w:val="16"/>
                <w:lang w:eastAsia="zh-CN"/>
              </w:rPr>
              <w:t>R5-192550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622A5" w14:textId="77777777" w:rsidR="00975C97" w:rsidRPr="0001701A" w:rsidRDefault="00975C97" w:rsidP="001C0A31">
            <w:pPr>
              <w:pStyle w:val="TAL"/>
              <w:rPr>
                <w:sz w:val="16"/>
                <w:szCs w:val="16"/>
                <w:lang w:eastAsia="zh-CN"/>
              </w:rPr>
            </w:pPr>
            <w:r w:rsidRPr="0001701A">
              <w:rPr>
                <w:sz w:val="16"/>
                <w:szCs w:val="16"/>
                <w:lang w:eastAsia="zh-CN"/>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BEEF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BE1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D854D" w14:textId="77777777" w:rsidR="00975C97" w:rsidRPr="0001701A" w:rsidRDefault="00975C97" w:rsidP="001C0A31">
            <w:pPr>
              <w:pStyle w:val="TAL"/>
              <w:rPr>
                <w:sz w:val="16"/>
                <w:szCs w:val="16"/>
                <w:lang w:eastAsia="zh-CN"/>
              </w:rPr>
            </w:pPr>
            <w:r w:rsidRPr="0001701A">
              <w:rPr>
                <w:sz w:val="16"/>
                <w:szCs w:val="16"/>
                <w:lang w:eastAsia="zh-CN"/>
              </w:rPr>
              <w:t>Update of TC 6.5D.1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FE37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D949F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8AAD51"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7BCD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4C37" w14:textId="77777777" w:rsidR="00975C97" w:rsidRPr="0001701A" w:rsidRDefault="00975C97" w:rsidP="001C0A31">
            <w:pPr>
              <w:pStyle w:val="TAC"/>
              <w:jc w:val="left"/>
              <w:rPr>
                <w:sz w:val="16"/>
                <w:szCs w:val="16"/>
                <w:lang w:eastAsia="zh-CN"/>
              </w:rPr>
            </w:pPr>
            <w:r w:rsidRPr="0001701A">
              <w:rPr>
                <w:sz w:val="16"/>
                <w:szCs w:val="16"/>
                <w:lang w:eastAsia="zh-CN"/>
              </w:rPr>
              <w:t>R5-192551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C355" w14:textId="77777777" w:rsidR="00975C97" w:rsidRPr="0001701A" w:rsidRDefault="00975C97" w:rsidP="001C0A31">
            <w:pPr>
              <w:pStyle w:val="TAL"/>
              <w:rPr>
                <w:sz w:val="16"/>
                <w:szCs w:val="16"/>
                <w:lang w:eastAsia="zh-CN"/>
              </w:rPr>
            </w:pPr>
            <w:r w:rsidRPr="0001701A">
              <w:rPr>
                <w:sz w:val="16"/>
                <w:szCs w:val="16"/>
                <w:lang w:eastAsia="zh-CN"/>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7563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61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4A8AD" w14:textId="77777777" w:rsidR="00975C97" w:rsidRPr="0001701A" w:rsidRDefault="00975C97" w:rsidP="001C0A31">
            <w:pPr>
              <w:pStyle w:val="TAL"/>
              <w:rPr>
                <w:sz w:val="16"/>
                <w:szCs w:val="16"/>
                <w:lang w:eastAsia="zh-CN"/>
              </w:rPr>
            </w:pPr>
            <w:r w:rsidRPr="0001701A">
              <w:rPr>
                <w:sz w:val="16"/>
                <w:szCs w:val="16"/>
                <w:lang w:eastAsia="zh-CN"/>
              </w:rPr>
              <w:t>Update of TC 6.5D.2.2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7C09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9B7528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C8019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DEE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EB303" w14:textId="77777777" w:rsidR="00975C97" w:rsidRPr="0001701A" w:rsidRDefault="00975C97" w:rsidP="001C0A31">
            <w:pPr>
              <w:pStyle w:val="TAC"/>
              <w:jc w:val="left"/>
              <w:rPr>
                <w:sz w:val="16"/>
                <w:szCs w:val="16"/>
                <w:lang w:eastAsia="zh-CN"/>
              </w:rPr>
            </w:pPr>
            <w:r w:rsidRPr="0001701A">
              <w:rPr>
                <w:sz w:val="16"/>
                <w:szCs w:val="16"/>
                <w:lang w:eastAsia="zh-CN"/>
              </w:rPr>
              <w:t>R5-192553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66B88" w14:textId="77777777" w:rsidR="00975C97" w:rsidRPr="0001701A" w:rsidRDefault="00975C97" w:rsidP="001C0A31">
            <w:pPr>
              <w:pStyle w:val="TAL"/>
              <w:rPr>
                <w:sz w:val="16"/>
                <w:szCs w:val="16"/>
                <w:lang w:eastAsia="zh-CN"/>
              </w:rPr>
            </w:pPr>
            <w:r w:rsidRPr="0001701A">
              <w:rPr>
                <w:sz w:val="16"/>
                <w:szCs w:val="16"/>
                <w:lang w:eastAsia="zh-CN"/>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81A8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34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C52E6" w14:textId="77777777" w:rsidR="00975C97" w:rsidRPr="0001701A" w:rsidRDefault="00975C97" w:rsidP="001C0A31">
            <w:pPr>
              <w:pStyle w:val="TAL"/>
              <w:rPr>
                <w:sz w:val="16"/>
                <w:szCs w:val="16"/>
                <w:lang w:eastAsia="zh-CN"/>
              </w:rPr>
            </w:pPr>
            <w:r w:rsidRPr="0001701A">
              <w:rPr>
                <w:sz w:val="16"/>
                <w:szCs w:val="16"/>
                <w:lang w:eastAsia="zh-CN"/>
              </w:rPr>
              <w:t>Introduction of TC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537B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0E19F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E6DAB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1831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FA0D6" w14:textId="77777777" w:rsidR="00975C97" w:rsidRPr="0001701A" w:rsidRDefault="00975C97" w:rsidP="001C0A31">
            <w:pPr>
              <w:pStyle w:val="TAC"/>
              <w:jc w:val="left"/>
              <w:rPr>
                <w:sz w:val="16"/>
                <w:szCs w:val="16"/>
                <w:lang w:eastAsia="zh-CN"/>
              </w:rPr>
            </w:pPr>
            <w:r w:rsidRPr="0001701A">
              <w:rPr>
                <w:sz w:val="16"/>
                <w:szCs w:val="16"/>
                <w:lang w:eastAsia="zh-CN"/>
              </w:rPr>
              <w:t>R5-192554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A1F82" w14:textId="77777777" w:rsidR="00975C97" w:rsidRPr="0001701A" w:rsidRDefault="00975C97" w:rsidP="001C0A31">
            <w:pPr>
              <w:pStyle w:val="TAL"/>
              <w:rPr>
                <w:sz w:val="16"/>
                <w:szCs w:val="16"/>
                <w:lang w:eastAsia="zh-CN"/>
              </w:rPr>
            </w:pPr>
            <w:r w:rsidRPr="0001701A">
              <w:rPr>
                <w:sz w:val="16"/>
                <w:szCs w:val="16"/>
                <w:lang w:eastAsia="zh-CN"/>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7C26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9ACC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3372" w14:textId="77777777" w:rsidR="00975C97" w:rsidRPr="0001701A" w:rsidRDefault="00975C97" w:rsidP="001C0A31">
            <w:pPr>
              <w:pStyle w:val="TAL"/>
              <w:rPr>
                <w:sz w:val="16"/>
                <w:szCs w:val="16"/>
                <w:lang w:eastAsia="zh-CN"/>
              </w:rPr>
            </w:pPr>
            <w:r w:rsidRPr="0001701A">
              <w:rPr>
                <w:sz w:val="16"/>
                <w:szCs w:val="16"/>
                <w:lang w:eastAsia="zh-CN"/>
              </w:rPr>
              <w:t>Update of TC 6.5D.2.4.1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07E7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80DB0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9FE2E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FC94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86B39" w14:textId="77777777" w:rsidR="00975C97" w:rsidRPr="0001701A" w:rsidRDefault="00975C97" w:rsidP="001C0A31">
            <w:pPr>
              <w:pStyle w:val="TAC"/>
              <w:jc w:val="left"/>
              <w:rPr>
                <w:sz w:val="16"/>
                <w:szCs w:val="16"/>
                <w:lang w:eastAsia="zh-CN"/>
              </w:rPr>
            </w:pPr>
            <w:r w:rsidRPr="0001701A">
              <w:rPr>
                <w:sz w:val="16"/>
                <w:szCs w:val="16"/>
                <w:lang w:eastAsia="zh-CN"/>
              </w:rPr>
              <w:t>R5-192555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54C8" w14:textId="77777777" w:rsidR="00975C97" w:rsidRPr="0001701A" w:rsidRDefault="00975C97" w:rsidP="001C0A31">
            <w:pPr>
              <w:pStyle w:val="TAL"/>
              <w:rPr>
                <w:sz w:val="16"/>
                <w:szCs w:val="16"/>
                <w:lang w:eastAsia="zh-CN"/>
              </w:rPr>
            </w:pPr>
            <w:r w:rsidRPr="0001701A">
              <w:rPr>
                <w:sz w:val="16"/>
                <w:szCs w:val="16"/>
                <w:lang w:eastAsia="zh-CN"/>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F5CC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78C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6F867" w14:textId="77777777" w:rsidR="00975C97" w:rsidRPr="0001701A" w:rsidRDefault="00975C97" w:rsidP="001C0A31">
            <w:pPr>
              <w:pStyle w:val="TAL"/>
              <w:rPr>
                <w:sz w:val="16"/>
                <w:szCs w:val="16"/>
                <w:lang w:eastAsia="zh-CN"/>
              </w:rPr>
            </w:pPr>
            <w:r w:rsidRPr="0001701A">
              <w:rPr>
                <w:sz w:val="16"/>
                <w:szCs w:val="16"/>
                <w:lang w:eastAsia="zh-CN"/>
              </w:rPr>
              <w:t>Update of TC 6.5D.2.4.2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4751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8BD0CE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3440B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3B79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8345D" w14:textId="77777777" w:rsidR="00975C97" w:rsidRPr="0001701A" w:rsidRDefault="00975C97" w:rsidP="001C0A31">
            <w:pPr>
              <w:pStyle w:val="TAC"/>
              <w:jc w:val="left"/>
              <w:rPr>
                <w:sz w:val="16"/>
                <w:szCs w:val="16"/>
                <w:lang w:eastAsia="zh-CN"/>
              </w:rPr>
            </w:pPr>
            <w:r w:rsidRPr="0001701A">
              <w:rPr>
                <w:sz w:val="16"/>
                <w:szCs w:val="16"/>
                <w:lang w:eastAsia="zh-CN"/>
              </w:rPr>
              <w:t>R5-192556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DC7B2" w14:textId="77777777" w:rsidR="00975C97" w:rsidRPr="0001701A" w:rsidRDefault="00975C97" w:rsidP="001C0A31">
            <w:pPr>
              <w:pStyle w:val="TAL"/>
              <w:rPr>
                <w:sz w:val="16"/>
                <w:szCs w:val="16"/>
                <w:lang w:eastAsia="zh-CN"/>
              </w:rPr>
            </w:pPr>
            <w:r w:rsidRPr="0001701A">
              <w:rPr>
                <w:sz w:val="16"/>
                <w:szCs w:val="16"/>
                <w:lang w:eastAsia="zh-CN"/>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F7D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BD16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CF00C" w14:textId="77777777" w:rsidR="00975C97" w:rsidRPr="0001701A" w:rsidRDefault="00975C97" w:rsidP="001C0A31">
            <w:pPr>
              <w:pStyle w:val="TAL"/>
              <w:rPr>
                <w:sz w:val="16"/>
                <w:szCs w:val="16"/>
                <w:lang w:eastAsia="zh-CN"/>
              </w:rPr>
            </w:pPr>
            <w:r w:rsidRPr="0001701A">
              <w:rPr>
                <w:sz w:val="16"/>
                <w:szCs w:val="16"/>
                <w:lang w:eastAsia="zh-CN"/>
              </w:rPr>
              <w:t>Update of 6.5D.3.1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1ECF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888409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A420AD"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6803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27383" w14:textId="77777777" w:rsidR="00975C97" w:rsidRPr="0001701A" w:rsidRDefault="00975C97" w:rsidP="001C0A31">
            <w:pPr>
              <w:pStyle w:val="TAC"/>
              <w:jc w:val="left"/>
              <w:rPr>
                <w:sz w:val="16"/>
                <w:szCs w:val="16"/>
                <w:lang w:eastAsia="zh-CN"/>
              </w:rPr>
            </w:pPr>
            <w:r w:rsidRPr="0001701A">
              <w:rPr>
                <w:sz w:val="16"/>
                <w:szCs w:val="16"/>
                <w:lang w:eastAsia="zh-CN"/>
              </w:rPr>
              <w:t>R5-192557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29C7" w14:textId="77777777" w:rsidR="00975C97" w:rsidRPr="0001701A" w:rsidRDefault="00975C97" w:rsidP="001C0A31">
            <w:pPr>
              <w:pStyle w:val="TAL"/>
              <w:rPr>
                <w:sz w:val="16"/>
                <w:szCs w:val="16"/>
                <w:lang w:eastAsia="zh-CN"/>
              </w:rPr>
            </w:pPr>
            <w:r w:rsidRPr="0001701A">
              <w:rPr>
                <w:sz w:val="16"/>
                <w:szCs w:val="16"/>
                <w:lang w:eastAsia="zh-CN"/>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D922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DD5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650A" w14:textId="77777777" w:rsidR="00975C97" w:rsidRPr="0001701A" w:rsidRDefault="00975C97" w:rsidP="001C0A31">
            <w:pPr>
              <w:pStyle w:val="TAL"/>
              <w:rPr>
                <w:sz w:val="16"/>
                <w:szCs w:val="16"/>
                <w:lang w:eastAsia="zh-CN"/>
              </w:rPr>
            </w:pPr>
            <w:r w:rsidRPr="0001701A">
              <w:rPr>
                <w:sz w:val="16"/>
                <w:szCs w:val="16"/>
                <w:lang w:eastAsia="zh-CN"/>
              </w:rPr>
              <w:t>Update of 6.5D.3.2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6041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1C9E3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23F22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E56B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2081F" w14:textId="77777777" w:rsidR="00975C97" w:rsidRPr="0001701A" w:rsidRDefault="00975C97" w:rsidP="001C0A31">
            <w:pPr>
              <w:pStyle w:val="TAC"/>
              <w:jc w:val="left"/>
              <w:rPr>
                <w:sz w:val="16"/>
                <w:szCs w:val="16"/>
                <w:lang w:eastAsia="zh-CN"/>
              </w:rPr>
            </w:pPr>
            <w:r w:rsidRPr="0001701A">
              <w:rPr>
                <w:sz w:val="16"/>
                <w:szCs w:val="16"/>
                <w:lang w:eastAsia="zh-CN"/>
              </w:rPr>
              <w:t>R5-192558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E4BFB" w14:textId="77777777" w:rsidR="00975C97" w:rsidRPr="0001701A" w:rsidRDefault="00975C97" w:rsidP="001C0A31">
            <w:pPr>
              <w:pStyle w:val="TAL"/>
              <w:rPr>
                <w:sz w:val="16"/>
                <w:szCs w:val="16"/>
                <w:lang w:eastAsia="zh-CN"/>
              </w:rPr>
            </w:pPr>
            <w:r w:rsidRPr="0001701A">
              <w:rPr>
                <w:sz w:val="16"/>
                <w:szCs w:val="16"/>
                <w:lang w:eastAsia="zh-CN"/>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590E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F5D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625B5" w14:textId="77777777" w:rsidR="00975C97" w:rsidRPr="0001701A" w:rsidRDefault="00975C97" w:rsidP="001C0A31">
            <w:pPr>
              <w:pStyle w:val="TAL"/>
              <w:rPr>
                <w:sz w:val="16"/>
                <w:szCs w:val="16"/>
                <w:lang w:eastAsia="zh-CN"/>
              </w:rPr>
            </w:pPr>
            <w:r w:rsidRPr="0001701A">
              <w:rPr>
                <w:sz w:val="16"/>
                <w:szCs w:val="16"/>
                <w:lang w:eastAsia="zh-CN"/>
              </w:rPr>
              <w:t>Update of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1655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75844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3A81D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226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498F6" w14:textId="77777777" w:rsidR="00975C97" w:rsidRPr="0001701A" w:rsidRDefault="00975C97" w:rsidP="001C0A31">
            <w:pPr>
              <w:pStyle w:val="TAC"/>
              <w:jc w:val="left"/>
              <w:rPr>
                <w:sz w:val="16"/>
                <w:szCs w:val="16"/>
                <w:lang w:eastAsia="zh-CN"/>
              </w:rPr>
            </w:pPr>
            <w:r w:rsidRPr="0001701A">
              <w:rPr>
                <w:sz w:val="16"/>
                <w:szCs w:val="16"/>
                <w:lang w:eastAsia="zh-CN"/>
              </w:rPr>
              <w:t>R5-192559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F845" w14:textId="77777777" w:rsidR="00975C97" w:rsidRPr="0001701A" w:rsidRDefault="00975C97" w:rsidP="001C0A31">
            <w:pPr>
              <w:pStyle w:val="TAL"/>
              <w:rPr>
                <w:sz w:val="16"/>
                <w:szCs w:val="16"/>
                <w:lang w:eastAsia="zh-CN"/>
              </w:rPr>
            </w:pPr>
            <w:r w:rsidRPr="0001701A">
              <w:rPr>
                <w:sz w:val="16"/>
                <w:szCs w:val="16"/>
                <w:lang w:eastAsia="zh-CN"/>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4D664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98B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3180A" w14:textId="77777777" w:rsidR="00975C97" w:rsidRPr="0001701A" w:rsidRDefault="00975C97" w:rsidP="001C0A31">
            <w:pPr>
              <w:pStyle w:val="TAL"/>
              <w:rPr>
                <w:sz w:val="16"/>
                <w:szCs w:val="16"/>
                <w:lang w:eastAsia="zh-CN"/>
              </w:rPr>
            </w:pPr>
            <w:r w:rsidRPr="0001701A">
              <w:rPr>
                <w:sz w:val="16"/>
                <w:szCs w:val="16"/>
                <w:lang w:eastAsia="zh-CN"/>
              </w:rPr>
              <w:t>Update of 6.5D.4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E2182"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509F7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5A1E7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0265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C4A73" w14:textId="77777777" w:rsidR="00975C97" w:rsidRPr="0001701A" w:rsidRDefault="00975C97" w:rsidP="001C0A31">
            <w:pPr>
              <w:pStyle w:val="TAC"/>
              <w:jc w:val="left"/>
              <w:rPr>
                <w:sz w:val="16"/>
                <w:szCs w:val="16"/>
                <w:lang w:eastAsia="zh-CN"/>
              </w:rPr>
            </w:pPr>
            <w:r w:rsidRPr="0001701A">
              <w:rPr>
                <w:sz w:val="16"/>
                <w:szCs w:val="16"/>
                <w:lang w:eastAsia="zh-CN"/>
              </w:rPr>
              <w:t>R5-192561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0EC15" w14:textId="77777777" w:rsidR="00975C97" w:rsidRPr="0001701A" w:rsidRDefault="00975C97" w:rsidP="001C0A31">
            <w:pPr>
              <w:pStyle w:val="TAL"/>
              <w:rPr>
                <w:sz w:val="16"/>
                <w:szCs w:val="16"/>
                <w:lang w:eastAsia="zh-CN"/>
              </w:rPr>
            </w:pPr>
            <w:r w:rsidRPr="0001701A">
              <w:rPr>
                <w:sz w:val="16"/>
                <w:szCs w:val="16"/>
                <w:lang w:eastAsia="zh-CN"/>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D8DF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CEA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75977" w14:textId="77777777" w:rsidR="00975C97" w:rsidRPr="0001701A" w:rsidRDefault="00975C97" w:rsidP="001C0A31">
            <w:pPr>
              <w:pStyle w:val="TAL"/>
              <w:rPr>
                <w:sz w:val="16"/>
                <w:szCs w:val="16"/>
                <w:lang w:eastAsia="zh-CN"/>
              </w:rPr>
            </w:pPr>
            <w:r w:rsidRPr="0001701A">
              <w:rPr>
                <w:sz w:val="16"/>
                <w:szCs w:val="16"/>
                <w:lang w:eastAsia="zh-CN"/>
              </w:rPr>
              <w:t>Addition of FR1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FF22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411F3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5A2D2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27F7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1CE35" w14:textId="77777777" w:rsidR="00975C97" w:rsidRPr="0001701A" w:rsidRDefault="00975C97" w:rsidP="001C0A31">
            <w:pPr>
              <w:pStyle w:val="TAC"/>
              <w:jc w:val="left"/>
              <w:rPr>
                <w:sz w:val="16"/>
                <w:szCs w:val="16"/>
                <w:lang w:eastAsia="zh-CN"/>
              </w:rPr>
            </w:pPr>
            <w:r w:rsidRPr="0001701A">
              <w:rPr>
                <w:sz w:val="16"/>
                <w:szCs w:val="16"/>
                <w:lang w:eastAsia="zh-CN"/>
              </w:rPr>
              <w:t>R5-192562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07B07" w14:textId="77777777" w:rsidR="00975C97" w:rsidRPr="0001701A" w:rsidRDefault="00975C97" w:rsidP="001C0A31">
            <w:pPr>
              <w:pStyle w:val="TAL"/>
              <w:rPr>
                <w:sz w:val="16"/>
                <w:szCs w:val="16"/>
                <w:lang w:eastAsia="zh-CN"/>
              </w:rPr>
            </w:pPr>
            <w:r w:rsidRPr="0001701A">
              <w:rPr>
                <w:sz w:val="16"/>
                <w:szCs w:val="16"/>
                <w:lang w:eastAsia="zh-CN"/>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CA91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FA0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3FA10" w14:textId="77777777" w:rsidR="00975C97" w:rsidRPr="0001701A" w:rsidRDefault="00975C97" w:rsidP="001C0A31">
            <w:pPr>
              <w:pStyle w:val="TAL"/>
              <w:rPr>
                <w:sz w:val="16"/>
                <w:szCs w:val="16"/>
                <w:lang w:eastAsia="zh-CN"/>
              </w:rPr>
            </w:pPr>
            <w:r w:rsidRPr="0001701A">
              <w:rPr>
                <w:sz w:val="16"/>
                <w:szCs w:val="16"/>
                <w:lang w:eastAsia="zh-CN"/>
              </w:rPr>
              <w:t>Update of FR1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D1BD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38A21C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C0F54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E672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92700" w14:textId="77777777" w:rsidR="00975C97" w:rsidRPr="0001701A" w:rsidRDefault="00975C97" w:rsidP="001C0A31">
            <w:pPr>
              <w:pStyle w:val="TAC"/>
              <w:jc w:val="left"/>
              <w:rPr>
                <w:sz w:val="16"/>
                <w:szCs w:val="16"/>
                <w:lang w:eastAsia="zh-CN"/>
              </w:rPr>
            </w:pPr>
            <w:r w:rsidRPr="0001701A">
              <w:rPr>
                <w:sz w:val="16"/>
                <w:szCs w:val="16"/>
                <w:lang w:eastAsia="zh-CN"/>
              </w:rPr>
              <w:t>R5-192563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A1C4B" w14:textId="77777777" w:rsidR="00975C97" w:rsidRPr="0001701A" w:rsidRDefault="00975C97" w:rsidP="001C0A31">
            <w:pPr>
              <w:pStyle w:val="TAL"/>
              <w:rPr>
                <w:sz w:val="16"/>
                <w:szCs w:val="16"/>
                <w:lang w:eastAsia="zh-CN"/>
              </w:rPr>
            </w:pPr>
            <w:r w:rsidRPr="0001701A">
              <w:rPr>
                <w:sz w:val="16"/>
                <w:szCs w:val="16"/>
                <w:lang w:eastAsia="zh-CN"/>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C354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8C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A5B45" w14:textId="77777777" w:rsidR="00975C97" w:rsidRPr="0001701A" w:rsidRDefault="00975C97" w:rsidP="001C0A31">
            <w:pPr>
              <w:pStyle w:val="TAL"/>
              <w:rPr>
                <w:sz w:val="16"/>
                <w:szCs w:val="16"/>
                <w:lang w:eastAsia="zh-CN"/>
              </w:rPr>
            </w:pPr>
            <w:r w:rsidRPr="0001701A">
              <w:rPr>
                <w:sz w:val="16"/>
                <w:szCs w:val="16"/>
                <w:lang w:eastAsia="zh-CN"/>
              </w:rPr>
              <w:t>Introduction of TC 7.7A.1 Spurious response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C15B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21E9A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3E219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B58F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12E5C" w14:textId="77777777" w:rsidR="00975C97" w:rsidRPr="0001701A" w:rsidRDefault="00975C97" w:rsidP="001C0A31">
            <w:pPr>
              <w:pStyle w:val="TAC"/>
              <w:jc w:val="left"/>
              <w:rPr>
                <w:sz w:val="16"/>
                <w:szCs w:val="16"/>
                <w:lang w:eastAsia="zh-CN"/>
              </w:rPr>
            </w:pPr>
            <w:r w:rsidRPr="0001701A">
              <w:rPr>
                <w:sz w:val="16"/>
                <w:szCs w:val="16"/>
                <w:lang w:eastAsia="zh-CN"/>
              </w:rPr>
              <w:t>R5-192564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5A75" w14:textId="77777777" w:rsidR="00975C97" w:rsidRPr="0001701A" w:rsidRDefault="00975C97" w:rsidP="001C0A31">
            <w:pPr>
              <w:pStyle w:val="TAL"/>
              <w:rPr>
                <w:sz w:val="16"/>
                <w:szCs w:val="16"/>
                <w:lang w:eastAsia="zh-CN"/>
              </w:rPr>
            </w:pPr>
            <w:r w:rsidRPr="0001701A">
              <w:rPr>
                <w:sz w:val="16"/>
                <w:szCs w:val="16"/>
                <w:lang w:eastAsia="zh-CN"/>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72EF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0B7E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B14E5" w14:textId="77777777" w:rsidR="00975C97" w:rsidRPr="0001701A" w:rsidRDefault="00975C97" w:rsidP="001C0A31">
            <w:pPr>
              <w:pStyle w:val="TAL"/>
              <w:rPr>
                <w:sz w:val="16"/>
                <w:szCs w:val="16"/>
                <w:lang w:eastAsia="zh-CN"/>
              </w:rPr>
            </w:pPr>
            <w:r w:rsidRPr="0001701A">
              <w:rPr>
                <w:sz w:val="16"/>
                <w:szCs w:val="16"/>
                <w:lang w:eastAsia="zh-CN"/>
              </w:rPr>
              <w:t>Introduction of TC 7.7A.2 Spurious response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D6D1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CA036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2AE10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6817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24CA3" w14:textId="77777777" w:rsidR="00975C97" w:rsidRPr="0001701A" w:rsidRDefault="00975C97" w:rsidP="001C0A31">
            <w:pPr>
              <w:pStyle w:val="TAC"/>
              <w:jc w:val="left"/>
              <w:rPr>
                <w:sz w:val="16"/>
                <w:szCs w:val="16"/>
                <w:lang w:eastAsia="zh-CN"/>
              </w:rPr>
            </w:pPr>
            <w:r w:rsidRPr="0001701A">
              <w:rPr>
                <w:sz w:val="16"/>
                <w:szCs w:val="16"/>
                <w:lang w:eastAsia="zh-CN"/>
              </w:rPr>
              <w:t>R5-192565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2D3D8" w14:textId="77777777" w:rsidR="00975C97" w:rsidRPr="0001701A" w:rsidRDefault="00975C97" w:rsidP="001C0A31">
            <w:pPr>
              <w:pStyle w:val="TAL"/>
              <w:rPr>
                <w:sz w:val="16"/>
                <w:szCs w:val="16"/>
                <w:lang w:eastAsia="zh-CN"/>
              </w:rPr>
            </w:pPr>
            <w:r w:rsidRPr="0001701A">
              <w:rPr>
                <w:sz w:val="16"/>
                <w:szCs w:val="16"/>
                <w:lang w:eastAsia="zh-CN"/>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5DC0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631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501DC" w14:textId="77777777" w:rsidR="00975C97" w:rsidRPr="0001701A" w:rsidRDefault="00975C97" w:rsidP="001C0A31">
            <w:pPr>
              <w:pStyle w:val="TAL"/>
              <w:rPr>
                <w:sz w:val="16"/>
                <w:szCs w:val="16"/>
                <w:lang w:eastAsia="zh-CN"/>
              </w:rPr>
            </w:pPr>
            <w:r w:rsidRPr="0001701A">
              <w:rPr>
                <w:sz w:val="16"/>
                <w:szCs w:val="16"/>
                <w:lang w:eastAsia="zh-CN"/>
              </w:rPr>
              <w:t>Introduction of TC 7.7A.3 Spurious response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546F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FB638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60D5A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1BA5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7794C" w14:textId="77777777" w:rsidR="00975C97" w:rsidRPr="0001701A" w:rsidRDefault="00975C97" w:rsidP="001C0A31">
            <w:pPr>
              <w:pStyle w:val="TAC"/>
              <w:jc w:val="left"/>
              <w:rPr>
                <w:sz w:val="16"/>
                <w:szCs w:val="16"/>
                <w:lang w:eastAsia="zh-CN"/>
              </w:rPr>
            </w:pPr>
            <w:r w:rsidRPr="0001701A">
              <w:rPr>
                <w:sz w:val="16"/>
                <w:szCs w:val="16"/>
                <w:lang w:eastAsia="zh-CN"/>
              </w:rPr>
              <w:t>R5-192566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52796" w14:textId="77777777" w:rsidR="00975C97" w:rsidRPr="0001701A" w:rsidRDefault="00975C97" w:rsidP="001C0A31">
            <w:pPr>
              <w:pStyle w:val="TAL"/>
              <w:rPr>
                <w:sz w:val="16"/>
                <w:szCs w:val="16"/>
                <w:lang w:eastAsia="zh-CN"/>
              </w:rPr>
            </w:pPr>
            <w:r w:rsidRPr="0001701A">
              <w:rPr>
                <w:sz w:val="16"/>
                <w:szCs w:val="16"/>
                <w:lang w:eastAsia="zh-CN"/>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C6A3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16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0A272" w14:textId="77777777" w:rsidR="00975C97" w:rsidRPr="0001701A" w:rsidRDefault="00975C97" w:rsidP="001C0A31">
            <w:pPr>
              <w:pStyle w:val="TAL"/>
              <w:rPr>
                <w:sz w:val="16"/>
                <w:szCs w:val="16"/>
                <w:lang w:eastAsia="zh-CN"/>
              </w:rPr>
            </w:pPr>
            <w:r w:rsidRPr="0001701A">
              <w:rPr>
                <w:sz w:val="16"/>
                <w:szCs w:val="16"/>
                <w:lang w:eastAsia="zh-CN"/>
              </w:rPr>
              <w:t xml:space="preserve">Introduction of FR1 7.6D.2 </w:t>
            </w:r>
            <w:proofErr w:type="spellStart"/>
            <w:r w:rsidRPr="0001701A">
              <w:rPr>
                <w:sz w:val="16"/>
                <w:szCs w:val="16"/>
                <w:lang w:eastAsia="zh-CN"/>
              </w:rPr>
              <w:t>Inband</w:t>
            </w:r>
            <w:proofErr w:type="spellEnd"/>
            <w:r w:rsidRPr="0001701A">
              <w:rPr>
                <w:sz w:val="16"/>
                <w:szCs w:val="16"/>
                <w:lang w:eastAsia="zh-CN"/>
              </w:rPr>
              <w:t xml:space="preserve">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4C71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DB45A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908F1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DDBF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D5E11" w14:textId="77777777" w:rsidR="00975C97" w:rsidRPr="0001701A" w:rsidRDefault="00975C97" w:rsidP="001C0A31">
            <w:pPr>
              <w:pStyle w:val="TAC"/>
              <w:jc w:val="left"/>
              <w:rPr>
                <w:sz w:val="16"/>
                <w:szCs w:val="16"/>
                <w:lang w:eastAsia="zh-CN"/>
              </w:rPr>
            </w:pPr>
            <w:r w:rsidRPr="0001701A">
              <w:rPr>
                <w:sz w:val="16"/>
                <w:szCs w:val="16"/>
                <w:lang w:eastAsia="zh-CN"/>
              </w:rPr>
              <w:t>R5-192567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6E0A" w14:textId="77777777" w:rsidR="00975C97" w:rsidRPr="0001701A" w:rsidRDefault="00975C97" w:rsidP="001C0A31">
            <w:pPr>
              <w:pStyle w:val="TAL"/>
              <w:rPr>
                <w:sz w:val="16"/>
                <w:szCs w:val="16"/>
                <w:lang w:eastAsia="zh-CN"/>
              </w:rPr>
            </w:pPr>
            <w:r w:rsidRPr="0001701A">
              <w:rPr>
                <w:sz w:val="16"/>
                <w:szCs w:val="16"/>
                <w:lang w:eastAsia="zh-CN"/>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07AD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5FB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6D864F" w14:textId="77777777" w:rsidR="00975C97" w:rsidRPr="0001701A" w:rsidRDefault="00975C97" w:rsidP="001C0A31">
            <w:pPr>
              <w:pStyle w:val="TAL"/>
              <w:rPr>
                <w:sz w:val="16"/>
                <w:szCs w:val="16"/>
                <w:lang w:eastAsia="zh-CN"/>
              </w:rPr>
            </w:pPr>
            <w:r w:rsidRPr="0001701A">
              <w:rPr>
                <w:sz w:val="16"/>
                <w:szCs w:val="16"/>
                <w:lang w:eastAsia="zh-CN"/>
              </w:rPr>
              <w:t>Update on TC 6.4A.1.1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8A4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CABE7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FB193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4449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8A30F" w14:textId="77777777" w:rsidR="00975C97" w:rsidRPr="0001701A" w:rsidRDefault="00975C97" w:rsidP="001C0A31">
            <w:pPr>
              <w:pStyle w:val="TAC"/>
              <w:jc w:val="left"/>
              <w:rPr>
                <w:sz w:val="16"/>
                <w:szCs w:val="16"/>
                <w:lang w:eastAsia="zh-CN"/>
              </w:rPr>
            </w:pPr>
            <w:r w:rsidRPr="0001701A">
              <w:rPr>
                <w:sz w:val="16"/>
                <w:szCs w:val="16"/>
                <w:lang w:eastAsia="zh-CN"/>
              </w:rPr>
              <w:t>R5-192570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44B7E" w14:textId="77777777" w:rsidR="00975C97" w:rsidRPr="0001701A" w:rsidRDefault="00975C97" w:rsidP="001C0A31">
            <w:pPr>
              <w:pStyle w:val="TAL"/>
              <w:rPr>
                <w:sz w:val="16"/>
                <w:szCs w:val="16"/>
                <w:lang w:eastAsia="zh-CN"/>
              </w:rPr>
            </w:pPr>
            <w:r w:rsidRPr="0001701A">
              <w:rPr>
                <w:sz w:val="16"/>
                <w:szCs w:val="16"/>
                <w:lang w:eastAsia="zh-CN"/>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100D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9BF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69011" w14:textId="77777777" w:rsidR="00975C97" w:rsidRPr="0001701A" w:rsidRDefault="00975C97" w:rsidP="001C0A31">
            <w:pPr>
              <w:pStyle w:val="TAL"/>
              <w:rPr>
                <w:sz w:val="16"/>
                <w:szCs w:val="16"/>
                <w:lang w:eastAsia="zh-CN"/>
              </w:rPr>
            </w:pPr>
            <w:r w:rsidRPr="0001701A">
              <w:rPr>
                <w:sz w:val="16"/>
                <w:szCs w:val="16"/>
                <w:lang w:eastAsia="zh-CN"/>
              </w:rPr>
              <w:t>Update on TCs in section 6.4A.2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1C980"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C7324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DCF59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65E6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03FE7" w14:textId="77777777" w:rsidR="00975C97" w:rsidRPr="0001701A" w:rsidRDefault="00975C97" w:rsidP="001C0A31">
            <w:pPr>
              <w:pStyle w:val="TAC"/>
              <w:jc w:val="left"/>
              <w:rPr>
                <w:sz w:val="16"/>
                <w:szCs w:val="16"/>
                <w:lang w:eastAsia="zh-CN"/>
              </w:rPr>
            </w:pPr>
            <w:r w:rsidRPr="0001701A">
              <w:rPr>
                <w:sz w:val="16"/>
                <w:szCs w:val="16"/>
                <w:lang w:eastAsia="zh-CN"/>
              </w:rPr>
              <w:t>R5-192576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05A62" w14:textId="77777777" w:rsidR="00975C97" w:rsidRPr="0001701A" w:rsidRDefault="00975C97" w:rsidP="001C0A31">
            <w:pPr>
              <w:pStyle w:val="TAL"/>
              <w:rPr>
                <w:sz w:val="16"/>
                <w:szCs w:val="16"/>
                <w:lang w:eastAsia="zh-CN"/>
              </w:rPr>
            </w:pPr>
            <w:r w:rsidRPr="0001701A">
              <w:rPr>
                <w:sz w:val="16"/>
                <w:szCs w:val="16"/>
                <w:lang w:eastAsia="zh-CN"/>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836C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F7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F0061" w14:textId="77777777" w:rsidR="00975C97" w:rsidRPr="0001701A" w:rsidRDefault="00975C97" w:rsidP="001C0A31">
            <w:pPr>
              <w:pStyle w:val="TAL"/>
              <w:rPr>
                <w:sz w:val="16"/>
                <w:szCs w:val="16"/>
                <w:lang w:eastAsia="zh-CN"/>
              </w:rPr>
            </w:pPr>
            <w:r w:rsidRPr="0001701A">
              <w:rPr>
                <w:sz w:val="16"/>
                <w:szCs w:val="16"/>
                <w:lang w:eastAsia="zh-CN"/>
              </w:rPr>
              <w:t>Update on TC 6.5A.2.2.1 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403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2213E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3BC46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1CB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90B71" w14:textId="77777777" w:rsidR="00975C97" w:rsidRPr="0001701A" w:rsidRDefault="00975C97" w:rsidP="001C0A31">
            <w:pPr>
              <w:pStyle w:val="TAC"/>
              <w:jc w:val="left"/>
              <w:rPr>
                <w:sz w:val="16"/>
                <w:szCs w:val="16"/>
                <w:lang w:eastAsia="zh-CN"/>
              </w:rPr>
            </w:pPr>
            <w:r w:rsidRPr="0001701A">
              <w:rPr>
                <w:sz w:val="16"/>
                <w:szCs w:val="16"/>
                <w:lang w:eastAsia="zh-CN"/>
              </w:rPr>
              <w:t>R5-192577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8D707" w14:textId="77777777" w:rsidR="00975C97" w:rsidRPr="0001701A" w:rsidRDefault="00975C97" w:rsidP="001C0A31">
            <w:pPr>
              <w:pStyle w:val="TAL"/>
              <w:rPr>
                <w:sz w:val="16"/>
                <w:szCs w:val="16"/>
                <w:lang w:eastAsia="zh-CN"/>
              </w:rPr>
            </w:pPr>
            <w:r w:rsidRPr="0001701A">
              <w:rPr>
                <w:sz w:val="16"/>
                <w:szCs w:val="16"/>
                <w:lang w:eastAsia="zh-CN"/>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DED6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860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68C04" w14:textId="77777777" w:rsidR="00975C97" w:rsidRPr="0001701A" w:rsidRDefault="00975C97" w:rsidP="001C0A31">
            <w:pPr>
              <w:pStyle w:val="TAL"/>
              <w:rPr>
                <w:sz w:val="16"/>
                <w:szCs w:val="16"/>
                <w:lang w:eastAsia="zh-CN"/>
              </w:rPr>
            </w:pPr>
            <w:r w:rsidRPr="0001701A">
              <w:rPr>
                <w:sz w:val="16"/>
                <w:szCs w:val="16"/>
                <w:lang w:eastAsia="zh-CN"/>
              </w:rPr>
              <w:t>Update on TC 6.5A.2.4.1.1 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62C5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B9597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B6CB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661A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D0DD9" w14:textId="77777777" w:rsidR="00975C97" w:rsidRPr="0001701A" w:rsidRDefault="00975C97" w:rsidP="001C0A31">
            <w:pPr>
              <w:pStyle w:val="TAC"/>
              <w:jc w:val="left"/>
              <w:rPr>
                <w:sz w:val="16"/>
                <w:szCs w:val="16"/>
                <w:lang w:eastAsia="zh-CN"/>
              </w:rPr>
            </w:pPr>
            <w:r w:rsidRPr="0001701A">
              <w:rPr>
                <w:sz w:val="16"/>
                <w:szCs w:val="16"/>
                <w:lang w:eastAsia="zh-CN"/>
              </w:rPr>
              <w:t>R5-192578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91F51" w14:textId="77777777" w:rsidR="00975C97" w:rsidRPr="0001701A" w:rsidRDefault="00975C97" w:rsidP="001C0A31">
            <w:pPr>
              <w:pStyle w:val="TAL"/>
              <w:rPr>
                <w:sz w:val="16"/>
                <w:szCs w:val="16"/>
                <w:lang w:eastAsia="zh-CN"/>
              </w:rPr>
            </w:pPr>
            <w:r w:rsidRPr="0001701A">
              <w:rPr>
                <w:sz w:val="16"/>
                <w:szCs w:val="16"/>
                <w:lang w:eastAsia="zh-CN"/>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325F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4FC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506A4" w14:textId="77777777" w:rsidR="00975C97" w:rsidRPr="0001701A" w:rsidRDefault="00975C97" w:rsidP="001C0A31">
            <w:pPr>
              <w:pStyle w:val="TAL"/>
              <w:rPr>
                <w:sz w:val="16"/>
                <w:szCs w:val="16"/>
                <w:lang w:eastAsia="zh-CN"/>
              </w:rPr>
            </w:pPr>
            <w:r w:rsidRPr="0001701A">
              <w:rPr>
                <w:sz w:val="16"/>
                <w:szCs w:val="16"/>
                <w:lang w:eastAsia="zh-CN"/>
              </w:rPr>
              <w:t>Update on TC 6.5A.2.4.2.1 UTRA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A5E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40247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4DF7B95"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4B91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D05B6" w14:textId="77777777" w:rsidR="00975C97" w:rsidRPr="0001701A" w:rsidRDefault="00975C97" w:rsidP="001C0A31">
            <w:pPr>
              <w:pStyle w:val="TAC"/>
              <w:jc w:val="left"/>
              <w:rPr>
                <w:sz w:val="16"/>
                <w:szCs w:val="16"/>
                <w:lang w:eastAsia="zh-CN"/>
              </w:rPr>
            </w:pPr>
            <w:r w:rsidRPr="0001701A">
              <w:rPr>
                <w:sz w:val="16"/>
                <w:szCs w:val="16"/>
                <w:lang w:eastAsia="zh-CN"/>
              </w:rPr>
              <w:t>R5-192579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101F8" w14:textId="77777777" w:rsidR="00975C97" w:rsidRPr="0001701A" w:rsidRDefault="00975C97" w:rsidP="001C0A31">
            <w:pPr>
              <w:pStyle w:val="TAL"/>
              <w:rPr>
                <w:sz w:val="16"/>
                <w:szCs w:val="16"/>
                <w:lang w:eastAsia="zh-CN"/>
              </w:rPr>
            </w:pPr>
            <w:r w:rsidRPr="0001701A">
              <w:rPr>
                <w:sz w:val="16"/>
                <w:szCs w:val="16"/>
                <w:lang w:eastAsia="zh-CN"/>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3B5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83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B766A" w14:textId="77777777" w:rsidR="00975C97" w:rsidRPr="0001701A" w:rsidRDefault="00975C97" w:rsidP="001C0A31">
            <w:pPr>
              <w:pStyle w:val="TAL"/>
              <w:rPr>
                <w:sz w:val="16"/>
                <w:szCs w:val="16"/>
                <w:lang w:eastAsia="zh-CN"/>
              </w:rPr>
            </w:pPr>
            <w:r w:rsidRPr="0001701A">
              <w:rPr>
                <w:sz w:val="16"/>
                <w:szCs w:val="16"/>
                <w:lang w:eastAsia="zh-CN"/>
              </w:rPr>
              <w:t>Update on TC 6.5A.3.1.1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A927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72792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1033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5E20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DCA9E" w14:textId="77777777" w:rsidR="00975C97" w:rsidRPr="0001701A" w:rsidRDefault="00975C97" w:rsidP="001C0A31">
            <w:pPr>
              <w:pStyle w:val="TAC"/>
              <w:jc w:val="left"/>
              <w:rPr>
                <w:sz w:val="16"/>
                <w:szCs w:val="16"/>
                <w:lang w:eastAsia="zh-CN"/>
              </w:rPr>
            </w:pPr>
            <w:r w:rsidRPr="0001701A">
              <w:rPr>
                <w:sz w:val="16"/>
                <w:szCs w:val="16"/>
                <w:lang w:eastAsia="zh-CN"/>
              </w:rPr>
              <w:t>R5-192580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2C439" w14:textId="77777777" w:rsidR="00975C97" w:rsidRPr="0001701A" w:rsidRDefault="00975C97" w:rsidP="001C0A31">
            <w:pPr>
              <w:pStyle w:val="TAL"/>
              <w:rPr>
                <w:sz w:val="16"/>
                <w:szCs w:val="16"/>
                <w:lang w:eastAsia="zh-CN"/>
              </w:rPr>
            </w:pPr>
            <w:r w:rsidRPr="0001701A">
              <w:rPr>
                <w:sz w:val="16"/>
                <w:szCs w:val="16"/>
                <w:lang w:eastAsia="zh-CN"/>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9AB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60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ADA0" w14:textId="77777777" w:rsidR="00975C97" w:rsidRPr="0001701A" w:rsidRDefault="00975C97" w:rsidP="001C0A31">
            <w:pPr>
              <w:pStyle w:val="TAL"/>
              <w:rPr>
                <w:sz w:val="16"/>
                <w:szCs w:val="16"/>
                <w:lang w:eastAsia="zh-CN"/>
              </w:rPr>
            </w:pPr>
            <w:r w:rsidRPr="0001701A">
              <w:rPr>
                <w:sz w:val="16"/>
                <w:szCs w:val="16"/>
                <w:lang w:eastAsia="zh-CN"/>
              </w:rPr>
              <w:t>Update on TC 6.5A.3.2.1 Spurious emissions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CAC3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BDB37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392E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726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C7BAA" w14:textId="77777777" w:rsidR="00975C97" w:rsidRPr="0001701A" w:rsidRDefault="00975C97" w:rsidP="001C0A31">
            <w:pPr>
              <w:pStyle w:val="TAC"/>
              <w:jc w:val="left"/>
              <w:rPr>
                <w:sz w:val="16"/>
                <w:szCs w:val="16"/>
                <w:lang w:eastAsia="zh-CN"/>
              </w:rPr>
            </w:pPr>
            <w:r w:rsidRPr="0001701A">
              <w:rPr>
                <w:sz w:val="16"/>
                <w:szCs w:val="16"/>
                <w:lang w:eastAsia="zh-CN"/>
              </w:rPr>
              <w:t>R5-192581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0DC9B" w14:textId="77777777" w:rsidR="00975C97" w:rsidRPr="0001701A" w:rsidRDefault="00975C97" w:rsidP="001C0A31">
            <w:pPr>
              <w:pStyle w:val="TAL"/>
              <w:rPr>
                <w:sz w:val="16"/>
                <w:szCs w:val="16"/>
                <w:lang w:eastAsia="zh-CN"/>
              </w:rPr>
            </w:pPr>
            <w:r w:rsidRPr="0001701A">
              <w:rPr>
                <w:sz w:val="16"/>
                <w:szCs w:val="16"/>
                <w:lang w:eastAsia="zh-CN"/>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C1AD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DD5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1F9CA" w14:textId="77777777" w:rsidR="00975C97" w:rsidRPr="0001701A" w:rsidRDefault="00975C97" w:rsidP="001C0A31">
            <w:pPr>
              <w:pStyle w:val="TAL"/>
              <w:rPr>
                <w:sz w:val="16"/>
                <w:szCs w:val="16"/>
                <w:lang w:eastAsia="zh-CN"/>
              </w:rPr>
            </w:pPr>
            <w:r w:rsidRPr="0001701A">
              <w:rPr>
                <w:sz w:val="16"/>
                <w:szCs w:val="16"/>
                <w:lang w:eastAsia="zh-CN"/>
              </w:rPr>
              <w:t>Update on TC 6.5A.4.1 TX IM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748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AE705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DD0AF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A02D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ACD0A" w14:textId="77777777" w:rsidR="00975C97" w:rsidRPr="0001701A" w:rsidRDefault="00975C97" w:rsidP="001C0A31">
            <w:pPr>
              <w:pStyle w:val="TAC"/>
              <w:jc w:val="left"/>
              <w:rPr>
                <w:sz w:val="16"/>
                <w:szCs w:val="16"/>
                <w:lang w:eastAsia="zh-CN"/>
              </w:rPr>
            </w:pPr>
            <w:r w:rsidRPr="0001701A">
              <w:rPr>
                <w:sz w:val="16"/>
                <w:szCs w:val="16"/>
                <w:lang w:eastAsia="zh-CN"/>
              </w:rPr>
              <w:t>R5-192583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CC8D" w14:textId="77777777" w:rsidR="00975C97" w:rsidRPr="0001701A" w:rsidRDefault="00975C97" w:rsidP="001C0A31">
            <w:pPr>
              <w:pStyle w:val="TAL"/>
              <w:rPr>
                <w:sz w:val="16"/>
                <w:szCs w:val="16"/>
                <w:lang w:eastAsia="zh-CN"/>
              </w:rPr>
            </w:pPr>
            <w:r w:rsidRPr="0001701A">
              <w:rPr>
                <w:sz w:val="16"/>
                <w:szCs w:val="16"/>
                <w:lang w:eastAsia="zh-CN"/>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C27D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75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61FF2" w14:textId="77777777" w:rsidR="00975C97" w:rsidRPr="0001701A" w:rsidRDefault="00975C97" w:rsidP="001C0A31">
            <w:pPr>
              <w:pStyle w:val="TAL"/>
              <w:rPr>
                <w:sz w:val="16"/>
                <w:szCs w:val="16"/>
                <w:lang w:eastAsia="zh-CN"/>
              </w:rPr>
            </w:pPr>
            <w:r w:rsidRPr="0001701A">
              <w:rPr>
                <w:sz w:val="16"/>
                <w:szCs w:val="16"/>
                <w:lang w:eastAsia="zh-CN"/>
              </w:rPr>
              <w:t>Addition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45C5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558A9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799D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66B69"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3507E" w14:textId="77777777" w:rsidR="00975C97" w:rsidRPr="0001701A" w:rsidRDefault="00975C97" w:rsidP="001C0A31">
            <w:pPr>
              <w:pStyle w:val="TAC"/>
              <w:jc w:val="left"/>
              <w:rPr>
                <w:sz w:val="16"/>
                <w:szCs w:val="16"/>
                <w:lang w:eastAsia="zh-CN"/>
              </w:rPr>
            </w:pPr>
            <w:r w:rsidRPr="0001701A">
              <w:rPr>
                <w:sz w:val="16"/>
                <w:szCs w:val="16"/>
                <w:lang w:eastAsia="zh-CN"/>
              </w:rPr>
              <w:t>R5-192584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3D833" w14:textId="77777777" w:rsidR="00975C97" w:rsidRPr="0001701A" w:rsidRDefault="00975C97" w:rsidP="001C0A31">
            <w:pPr>
              <w:pStyle w:val="TAL"/>
              <w:rPr>
                <w:sz w:val="16"/>
                <w:szCs w:val="16"/>
                <w:lang w:eastAsia="zh-CN"/>
              </w:rPr>
            </w:pPr>
            <w:r w:rsidRPr="0001701A">
              <w:rPr>
                <w:sz w:val="16"/>
                <w:szCs w:val="16"/>
                <w:lang w:eastAsia="zh-CN"/>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A01F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D1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E7FBB" w14:textId="77777777" w:rsidR="00975C97" w:rsidRPr="0001701A" w:rsidRDefault="00975C97" w:rsidP="001C0A31">
            <w:pPr>
              <w:pStyle w:val="TAL"/>
              <w:rPr>
                <w:sz w:val="16"/>
                <w:szCs w:val="16"/>
                <w:lang w:eastAsia="zh-CN"/>
              </w:rPr>
            </w:pPr>
            <w:r w:rsidRPr="0001701A">
              <w:rPr>
                <w:sz w:val="16"/>
                <w:szCs w:val="16"/>
                <w:lang w:eastAsia="zh-CN"/>
              </w:rPr>
              <w:t>Addition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70AD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67B908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3746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5394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26866" w14:textId="77777777" w:rsidR="00975C97" w:rsidRPr="0001701A" w:rsidRDefault="00975C97" w:rsidP="001C0A31">
            <w:pPr>
              <w:pStyle w:val="TAC"/>
              <w:jc w:val="left"/>
              <w:rPr>
                <w:sz w:val="16"/>
                <w:szCs w:val="16"/>
                <w:lang w:eastAsia="zh-CN"/>
              </w:rPr>
            </w:pPr>
            <w:r w:rsidRPr="0001701A">
              <w:rPr>
                <w:sz w:val="16"/>
                <w:szCs w:val="16"/>
                <w:lang w:eastAsia="zh-CN"/>
              </w:rPr>
              <w:t>R5-192585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BFF93" w14:textId="77777777" w:rsidR="00975C97" w:rsidRPr="0001701A" w:rsidRDefault="00975C97" w:rsidP="001C0A31">
            <w:pPr>
              <w:pStyle w:val="TAL"/>
              <w:rPr>
                <w:sz w:val="16"/>
                <w:szCs w:val="16"/>
                <w:lang w:eastAsia="zh-CN"/>
              </w:rPr>
            </w:pPr>
            <w:r w:rsidRPr="0001701A">
              <w:rPr>
                <w:sz w:val="16"/>
                <w:szCs w:val="16"/>
                <w:lang w:eastAsia="zh-CN"/>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8813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155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79BED" w14:textId="77777777" w:rsidR="00975C97" w:rsidRPr="0001701A" w:rsidRDefault="00975C97" w:rsidP="001C0A31">
            <w:pPr>
              <w:pStyle w:val="TAL"/>
              <w:rPr>
                <w:sz w:val="16"/>
                <w:szCs w:val="16"/>
                <w:lang w:eastAsia="zh-CN"/>
              </w:rPr>
            </w:pPr>
            <w:r w:rsidRPr="0001701A">
              <w:rPr>
                <w:sz w:val="16"/>
                <w:szCs w:val="16"/>
                <w:lang w:eastAsia="zh-CN"/>
              </w:rPr>
              <w:t>Addition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5B8B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480B93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65762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4C4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4E363" w14:textId="77777777" w:rsidR="00975C97" w:rsidRPr="0001701A" w:rsidRDefault="00975C97" w:rsidP="001C0A31">
            <w:pPr>
              <w:pStyle w:val="TAC"/>
              <w:jc w:val="left"/>
              <w:rPr>
                <w:sz w:val="16"/>
                <w:szCs w:val="16"/>
                <w:lang w:eastAsia="zh-CN"/>
              </w:rPr>
            </w:pPr>
            <w:r w:rsidRPr="0001701A">
              <w:rPr>
                <w:sz w:val="16"/>
                <w:szCs w:val="16"/>
                <w:lang w:eastAsia="zh-CN"/>
              </w:rPr>
              <w:t>R5-192586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40B28" w14:textId="77777777" w:rsidR="00975C97" w:rsidRPr="0001701A" w:rsidRDefault="00975C97" w:rsidP="001C0A31">
            <w:pPr>
              <w:pStyle w:val="TAL"/>
              <w:rPr>
                <w:sz w:val="16"/>
                <w:szCs w:val="16"/>
                <w:lang w:eastAsia="zh-CN"/>
              </w:rPr>
            </w:pPr>
            <w:r w:rsidRPr="0001701A">
              <w:rPr>
                <w:sz w:val="16"/>
                <w:szCs w:val="16"/>
                <w:lang w:eastAsia="zh-CN"/>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CCE3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078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D52CF" w14:textId="77777777" w:rsidR="00975C97" w:rsidRPr="0001701A" w:rsidRDefault="00975C97" w:rsidP="001C0A31">
            <w:pPr>
              <w:pStyle w:val="TAL"/>
              <w:rPr>
                <w:sz w:val="16"/>
                <w:szCs w:val="16"/>
                <w:lang w:eastAsia="zh-CN"/>
              </w:rPr>
            </w:pPr>
            <w:r w:rsidRPr="0001701A">
              <w:rPr>
                <w:sz w:val="16"/>
                <w:szCs w:val="16"/>
                <w:lang w:eastAsia="zh-CN"/>
              </w:rPr>
              <w:t>Addition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6FB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521B8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4F505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B25F9"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BD04" w14:textId="77777777" w:rsidR="00975C97" w:rsidRPr="0001701A" w:rsidRDefault="00975C97" w:rsidP="001C0A31">
            <w:pPr>
              <w:pStyle w:val="TAC"/>
              <w:jc w:val="left"/>
              <w:rPr>
                <w:sz w:val="16"/>
                <w:szCs w:val="16"/>
                <w:lang w:eastAsia="zh-CN"/>
              </w:rPr>
            </w:pPr>
            <w:r w:rsidRPr="0001701A">
              <w:rPr>
                <w:sz w:val="16"/>
                <w:szCs w:val="16"/>
                <w:lang w:eastAsia="zh-CN"/>
              </w:rPr>
              <w:t>R5-192587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C0A16" w14:textId="77777777" w:rsidR="00975C97" w:rsidRPr="0001701A" w:rsidRDefault="00975C97" w:rsidP="001C0A31">
            <w:pPr>
              <w:pStyle w:val="TAL"/>
              <w:rPr>
                <w:sz w:val="16"/>
                <w:szCs w:val="16"/>
                <w:lang w:eastAsia="zh-CN"/>
              </w:rPr>
            </w:pPr>
            <w:r w:rsidRPr="0001701A">
              <w:rPr>
                <w:sz w:val="16"/>
                <w:szCs w:val="16"/>
                <w:lang w:eastAsia="zh-CN"/>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BBA5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89F5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53FCC" w14:textId="77777777" w:rsidR="00975C97" w:rsidRPr="0001701A" w:rsidRDefault="00975C97" w:rsidP="001C0A31">
            <w:pPr>
              <w:pStyle w:val="TAL"/>
              <w:rPr>
                <w:sz w:val="16"/>
                <w:szCs w:val="16"/>
                <w:lang w:eastAsia="zh-CN"/>
              </w:rPr>
            </w:pPr>
            <w:r w:rsidRPr="0001701A">
              <w:rPr>
                <w:sz w:val="16"/>
                <w:szCs w:val="16"/>
                <w:lang w:eastAsia="zh-CN"/>
              </w:rPr>
              <w:t>FR1 Text update for 7.3A.2 Reference sensitivity power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D264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E878B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A3560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8803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CB6B9" w14:textId="77777777" w:rsidR="00975C97" w:rsidRPr="0001701A" w:rsidRDefault="00975C97" w:rsidP="001C0A31">
            <w:pPr>
              <w:pStyle w:val="TAC"/>
              <w:jc w:val="left"/>
              <w:rPr>
                <w:sz w:val="16"/>
                <w:szCs w:val="16"/>
                <w:lang w:eastAsia="zh-CN"/>
              </w:rPr>
            </w:pPr>
            <w:r w:rsidRPr="0001701A">
              <w:rPr>
                <w:sz w:val="16"/>
                <w:szCs w:val="16"/>
                <w:lang w:eastAsia="zh-CN"/>
              </w:rPr>
              <w:t>R5-192588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A95C5" w14:textId="77777777" w:rsidR="00975C97" w:rsidRPr="0001701A" w:rsidRDefault="00975C97" w:rsidP="001C0A31">
            <w:pPr>
              <w:pStyle w:val="TAL"/>
              <w:rPr>
                <w:sz w:val="16"/>
                <w:szCs w:val="16"/>
                <w:lang w:eastAsia="zh-CN"/>
              </w:rPr>
            </w:pPr>
            <w:r w:rsidRPr="0001701A">
              <w:rPr>
                <w:sz w:val="16"/>
                <w:szCs w:val="16"/>
                <w:lang w:eastAsia="zh-CN"/>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09A1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4DB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0707" w14:textId="77777777" w:rsidR="00975C97" w:rsidRPr="0001701A" w:rsidRDefault="00975C97" w:rsidP="001C0A31">
            <w:pPr>
              <w:pStyle w:val="TAL"/>
              <w:rPr>
                <w:sz w:val="16"/>
                <w:szCs w:val="16"/>
                <w:lang w:eastAsia="zh-CN"/>
              </w:rPr>
            </w:pPr>
            <w:r w:rsidRPr="0001701A">
              <w:rPr>
                <w:sz w:val="16"/>
                <w:szCs w:val="16"/>
                <w:lang w:eastAsia="zh-CN"/>
              </w:rPr>
              <w:t>FR1 Text update for 7.3.2_1 Reference sensitivity level with 4 Rx antenna 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8732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B83F5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F2DA5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472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85258" w14:textId="77777777" w:rsidR="00975C97" w:rsidRPr="0001701A" w:rsidRDefault="00975C97" w:rsidP="001C0A31">
            <w:pPr>
              <w:pStyle w:val="TAC"/>
              <w:jc w:val="left"/>
              <w:rPr>
                <w:sz w:val="16"/>
                <w:szCs w:val="16"/>
                <w:lang w:eastAsia="zh-CN"/>
              </w:rPr>
            </w:pPr>
            <w:r w:rsidRPr="0001701A">
              <w:rPr>
                <w:sz w:val="16"/>
                <w:szCs w:val="16"/>
                <w:lang w:eastAsia="zh-CN"/>
              </w:rPr>
              <w:t>R5-192589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CAE4" w14:textId="77777777" w:rsidR="00975C97" w:rsidRPr="0001701A" w:rsidRDefault="00975C97" w:rsidP="001C0A31">
            <w:pPr>
              <w:pStyle w:val="TAL"/>
              <w:rPr>
                <w:sz w:val="16"/>
                <w:szCs w:val="16"/>
                <w:lang w:eastAsia="zh-CN"/>
              </w:rPr>
            </w:pPr>
            <w:r w:rsidRPr="0001701A">
              <w:rPr>
                <w:sz w:val="16"/>
                <w:szCs w:val="16"/>
                <w:lang w:eastAsia="zh-CN"/>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36D4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374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5CE83" w14:textId="77777777" w:rsidR="00975C97" w:rsidRPr="0001701A" w:rsidRDefault="00975C97" w:rsidP="001C0A31">
            <w:pPr>
              <w:pStyle w:val="TAL"/>
              <w:rPr>
                <w:sz w:val="16"/>
                <w:szCs w:val="16"/>
                <w:lang w:eastAsia="zh-CN"/>
              </w:rPr>
            </w:pPr>
            <w:r w:rsidRPr="0001701A">
              <w:rPr>
                <w:sz w:val="16"/>
                <w:szCs w:val="16"/>
                <w:lang w:eastAsia="zh-CN"/>
              </w:rPr>
              <w:t>Update of 7.3D.2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066C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CBB422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78951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0C89"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CFBE" w14:textId="77777777" w:rsidR="00975C97" w:rsidRPr="0001701A" w:rsidRDefault="00975C97" w:rsidP="001C0A31">
            <w:pPr>
              <w:pStyle w:val="TAC"/>
              <w:jc w:val="left"/>
              <w:rPr>
                <w:sz w:val="16"/>
                <w:szCs w:val="16"/>
                <w:lang w:eastAsia="zh-CN"/>
              </w:rPr>
            </w:pPr>
            <w:r w:rsidRPr="0001701A">
              <w:rPr>
                <w:sz w:val="16"/>
                <w:szCs w:val="16"/>
                <w:lang w:eastAsia="zh-CN"/>
              </w:rPr>
              <w:t>R5-192590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37C0B" w14:textId="77777777" w:rsidR="00975C97" w:rsidRPr="0001701A" w:rsidRDefault="00975C97" w:rsidP="001C0A31">
            <w:pPr>
              <w:pStyle w:val="TAL"/>
              <w:rPr>
                <w:sz w:val="16"/>
                <w:szCs w:val="16"/>
                <w:lang w:eastAsia="zh-CN"/>
              </w:rPr>
            </w:pPr>
            <w:r w:rsidRPr="0001701A">
              <w:rPr>
                <w:sz w:val="16"/>
                <w:szCs w:val="16"/>
                <w:lang w:eastAsia="zh-CN"/>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AB1E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7A0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5639" w14:textId="77777777" w:rsidR="00975C97" w:rsidRPr="0001701A" w:rsidRDefault="00975C97" w:rsidP="001C0A31">
            <w:pPr>
              <w:pStyle w:val="TAL"/>
              <w:rPr>
                <w:sz w:val="16"/>
                <w:szCs w:val="16"/>
                <w:lang w:eastAsia="zh-CN"/>
              </w:rPr>
            </w:pPr>
            <w:r w:rsidRPr="0001701A">
              <w:rPr>
                <w:sz w:val="16"/>
                <w:szCs w:val="16"/>
                <w:lang w:eastAsia="zh-CN"/>
              </w:rPr>
              <w:t>Update of TC 7.4D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B7A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AA198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E50DE8"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6B4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74F25" w14:textId="77777777" w:rsidR="00975C97" w:rsidRPr="0001701A" w:rsidRDefault="00975C97" w:rsidP="001C0A31">
            <w:pPr>
              <w:pStyle w:val="TAC"/>
              <w:jc w:val="left"/>
              <w:rPr>
                <w:sz w:val="16"/>
                <w:szCs w:val="16"/>
                <w:lang w:eastAsia="zh-CN"/>
              </w:rPr>
            </w:pPr>
            <w:r w:rsidRPr="0001701A">
              <w:rPr>
                <w:sz w:val="16"/>
                <w:szCs w:val="16"/>
                <w:lang w:eastAsia="zh-CN"/>
              </w:rPr>
              <w:t>R5-192591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41BCD" w14:textId="77777777" w:rsidR="00975C97" w:rsidRPr="0001701A" w:rsidRDefault="00975C97" w:rsidP="001C0A31">
            <w:pPr>
              <w:pStyle w:val="TAL"/>
              <w:rPr>
                <w:sz w:val="16"/>
                <w:szCs w:val="16"/>
                <w:lang w:eastAsia="zh-CN"/>
              </w:rPr>
            </w:pPr>
            <w:r w:rsidRPr="0001701A">
              <w:rPr>
                <w:sz w:val="16"/>
                <w:szCs w:val="16"/>
                <w:lang w:eastAsia="zh-CN"/>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B6DC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E36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04AE89" w14:textId="77777777" w:rsidR="00975C97" w:rsidRPr="0001701A" w:rsidRDefault="00975C97" w:rsidP="001C0A31">
            <w:pPr>
              <w:pStyle w:val="TAL"/>
              <w:rPr>
                <w:sz w:val="16"/>
                <w:szCs w:val="16"/>
                <w:lang w:eastAsia="zh-CN"/>
              </w:rPr>
            </w:pPr>
            <w:r w:rsidRPr="0001701A">
              <w:rPr>
                <w:sz w:val="16"/>
                <w:szCs w:val="16"/>
                <w:lang w:eastAsia="zh-CN"/>
              </w:rPr>
              <w:t>Introduction of TC 7.5D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8A3D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84AA3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5B2E8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522B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0FA34" w14:textId="77777777" w:rsidR="00975C97" w:rsidRPr="0001701A" w:rsidRDefault="00975C97" w:rsidP="001C0A31">
            <w:pPr>
              <w:pStyle w:val="TAC"/>
              <w:jc w:val="left"/>
              <w:rPr>
                <w:sz w:val="16"/>
                <w:szCs w:val="16"/>
                <w:lang w:eastAsia="zh-CN"/>
              </w:rPr>
            </w:pPr>
            <w:r w:rsidRPr="0001701A">
              <w:rPr>
                <w:sz w:val="16"/>
                <w:szCs w:val="16"/>
                <w:lang w:eastAsia="zh-CN"/>
              </w:rPr>
              <w:t>R5-192592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7A2E" w14:textId="77777777" w:rsidR="00975C97" w:rsidRPr="0001701A" w:rsidRDefault="00975C97" w:rsidP="001C0A31">
            <w:pPr>
              <w:pStyle w:val="TAL"/>
              <w:rPr>
                <w:sz w:val="16"/>
                <w:szCs w:val="16"/>
                <w:lang w:eastAsia="zh-CN"/>
              </w:rPr>
            </w:pPr>
            <w:r w:rsidRPr="0001701A">
              <w:rPr>
                <w:sz w:val="16"/>
                <w:szCs w:val="16"/>
                <w:lang w:eastAsia="zh-CN"/>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AEFA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DB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00EA8" w14:textId="77777777" w:rsidR="00975C97" w:rsidRPr="0001701A" w:rsidRDefault="00975C97" w:rsidP="001C0A31">
            <w:pPr>
              <w:pStyle w:val="TAL"/>
              <w:rPr>
                <w:sz w:val="16"/>
                <w:szCs w:val="16"/>
                <w:lang w:eastAsia="zh-CN"/>
              </w:rPr>
            </w:pPr>
            <w:r w:rsidRPr="0001701A">
              <w:rPr>
                <w:sz w:val="16"/>
                <w:szCs w:val="16"/>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0D3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81983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7767E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9697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F2F88" w14:textId="77777777" w:rsidR="00975C97" w:rsidRPr="0001701A" w:rsidRDefault="00975C97" w:rsidP="001C0A31">
            <w:pPr>
              <w:pStyle w:val="TAC"/>
              <w:jc w:val="left"/>
              <w:rPr>
                <w:sz w:val="16"/>
                <w:szCs w:val="16"/>
                <w:lang w:eastAsia="zh-CN"/>
              </w:rPr>
            </w:pPr>
            <w:r w:rsidRPr="0001701A">
              <w:rPr>
                <w:sz w:val="16"/>
                <w:szCs w:val="16"/>
                <w:lang w:eastAsia="zh-CN"/>
              </w:rPr>
              <w:t>R5-192593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2436" w14:textId="77777777" w:rsidR="00975C97" w:rsidRPr="0001701A" w:rsidRDefault="00975C97" w:rsidP="001C0A31">
            <w:pPr>
              <w:pStyle w:val="TAL"/>
              <w:rPr>
                <w:sz w:val="16"/>
                <w:szCs w:val="16"/>
                <w:lang w:eastAsia="zh-CN"/>
              </w:rPr>
            </w:pPr>
            <w:r w:rsidRPr="0001701A">
              <w:rPr>
                <w:sz w:val="16"/>
                <w:szCs w:val="16"/>
                <w:lang w:eastAsia="zh-CN"/>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D011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072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C3915" w14:textId="77777777" w:rsidR="00975C97" w:rsidRPr="0001701A" w:rsidRDefault="00975C97" w:rsidP="001C0A31">
            <w:pPr>
              <w:pStyle w:val="TAL"/>
              <w:rPr>
                <w:sz w:val="16"/>
                <w:szCs w:val="16"/>
                <w:lang w:eastAsia="zh-CN"/>
              </w:rPr>
            </w:pPr>
            <w:r w:rsidRPr="0001701A">
              <w:rPr>
                <w:sz w:val="16"/>
                <w:szCs w:val="16"/>
                <w:lang w:eastAsia="zh-CN"/>
              </w:rPr>
              <w:t>Updates of TT in TS38.521-1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6AA21"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2233D3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C7C22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5F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5D3BF" w14:textId="77777777" w:rsidR="00975C97" w:rsidRPr="0001701A" w:rsidRDefault="00975C97" w:rsidP="001C0A31">
            <w:pPr>
              <w:pStyle w:val="TAC"/>
              <w:jc w:val="left"/>
              <w:rPr>
                <w:sz w:val="16"/>
                <w:szCs w:val="16"/>
                <w:lang w:eastAsia="zh-CN"/>
              </w:rPr>
            </w:pPr>
            <w:r w:rsidRPr="0001701A">
              <w:rPr>
                <w:sz w:val="16"/>
                <w:szCs w:val="16"/>
                <w:lang w:eastAsia="zh-CN"/>
              </w:rPr>
              <w:t>R5-192594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91703" w14:textId="77777777" w:rsidR="00975C97" w:rsidRPr="0001701A" w:rsidRDefault="00975C97" w:rsidP="001C0A31">
            <w:pPr>
              <w:pStyle w:val="TAL"/>
              <w:rPr>
                <w:sz w:val="16"/>
                <w:szCs w:val="16"/>
                <w:lang w:eastAsia="zh-CN"/>
              </w:rPr>
            </w:pPr>
            <w:r w:rsidRPr="0001701A">
              <w:rPr>
                <w:sz w:val="16"/>
                <w:szCs w:val="16"/>
                <w:lang w:eastAsia="zh-CN"/>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492A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CBD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BA3CC" w14:textId="77777777" w:rsidR="00975C97" w:rsidRPr="0001701A" w:rsidRDefault="00975C97" w:rsidP="001C0A31">
            <w:pPr>
              <w:pStyle w:val="TAL"/>
              <w:rPr>
                <w:sz w:val="16"/>
                <w:szCs w:val="16"/>
                <w:lang w:eastAsia="zh-CN"/>
              </w:rPr>
            </w:pPr>
            <w:r w:rsidRPr="0001701A">
              <w:rPr>
                <w:sz w:val="16"/>
                <w:szCs w:val="16"/>
                <w:lang w:eastAsia="zh-CN"/>
              </w:rPr>
              <w:t>Correction of HARQ-ACK transmission timing for DL RMC for FR1 TDD SCS=60kHz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779A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AE60E7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EFFAE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A29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08FC4" w14:textId="77777777" w:rsidR="00975C97" w:rsidRPr="0001701A" w:rsidRDefault="00975C97" w:rsidP="001C0A31">
            <w:pPr>
              <w:pStyle w:val="TAC"/>
              <w:jc w:val="left"/>
              <w:rPr>
                <w:sz w:val="16"/>
                <w:szCs w:val="16"/>
                <w:lang w:eastAsia="zh-CN"/>
              </w:rPr>
            </w:pPr>
            <w:r w:rsidRPr="0001701A">
              <w:rPr>
                <w:sz w:val="16"/>
                <w:szCs w:val="16"/>
                <w:lang w:eastAsia="zh-CN"/>
              </w:rPr>
              <w:t>R5-192597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4286" w14:textId="77777777" w:rsidR="00975C97" w:rsidRPr="0001701A" w:rsidRDefault="00975C97" w:rsidP="001C0A31">
            <w:pPr>
              <w:pStyle w:val="TAL"/>
              <w:rPr>
                <w:sz w:val="16"/>
                <w:szCs w:val="16"/>
                <w:lang w:eastAsia="zh-CN"/>
              </w:rPr>
            </w:pPr>
            <w:r w:rsidRPr="0001701A">
              <w:rPr>
                <w:sz w:val="16"/>
                <w:szCs w:val="16"/>
                <w:lang w:eastAsia="zh-CN"/>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CCCF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F379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4168A" w14:textId="77777777" w:rsidR="00975C97" w:rsidRPr="0001701A" w:rsidRDefault="00975C97" w:rsidP="001C0A31">
            <w:pPr>
              <w:pStyle w:val="TAL"/>
              <w:rPr>
                <w:sz w:val="16"/>
                <w:szCs w:val="16"/>
                <w:lang w:eastAsia="zh-CN"/>
              </w:rPr>
            </w:pPr>
            <w:r w:rsidRPr="0001701A">
              <w:rPr>
                <w:sz w:val="16"/>
                <w:szCs w:val="16"/>
                <w:lang w:eastAsia="zh-CN"/>
              </w:rPr>
              <w:t>Updating test case 7.3.2 Reference sensitivity power level Table 7.3.2.4.1-3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639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EE2DF3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C6B69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6948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D775B" w14:textId="77777777" w:rsidR="00975C97" w:rsidRPr="0001701A" w:rsidRDefault="00975C97" w:rsidP="001C0A31">
            <w:pPr>
              <w:pStyle w:val="TAC"/>
              <w:jc w:val="left"/>
              <w:rPr>
                <w:sz w:val="16"/>
                <w:szCs w:val="16"/>
                <w:lang w:eastAsia="zh-CN"/>
              </w:rPr>
            </w:pPr>
            <w:r w:rsidRPr="0001701A">
              <w:rPr>
                <w:sz w:val="16"/>
                <w:szCs w:val="16"/>
                <w:lang w:eastAsia="zh-CN"/>
              </w:rPr>
              <w:t>R5-192598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8B667" w14:textId="77777777" w:rsidR="00975C97" w:rsidRPr="0001701A" w:rsidRDefault="00975C97" w:rsidP="001C0A31">
            <w:pPr>
              <w:pStyle w:val="TAL"/>
              <w:rPr>
                <w:sz w:val="16"/>
                <w:szCs w:val="16"/>
                <w:lang w:eastAsia="zh-CN"/>
              </w:rPr>
            </w:pPr>
            <w:r w:rsidRPr="0001701A">
              <w:rPr>
                <w:sz w:val="16"/>
                <w:szCs w:val="16"/>
                <w:lang w:eastAsia="zh-CN"/>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A46C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78A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0560A" w14:textId="77777777" w:rsidR="00975C97" w:rsidRPr="0001701A" w:rsidRDefault="00975C97" w:rsidP="001C0A31">
            <w:pPr>
              <w:pStyle w:val="TAL"/>
              <w:rPr>
                <w:sz w:val="16"/>
                <w:szCs w:val="16"/>
                <w:lang w:eastAsia="zh-CN"/>
              </w:rPr>
            </w:pPr>
            <w:r w:rsidRPr="0001701A">
              <w:rPr>
                <w:sz w:val="16"/>
                <w:szCs w:val="16"/>
                <w:lang w:eastAsia="zh-CN"/>
              </w:rPr>
              <w:t>Update OBW, SEM and ACLR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1A06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E8B95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9B08D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0011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C464" w14:textId="77777777" w:rsidR="00975C97" w:rsidRPr="0001701A" w:rsidRDefault="00975C97" w:rsidP="001C0A31">
            <w:pPr>
              <w:pStyle w:val="TAC"/>
              <w:jc w:val="left"/>
              <w:rPr>
                <w:sz w:val="16"/>
                <w:szCs w:val="16"/>
                <w:lang w:eastAsia="zh-CN"/>
              </w:rPr>
            </w:pPr>
            <w:r w:rsidRPr="0001701A">
              <w:rPr>
                <w:sz w:val="16"/>
                <w:szCs w:val="16"/>
                <w:lang w:eastAsia="zh-CN"/>
              </w:rPr>
              <w:t>R5-192682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9260A" w14:textId="77777777" w:rsidR="00975C97" w:rsidRPr="0001701A" w:rsidRDefault="00975C97" w:rsidP="001C0A31">
            <w:pPr>
              <w:pStyle w:val="TAL"/>
              <w:rPr>
                <w:sz w:val="16"/>
                <w:szCs w:val="16"/>
                <w:lang w:eastAsia="zh-CN"/>
              </w:rPr>
            </w:pPr>
            <w:r w:rsidRPr="0001701A">
              <w:rPr>
                <w:sz w:val="16"/>
                <w:szCs w:val="16"/>
                <w:lang w:eastAsia="zh-CN"/>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5352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626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191F1" w14:textId="77777777" w:rsidR="00975C97" w:rsidRPr="0001701A" w:rsidRDefault="00975C97" w:rsidP="001C0A31">
            <w:pPr>
              <w:pStyle w:val="TAL"/>
              <w:rPr>
                <w:sz w:val="16"/>
                <w:szCs w:val="16"/>
                <w:lang w:eastAsia="zh-CN"/>
              </w:rPr>
            </w:pPr>
            <w:r w:rsidRPr="0001701A">
              <w:rPr>
                <w:sz w:val="16"/>
                <w:szCs w:val="16"/>
                <w:lang w:eastAsia="zh-CN"/>
              </w:rPr>
              <w:t>Introduction of TC 7.9A.0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8BDF1"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69F32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02801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66B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5A12A" w14:textId="77777777" w:rsidR="00975C97" w:rsidRPr="0001701A" w:rsidRDefault="00975C97" w:rsidP="001C0A31">
            <w:pPr>
              <w:pStyle w:val="TAC"/>
              <w:jc w:val="left"/>
              <w:rPr>
                <w:sz w:val="16"/>
                <w:szCs w:val="16"/>
                <w:lang w:eastAsia="zh-CN"/>
              </w:rPr>
            </w:pPr>
            <w:r w:rsidRPr="0001701A">
              <w:rPr>
                <w:sz w:val="16"/>
                <w:szCs w:val="16"/>
                <w:lang w:eastAsia="zh-CN"/>
              </w:rPr>
              <w:t>R5-192683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4B4AE" w14:textId="77777777" w:rsidR="00975C97" w:rsidRPr="0001701A" w:rsidRDefault="00975C97" w:rsidP="001C0A31">
            <w:pPr>
              <w:pStyle w:val="TAL"/>
              <w:rPr>
                <w:sz w:val="16"/>
                <w:szCs w:val="16"/>
                <w:lang w:eastAsia="zh-CN"/>
              </w:rPr>
            </w:pPr>
            <w:r w:rsidRPr="0001701A">
              <w:rPr>
                <w:sz w:val="16"/>
                <w:szCs w:val="16"/>
                <w:lang w:eastAsia="zh-CN"/>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44AA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1DC6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0A060" w14:textId="77777777" w:rsidR="00975C97" w:rsidRPr="0001701A" w:rsidRDefault="00975C97" w:rsidP="001C0A31">
            <w:pPr>
              <w:pStyle w:val="TAL"/>
              <w:rPr>
                <w:sz w:val="16"/>
                <w:szCs w:val="16"/>
                <w:lang w:eastAsia="zh-CN"/>
              </w:rPr>
            </w:pPr>
            <w:r w:rsidRPr="0001701A">
              <w:rPr>
                <w:sz w:val="16"/>
                <w:szCs w:val="16"/>
                <w:lang w:eastAsia="zh-CN"/>
              </w:rPr>
              <w:t>Introduction of TC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579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2027E4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472532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C752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63FCB" w14:textId="77777777" w:rsidR="00975C97" w:rsidRPr="0001701A" w:rsidRDefault="00975C97" w:rsidP="001C0A31">
            <w:pPr>
              <w:pStyle w:val="TAC"/>
              <w:jc w:val="left"/>
              <w:rPr>
                <w:sz w:val="16"/>
                <w:szCs w:val="16"/>
                <w:lang w:eastAsia="zh-CN"/>
              </w:rPr>
            </w:pPr>
            <w:r w:rsidRPr="0001701A">
              <w:rPr>
                <w:sz w:val="16"/>
                <w:szCs w:val="16"/>
                <w:lang w:eastAsia="zh-CN"/>
              </w:rPr>
              <w:t>R5-192685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0930" w14:textId="77777777" w:rsidR="00975C97" w:rsidRPr="0001701A" w:rsidRDefault="00975C97" w:rsidP="001C0A31">
            <w:pPr>
              <w:pStyle w:val="TAL"/>
              <w:rPr>
                <w:sz w:val="16"/>
                <w:szCs w:val="16"/>
                <w:lang w:eastAsia="zh-CN"/>
              </w:rPr>
            </w:pPr>
            <w:r w:rsidRPr="0001701A">
              <w:rPr>
                <w:sz w:val="16"/>
                <w:szCs w:val="16"/>
                <w:lang w:eastAsia="zh-CN"/>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F6A5A" w14:textId="77777777" w:rsidR="00975C97" w:rsidRPr="0001701A" w:rsidRDefault="00975C97" w:rsidP="001C0A31">
            <w:pPr>
              <w:pStyle w:val="TAR"/>
              <w:jc w:val="left"/>
              <w:rPr>
                <w:sz w:val="16"/>
                <w:szCs w:val="16"/>
                <w:lang w:eastAsia="zh-CN"/>
              </w:rPr>
            </w:pPr>
            <w:r w:rsidRPr="0001701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FD8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2D171" w14:textId="77777777" w:rsidR="00975C97" w:rsidRPr="0001701A" w:rsidRDefault="00975C97" w:rsidP="001C0A31">
            <w:pPr>
              <w:pStyle w:val="TAL"/>
              <w:rPr>
                <w:sz w:val="16"/>
                <w:szCs w:val="16"/>
                <w:lang w:eastAsia="zh-CN"/>
              </w:rPr>
            </w:pPr>
            <w:r w:rsidRPr="0001701A">
              <w:rPr>
                <w:sz w:val="16"/>
                <w:szCs w:val="16"/>
                <w:lang w:eastAsia="zh-CN"/>
              </w:rPr>
              <w:t>Addition of FR1 6.3A.2 Transmit OFF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9B570"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0F23B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B3358D"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A07D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7DA1" w14:textId="77777777" w:rsidR="00975C97" w:rsidRPr="0001701A" w:rsidRDefault="00975C97" w:rsidP="001C0A31">
            <w:pPr>
              <w:pStyle w:val="TAC"/>
              <w:jc w:val="left"/>
              <w:rPr>
                <w:sz w:val="16"/>
                <w:szCs w:val="16"/>
                <w:lang w:eastAsia="zh-CN"/>
              </w:rPr>
            </w:pPr>
            <w:r w:rsidRPr="0001701A">
              <w:rPr>
                <w:sz w:val="16"/>
                <w:szCs w:val="16"/>
                <w:lang w:eastAsia="zh-CN"/>
              </w:rPr>
              <w:t>R5-192693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37A4" w14:textId="77777777" w:rsidR="00975C97" w:rsidRPr="0001701A" w:rsidRDefault="00975C97" w:rsidP="001C0A31">
            <w:pPr>
              <w:pStyle w:val="TAL"/>
              <w:rPr>
                <w:sz w:val="16"/>
                <w:szCs w:val="16"/>
                <w:lang w:eastAsia="zh-CN"/>
              </w:rPr>
            </w:pPr>
            <w:r w:rsidRPr="0001701A">
              <w:rPr>
                <w:sz w:val="16"/>
                <w:szCs w:val="16"/>
                <w:lang w:eastAsia="zh-CN"/>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68A9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79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52608" w14:textId="77777777" w:rsidR="00975C97" w:rsidRPr="0001701A" w:rsidRDefault="00975C97" w:rsidP="001C0A31">
            <w:pPr>
              <w:pStyle w:val="TAL"/>
              <w:rPr>
                <w:sz w:val="16"/>
                <w:szCs w:val="16"/>
                <w:lang w:eastAsia="zh-CN"/>
              </w:rPr>
            </w:pPr>
            <w:r w:rsidRPr="0001701A">
              <w:rPr>
                <w:sz w:val="16"/>
                <w:szCs w:val="16"/>
                <w:lang w:eastAsia="zh-CN"/>
              </w:rPr>
              <w:t>Introduction of Annex on Characteristics of the Interfering Signal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0BA2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1A71C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DA616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7712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C81F" w14:textId="77777777" w:rsidR="00975C97" w:rsidRPr="0001701A" w:rsidRDefault="00975C97" w:rsidP="001C0A31">
            <w:pPr>
              <w:pStyle w:val="TAC"/>
              <w:jc w:val="left"/>
              <w:rPr>
                <w:sz w:val="16"/>
                <w:szCs w:val="16"/>
                <w:lang w:eastAsia="zh-CN"/>
              </w:rPr>
            </w:pPr>
            <w:r w:rsidRPr="0001701A">
              <w:rPr>
                <w:sz w:val="16"/>
                <w:szCs w:val="16"/>
                <w:lang w:eastAsia="zh-CN"/>
              </w:rPr>
              <w:t>R5-192837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90B86" w14:textId="77777777" w:rsidR="00975C97" w:rsidRPr="0001701A" w:rsidRDefault="00975C97" w:rsidP="001C0A31">
            <w:pPr>
              <w:pStyle w:val="TAL"/>
              <w:rPr>
                <w:sz w:val="16"/>
                <w:szCs w:val="16"/>
                <w:lang w:eastAsia="zh-CN"/>
              </w:rPr>
            </w:pPr>
            <w:r w:rsidRPr="0001701A">
              <w:rPr>
                <w:sz w:val="16"/>
                <w:szCs w:val="16"/>
                <w:lang w:eastAsia="zh-CN"/>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C11B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3A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C44E" w14:textId="77777777" w:rsidR="00975C97" w:rsidRPr="0001701A" w:rsidRDefault="00975C97" w:rsidP="001C0A31">
            <w:pPr>
              <w:pStyle w:val="TAL"/>
              <w:rPr>
                <w:sz w:val="16"/>
                <w:szCs w:val="16"/>
                <w:lang w:eastAsia="zh-CN"/>
              </w:rPr>
            </w:pPr>
            <w:r w:rsidRPr="0001701A">
              <w:rPr>
                <w:sz w:val="16"/>
                <w:szCs w:val="16"/>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2CCC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7FD0B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08BFE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6320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9B963" w14:textId="77777777" w:rsidR="00975C97" w:rsidRPr="0001701A" w:rsidRDefault="00975C97" w:rsidP="001C0A31">
            <w:pPr>
              <w:pStyle w:val="TAC"/>
              <w:jc w:val="left"/>
              <w:rPr>
                <w:sz w:val="16"/>
                <w:szCs w:val="16"/>
                <w:lang w:eastAsia="zh-CN"/>
              </w:rPr>
            </w:pPr>
            <w:r w:rsidRPr="0001701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A0793" w14:textId="77777777" w:rsidR="00975C97" w:rsidRPr="0001701A" w:rsidRDefault="00975C97" w:rsidP="001C0A31">
            <w:pPr>
              <w:pStyle w:val="TAL"/>
              <w:rPr>
                <w:sz w:val="16"/>
                <w:szCs w:val="16"/>
                <w:lang w:eastAsia="zh-CN"/>
              </w:rPr>
            </w:pPr>
            <w:r w:rsidRPr="0001701A">
              <w:rPr>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1489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A15C0" w14:textId="77777777" w:rsidR="00975C97" w:rsidRPr="0001701A" w:rsidRDefault="00975C97" w:rsidP="001C0A31">
            <w:pPr>
              <w:pStyle w:val="TAC"/>
              <w:jc w:val="left"/>
              <w:rPr>
                <w:sz w:val="16"/>
                <w:szCs w:val="16"/>
                <w:lang w:eastAsia="zh-CN"/>
              </w:rPr>
            </w:pPr>
            <w:r w:rsidRPr="0001701A">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16B98" w14:textId="77777777" w:rsidR="00975C97" w:rsidRPr="0001701A" w:rsidRDefault="00975C97" w:rsidP="001C0A31">
            <w:pPr>
              <w:pStyle w:val="TAL"/>
              <w:rPr>
                <w:sz w:val="16"/>
                <w:szCs w:val="16"/>
                <w:lang w:eastAsia="zh-CN"/>
              </w:rPr>
            </w:pPr>
            <w:r w:rsidRPr="0001701A">
              <w:rPr>
                <w:sz w:val="16"/>
                <w:szCs w:val="16"/>
                <w:lang w:eastAsia="zh-CN"/>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9A85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763C3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B394C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4AB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3A8F" w14:textId="77777777" w:rsidR="00975C97" w:rsidRPr="0001701A" w:rsidRDefault="00975C97" w:rsidP="001C0A31">
            <w:pPr>
              <w:pStyle w:val="TAC"/>
              <w:jc w:val="left"/>
              <w:rPr>
                <w:sz w:val="16"/>
                <w:szCs w:val="16"/>
                <w:lang w:eastAsia="zh-CN"/>
              </w:rPr>
            </w:pPr>
            <w:r w:rsidRPr="0001701A">
              <w:rPr>
                <w:sz w:val="16"/>
                <w:szCs w:val="16"/>
                <w:lang w:eastAsia="zh-CN"/>
              </w:rPr>
              <w:t>R5-193535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A4A21" w14:textId="77777777" w:rsidR="00975C97" w:rsidRPr="0001701A" w:rsidRDefault="00975C97" w:rsidP="001C0A31">
            <w:pPr>
              <w:pStyle w:val="TAL"/>
              <w:rPr>
                <w:sz w:val="16"/>
                <w:szCs w:val="16"/>
                <w:lang w:eastAsia="zh-CN"/>
              </w:rPr>
            </w:pPr>
            <w:r w:rsidRPr="0001701A">
              <w:rPr>
                <w:sz w:val="16"/>
                <w:szCs w:val="16"/>
                <w:lang w:eastAsia="zh-CN"/>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AB28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0878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9B71" w14:textId="77777777" w:rsidR="00975C97" w:rsidRPr="0001701A" w:rsidRDefault="00975C97" w:rsidP="001C0A31">
            <w:pPr>
              <w:pStyle w:val="TAL"/>
              <w:rPr>
                <w:sz w:val="16"/>
                <w:szCs w:val="16"/>
                <w:lang w:eastAsia="zh-CN"/>
              </w:rPr>
            </w:pPr>
            <w:r w:rsidRPr="0001701A">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4148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B2F9F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5D4900"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677C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E64B6" w14:textId="77777777" w:rsidR="00975C97" w:rsidRPr="0001701A" w:rsidRDefault="00975C97" w:rsidP="001C0A31">
            <w:pPr>
              <w:pStyle w:val="TAC"/>
              <w:jc w:val="left"/>
              <w:rPr>
                <w:sz w:val="16"/>
                <w:szCs w:val="16"/>
                <w:lang w:eastAsia="zh-CN"/>
              </w:rPr>
            </w:pPr>
            <w:r w:rsidRPr="0001701A">
              <w:rPr>
                <w:sz w:val="16"/>
                <w:szCs w:val="16"/>
                <w:lang w:eastAsia="zh-CN"/>
              </w:rPr>
              <w:t>R5-193536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46" w14:textId="77777777" w:rsidR="00975C97" w:rsidRPr="0001701A" w:rsidRDefault="00975C97" w:rsidP="001C0A31">
            <w:pPr>
              <w:pStyle w:val="TAL"/>
              <w:rPr>
                <w:sz w:val="16"/>
                <w:szCs w:val="16"/>
                <w:lang w:eastAsia="zh-CN"/>
              </w:rPr>
            </w:pPr>
            <w:r w:rsidRPr="0001701A">
              <w:rPr>
                <w:sz w:val="16"/>
                <w:szCs w:val="16"/>
                <w:lang w:eastAsia="zh-CN"/>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E617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22D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B81D4" w14:textId="77777777" w:rsidR="00975C97" w:rsidRPr="0001701A" w:rsidRDefault="00975C97" w:rsidP="001C0A31">
            <w:pPr>
              <w:pStyle w:val="TAL"/>
              <w:rPr>
                <w:sz w:val="16"/>
                <w:szCs w:val="16"/>
                <w:lang w:eastAsia="zh-CN"/>
              </w:rPr>
            </w:pPr>
            <w:r w:rsidRPr="0001701A">
              <w:rPr>
                <w:sz w:val="16"/>
                <w:szCs w:val="16"/>
                <w:lang w:eastAsia="zh-CN"/>
              </w:rPr>
              <w:t>Update of test case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04EE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1680B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134C6C" w14:textId="77777777" w:rsidR="00975C97" w:rsidRPr="0001701A" w:rsidRDefault="00975C97" w:rsidP="001C0A31">
            <w:pPr>
              <w:pStyle w:val="TAC"/>
              <w:jc w:val="left"/>
              <w:rPr>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7C537" w14:textId="77777777" w:rsidR="00975C97" w:rsidRPr="0001701A" w:rsidRDefault="00975C97" w:rsidP="001C0A31">
            <w:pPr>
              <w:pStyle w:val="TAC"/>
              <w:jc w:val="left"/>
              <w:rPr>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5C417" w14:textId="77777777" w:rsidR="00975C97" w:rsidRPr="0001701A" w:rsidRDefault="00975C97" w:rsidP="001C0A31">
            <w:pPr>
              <w:pStyle w:val="TAC"/>
              <w:jc w:val="left"/>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0A2E3" w14:textId="77777777" w:rsidR="00975C97" w:rsidRPr="0001701A" w:rsidRDefault="00975C97" w:rsidP="001C0A31">
            <w:pPr>
              <w:pStyle w:val="TAL"/>
              <w:rPr>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5B41B" w14:textId="77777777" w:rsidR="00975C97" w:rsidRPr="0001701A" w:rsidRDefault="00975C97" w:rsidP="001C0A31">
            <w:pPr>
              <w:pStyle w:val="TAR"/>
              <w:jc w:val="lef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B6141" w14:textId="77777777" w:rsidR="00975C97" w:rsidRPr="0001701A" w:rsidRDefault="00975C97" w:rsidP="001C0A31">
            <w:pPr>
              <w:pStyle w:val="TAC"/>
              <w:jc w:val="left"/>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EAE3D" w14:textId="77777777" w:rsidR="00975C97" w:rsidRPr="0001701A" w:rsidRDefault="00975C97" w:rsidP="001C0A31">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F39C5" w14:textId="77777777" w:rsidR="00975C97" w:rsidRPr="0001701A" w:rsidRDefault="00975C97" w:rsidP="001C0A31">
            <w:pPr>
              <w:pStyle w:val="TAC"/>
              <w:jc w:val="left"/>
              <w:rPr>
                <w:sz w:val="16"/>
                <w:szCs w:val="16"/>
                <w:lang w:eastAsia="zh-CN"/>
              </w:rPr>
            </w:pPr>
          </w:p>
        </w:tc>
      </w:tr>
      <w:tr w:rsidR="00975C97" w:rsidRPr="0001701A" w14:paraId="5ADA8B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963A75"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5F3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A8A1C" w14:textId="77777777" w:rsidR="00975C97" w:rsidRPr="0001701A" w:rsidRDefault="00975C97" w:rsidP="001C0A31">
            <w:pPr>
              <w:pStyle w:val="TAC"/>
              <w:jc w:val="left"/>
              <w:rPr>
                <w:sz w:val="16"/>
                <w:szCs w:val="16"/>
                <w:lang w:eastAsia="zh-CN"/>
              </w:rPr>
            </w:pPr>
            <w:r w:rsidRPr="0001701A">
              <w:rPr>
                <w:sz w:val="16"/>
                <w:szCs w:val="16"/>
                <w:lang w:eastAsia="zh-CN"/>
              </w:rPr>
              <w:t>R5-193567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138CC" w14:textId="77777777" w:rsidR="00975C97" w:rsidRPr="0001701A" w:rsidRDefault="00975C97" w:rsidP="001C0A31">
            <w:pPr>
              <w:pStyle w:val="TAL"/>
              <w:rPr>
                <w:sz w:val="16"/>
                <w:szCs w:val="16"/>
                <w:lang w:eastAsia="zh-CN"/>
              </w:rPr>
            </w:pPr>
            <w:r w:rsidRPr="0001701A">
              <w:rPr>
                <w:sz w:val="16"/>
                <w:szCs w:val="16"/>
                <w:lang w:eastAsia="zh-CN"/>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CE83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5546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4E09E" w14:textId="77777777" w:rsidR="00975C97" w:rsidRPr="0001701A" w:rsidRDefault="00975C97" w:rsidP="001C0A31">
            <w:pPr>
              <w:pStyle w:val="TAL"/>
              <w:rPr>
                <w:sz w:val="16"/>
                <w:szCs w:val="16"/>
                <w:lang w:eastAsia="zh-CN"/>
              </w:rPr>
            </w:pPr>
            <w:r w:rsidRPr="0001701A">
              <w:rPr>
                <w:sz w:val="16"/>
                <w:szCs w:val="16"/>
                <w:lang w:eastAsia="zh-CN"/>
              </w:rPr>
              <w:t>Correction of 38.521-1 7.6D.2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9F36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29429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3806E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E928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83C7A" w14:textId="77777777" w:rsidR="00975C97" w:rsidRPr="0001701A" w:rsidRDefault="00975C97" w:rsidP="001C0A31">
            <w:pPr>
              <w:pStyle w:val="TAC"/>
              <w:jc w:val="left"/>
              <w:rPr>
                <w:sz w:val="16"/>
                <w:szCs w:val="16"/>
                <w:lang w:eastAsia="zh-CN"/>
              </w:rPr>
            </w:pPr>
            <w:r w:rsidRPr="0001701A">
              <w:rPr>
                <w:sz w:val="16"/>
                <w:szCs w:val="16"/>
                <w:lang w:eastAsia="zh-CN"/>
              </w:rPr>
              <w:t>R5-193569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502B1" w14:textId="77777777" w:rsidR="00975C97" w:rsidRPr="0001701A" w:rsidRDefault="00975C97" w:rsidP="001C0A31">
            <w:pPr>
              <w:pStyle w:val="TAL"/>
              <w:rPr>
                <w:sz w:val="16"/>
                <w:szCs w:val="16"/>
                <w:lang w:eastAsia="zh-CN"/>
              </w:rPr>
            </w:pPr>
            <w:r w:rsidRPr="0001701A">
              <w:rPr>
                <w:sz w:val="16"/>
                <w:szCs w:val="16"/>
                <w:lang w:eastAsia="zh-CN"/>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5092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261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C1F6" w14:textId="77777777" w:rsidR="00975C97" w:rsidRPr="0001701A" w:rsidRDefault="00975C97" w:rsidP="001C0A31">
            <w:pPr>
              <w:pStyle w:val="TAL"/>
              <w:rPr>
                <w:sz w:val="16"/>
                <w:szCs w:val="16"/>
                <w:lang w:eastAsia="zh-CN"/>
              </w:rPr>
            </w:pPr>
            <w:r w:rsidRPr="0001701A">
              <w:rPr>
                <w:sz w:val="16"/>
                <w:szCs w:val="16"/>
                <w:lang w:eastAsia="zh-CN"/>
              </w:rPr>
              <w:t>Correction of 38.521-1 7.6D.3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C04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42D78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02449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D72B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618D0" w14:textId="77777777" w:rsidR="00975C97" w:rsidRPr="0001701A" w:rsidRDefault="00975C97" w:rsidP="001C0A31">
            <w:pPr>
              <w:pStyle w:val="TAC"/>
              <w:jc w:val="left"/>
              <w:rPr>
                <w:sz w:val="16"/>
                <w:szCs w:val="16"/>
                <w:lang w:eastAsia="zh-CN"/>
              </w:rPr>
            </w:pPr>
            <w:r w:rsidRPr="0001701A">
              <w:rPr>
                <w:sz w:val="16"/>
                <w:szCs w:val="16"/>
                <w:lang w:eastAsia="zh-CN"/>
              </w:rPr>
              <w:t>R5-193571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D0F5" w14:textId="77777777" w:rsidR="00975C97" w:rsidRPr="0001701A" w:rsidRDefault="00975C97" w:rsidP="001C0A31">
            <w:pPr>
              <w:pStyle w:val="TAL"/>
              <w:rPr>
                <w:sz w:val="16"/>
                <w:szCs w:val="16"/>
                <w:lang w:eastAsia="zh-CN"/>
              </w:rPr>
            </w:pPr>
            <w:r w:rsidRPr="0001701A">
              <w:rPr>
                <w:sz w:val="16"/>
                <w:szCs w:val="16"/>
                <w:lang w:eastAsia="zh-CN"/>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7285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43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90B67" w14:textId="77777777" w:rsidR="00975C97" w:rsidRPr="0001701A" w:rsidRDefault="00975C97" w:rsidP="001C0A31">
            <w:pPr>
              <w:pStyle w:val="TAL"/>
              <w:rPr>
                <w:sz w:val="16"/>
                <w:szCs w:val="16"/>
                <w:lang w:eastAsia="zh-CN"/>
              </w:rPr>
            </w:pPr>
            <w:r w:rsidRPr="0001701A">
              <w:rPr>
                <w:sz w:val="16"/>
                <w:szCs w:val="16"/>
                <w:lang w:eastAsia="zh-CN"/>
              </w:rPr>
              <w:t>Correction of 38.521-1 7.6D.4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75DF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A01F45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69D6D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4799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923DF" w14:textId="77777777" w:rsidR="00975C97" w:rsidRPr="0001701A" w:rsidRDefault="00975C97" w:rsidP="001C0A31">
            <w:pPr>
              <w:pStyle w:val="TAC"/>
              <w:jc w:val="left"/>
              <w:rPr>
                <w:sz w:val="16"/>
                <w:szCs w:val="16"/>
                <w:lang w:eastAsia="zh-CN"/>
              </w:rPr>
            </w:pPr>
            <w:r w:rsidRPr="0001701A">
              <w:rPr>
                <w:sz w:val="16"/>
                <w:szCs w:val="16"/>
                <w:lang w:eastAsia="zh-CN"/>
              </w:rPr>
              <w:t>R5-193573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D438" w14:textId="77777777" w:rsidR="00975C97" w:rsidRPr="0001701A" w:rsidRDefault="00975C97" w:rsidP="001C0A31">
            <w:pPr>
              <w:pStyle w:val="TAL"/>
              <w:rPr>
                <w:sz w:val="16"/>
                <w:szCs w:val="16"/>
                <w:lang w:eastAsia="zh-CN"/>
              </w:rPr>
            </w:pPr>
            <w:r w:rsidRPr="0001701A">
              <w:rPr>
                <w:sz w:val="16"/>
                <w:szCs w:val="16"/>
                <w:lang w:eastAsia="zh-CN"/>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37104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86C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5BB99" w14:textId="77777777" w:rsidR="00975C97" w:rsidRPr="0001701A" w:rsidRDefault="00975C97" w:rsidP="001C0A31">
            <w:pPr>
              <w:pStyle w:val="TAL"/>
              <w:rPr>
                <w:sz w:val="16"/>
                <w:szCs w:val="16"/>
                <w:lang w:eastAsia="zh-CN"/>
              </w:rPr>
            </w:pPr>
            <w:r w:rsidRPr="0001701A">
              <w:rPr>
                <w:sz w:val="16"/>
                <w:szCs w:val="16"/>
                <w:lang w:eastAsia="zh-CN"/>
              </w:rPr>
              <w:t>Correction of 38.521-1 7.8D.2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977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6E353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06AED4"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DC7F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D3D79" w14:textId="77777777" w:rsidR="00975C97" w:rsidRPr="0001701A" w:rsidRDefault="00975C97" w:rsidP="001C0A31">
            <w:pPr>
              <w:pStyle w:val="TAC"/>
              <w:jc w:val="left"/>
              <w:rPr>
                <w:sz w:val="16"/>
                <w:szCs w:val="16"/>
                <w:lang w:eastAsia="zh-CN"/>
              </w:rPr>
            </w:pPr>
            <w:r w:rsidRPr="0001701A">
              <w:rPr>
                <w:sz w:val="16"/>
                <w:szCs w:val="16"/>
                <w:lang w:eastAsia="zh-CN"/>
              </w:rPr>
              <w:t>R5-193574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36A1" w14:textId="77777777" w:rsidR="00975C97" w:rsidRPr="0001701A" w:rsidRDefault="00975C97" w:rsidP="001C0A31">
            <w:pPr>
              <w:pStyle w:val="TAL"/>
              <w:rPr>
                <w:sz w:val="16"/>
                <w:szCs w:val="16"/>
                <w:lang w:eastAsia="zh-CN"/>
              </w:rPr>
            </w:pPr>
            <w:r w:rsidRPr="0001701A">
              <w:rPr>
                <w:sz w:val="16"/>
                <w:szCs w:val="16"/>
                <w:lang w:eastAsia="zh-CN"/>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8990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27F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FE3EC" w14:textId="77777777" w:rsidR="00975C97" w:rsidRPr="0001701A" w:rsidRDefault="00975C97" w:rsidP="001C0A31">
            <w:pPr>
              <w:pStyle w:val="TAL"/>
              <w:rPr>
                <w:sz w:val="16"/>
                <w:szCs w:val="16"/>
                <w:lang w:eastAsia="zh-CN"/>
              </w:rPr>
            </w:pPr>
            <w:r w:rsidRPr="0001701A">
              <w:rPr>
                <w:sz w:val="16"/>
                <w:szCs w:val="16"/>
                <w:lang w:eastAsia="zh-CN"/>
              </w:rPr>
              <w:t>Correction of 38.521-1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78702"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3AFDA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01BF06"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116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AC6E2" w14:textId="77777777" w:rsidR="00975C97" w:rsidRPr="0001701A" w:rsidRDefault="00975C97" w:rsidP="001C0A31">
            <w:pPr>
              <w:pStyle w:val="TAC"/>
              <w:jc w:val="left"/>
              <w:rPr>
                <w:sz w:val="16"/>
                <w:szCs w:val="16"/>
                <w:lang w:eastAsia="zh-CN"/>
              </w:rPr>
            </w:pPr>
            <w:r w:rsidRPr="0001701A">
              <w:rPr>
                <w:sz w:val="16"/>
                <w:szCs w:val="16"/>
                <w:lang w:eastAsia="zh-CN"/>
              </w:rPr>
              <w:t>R5-193585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C887F" w14:textId="77777777" w:rsidR="00975C97" w:rsidRPr="0001701A" w:rsidRDefault="00975C97" w:rsidP="001C0A31">
            <w:pPr>
              <w:pStyle w:val="TAL"/>
              <w:rPr>
                <w:sz w:val="16"/>
                <w:szCs w:val="16"/>
                <w:lang w:eastAsia="zh-CN"/>
              </w:rPr>
            </w:pPr>
            <w:r w:rsidRPr="0001701A">
              <w:rPr>
                <w:sz w:val="16"/>
                <w:szCs w:val="16"/>
                <w:lang w:eastAsia="zh-CN"/>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D330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35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CA1A0" w14:textId="77777777" w:rsidR="00975C97" w:rsidRPr="0001701A" w:rsidRDefault="00975C97" w:rsidP="001C0A31">
            <w:pPr>
              <w:pStyle w:val="TAL"/>
              <w:rPr>
                <w:sz w:val="16"/>
                <w:szCs w:val="16"/>
                <w:lang w:eastAsia="zh-CN"/>
              </w:rPr>
            </w:pPr>
            <w:r w:rsidRPr="0001701A">
              <w:rPr>
                <w:sz w:val="16"/>
                <w:szCs w:val="16"/>
                <w:lang w:eastAsia="zh-CN"/>
              </w:rPr>
              <w:t>Update of TC 7.7A.0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11F6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BD7B6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6D102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19257"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7FC35" w14:textId="77777777" w:rsidR="00975C97" w:rsidRPr="0001701A" w:rsidRDefault="00975C97" w:rsidP="001C0A31">
            <w:pPr>
              <w:pStyle w:val="TAC"/>
              <w:jc w:val="left"/>
              <w:rPr>
                <w:sz w:val="16"/>
                <w:szCs w:val="16"/>
                <w:lang w:eastAsia="zh-CN"/>
              </w:rPr>
            </w:pPr>
            <w:r w:rsidRPr="0001701A">
              <w:rPr>
                <w:sz w:val="16"/>
                <w:szCs w:val="16"/>
                <w:lang w:eastAsia="zh-CN"/>
              </w:rPr>
              <w:t>R5-193586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469C" w14:textId="77777777" w:rsidR="00975C97" w:rsidRPr="0001701A" w:rsidRDefault="00975C97" w:rsidP="001C0A31">
            <w:pPr>
              <w:pStyle w:val="TAL"/>
              <w:rPr>
                <w:sz w:val="16"/>
                <w:szCs w:val="16"/>
                <w:lang w:eastAsia="zh-CN"/>
              </w:rPr>
            </w:pPr>
            <w:r w:rsidRPr="0001701A">
              <w:rPr>
                <w:sz w:val="16"/>
                <w:szCs w:val="16"/>
                <w:lang w:eastAsia="zh-CN"/>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8A1D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A6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C276" w14:textId="77777777" w:rsidR="00975C97" w:rsidRPr="0001701A" w:rsidRDefault="00975C97" w:rsidP="001C0A31">
            <w:pPr>
              <w:pStyle w:val="TAL"/>
              <w:rPr>
                <w:sz w:val="16"/>
                <w:szCs w:val="16"/>
                <w:lang w:eastAsia="zh-CN"/>
              </w:rPr>
            </w:pPr>
            <w:r w:rsidRPr="0001701A">
              <w:rPr>
                <w:sz w:val="16"/>
                <w:szCs w:val="16"/>
                <w:lang w:eastAsia="zh-CN"/>
              </w:rPr>
              <w:t>Correction of section number for UE diagram in Initial conditions of 38.521-1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FFC1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E67319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8CE79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E2AC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C8B25" w14:textId="77777777" w:rsidR="00975C97" w:rsidRPr="0001701A" w:rsidRDefault="00975C97" w:rsidP="001C0A31">
            <w:pPr>
              <w:pStyle w:val="TAC"/>
              <w:jc w:val="left"/>
              <w:rPr>
                <w:sz w:val="16"/>
                <w:szCs w:val="16"/>
                <w:lang w:eastAsia="zh-CN"/>
              </w:rPr>
            </w:pPr>
            <w:r w:rsidRPr="0001701A">
              <w:rPr>
                <w:sz w:val="16"/>
                <w:szCs w:val="16"/>
                <w:lang w:eastAsia="zh-CN"/>
              </w:rPr>
              <w:t>R5-193589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2E122" w14:textId="77777777" w:rsidR="00975C97" w:rsidRPr="0001701A" w:rsidRDefault="00975C97" w:rsidP="001C0A31">
            <w:pPr>
              <w:pStyle w:val="TAL"/>
              <w:rPr>
                <w:sz w:val="16"/>
                <w:szCs w:val="16"/>
                <w:lang w:eastAsia="zh-CN"/>
              </w:rPr>
            </w:pPr>
            <w:r w:rsidRPr="0001701A">
              <w:rPr>
                <w:sz w:val="16"/>
                <w:szCs w:val="16"/>
                <w:lang w:eastAsia="zh-CN"/>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B54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D920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6C87E" w14:textId="77777777" w:rsidR="00975C97" w:rsidRPr="0001701A" w:rsidRDefault="00975C97" w:rsidP="001C0A31">
            <w:pPr>
              <w:pStyle w:val="TAL"/>
              <w:rPr>
                <w:sz w:val="16"/>
                <w:szCs w:val="16"/>
                <w:lang w:eastAsia="zh-CN"/>
              </w:rPr>
            </w:pPr>
            <w:r w:rsidRPr="0001701A">
              <w:rPr>
                <w:sz w:val="16"/>
                <w:szCs w:val="16"/>
                <w:lang w:eastAsia="zh-CN"/>
              </w:rPr>
              <w:t>Correction of section number for UE diagram in Initial conditions of 38.521-1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4FF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5EB159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E64CC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CC08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36232" w14:textId="77777777" w:rsidR="00975C97" w:rsidRPr="0001701A" w:rsidRDefault="00975C97" w:rsidP="001C0A31">
            <w:pPr>
              <w:pStyle w:val="TAC"/>
              <w:jc w:val="left"/>
              <w:rPr>
                <w:sz w:val="16"/>
                <w:szCs w:val="16"/>
                <w:lang w:eastAsia="zh-CN"/>
              </w:rPr>
            </w:pPr>
            <w:r w:rsidRPr="0001701A">
              <w:rPr>
                <w:sz w:val="16"/>
                <w:szCs w:val="16"/>
                <w:lang w:eastAsia="zh-CN"/>
              </w:rPr>
              <w:t>R5-193593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AFFDD" w14:textId="77777777" w:rsidR="00975C97" w:rsidRPr="0001701A" w:rsidRDefault="00975C97" w:rsidP="001C0A31">
            <w:pPr>
              <w:pStyle w:val="TAL"/>
              <w:rPr>
                <w:sz w:val="16"/>
                <w:szCs w:val="16"/>
                <w:lang w:eastAsia="zh-CN"/>
              </w:rPr>
            </w:pPr>
            <w:r w:rsidRPr="0001701A">
              <w:rPr>
                <w:sz w:val="16"/>
                <w:szCs w:val="16"/>
                <w:lang w:eastAsia="zh-CN"/>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6AA1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D2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DB321" w14:textId="77777777" w:rsidR="00975C97" w:rsidRPr="0001701A" w:rsidRDefault="00975C97" w:rsidP="001C0A31">
            <w:pPr>
              <w:pStyle w:val="TAL"/>
              <w:rPr>
                <w:sz w:val="16"/>
                <w:szCs w:val="16"/>
                <w:lang w:eastAsia="zh-CN"/>
              </w:rPr>
            </w:pPr>
            <w:r w:rsidRPr="0001701A">
              <w:rPr>
                <w:sz w:val="16"/>
                <w:szCs w:val="16"/>
                <w:lang w:eastAsia="zh-CN"/>
              </w:rPr>
              <w:t>Unify Outer_1RB and Edge_1RB in Test Configuration Table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DEBC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B088C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A956F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B2D2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498B" w14:textId="77777777" w:rsidR="00975C97" w:rsidRPr="0001701A" w:rsidRDefault="00975C97" w:rsidP="001C0A31">
            <w:pPr>
              <w:pStyle w:val="TAC"/>
              <w:jc w:val="left"/>
              <w:rPr>
                <w:sz w:val="16"/>
                <w:szCs w:val="16"/>
                <w:lang w:eastAsia="zh-CN"/>
              </w:rPr>
            </w:pPr>
            <w:r w:rsidRPr="0001701A">
              <w:rPr>
                <w:sz w:val="16"/>
                <w:szCs w:val="16"/>
                <w:lang w:eastAsia="zh-CN"/>
              </w:rPr>
              <w:t>R5-193753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52B52" w14:textId="77777777" w:rsidR="00975C97" w:rsidRPr="0001701A" w:rsidRDefault="00975C97" w:rsidP="001C0A31">
            <w:pPr>
              <w:pStyle w:val="TAL"/>
              <w:rPr>
                <w:sz w:val="16"/>
                <w:szCs w:val="16"/>
                <w:lang w:eastAsia="zh-CN"/>
              </w:rPr>
            </w:pPr>
            <w:r w:rsidRPr="0001701A">
              <w:rPr>
                <w:sz w:val="16"/>
                <w:szCs w:val="16"/>
                <w:lang w:eastAsia="zh-CN"/>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BA9C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C171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EE696" w14:textId="77777777" w:rsidR="00975C97" w:rsidRPr="0001701A" w:rsidRDefault="00975C97" w:rsidP="001C0A31">
            <w:pPr>
              <w:pStyle w:val="TAL"/>
              <w:rPr>
                <w:sz w:val="16"/>
                <w:szCs w:val="16"/>
                <w:lang w:eastAsia="zh-CN"/>
              </w:rPr>
            </w:pPr>
            <w:r w:rsidRPr="0001701A">
              <w:rPr>
                <w:sz w:val="16"/>
                <w:szCs w:val="16"/>
                <w:lang w:eastAsia="zh-CN"/>
              </w:rPr>
              <w:t>Update of 6.3D Output power dynamics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CD8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DACAB4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03050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3F6F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64861" w14:textId="77777777" w:rsidR="00975C97" w:rsidRPr="0001701A" w:rsidRDefault="00975C97" w:rsidP="001C0A31">
            <w:pPr>
              <w:pStyle w:val="TAC"/>
              <w:jc w:val="left"/>
              <w:rPr>
                <w:sz w:val="16"/>
                <w:szCs w:val="16"/>
                <w:lang w:eastAsia="zh-CN"/>
              </w:rPr>
            </w:pPr>
            <w:r w:rsidRPr="0001701A">
              <w:rPr>
                <w:sz w:val="16"/>
                <w:szCs w:val="16"/>
                <w:lang w:eastAsia="zh-CN"/>
              </w:rPr>
              <w:t>R5-193915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3AB99" w14:textId="77777777" w:rsidR="00975C97" w:rsidRPr="0001701A" w:rsidRDefault="00975C97" w:rsidP="001C0A31">
            <w:pPr>
              <w:pStyle w:val="TAL"/>
              <w:rPr>
                <w:sz w:val="16"/>
                <w:szCs w:val="16"/>
                <w:lang w:eastAsia="zh-CN"/>
              </w:rPr>
            </w:pPr>
            <w:r w:rsidRPr="0001701A">
              <w:rPr>
                <w:sz w:val="16"/>
                <w:szCs w:val="16"/>
                <w:lang w:eastAsia="zh-CN"/>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AD7E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8E7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8F4E3" w14:textId="77777777" w:rsidR="00975C97" w:rsidRPr="0001701A" w:rsidRDefault="00975C97" w:rsidP="001C0A31">
            <w:pPr>
              <w:pStyle w:val="TAL"/>
              <w:rPr>
                <w:sz w:val="16"/>
                <w:szCs w:val="16"/>
                <w:lang w:eastAsia="zh-CN"/>
              </w:rPr>
            </w:pPr>
            <w:r w:rsidRPr="0001701A">
              <w:rPr>
                <w:sz w:val="16"/>
                <w:szCs w:val="16"/>
                <w:lang w:eastAsia="zh-CN"/>
              </w:rPr>
              <w:t>Update of NR FR1 6.2.3 A-MPR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7546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E73A62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33E324"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DAAD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F5D2F" w14:textId="77777777" w:rsidR="00975C97" w:rsidRPr="0001701A" w:rsidRDefault="00975C97" w:rsidP="001C0A31">
            <w:pPr>
              <w:pStyle w:val="TAC"/>
              <w:jc w:val="left"/>
              <w:rPr>
                <w:sz w:val="16"/>
                <w:szCs w:val="16"/>
                <w:lang w:eastAsia="zh-CN"/>
              </w:rPr>
            </w:pPr>
            <w:r w:rsidRPr="0001701A">
              <w:rPr>
                <w:sz w:val="16"/>
                <w:szCs w:val="16"/>
                <w:lang w:eastAsia="zh-CN"/>
              </w:rPr>
              <w:t>R5-193917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6A991" w14:textId="77777777" w:rsidR="00975C97" w:rsidRPr="0001701A" w:rsidRDefault="00975C97" w:rsidP="001C0A31">
            <w:pPr>
              <w:pStyle w:val="TAL"/>
              <w:rPr>
                <w:sz w:val="16"/>
                <w:szCs w:val="16"/>
                <w:lang w:eastAsia="zh-CN"/>
              </w:rPr>
            </w:pPr>
            <w:r w:rsidRPr="0001701A">
              <w:rPr>
                <w:sz w:val="16"/>
                <w:szCs w:val="16"/>
                <w:lang w:eastAsia="zh-CN"/>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4032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ADD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14568" w14:textId="77777777" w:rsidR="00975C97" w:rsidRPr="0001701A" w:rsidRDefault="00975C97" w:rsidP="001C0A31">
            <w:pPr>
              <w:pStyle w:val="TAL"/>
              <w:rPr>
                <w:sz w:val="16"/>
                <w:szCs w:val="16"/>
                <w:lang w:eastAsia="zh-CN"/>
              </w:rPr>
            </w:pPr>
            <w:r w:rsidRPr="0001701A">
              <w:rPr>
                <w:sz w:val="16"/>
                <w:szCs w:val="16"/>
                <w:lang w:eastAsia="zh-CN"/>
              </w:rPr>
              <w:t>Update of SA FR1 RF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A55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B67A8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97B0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E3F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5D484" w14:textId="77777777" w:rsidR="00975C97" w:rsidRPr="0001701A" w:rsidRDefault="00975C97" w:rsidP="001C0A31">
            <w:pPr>
              <w:pStyle w:val="TAC"/>
              <w:jc w:val="left"/>
              <w:rPr>
                <w:sz w:val="16"/>
                <w:szCs w:val="16"/>
                <w:lang w:eastAsia="zh-CN"/>
              </w:rPr>
            </w:pPr>
            <w:r w:rsidRPr="0001701A">
              <w:rPr>
                <w:sz w:val="16"/>
                <w:szCs w:val="16"/>
                <w:lang w:eastAsia="zh-CN"/>
              </w:rPr>
              <w:t>R5-193918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6B3E1" w14:textId="77777777" w:rsidR="00975C97" w:rsidRPr="0001701A" w:rsidRDefault="00975C97" w:rsidP="001C0A31">
            <w:pPr>
              <w:pStyle w:val="TAL"/>
              <w:rPr>
                <w:sz w:val="16"/>
                <w:szCs w:val="16"/>
                <w:lang w:eastAsia="zh-CN"/>
              </w:rPr>
            </w:pPr>
            <w:r w:rsidRPr="0001701A">
              <w:rPr>
                <w:sz w:val="16"/>
                <w:szCs w:val="16"/>
                <w:lang w:eastAsia="zh-CN"/>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F961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E5BB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0F6AF" w14:textId="77777777" w:rsidR="00975C97" w:rsidRPr="0001701A" w:rsidRDefault="00975C97" w:rsidP="001C0A31">
            <w:pPr>
              <w:pStyle w:val="TAL"/>
              <w:rPr>
                <w:sz w:val="16"/>
                <w:szCs w:val="16"/>
                <w:lang w:eastAsia="zh-CN"/>
              </w:rPr>
            </w:pPr>
            <w:r w:rsidRPr="0001701A">
              <w:rPr>
                <w:sz w:val="16"/>
                <w:szCs w:val="16"/>
                <w:lang w:eastAsia="zh-CN"/>
              </w:rPr>
              <w:t>Update of  SA FR1 RF 6.5D.2.4.2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47FC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E502E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B2461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8699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1315" w14:textId="77777777" w:rsidR="00975C97" w:rsidRPr="0001701A" w:rsidRDefault="00975C97" w:rsidP="001C0A31">
            <w:pPr>
              <w:pStyle w:val="TAC"/>
              <w:jc w:val="left"/>
              <w:rPr>
                <w:sz w:val="16"/>
                <w:szCs w:val="16"/>
                <w:lang w:eastAsia="zh-CN"/>
              </w:rPr>
            </w:pPr>
            <w:r w:rsidRPr="0001701A">
              <w:rPr>
                <w:sz w:val="16"/>
                <w:szCs w:val="16"/>
                <w:lang w:eastAsia="zh-CN"/>
              </w:rPr>
              <w:t>R5-193920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0FA2D" w14:textId="77777777" w:rsidR="00975C97" w:rsidRPr="0001701A" w:rsidRDefault="00975C97" w:rsidP="001C0A31">
            <w:pPr>
              <w:pStyle w:val="TAL"/>
              <w:rPr>
                <w:sz w:val="16"/>
                <w:szCs w:val="16"/>
                <w:lang w:eastAsia="zh-CN"/>
              </w:rPr>
            </w:pPr>
            <w:r w:rsidRPr="0001701A">
              <w:rPr>
                <w:sz w:val="16"/>
                <w:szCs w:val="16"/>
                <w:lang w:eastAsia="zh-CN"/>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A594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E2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DE145" w14:textId="77777777" w:rsidR="00975C97" w:rsidRPr="0001701A" w:rsidRDefault="00975C97" w:rsidP="001C0A31">
            <w:pPr>
              <w:pStyle w:val="TAL"/>
              <w:rPr>
                <w:sz w:val="16"/>
                <w:szCs w:val="16"/>
                <w:lang w:eastAsia="zh-CN"/>
              </w:rPr>
            </w:pPr>
            <w:r w:rsidRPr="0001701A">
              <w:rPr>
                <w:sz w:val="16"/>
                <w:szCs w:val="16"/>
                <w:lang w:eastAsia="zh-CN"/>
              </w:rPr>
              <w:t>Update of  SA FR1 RF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00B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0C258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1472A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FA3F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2547C" w14:textId="77777777" w:rsidR="00975C97" w:rsidRPr="0001701A" w:rsidRDefault="00975C97" w:rsidP="001C0A31">
            <w:pPr>
              <w:pStyle w:val="TAC"/>
              <w:jc w:val="left"/>
              <w:rPr>
                <w:sz w:val="16"/>
                <w:szCs w:val="16"/>
                <w:lang w:eastAsia="zh-CN"/>
              </w:rPr>
            </w:pPr>
            <w:r w:rsidRPr="0001701A">
              <w:rPr>
                <w:sz w:val="16"/>
                <w:szCs w:val="16"/>
                <w:lang w:eastAsia="zh-CN"/>
              </w:rPr>
              <w:t>R5-193930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FE865" w14:textId="77777777" w:rsidR="00975C97" w:rsidRPr="0001701A" w:rsidRDefault="00975C97" w:rsidP="001C0A31">
            <w:pPr>
              <w:pStyle w:val="TAL"/>
              <w:rPr>
                <w:sz w:val="16"/>
                <w:szCs w:val="16"/>
                <w:lang w:eastAsia="zh-CN"/>
              </w:rPr>
            </w:pPr>
            <w:r w:rsidRPr="0001701A">
              <w:rPr>
                <w:sz w:val="16"/>
                <w:szCs w:val="16"/>
                <w:lang w:eastAsia="zh-CN"/>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3523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6EF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B75B9" w14:textId="77777777" w:rsidR="00975C97" w:rsidRPr="0001701A" w:rsidRDefault="00975C97" w:rsidP="001C0A31">
            <w:pPr>
              <w:pStyle w:val="TAL"/>
              <w:rPr>
                <w:sz w:val="16"/>
                <w:szCs w:val="16"/>
                <w:lang w:eastAsia="zh-CN"/>
              </w:rPr>
            </w:pPr>
            <w:r w:rsidRPr="0001701A">
              <w:rPr>
                <w:sz w:val="16"/>
                <w:szCs w:val="16"/>
                <w:lang w:eastAsia="zh-CN"/>
              </w:rPr>
              <w:t>Addition of NR FR1 6.2D.3 A-MPR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073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60359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BC6B1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44D0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C0E49" w14:textId="77777777" w:rsidR="00975C97" w:rsidRPr="0001701A" w:rsidRDefault="00975C97" w:rsidP="001C0A31">
            <w:pPr>
              <w:pStyle w:val="TAC"/>
              <w:jc w:val="left"/>
              <w:rPr>
                <w:sz w:val="16"/>
                <w:szCs w:val="16"/>
                <w:lang w:eastAsia="zh-CN"/>
              </w:rPr>
            </w:pPr>
            <w:r w:rsidRPr="0001701A">
              <w:rPr>
                <w:sz w:val="16"/>
                <w:szCs w:val="16"/>
                <w:lang w:eastAsia="zh-CN"/>
              </w:rPr>
              <w:t>R5-193955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F351" w14:textId="77777777" w:rsidR="00975C97" w:rsidRPr="0001701A" w:rsidRDefault="00975C97" w:rsidP="001C0A31">
            <w:pPr>
              <w:pStyle w:val="TAL"/>
              <w:rPr>
                <w:sz w:val="16"/>
                <w:szCs w:val="16"/>
                <w:lang w:eastAsia="zh-CN"/>
              </w:rPr>
            </w:pPr>
            <w:r w:rsidRPr="0001701A">
              <w:rPr>
                <w:sz w:val="16"/>
                <w:szCs w:val="16"/>
                <w:lang w:eastAsia="zh-CN"/>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F3A6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F47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4C0B2" w14:textId="77777777" w:rsidR="00975C97" w:rsidRPr="0001701A" w:rsidRDefault="00975C97" w:rsidP="001C0A31">
            <w:pPr>
              <w:pStyle w:val="TAL"/>
              <w:rPr>
                <w:sz w:val="16"/>
                <w:szCs w:val="16"/>
                <w:lang w:eastAsia="zh-CN"/>
              </w:rPr>
            </w:pPr>
            <w:r w:rsidRPr="0001701A">
              <w:rPr>
                <w:sz w:val="16"/>
                <w:szCs w:val="16"/>
                <w:lang w:eastAsia="zh-CN"/>
              </w:rPr>
              <w:t>Update of clause 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1562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6CFBC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8D984F"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8DE7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C9922" w14:textId="77777777" w:rsidR="00975C97" w:rsidRPr="0001701A" w:rsidRDefault="00975C97" w:rsidP="001C0A31">
            <w:pPr>
              <w:pStyle w:val="TAC"/>
              <w:jc w:val="left"/>
              <w:rPr>
                <w:sz w:val="16"/>
                <w:szCs w:val="16"/>
                <w:lang w:eastAsia="zh-CN"/>
              </w:rPr>
            </w:pPr>
            <w:r w:rsidRPr="0001701A">
              <w:rPr>
                <w:sz w:val="16"/>
                <w:szCs w:val="16"/>
                <w:lang w:eastAsia="zh-CN"/>
              </w:rPr>
              <w:t>R5-194125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B95E0" w14:textId="77777777" w:rsidR="00975C97" w:rsidRPr="0001701A" w:rsidRDefault="00975C97" w:rsidP="001C0A31">
            <w:pPr>
              <w:pStyle w:val="TAL"/>
              <w:rPr>
                <w:sz w:val="16"/>
                <w:szCs w:val="16"/>
                <w:lang w:eastAsia="zh-CN"/>
              </w:rPr>
            </w:pPr>
            <w:r w:rsidRPr="0001701A">
              <w:rPr>
                <w:sz w:val="16"/>
                <w:szCs w:val="16"/>
                <w:lang w:eastAsia="zh-CN"/>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9B1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8F1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58F5F" w14:textId="77777777" w:rsidR="00975C97" w:rsidRPr="0001701A" w:rsidRDefault="00975C97" w:rsidP="001C0A31">
            <w:pPr>
              <w:pStyle w:val="TAL"/>
              <w:rPr>
                <w:sz w:val="16"/>
                <w:szCs w:val="16"/>
                <w:lang w:eastAsia="zh-CN"/>
              </w:rPr>
            </w:pPr>
            <w:r w:rsidRPr="0001701A">
              <w:rPr>
                <w:sz w:val="16"/>
                <w:szCs w:val="16"/>
                <w:lang w:eastAsia="zh-CN"/>
              </w:rPr>
              <w:t>Update Out of band emission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A28E5"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EC958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8F7A8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9FB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5586" w14:textId="77777777" w:rsidR="00975C97" w:rsidRPr="0001701A" w:rsidRDefault="00975C97" w:rsidP="001C0A31">
            <w:pPr>
              <w:pStyle w:val="TAC"/>
              <w:jc w:val="left"/>
              <w:rPr>
                <w:sz w:val="16"/>
                <w:szCs w:val="16"/>
                <w:lang w:eastAsia="zh-CN"/>
              </w:rPr>
            </w:pPr>
            <w:r w:rsidRPr="0001701A">
              <w:rPr>
                <w:sz w:val="16"/>
                <w:szCs w:val="16"/>
                <w:lang w:eastAsia="zh-CN"/>
              </w:rPr>
              <w:t>R5-194126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CBCF1" w14:textId="77777777" w:rsidR="00975C97" w:rsidRPr="0001701A" w:rsidRDefault="00975C97" w:rsidP="001C0A31">
            <w:pPr>
              <w:pStyle w:val="TAL"/>
              <w:rPr>
                <w:sz w:val="16"/>
                <w:szCs w:val="16"/>
                <w:lang w:eastAsia="zh-CN"/>
              </w:rPr>
            </w:pPr>
            <w:r w:rsidRPr="0001701A">
              <w:rPr>
                <w:sz w:val="16"/>
                <w:szCs w:val="16"/>
                <w:lang w:eastAsia="zh-CN"/>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9130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D18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E7EFD" w14:textId="77777777" w:rsidR="00975C97" w:rsidRPr="0001701A" w:rsidRDefault="00975C97" w:rsidP="001C0A31">
            <w:pPr>
              <w:pStyle w:val="TAL"/>
              <w:rPr>
                <w:sz w:val="16"/>
                <w:szCs w:val="16"/>
                <w:lang w:eastAsia="zh-CN"/>
              </w:rPr>
            </w:pPr>
            <w:r w:rsidRPr="0001701A">
              <w:rPr>
                <w:sz w:val="16"/>
                <w:szCs w:val="16"/>
                <w:lang w:eastAsia="zh-CN"/>
              </w:rPr>
              <w:t xml:space="preserve">Update ACS and </w:t>
            </w:r>
            <w:proofErr w:type="spellStart"/>
            <w:r w:rsidRPr="0001701A">
              <w:rPr>
                <w:sz w:val="16"/>
                <w:szCs w:val="16"/>
                <w:lang w:eastAsia="zh-CN"/>
              </w:rPr>
              <w:t>Inbanblocking</w:t>
            </w:r>
            <w:proofErr w:type="spellEnd"/>
            <w:r w:rsidRPr="0001701A">
              <w:rPr>
                <w:sz w:val="16"/>
                <w:szCs w:val="16"/>
                <w:lang w:eastAsia="zh-CN"/>
              </w:rPr>
              <w:t xml:space="preserve"> interferer definition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A79A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912F8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4A8635"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B70A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C8E01" w14:textId="77777777" w:rsidR="00975C97" w:rsidRPr="0001701A" w:rsidRDefault="00975C97" w:rsidP="001C0A31">
            <w:pPr>
              <w:pStyle w:val="TAC"/>
              <w:jc w:val="left"/>
              <w:rPr>
                <w:sz w:val="16"/>
                <w:szCs w:val="16"/>
                <w:lang w:eastAsia="zh-CN"/>
              </w:rPr>
            </w:pPr>
            <w:r w:rsidRPr="0001701A">
              <w:rPr>
                <w:sz w:val="16"/>
                <w:szCs w:val="16"/>
                <w:lang w:eastAsia="zh-CN"/>
              </w:rPr>
              <w:t>R5-194161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B12" w14:textId="77777777" w:rsidR="00975C97" w:rsidRPr="0001701A" w:rsidRDefault="00975C97" w:rsidP="001C0A31">
            <w:pPr>
              <w:pStyle w:val="TAL"/>
              <w:rPr>
                <w:sz w:val="16"/>
                <w:szCs w:val="16"/>
                <w:lang w:eastAsia="zh-CN"/>
              </w:rPr>
            </w:pPr>
            <w:r w:rsidRPr="0001701A">
              <w:rPr>
                <w:sz w:val="16"/>
                <w:szCs w:val="16"/>
                <w:lang w:eastAsia="zh-CN"/>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9F22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C2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807AC" w14:textId="77777777" w:rsidR="00975C97" w:rsidRPr="0001701A" w:rsidRDefault="00975C97" w:rsidP="001C0A31">
            <w:pPr>
              <w:pStyle w:val="TAL"/>
              <w:rPr>
                <w:sz w:val="16"/>
                <w:szCs w:val="16"/>
                <w:lang w:eastAsia="zh-CN"/>
              </w:rPr>
            </w:pPr>
            <w:r w:rsidRPr="0001701A">
              <w:rPr>
                <w:sz w:val="16"/>
                <w:szCs w:val="16"/>
                <w:lang w:eastAsia="zh-CN"/>
              </w:rPr>
              <w:t>Update of test case 6.2.3 UE A-MPR,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B0B0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70CFF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D6912A"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BE4D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67A6C" w14:textId="77777777" w:rsidR="00975C97" w:rsidRPr="0001701A" w:rsidRDefault="00975C97" w:rsidP="001C0A31">
            <w:pPr>
              <w:pStyle w:val="TAC"/>
              <w:jc w:val="left"/>
              <w:rPr>
                <w:sz w:val="16"/>
                <w:szCs w:val="16"/>
                <w:lang w:eastAsia="zh-CN"/>
              </w:rPr>
            </w:pPr>
            <w:r w:rsidRPr="0001701A">
              <w:rPr>
                <w:sz w:val="16"/>
                <w:szCs w:val="16"/>
                <w:lang w:eastAsia="zh-CN"/>
              </w:rPr>
              <w:t>R5-194162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3602C" w14:textId="77777777" w:rsidR="00975C97" w:rsidRPr="0001701A" w:rsidRDefault="00975C97" w:rsidP="001C0A31">
            <w:pPr>
              <w:pStyle w:val="TAL"/>
              <w:rPr>
                <w:sz w:val="16"/>
                <w:szCs w:val="16"/>
                <w:lang w:eastAsia="zh-CN"/>
              </w:rPr>
            </w:pPr>
            <w:r w:rsidRPr="0001701A">
              <w:rPr>
                <w:sz w:val="16"/>
                <w:szCs w:val="16"/>
                <w:lang w:eastAsia="zh-CN"/>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D30C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6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328C2" w14:textId="77777777" w:rsidR="00975C97" w:rsidRPr="0001701A" w:rsidRDefault="00975C97" w:rsidP="001C0A31">
            <w:pPr>
              <w:pStyle w:val="TAL"/>
              <w:rPr>
                <w:sz w:val="16"/>
                <w:szCs w:val="16"/>
                <w:lang w:eastAsia="zh-CN"/>
              </w:rPr>
            </w:pPr>
            <w:r w:rsidRPr="0001701A">
              <w:rPr>
                <w:sz w:val="16"/>
                <w:szCs w:val="16"/>
                <w:lang w:eastAsia="zh-CN"/>
              </w:rPr>
              <w:t>Update of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F834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5C018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AB477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1DBC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92D93" w14:textId="77777777" w:rsidR="00975C97" w:rsidRPr="0001701A" w:rsidRDefault="00975C97" w:rsidP="001C0A31">
            <w:pPr>
              <w:pStyle w:val="TAC"/>
              <w:jc w:val="left"/>
              <w:rPr>
                <w:sz w:val="16"/>
                <w:szCs w:val="16"/>
                <w:lang w:eastAsia="zh-CN"/>
              </w:rPr>
            </w:pPr>
            <w:r w:rsidRPr="0001701A">
              <w:rPr>
                <w:sz w:val="16"/>
                <w:szCs w:val="16"/>
                <w:lang w:eastAsia="zh-CN"/>
              </w:rPr>
              <w:t>R5-194226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61095" w14:textId="77777777" w:rsidR="00975C97" w:rsidRPr="0001701A" w:rsidRDefault="00975C97" w:rsidP="001C0A31">
            <w:pPr>
              <w:pStyle w:val="TAL"/>
              <w:rPr>
                <w:sz w:val="16"/>
                <w:szCs w:val="16"/>
                <w:lang w:eastAsia="zh-CN"/>
              </w:rPr>
            </w:pPr>
            <w:r w:rsidRPr="0001701A">
              <w:rPr>
                <w:sz w:val="16"/>
                <w:szCs w:val="16"/>
                <w:lang w:eastAsia="zh-CN"/>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6F61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C12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89E14" w14:textId="77777777" w:rsidR="00975C97" w:rsidRPr="0001701A" w:rsidRDefault="00975C97" w:rsidP="001C0A31">
            <w:pPr>
              <w:pStyle w:val="TAL"/>
              <w:rPr>
                <w:sz w:val="16"/>
                <w:szCs w:val="16"/>
                <w:lang w:eastAsia="zh-CN"/>
              </w:rPr>
            </w:pPr>
            <w:r w:rsidRPr="0001701A">
              <w:rPr>
                <w:sz w:val="16"/>
                <w:szCs w:val="16"/>
                <w:lang w:eastAsia="zh-CN"/>
              </w:rPr>
              <w:t>Correction to In-band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50C2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B2461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75C26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0853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49DD3" w14:textId="77777777" w:rsidR="00975C97" w:rsidRPr="0001701A" w:rsidRDefault="00975C97" w:rsidP="001C0A31">
            <w:pPr>
              <w:pStyle w:val="TAC"/>
              <w:jc w:val="left"/>
              <w:rPr>
                <w:sz w:val="16"/>
                <w:szCs w:val="16"/>
                <w:lang w:eastAsia="zh-CN"/>
              </w:rPr>
            </w:pPr>
            <w:r w:rsidRPr="0001701A">
              <w:rPr>
                <w:sz w:val="16"/>
                <w:szCs w:val="16"/>
                <w:lang w:eastAsia="zh-CN"/>
              </w:rPr>
              <w:t>R5-194228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77C9F" w14:textId="77777777" w:rsidR="00975C97" w:rsidRPr="0001701A" w:rsidRDefault="00975C97" w:rsidP="001C0A31">
            <w:pPr>
              <w:pStyle w:val="TAL"/>
              <w:rPr>
                <w:sz w:val="16"/>
                <w:szCs w:val="16"/>
                <w:lang w:eastAsia="zh-CN"/>
              </w:rPr>
            </w:pPr>
            <w:r w:rsidRPr="0001701A">
              <w:rPr>
                <w:sz w:val="16"/>
                <w:szCs w:val="16"/>
                <w:lang w:eastAsia="zh-CN"/>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4B8D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B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6D5E1" w14:textId="77777777" w:rsidR="00975C97" w:rsidRPr="0001701A" w:rsidRDefault="00975C97" w:rsidP="001C0A31">
            <w:pPr>
              <w:pStyle w:val="TAL"/>
              <w:rPr>
                <w:sz w:val="16"/>
                <w:szCs w:val="16"/>
                <w:lang w:eastAsia="zh-CN"/>
              </w:rPr>
            </w:pPr>
            <w:r w:rsidRPr="0001701A">
              <w:rPr>
                <w:sz w:val="16"/>
                <w:szCs w:val="16"/>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80995"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6139B5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CC0340"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59A8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5CC37" w14:textId="77777777" w:rsidR="00975C97" w:rsidRPr="0001701A" w:rsidRDefault="00975C97" w:rsidP="001C0A31">
            <w:pPr>
              <w:pStyle w:val="TAC"/>
              <w:jc w:val="left"/>
              <w:rPr>
                <w:sz w:val="16"/>
                <w:szCs w:val="16"/>
                <w:lang w:eastAsia="zh-CN"/>
              </w:rPr>
            </w:pPr>
            <w:r w:rsidRPr="0001701A">
              <w:rPr>
                <w:sz w:val="16"/>
                <w:szCs w:val="16"/>
                <w:lang w:eastAsia="zh-CN"/>
              </w:rPr>
              <w:t>R5-194256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82309" w14:textId="77777777" w:rsidR="00975C97" w:rsidRPr="0001701A" w:rsidRDefault="00975C97" w:rsidP="001C0A31">
            <w:pPr>
              <w:pStyle w:val="TAL"/>
              <w:rPr>
                <w:sz w:val="16"/>
                <w:szCs w:val="16"/>
                <w:lang w:eastAsia="zh-CN"/>
              </w:rPr>
            </w:pPr>
            <w:r w:rsidRPr="0001701A">
              <w:rPr>
                <w:sz w:val="16"/>
                <w:szCs w:val="16"/>
                <w:lang w:eastAsia="zh-CN"/>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4EDE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9F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22149" w14:textId="77777777" w:rsidR="00975C97" w:rsidRPr="0001701A" w:rsidRDefault="00975C97" w:rsidP="001C0A31">
            <w:pPr>
              <w:pStyle w:val="TAL"/>
              <w:rPr>
                <w:sz w:val="16"/>
                <w:szCs w:val="16"/>
                <w:lang w:eastAsia="zh-CN"/>
              </w:rPr>
            </w:pPr>
            <w:r w:rsidRPr="0001701A">
              <w:rPr>
                <w:sz w:val="16"/>
                <w:szCs w:val="16"/>
                <w:lang w:eastAsia="zh-CN"/>
              </w:rPr>
              <w:t>Correction to FR1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3A87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E01727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3C952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ECE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858A7" w14:textId="77777777" w:rsidR="00975C97" w:rsidRPr="0001701A" w:rsidRDefault="00975C97" w:rsidP="001C0A31">
            <w:pPr>
              <w:pStyle w:val="TAC"/>
              <w:jc w:val="left"/>
              <w:rPr>
                <w:sz w:val="16"/>
                <w:szCs w:val="16"/>
                <w:lang w:eastAsia="zh-CN"/>
              </w:rPr>
            </w:pPr>
            <w:r w:rsidRPr="0001701A">
              <w:rPr>
                <w:sz w:val="16"/>
                <w:szCs w:val="16"/>
                <w:lang w:eastAsia="zh-CN"/>
              </w:rPr>
              <w:t>R5-194268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DD19C" w14:textId="77777777" w:rsidR="00975C97" w:rsidRPr="0001701A" w:rsidRDefault="00975C97" w:rsidP="001C0A31">
            <w:pPr>
              <w:pStyle w:val="TAL"/>
              <w:rPr>
                <w:sz w:val="16"/>
                <w:szCs w:val="16"/>
                <w:lang w:eastAsia="zh-CN"/>
              </w:rPr>
            </w:pPr>
            <w:r w:rsidRPr="0001701A">
              <w:rPr>
                <w:sz w:val="16"/>
                <w:szCs w:val="16"/>
                <w:lang w:eastAsia="zh-CN"/>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F50C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77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6F339" w14:textId="77777777" w:rsidR="00975C97" w:rsidRPr="0001701A" w:rsidRDefault="00975C97" w:rsidP="001C0A31">
            <w:pPr>
              <w:pStyle w:val="TAL"/>
              <w:rPr>
                <w:sz w:val="16"/>
                <w:szCs w:val="16"/>
                <w:lang w:eastAsia="zh-CN"/>
              </w:rPr>
            </w:pPr>
            <w:r w:rsidRPr="0001701A">
              <w:rPr>
                <w:sz w:val="16"/>
                <w:szCs w:val="16"/>
                <w:lang w:eastAsia="zh-CN"/>
              </w:rPr>
              <w:t>Update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DCCA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10804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904D5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3D8D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2D94B" w14:textId="77777777" w:rsidR="00975C97" w:rsidRPr="0001701A" w:rsidRDefault="00975C97" w:rsidP="001C0A31">
            <w:pPr>
              <w:pStyle w:val="TAC"/>
              <w:jc w:val="left"/>
              <w:rPr>
                <w:sz w:val="16"/>
                <w:szCs w:val="16"/>
                <w:lang w:eastAsia="zh-CN"/>
              </w:rPr>
            </w:pPr>
            <w:r w:rsidRPr="0001701A">
              <w:rPr>
                <w:sz w:val="16"/>
                <w:szCs w:val="16"/>
                <w:lang w:eastAsia="zh-CN"/>
              </w:rPr>
              <w:t>R5-194304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6F1A1" w14:textId="77777777" w:rsidR="00975C97" w:rsidRPr="0001701A" w:rsidRDefault="00975C97" w:rsidP="001C0A31">
            <w:pPr>
              <w:pStyle w:val="TAL"/>
              <w:rPr>
                <w:sz w:val="16"/>
                <w:szCs w:val="16"/>
                <w:lang w:eastAsia="zh-CN"/>
              </w:rPr>
            </w:pPr>
            <w:r w:rsidRPr="0001701A">
              <w:rPr>
                <w:sz w:val="16"/>
                <w:szCs w:val="16"/>
                <w:lang w:eastAsia="zh-CN"/>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0901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4C4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23709" w14:textId="77777777" w:rsidR="00975C97" w:rsidRPr="0001701A" w:rsidRDefault="00975C97" w:rsidP="001C0A31">
            <w:pPr>
              <w:pStyle w:val="TAL"/>
              <w:rPr>
                <w:sz w:val="16"/>
                <w:szCs w:val="16"/>
                <w:lang w:eastAsia="zh-CN"/>
              </w:rPr>
            </w:pPr>
            <w:r w:rsidRPr="0001701A">
              <w:rPr>
                <w:sz w:val="16"/>
                <w:szCs w:val="16"/>
                <w:lang w:eastAsia="zh-CN"/>
              </w:rPr>
              <w:t>Correction to time domain allocation of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27F8"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A65AC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9F81D4"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4518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83B4D" w14:textId="77777777" w:rsidR="00975C97" w:rsidRPr="0001701A" w:rsidRDefault="00975C97" w:rsidP="001C0A31">
            <w:pPr>
              <w:pStyle w:val="TAC"/>
              <w:jc w:val="left"/>
              <w:rPr>
                <w:sz w:val="16"/>
                <w:szCs w:val="16"/>
                <w:lang w:eastAsia="zh-CN"/>
              </w:rPr>
            </w:pPr>
            <w:r w:rsidRPr="0001701A">
              <w:rPr>
                <w:sz w:val="16"/>
                <w:szCs w:val="16"/>
                <w:lang w:eastAsia="zh-CN"/>
              </w:rPr>
              <w:t>R5-194305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7C69A" w14:textId="77777777" w:rsidR="00975C97" w:rsidRPr="0001701A" w:rsidRDefault="00975C97" w:rsidP="001C0A31">
            <w:pPr>
              <w:pStyle w:val="TAL"/>
              <w:rPr>
                <w:sz w:val="16"/>
                <w:szCs w:val="16"/>
                <w:lang w:eastAsia="zh-CN"/>
              </w:rPr>
            </w:pPr>
            <w:r w:rsidRPr="0001701A">
              <w:rPr>
                <w:sz w:val="16"/>
                <w:szCs w:val="16"/>
                <w:lang w:eastAsia="zh-CN"/>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ABC5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7360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FDFB0" w14:textId="77777777" w:rsidR="00975C97" w:rsidRPr="0001701A" w:rsidRDefault="00975C97" w:rsidP="001C0A31">
            <w:pPr>
              <w:pStyle w:val="TAL"/>
              <w:rPr>
                <w:sz w:val="16"/>
                <w:szCs w:val="16"/>
                <w:lang w:eastAsia="zh-CN"/>
              </w:rPr>
            </w:pPr>
            <w:r w:rsidRPr="0001701A">
              <w:rPr>
                <w:sz w:val="16"/>
                <w:szCs w:val="16"/>
                <w:lang w:eastAsia="zh-CN"/>
              </w:rPr>
              <w:t>Updating 7.8.2 Wide band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5518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F9E51F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3E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D8B8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E7144" w14:textId="77777777" w:rsidR="00975C97" w:rsidRPr="0001701A" w:rsidRDefault="00975C97" w:rsidP="001C0A31">
            <w:pPr>
              <w:pStyle w:val="TAC"/>
              <w:jc w:val="left"/>
              <w:rPr>
                <w:sz w:val="16"/>
                <w:szCs w:val="16"/>
                <w:lang w:eastAsia="zh-CN"/>
              </w:rPr>
            </w:pPr>
            <w:r w:rsidRPr="0001701A">
              <w:rPr>
                <w:sz w:val="16"/>
                <w:szCs w:val="16"/>
                <w:lang w:eastAsia="zh-CN"/>
              </w:rPr>
              <w:t>R5-194307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C1286" w14:textId="77777777" w:rsidR="00975C97" w:rsidRPr="0001701A" w:rsidRDefault="00975C97" w:rsidP="001C0A31">
            <w:pPr>
              <w:pStyle w:val="TAL"/>
              <w:rPr>
                <w:sz w:val="16"/>
                <w:szCs w:val="16"/>
                <w:lang w:eastAsia="zh-CN"/>
              </w:rPr>
            </w:pPr>
            <w:r w:rsidRPr="0001701A">
              <w:rPr>
                <w:sz w:val="16"/>
                <w:szCs w:val="16"/>
                <w:lang w:eastAsia="zh-CN"/>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F69D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BF1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64BBB" w14:textId="77777777" w:rsidR="00975C97" w:rsidRPr="0001701A" w:rsidRDefault="00975C97" w:rsidP="001C0A31">
            <w:pPr>
              <w:pStyle w:val="TAL"/>
              <w:rPr>
                <w:sz w:val="16"/>
                <w:szCs w:val="16"/>
                <w:lang w:eastAsia="zh-CN"/>
              </w:rPr>
            </w:pPr>
            <w:r w:rsidRPr="0001701A">
              <w:rPr>
                <w:sz w:val="16"/>
                <w:szCs w:val="16"/>
                <w:lang w:eastAsia="zh-CN"/>
              </w:rPr>
              <w:t>Correction to ON/OFF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1675"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7371B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BAFA7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7BEF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5B663" w14:textId="77777777" w:rsidR="00975C97" w:rsidRPr="0001701A" w:rsidRDefault="00975C97" w:rsidP="001C0A31">
            <w:pPr>
              <w:pStyle w:val="TAC"/>
              <w:jc w:val="left"/>
              <w:rPr>
                <w:sz w:val="16"/>
                <w:szCs w:val="16"/>
                <w:lang w:eastAsia="zh-CN"/>
              </w:rPr>
            </w:pPr>
            <w:r w:rsidRPr="0001701A">
              <w:rPr>
                <w:sz w:val="16"/>
                <w:szCs w:val="16"/>
                <w:lang w:eastAsia="zh-CN"/>
              </w:rPr>
              <w:t>R5-194308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2D7B2" w14:textId="77777777" w:rsidR="00975C97" w:rsidRPr="0001701A" w:rsidRDefault="00975C97" w:rsidP="001C0A31">
            <w:pPr>
              <w:pStyle w:val="TAL"/>
              <w:rPr>
                <w:sz w:val="16"/>
                <w:szCs w:val="16"/>
                <w:lang w:eastAsia="zh-CN"/>
              </w:rPr>
            </w:pPr>
            <w:r w:rsidRPr="0001701A">
              <w:rPr>
                <w:sz w:val="16"/>
                <w:szCs w:val="16"/>
                <w:lang w:eastAsia="zh-CN"/>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D9988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CB30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DF547" w14:textId="77777777" w:rsidR="00975C97" w:rsidRPr="0001701A" w:rsidRDefault="00975C97" w:rsidP="001C0A31">
            <w:pPr>
              <w:pStyle w:val="TAL"/>
              <w:rPr>
                <w:sz w:val="16"/>
                <w:szCs w:val="16"/>
                <w:lang w:eastAsia="zh-CN"/>
              </w:rPr>
            </w:pPr>
            <w:r w:rsidRPr="0001701A">
              <w:rPr>
                <w:sz w:val="16"/>
                <w:szCs w:val="16"/>
                <w:lang w:eastAsia="zh-CN"/>
              </w:rPr>
              <w:t>Correction to carrier leakage and in-band emission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792C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CB307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2FD8A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78B7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DECF6" w14:textId="77777777" w:rsidR="00975C97" w:rsidRPr="0001701A" w:rsidRDefault="00975C97" w:rsidP="001C0A31">
            <w:pPr>
              <w:pStyle w:val="TAC"/>
              <w:jc w:val="left"/>
              <w:rPr>
                <w:sz w:val="16"/>
                <w:szCs w:val="16"/>
                <w:lang w:eastAsia="zh-CN"/>
              </w:rPr>
            </w:pPr>
            <w:r w:rsidRPr="0001701A">
              <w:rPr>
                <w:sz w:val="16"/>
                <w:szCs w:val="16"/>
                <w:lang w:eastAsia="zh-CN"/>
              </w:rPr>
              <w:t>R5-194312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84ABE" w14:textId="77777777" w:rsidR="00975C97" w:rsidRPr="0001701A" w:rsidRDefault="00975C97" w:rsidP="001C0A31">
            <w:pPr>
              <w:pStyle w:val="TAL"/>
              <w:rPr>
                <w:sz w:val="16"/>
                <w:szCs w:val="16"/>
                <w:lang w:eastAsia="zh-CN"/>
              </w:rPr>
            </w:pPr>
            <w:r w:rsidRPr="0001701A">
              <w:rPr>
                <w:sz w:val="16"/>
                <w:szCs w:val="16"/>
                <w:lang w:eastAsia="zh-CN"/>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84FC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C5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475E2" w14:textId="77777777" w:rsidR="00975C97" w:rsidRPr="0001701A" w:rsidRDefault="00975C97" w:rsidP="001C0A31">
            <w:pPr>
              <w:pStyle w:val="TAL"/>
              <w:rPr>
                <w:sz w:val="16"/>
                <w:szCs w:val="16"/>
                <w:lang w:eastAsia="zh-CN"/>
              </w:rPr>
            </w:pPr>
            <w:r w:rsidRPr="0001701A">
              <w:rPr>
                <w:sz w:val="16"/>
                <w:szCs w:val="16"/>
                <w:lang w:eastAsia="zh-CN"/>
              </w:rPr>
              <w:t>FR1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B387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7C2BF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46B3C0"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ABF2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4962F" w14:textId="77777777" w:rsidR="00975C97" w:rsidRPr="0001701A" w:rsidRDefault="00975C97" w:rsidP="001C0A31">
            <w:pPr>
              <w:pStyle w:val="TAC"/>
              <w:jc w:val="left"/>
              <w:rPr>
                <w:sz w:val="16"/>
                <w:szCs w:val="16"/>
                <w:lang w:eastAsia="zh-CN"/>
              </w:rPr>
            </w:pPr>
            <w:r w:rsidRPr="0001701A">
              <w:rPr>
                <w:sz w:val="16"/>
                <w:szCs w:val="16"/>
                <w:lang w:eastAsia="zh-CN"/>
              </w:rPr>
              <w:t>R5-194313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26070" w14:textId="77777777" w:rsidR="00975C97" w:rsidRPr="0001701A" w:rsidRDefault="00975C97" w:rsidP="001C0A31">
            <w:pPr>
              <w:pStyle w:val="TAL"/>
              <w:rPr>
                <w:sz w:val="16"/>
                <w:szCs w:val="16"/>
                <w:lang w:eastAsia="zh-CN"/>
              </w:rPr>
            </w:pPr>
            <w:r w:rsidRPr="0001701A">
              <w:rPr>
                <w:sz w:val="16"/>
                <w:szCs w:val="16"/>
                <w:lang w:eastAsia="zh-CN"/>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A0F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D52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7A37B" w14:textId="77777777" w:rsidR="00975C97" w:rsidRPr="0001701A" w:rsidRDefault="00975C97" w:rsidP="001C0A31">
            <w:pPr>
              <w:pStyle w:val="TAL"/>
              <w:rPr>
                <w:sz w:val="16"/>
                <w:szCs w:val="16"/>
                <w:lang w:eastAsia="zh-CN"/>
              </w:rPr>
            </w:pPr>
            <w:r w:rsidRPr="0001701A">
              <w:rPr>
                <w:sz w:val="16"/>
                <w:szCs w:val="16"/>
                <w:lang w:eastAsia="zh-CN"/>
              </w:rPr>
              <w:t>FR1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728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2E60E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420C0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3362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0CA43" w14:textId="77777777" w:rsidR="00975C97" w:rsidRPr="0001701A" w:rsidRDefault="00975C97" w:rsidP="001C0A31">
            <w:pPr>
              <w:pStyle w:val="TAC"/>
              <w:jc w:val="left"/>
              <w:rPr>
                <w:sz w:val="16"/>
                <w:szCs w:val="16"/>
                <w:lang w:eastAsia="zh-CN"/>
              </w:rPr>
            </w:pPr>
            <w:r w:rsidRPr="0001701A">
              <w:rPr>
                <w:sz w:val="16"/>
                <w:szCs w:val="16"/>
                <w:lang w:eastAsia="zh-CN"/>
              </w:rPr>
              <w:t>R5-194314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C353F" w14:textId="77777777" w:rsidR="00975C97" w:rsidRPr="0001701A" w:rsidRDefault="00975C97" w:rsidP="001C0A31">
            <w:pPr>
              <w:pStyle w:val="TAL"/>
              <w:rPr>
                <w:sz w:val="16"/>
                <w:szCs w:val="16"/>
                <w:lang w:eastAsia="zh-CN"/>
              </w:rPr>
            </w:pPr>
            <w:r w:rsidRPr="0001701A">
              <w:rPr>
                <w:sz w:val="16"/>
                <w:szCs w:val="16"/>
                <w:lang w:eastAsia="zh-CN"/>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3819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21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9BCC0" w14:textId="77777777" w:rsidR="00975C97" w:rsidRPr="0001701A" w:rsidRDefault="00975C97" w:rsidP="001C0A31">
            <w:pPr>
              <w:pStyle w:val="TAL"/>
              <w:rPr>
                <w:sz w:val="16"/>
                <w:szCs w:val="16"/>
                <w:lang w:eastAsia="zh-CN"/>
              </w:rPr>
            </w:pPr>
            <w:r w:rsidRPr="0001701A">
              <w:rPr>
                <w:sz w:val="16"/>
                <w:szCs w:val="16"/>
                <w:lang w:eastAsia="zh-CN"/>
              </w:rPr>
              <w:t>FR1 Update for 7.3.3 Ref sensitivity ?</w:t>
            </w:r>
            <w:proofErr w:type="spellStart"/>
            <w:r w:rsidRPr="0001701A">
              <w:rPr>
                <w:sz w:val="16"/>
                <w:szCs w:val="16"/>
                <w:lang w:eastAsia="zh-CN"/>
              </w:rPr>
              <w:t>RIB,c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DAB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751EC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CBF01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2FCD"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185D7" w14:textId="77777777" w:rsidR="00975C97" w:rsidRPr="0001701A" w:rsidRDefault="00975C97" w:rsidP="001C0A31">
            <w:pPr>
              <w:pStyle w:val="TAC"/>
              <w:jc w:val="left"/>
              <w:rPr>
                <w:sz w:val="16"/>
                <w:szCs w:val="16"/>
                <w:lang w:eastAsia="zh-CN"/>
              </w:rPr>
            </w:pPr>
            <w:r w:rsidRPr="0001701A">
              <w:rPr>
                <w:sz w:val="16"/>
                <w:szCs w:val="16"/>
                <w:lang w:eastAsia="zh-CN"/>
              </w:rPr>
              <w:t>R5-194315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760D" w14:textId="77777777" w:rsidR="00975C97" w:rsidRPr="0001701A" w:rsidRDefault="00975C97" w:rsidP="001C0A31">
            <w:pPr>
              <w:pStyle w:val="TAL"/>
              <w:rPr>
                <w:sz w:val="16"/>
                <w:szCs w:val="16"/>
                <w:lang w:eastAsia="zh-CN"/>
              </w:rPr>
            </w:pPr>
            <w:r w:rsidRPr="0001701A">
              <w:rPr>
                <w:sz w:val="16"/>
                <w:szCs w:val="16"/>
                <w:lang w:eastAsia="zh-CN"/>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AE9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610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1E08" w14:textId="77777777" w:rsidR="00975C97" w:rsidRPr="0001701A" w:rsidRDefault="00975C97" w:rsidP="001C0A31">
            <w:pPr>
              <w:pStyle w:val="TAL"/>
              <w:rPr>
                <w:sz w:val="16"/>
                <w:szCs w:val="16"/>
                <w:lang w:eastAsia="zh-CN"/>
              </w:rPr>
            </w:pPr>
            <w:r w:rsidRPr="0001701A">
              <w:rPr>
                <w:sz w:val="16"/>
                <w:szCs w:val="16"/>
                <w:lang w:eastAsia="zh-CN"/>
              </w:rPr>
              <w:t>FR1 Update for 7.3C Reference sensitivity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B5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E31E4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DEB94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638A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81524" w14:textId="77777777" w:rsidR="00975C97" w:rsidRPr="0001701A" w:rsidRDefault="00975C97" w:rsidP="001C0A31">
            <w:pPr>
              <w:pStyle w:val="TAC"/>
              <w:jc w:val="left"/>
              <w:rPr>
                <w:sz w:val="16"/>
                <w:szCs w:val="16"/>
                <w:lang w:eastAsia="zh-CN"/>
              </w:rPr>
            </w:pPr>
            <w:r w:rsidRPr="0001701A">
              <w:rPr>
                <w:sz w:val="16"/>
                <w:szCs w:val="16"/>
                <w:lang w:eastAsia="zh-CN"/>
              </w:rPr>
              <w:t>R5-194316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E1F1" w14:textId="77777777" w:rsidR="00975C97" w:rsidRPr="0001701A" w:rsidRDefault="00975C97" w:rsidP="001C0A31">
            <w:pPr>
              <w:pStyle w:val="TAL"/>
              <w:rPr>
                <w:sz w:val="16"/>
                <w:szCs w:val="16"/>
                <w:lang w:eastAsia="zh-CN"/>
              </w:rPr>
            </w:pPr>
            <w:r w:rsidRPr="0001701A">
              <w:rPr>
                <w:sz w:val="16"/>
                <w:szCs w:val="16"/>
                <w:lang w:eastAsia="zh-CN"/>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BA88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06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9A8AB" w14:textId="77777777" w:rsidR="00975C97" w:rsidRPr="0001701A" w:rsidRDefault="00975C97" w:rsidP="001C0A31">
            <w:pPr>
              <w:pStyle w:val="TAL"/>
              <w:rPr>
                <w:sz w:val="16"/>
                <w:szCs w:val="16"/>
                <w:lang w:eastAsia="zh-CN"/>
              </w:rPr>
            </w:pPr>
            <w:r w:rsidRPr="0001701A">
              <w:rPr>
                <w:sz w:val="16"/>
                <w:szCs w:val="16"/>
                <w:lang w:eastAsia="zh-CN"/>
              </w:rPr>
              <w:t>FR1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8618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EE3D9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061A7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2D8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D6584" w14:textId="77777777" w:rsidR="00975C97" w:rsidRPr="0001701A" w:rsidRDefault="00975C97" w:rsidP="001C0A31">
            <w:pPr>
              <w:pStyle w:val="TAC"/>
              <w:jc w:val="left"/>
              <w:rPr>
                <w:sz w:val="16"/>
                <w:szCs w:val="16"/>
                <w:lang w:eastAsia="zh-CN"/>
              </w:rPr>
            </w:pPr>
            <w:r w:rsidRPr="0001701A">
              <w:rPr>
                <w:sz w:val="16"/>
                <w:szCs w:val="16"/>
                <w:lang w:eastAsia="zh-CN"/>
              </w:rPr>
              <w:t>R5-194377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7D5A" w14:textId="77777777" w:rsidR="00975C97" w:rsidRPr="0001701A" w:rsidRDefault="00975C97" w:rsidP="001C0A31">
            <w:pPr>
              <w:pStyle w:val="TAL"/>
              <w:rPr>
                <w:sz w:val="16"/>
                <w:szCs w:val="16"/>
                <w:lang w:eastAsia="zh-CN"/>
              </w:rPr>
            </w:pPr>
            <w:r w:rsidRPr="0001701A">
              <w:rPr>
                <w:sz w:val="16"/>
                <w:szCs w:val="16"/>
                <w:lang w:eastAsia="zh-CN"/>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1BE0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43F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2CEA0" w14:textId="77777777" w:rsidR="00975C97" w:rsidRPr="0001701A" w:rsidRDefault="00975C97" w:rsidP="001C0A31">
            <w:pPr>
              <w:pStyle w:val="TAL"/>
              <w:rPr>
                <w:sz w:val="16"/>
                <w:szCs w:val="16"/>
                <w:lang w:eastAsia="zh-CN"/>
              </w:rPr>
            </w:pPr>
            <w:r w:rsidRPr="0001701A">
              <w:rPr>
                <w:sz w:val="16"/>
                <w:szCs w:val="16"/>
                <w:lang w:eastAsia="zh-CN"/>
              </w:rPr>
              <w:t>FR1 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DBD4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84AEC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0A129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59BC"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77FB3" w14:textId="77777777" w:rsidR="00975C97" w:rsidRPr="0001701A" w:rsidRDefault="00975C97" w:rsidP="001C0A31">
            <w:pPr>
              <w:pStyle w:val="TAC"/>
              <w:jc w:val="left"/>
              <w:rPr>
                <w:sz w:val="16"/>
                <w:szCs w:val="16"/>
                <w:lang w:eastAsia="zh-CN"/>
              </w:rPr>
            </w:pPr>
            <w:r w:rsidRPr="0001701A">
              <w:rPr>
                <w:sz w:val="16"/>
                <w:szCs w:val="16"/>
                <w:lang w:eastAsia="zh-CN"/>
              </w:rPr>
              <w:t>R5-194383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AE05A" w14:textId="77777777" w:rsidR="00975C97" w:rsidRPr="0001701A" w:rsidRDefault="00975C97" w:rsidP="001C0A31">
            <w:pPr>
              <w:pStyle w:val="TAL"/>
              <w:rPr>
                <w:sz w:val="16"/>
                <w:szCs w:val="16"/>
                <w:lang w:eastAsia="zh-CN"/>
              </w:rPr>
            </w:pPr>
            <w:r w:rsidRPr="0001701A">
              <w:rPr>
                <w:sz w:val="16"/>
                <w:szCs w:val="16"/>
                <w:lang w:eastAsia="zh-CN"/>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CDACD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DA8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7A78C" w14:textId="77777777" w:rsidR="00975C97" w:rsidRPr="0001701A" w:rsidRDefault="00975C97" w:rsidP="001C0A31">
            <w:pPr>
              <w:pStyle w:val="TAL"/>
              <w:rPr>
                <w:sz w:val="16"/>
                <w:szCs w:val="16"/>
                <w:lang w:eastAsia="zh-CN"/>
              </w:rPr>
            </w:pPr>
            <w:r w:rsidRPr="0001701A">
              <w:rPr>
                <w:sz w:val="16"/>
                <w:szCs w:val="16"/>
                <w:lang w:eastAsia="zh-CN"/>
              </w:rPr>
              <w:t>Update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36A1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F0D72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70D6E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157B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E4A91" w14:textId="77777777" w:rsidR="00975C97" w:rsidRPr="0001701A" w:rsidRDefault="00975C97" w:rsidP="001C0A31">
            <w:pPr>
              <w:pStyle w:val="TAC"/>
              <w:jc w:val="left"/>
              <w:rPr>
                <w:sz w:val="16"/>
                <w:szCs w:val="16"/>
                <w:lang w:eastAsia="zh-CN"/>
              </w:rPr>
            </w:pPr>
            <w:r w:rsidRPr="0001701A">
              <w:rPr>
                <w:sz w:val="16"/>
                <w:szCs w:val="16"/>
                <w:lang w:eastAsia="zh-CN"/>
              </w:rPr>
              <w:t>R5-194905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5CAB" w14:textId="77777777" w:rsidR="00975C97" w:rsidRPr="0001701A" w:rsidRDefault="00975C97" w:rsidP="001C0A31">
            <w:pPr>
              <w:pStyle w:val="TAL"/>
              <w:rPr>
                <w:sz w:val="16"/>
                <w:szCs w:val="16"/>
                <w:lang w:eastAsia="zh-CN"/>
              </w:rPr>
            </w:pPr>
            <w:r w:rsidRPr="0001701A">
              <w:rPr>
                <w:sz w:val="16"/>
                <w:szCs w:val="16"/>
                <w:lang w:eastAsia="zh-CN"/>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2C43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F5A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9639" w14:textId="77777777" w:rsidR="00975C97" w:rsidRPr="0001701A" w:rsidRDefault="00975C97" w:rsidP="001C0A31">
            <w:pPr>
              <w:pStyle w:val="TAL"/>
              <w:rPr>
                <w:sz w:val="16"/>
                <w:szCs w:val="16"/>
                <w:lang w:eastAsia="zh-CN"/>
              </w:rPr>
            </w:pPr>
            <w:r w:rsidRPr="0001701A">
              <w:rPr>
                <w:sz w:val="16"/>
                <w:szCs w:val="16"/>
                <w:lang w:eastAsia="zh-CN"/>
              </w:rPr>
              <w:t>Update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0EE29"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F1E84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EDE5D9"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797C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5FD31" w14:textId="77777777" w:rsidR="00975C97" w:rsidRPr="0001701A" w:rsidRDefault="00975C97" w:rsidP="001C0A31">
            <w:pPr>
              <w:pStyle w:val="TAC"/>
              <w:jc w:val="left"/>
              <w:rPr>
                <w:sz w:val="16"/>
                <w:szCs w:val="16"/>
                <w:lang w:eastAsia="zh-CN"/>
              </w:rPr>
            </w:pPr>
            <w:r w:rsidRPr="0001701A">
              <w:rPr>
                <w:sz w:val="16"/>
                <w:szCs w:val="16"/>
                <w:lang w:eastAsia="zh-CN"/>
              </w:rPr>
              <w:t>R5-194906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0343" w14:textId="77777777" w:rsidR="00975C97" w:rsidRPr="0001701A" w:rsidRDefault="00975C97" w:rsidP="001C0A31">
            <w:pPr>
              <w:pStyle w:val="TAL"/>
              <w:rPr>
                <w:sz w:val="16"/>
                <w:szCs w:val="16"/>
                <w:lang w:eastAsia="zh-CN"/>
              </w:rPr>
            </w:pPr>
            <w:r w:rsidRPr="0001701A">
              <w:rPr>
                <w:sz w:val="16"/>
                <w:szCs w:val="16"/>
                <w:lang w:eastAsia="zh-CN"/>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FF9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67DC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3218A" w14:textId="77777777" w:rsidR="00975C97" w:rsidRPr="0001701A" w:rsidRDefault="00975C97" w:rsidP="001C0A31">
            <w:pPr>
              <w:pStyle w:val="TAL"/>
              <w:rPr>
                <w:sz w:val="16"/>
                <w:szCs w:val="16"/>
                <w:lang w:eastAsia="zh-CN"/>
              </w:rPr>
            </w:pPr>
            <w:r w:rsidRPr="0001701A">
              <w:rPr>
                <w:sz w:val="16"/>
                <w:szCs w:val="16"/>
                <w:lang w:eastAsia="zh-CN"/>
              </w:rPr>
              <w:t>Update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A8F7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88E2A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BBB21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38D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0D4A5" w14:textId="77777777" w:rsidR="00975C97" w:rsidRPr="0001701A" w:rsidRDefault="00975C97" w:rsidP="001C0A31">
            <w:pPr>
              <w:pStyle w:val="TAC"/>
              <w:jc w:val="left"/>
              <w:rPr>
                <w:sz w:val="16"/>
                <w:szCs w:val="16"/>
                <w:lang w:eastAsia="zh-CN"/>
              </w:rPr>
            </w:pPr>
            <w:r w:rsidRPr="0001701A">
              <w:rPr>
                <w:sz w:val="16"/>
                <w:szCs w:val="16"/>
                <w:lang w:eastAsia="zh-CN"/>
              </w:rPr>
              <w:t>R5-194908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A827F" w14:textId="77777777" w:rsidR="00975C97" w:rsidRPr="0001701A" w:rsidRDefault="00975C97" w:rsidP="001C0A31">
            <w:pPr>
              <w:pStyle w:val="TAL"/>
              <w:rPr>
                <w:sz w:val="16"/>
                <w:szCs w:val="16"/>
                <w:lang w:eastAsia="zh-CN"/>
              </w:rPr>
            </w:pPr>
            <w:r w:rsidRPr="0001701A">
              <w:rPr>
                <w:sz w:val="16"/>
                <w:szCs w:val="16"/>
                <w:lang w:eastAsia="zh-CN"/>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D4A0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81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B38BD" w14:textId="77777777" w:rsidR="00975C97" w:rsidRPr="0001701A" w:rsidRDefault="00975C97" w:rsidP="001C0A31">
            <w:pPr>
              <w:pStyle w:val="TAL"/>
              <w:rPr>
                <w:sz w:val="16"/>
                <w:szCs w:val="16"/>
                <w:lang w:eastAsia="zh-CN"/>
              </w:rPr>
            </w:pPr>
            <w:r w:rsidRPr="0001701A">
              <w:rPr>
                <w:sz w:val="16"/>
                <w:szCs w:val="16"/>
                <w:lang w:eastAsia="zh-CN"/>
              </w:rPr>
              <w:t>Update of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C77D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42A21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EF2DD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EDFD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DCDEA" w14:textId="77777777" w:rsidR="00975C97" w:rsidRPr="0001701A" w:rsidRDefault="00975C97" w:rsidP="001C0A31">
            <w:pPr>
              <w:pStyle w:val="TAC"/>
              <w:jc w:val="left"/>
              <w:rPr>
                <w:sz w:val="16"/>
                <w:szCs w:val="16"/>
                <w:lang w:eastAsia="zh-CN"/>
              </w:rPr>
            </w:pPr>
            <w:r w:rsidRPr="0001701A">
              <w:rPr>
                <w:sz w:val="16"/>
                <w:szCs w:val="16"/>
                <w:lang w:eastAsia="zh-CN"/>
              </w:rPr>
              <w:t>R5-194910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15430" w14:textId="77777777" w:rsidR="00975C97" w:rsidRPr="0001701A" w:rsidRDefault="00975C97" w:rsidP="001C0A31">
            <w:pPr>
              <w:pStyle w:val="TAL"/>
              <w:rPr>
                <w:sz w:val="16"/>
                <w:szCs w:val="16"/>
                <w:lang w:eastAsia="zh-CN"/>
              </w:rPr>
            </w:pPr>
            <w:r w:rsidRPr="0001701A">
              <w:rPr>
                <w:sz w:val="16"/>
                <w:szCs w:val="16"/>
                <w:lang w:eastAsia="zh-CN"/>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7888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B41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33C76" w14:textId="77777777" w:rsidR="00975C97" w:rsidRPr="0001701A" w:rsidRDefault="00975C97" w:rsidP="001C0A31">
            <w:pPr>
              <w:pStyle w:val="TAL"/>
              <w:rPr>
                <w:sz w:val="16"/>
                <w:szCs w:val="16"/>
                <w:lang w:eastAsia="zh-CN"/>
              </w:rPr>
            </w:pPr>
            <w:r w:rsidRPr="0001701A">
              <w:rPr>
                <w:sz w:val="16"/>
                <w:szCs w:val="16"/>
                <w:lang w:eastAsia="zh-CN"/>
              </w:rPr>
              <w:t>Update of TC 6.3A.1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34DB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A17EF2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52383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40827"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9760A" w14:textId="77777777" w:rsidR="00975C97" w:rsidRPr="0001701A" w:rsidRDefault="00975C97" w:rsidP="001C0A31">
            <w:pPr>
              <w:pStyle w:val="TAC"/>
              <w:jc w:val="left"/>
              <w:rPr>
                <w:sz w:val="16"/>
                <w:szCs w:val="16"/>
                <w:lang w:eastAsia="zh-CN"/>
              </w:rPr>
            </w:pPr>
            <w:r w:rsidRPr="0001701A">
              <w:rPr>
                <w:sz w:val="16"/>
                <w:szCs w:val="16"/>
                <w:lang w:eastAsia="zh-CN"/>
              </w:rPr>
              <w:t>R5-194911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24E7B" w14:textId="77777777" w:rsidR="00975C97" w:rsidRPr="0001701A" w:rsidRDefault="00975C97" w:rsidP="001C0A31">
            <w:pPr>
              <w:pStyle w:val="TAL"/>
              <w:rPr>
                <w:sz w:val="16"/>
                <w:szCs w:val="16"/>
                <w:lang w:eastAsia="zh-CN"/>
              </w:rPr>
            </w:pPr>
            <w:r w:rsidRPr="0001701A">
              <w:rPr>
                <w:sz w:val="16"/>
                <w:szCs w:val="16"/>
                <w:lang w:eastAsia="zh-CN"/>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9755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53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D7239" w14:textId="77777777" w:rsidR="00975C97" w:rsidRPr="0001701A" w:rsidRDefault="00975C97" w:rsidP="001C0A31">
            <w:pPr>
              <w:pStyle w:val="TAL"/>
              <w:rPr>
                <w:sz w:val="16"/>
                <w:szCs w:val="16"/>
                <w:lang w:eastAsia="zh-CN"/>
              </w:rPr>
            </w:pPr>
            <w:r w:rsidRPr="0001701A">
              <w:rPr>
                <w:sz w:val="16"/>
                <w:szCs w:val="16"/>
                <w:lang w:eastAsia="zh-CN"/>
              </w:rPr>
              <w:t>Update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B4B2"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AC601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3E6085"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8E6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804B2" w14:textId="77777777" w:rsidR="00975C97" w:rsidRPr="0001701A" w:rsidRDefault="00975C97" w:rsidP="001C0A31">
            <w:pPr>
              <w:pStyle w:val="TAC"/>
              <w:jc w:val="left"/>
              <w:rPr>
                <w:sz w:val="16"/>
                <w:szCs w:val="16"/>
                <w:lang w:eastAsia="zh-CN"/>
              </w:rPr>
            </w:pPr>
            <w:r w:rsidRPr="0001701A">
              <w:rPr>
                <w:sz w:val="16"/>
                <w:szCs w:val="16"/>
                <w:lang w:eastAsia="zh-CN"/>
              </w:rPr>
              <w:t>R5-194912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8D1E5" w14:textId="77777777" w:rsidR="00975C97" w:rsidRPr="0001701A" w:rsidRDefault="00975C97" w:rsidP="001C0A31">
            <w:pPr>
              <w:pStyle w:val="TAL"/>
              <w:rPr>
                <w:sz w:val="16"/>
                <w:szCs w:val="16"/>
                <w:lang w:eastAsia="zh-CN"/>
              </w:rPr>
            </w:pPr>
            <w:r w:rsidRPr="0001701A">
              <w:rPr>
                <w:sz w:val="16"/>
                <w:szCs w:val="16"/>
                <w:lang w:eastAsia="zh-CN"/>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8FEA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486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025B8" w14:textId="77777777" w:rsidR="00975C97" w:rsidRPr="0001701A" w:rsidRDefault="00975C97" w:rsidP="001C0A31">
            <w:pPr>
              <w:pStyle w:val="TAL"/>
              <w:rPr>
                <w:sz w:val="16"/>
                <w:szCs w:val="16"/>
                <w:lang w:eastAsia="zh-CN"/>
              </w:rPr>
            </w:pPr>
            <w:r w:rsidRPr="0001701A">
              <w:rPr>
                <w:sz w:val="16"/>
                <w:szCs w:val="16"/>
                <w:lang w:eastAsia="zh-CN"/>
              </w:rPr>
              <w:t>Update of test case 6.2.3 UE A-MPR FR1, general part and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3FB2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04102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315D4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67B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85397" w14:textId="77777777" w:rsidR="00975C97" w:rsidRPr="0001701A" w:rsidRDefault="00975C97" w:rsidP="001C0A31">
            <w:pPr>
              <w:pStyle w:val="TAC"/>
              <w:jc w:val="left"/>
              <w:rPr>
                <w:sz w:val="16"/>
                <w:szCs w:val="16"/>
                <w:lang w:eastAsia="zh-CN"/>
              </w:rPr>
            </w:pPr>
            <w:r w:rsidRPr="0001701A">
              <w:rPr>
                <w:sz w:val="16"/>
                <w:szCs w:val="16"/>
                <w:lang w:eastAsia="zh-CN"/>
              </w:rPr>
              <w:t>R5-194915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B6A3E" w14:textId="77777777" w:rsidR="00975C97" w:rsidRPr="0001701A" w:rsidRDefault="00975C97" w:rsidP="001C0A31">
            <w:pPr>
              <w:pStyle w:val="TAL"/>
              <w:rPr>
                <w:sz w:val="16"/>
                <w:szCs w:val="16"/>
                <w:lang w:eastAsia="zh-CN"/>
              </w:rPr>
            </w:pPr>
            <w:r w:rsidRPr="0001701A">
              <w:rPr>
                <w:sz w:val="16"/>
                <w:szCs w:val="16"/>
                <w:lang w:eastAsia="zh-CN"/>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7DB0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AD4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5DD8" w14:textId="77777777" w:rsidR="00975C97" w:rsidRPr="0001701A" w:rsidRDefault="00975C97" w:rsidP="001C0A31">
            <w:pPr>
              <w:pStyle w:val="TAL"/>
              <w:rPr>
                <w:sz w:val="16"/>
                <w:szCs w:val="16"/>
                <w:lang w:eastAsia="zh-CN"/>
              </w:rPr>
            </w:pPr>
            <w:r w:rsidRPr="0001701A">
              <w:rPr>
                <w:sz w:val="16"/>
                <w:szCs w:val="16"/>
                <w:lang w:eastAsia="zh-CN"/>
              </w:rPr>
              <w:t>Correction to SRS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3159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277A2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08BF0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4B4E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C699" w14:textId="77777777" w:rsidR="00975C97" w:rsidRPr="0001701A" w:rsidRDefault="00975C97" w:rsidP="001C0A31">
            <w:pPr>
              <w:pStyle w:val="TAC"/>
              <w:jc w:val="left"/>
              <w:rPr>
                <w:sz w:val="16"/>
                <w:szCs w:val="16"/>
                <w:lang w:eastAsia="zh-CN"/>
              </w:rPr>
            </w:pPr>
            <w:r w:rsidRPr="0001701A">
              <w:rPr>
                <w:sz w:val="16"/>
                <w:szCs w:val="16"/>
                <w:lang w:eastAsia="zh-CN"/>
              </w:rPr>
              <w:t>R5-194916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EB186" w14:textId="77777777" w:rsidR="00975C97" w:rsidRPr="0001701A" w:rsidRDefault="00975C97" w:rsidP="001C0A31">
            <w:pPr>
              <w:pStyle w:val="TAL"/>
              <w:rPr>
                <w:sz w:val="16"/>
                <w:szCs w:val="16"/>
                <w:lang w:eastAsia="zh-CN"/>
              </w:rPr>
            </w:pPr>
            <w:r w:rsidRPr="0001701A">
              <w:rPr>
                <w:sz w:val="16"/>
                <w:szCs w:val="16"/>
                <w:lang w:eastAsia="zh-CN"/>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D48A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385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6DC2A" w14:textId="77777777" w:rsidR="00975C97" w:rsidRPr="0001701A" w:rsidRDefault="00975C97" w:rsidP="001C0A31">
            <w:pPr>
              <w:pStyle w:val="TAL"/>
              <w:rPr>
                <w:sz w:val="16"/>
                <w:szCs w:val="16"/>
                <w:lang w:eastAsia="zh-CN"/>
              </w:rPr>
            </w:pPr>
            <w:r w:rsidRPr="0001701A">
              <w:rPr>
                <w:sz w:val="16"/>
                <w:szCs w:val="16"/>
                <w:lang w:eastAsia="zh-CN"/>
              </w:rPr>
              <w:t>Correction to transmit signal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20A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7771D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B257A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8AD2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A011" w14:textId="77777777" w:rsidR="00975C97" w:rsidRPr="0001701A" w:rsidRDefault="00975C97" w:rsidP="001C0A31">
            <w:pPr>
              <w:pStyle w:val="TAC"/>
              <w:jc w:val="left"/>
              <w:rPr>
                <w:sz w:val="16"/>
                <w:szCs w:val="16"/>
                <w:lang w:eastAsia="zh-CN"/>
              </w:rPr>
            </w:pPr>
            <w:r w:rsidRPr="0001701A">
              <w:rPr>
                <w:sz w:val="16"/>
                <w:szCs w:val="16"/>
                <w:lang w:eastAsia="zh-CN"/>
              </w:rPr>
              <w:t>R5-194917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4700F" w14:textId="77777777" w:rsidR="00975C97" w:rsidRPr="0001701A" w:rsidRDefault="00975C97" w:rsidP="001C0A31">
            <w:pPr>
              <w:pStyle w:val="TAL"/>
              <w:rPr>
                <w:sz w:val="16"/>
                <w:szCs w:val="16"/>
                <w:lang w:eastAsia="zh-CN"/>
              </w:rPr>
            </w:pPr>
            <w:r w:rsidRPr="0001701A">
              <w:rPr>
                <w:sz w:val="16"/>
                <w:szCs w:val="16"/>
                <w:lang w:eastAsia="zh-CN"/>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BDF0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788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0E36" w14:textId="77777777" w:rsidR="00975C97" w:rsidRPr="0001701A" w:rsidRDefault="00975C97" w:rsidP="001C0A31">
            <w:pPr>
              <w:pStyle w:val="TAL"/>
              <w:rPr>
                <w:sz w:val="16"/>
                <w:szCs w:val="16"/>
                <w:lang w:eastAsia="zh-CN"/>
              </w:rPr>
            </w:pPr>
            <w:r w:rsidRPr="0001701A">
              <w:rPr>
                <w:sz w:val="16"/>
                <w:szCs w:val="16"/>
                <w:lang w:eastAsia="zh-CN"/>
              </w:rPr>
              <w:t>Introduction of 6.2A.4.0.2 TIB for CA into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41E9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C48B5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A898F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978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26D4F" w14:textId="77777777" w:rsidR="00975C97" w:rsidRPr="0001701A" w:rsidRDefault="00975C97" w:rsidP="001C0A31">
            <w:pPr>
              <w:pStyle w:val="TAC"/>
              <w:jc w:val="left"/>
              <w:rPr>
                <w:sz w:val="16"/>
                <w:szCs w:val="16"/>
                <w:lang w:eastAsia="zh-CN"/>
              </w:rPr>
            </w:pPr>
            <w:r w:rsidRPr="0001701A">
              <w:rPr>
                <w:sz w:val="16"/>
                <w:szCs w:val="16"/>
                <w:lang w:eastAsia="zh-CN"/>
              </w:rPr>
              <w:t>R5-194918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6A49" w14:textId="77777777" w:rsidR="00975C97" w:rsidRPr="0001701A" w:rsidRDefault="00975C97" w:rsidP="001C0A31">
            <w:pPr>
              <w:pStyle w:val="TAL"/>
              <w:rPr>
                <w:sz w:val="16"/>
                <w:szCs w:val="16"/>
                <w:lang w:eastAsia="zh-CN"/>
              </w:rPr>
            </w:pPr>
            <w:r w:rsidRPr="0001701A">
              <w:rPr>
                <w:sz w:val="16"/>
                <w:szCs w:val="16"/>
                <w:lang w:eastAsia="zh-CN"/>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2435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F469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4CA3B" w14:textId="77777777" w:rsidR="00975C97" w:rsidRPr="0001701A" w:rsidRDefault="00975C97" w:rsidP="001C0A31">
            <w:pPr>
              <w:pStyle w:val="TAL"/>
              <w:rPr>
                <w:sz w:val="16"/>
                <w:szCs w:val="16"/>
                <w:lang w:eastAsia="zh-CN"/>
              </w:rPr>
            </w:pPr>
            <w:r w:rsidRPr="0001701A">
              <w:rPr>
                <w:sz w:val="16"/>
                <w:szCs w:val="16"/>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F011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310282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68D96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2AB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C62E" w14:textId="77777777" w:rsidR="00975C97" w:rsidRPr="0001701A" w:rsidRDefault="00975C97" w:rsidP="001C0A31">
            <w:pPr>
              <w:pStyle w:val="TAC"/>
              <w:jc w:val="left"/>
              <w:rPr>
                <w:sz w:val="16"/>
                <w:szCs w:val="16"/>
                <w:lang w:eastAsia="zh-CN"/>
              </w:rPr>
            </w:pPr>
            <w:r w:rsidRPr="0001701A">
              <w:rPr>
                <w:sz w:val="16"/>
                <w:szCs w:val="16"/>
                <w:lang w:eastAsia="zh-CN"/>
              </w:rPr>
              <w:t>R5-194919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AB28B" w14:textId="77777777" w:rsidR="00975C97" w:rsidRPr="0001701A" w:rsidRDefault="00975C97" w:rsidP="001C0A31">
            <w:pPr>
              <w:pStyle w:val="TAL"/>
              <w:rPr>
                <w:sz w:val="16"/>
                <w:szCs w:val="16"/>
                <w:lang w:eastAsia="zh-CN"/>
              </w:rPr>
            </w:pPr>
            <w:r w:rsidRPr="0001701A">
              <w:rPr>
                <w:sz w:val="16"/>
                <w:szCs w:val="16"/>
                <w:lang w:eastAsia="zh-CN"/>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0648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E37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0D293" w14:textId="77777777" w:rsidR="00975C97" w:rsidRPr="0001701A" w:rsidRDefault="00975C97" w:rsidP="001C0A31">
            <w:pPr>
              <w:pStyle w:val="TAL"/>
              <w:rPr>
                <w:sz w:val="16"/>
                <w:szCs w:val="16"/>
                <w:lang w:eastAsia="zh-CN"/>
              </w:rPr>
            </w:pPr>
            <w:r w:rsidRPr="0001701A">
              <w:rPr>
                <w:sz w:val="16"/>
                <w:szCs w:val="16"/>
                <w:lang w:eastAsia="zh-CN"/>
              </w:rPr>
              <w:t>Update of TC 7.9A.1 Spurious emissions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3654"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D6BB5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E05E5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2BA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AAAE5" w14:textId="77777777" w:rsidR="00975C97" w:rsidRPr="0001701A" w:rsidRDefault="00975C97" w:rsidP="001C0A31">
            <w:pPr>
              <w:pStyle w:val="TAC"/>
              <w:jc w:val="left"/>
              <w:rPr>
                <w:sz w:val="16"/>
                <w:szCs w:val="16"/>
                <w:lang w:eastAsia="zh-CN"/>
              </w:rPr>
            </w:pPr>
            <w:r w:rsidRPr="0001701A">
              <w:rPr>
                <w:sz w:val="16"/>
                <w:szCs w:val="16"/>
                <w:lang w:eastAsia="zh-CN"/>
              </w:rPr>
              <w:t>R5-194920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C504" w14:textId="77777777" w:rsidR="00975C97" w:rsidRPr="0001701A" w:rsidRDefault="00975C97" w:rsidP="001C0A31">
            <w:pPr>
              <w:pStyle w:val="TAL"/>
              <w:rPr>
                <w:sz w:val="16"/>
                <w:szCs w:val="16"/>
                <w:lang w:eastAsia="zh-CN"/>
              </w:rPr>
            </w:pPr>
            <w:r w:rsidRPr="0001701A">
              <w:rPr>
                <w:sz w:val="16"/>
                <w:szCs w:val="16"/>
                <w:lang w:eastAsia="zh-CN"/>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522A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AE8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D07B" w14:textId="77777777" w:rsidR="00975C97" w:rsidRPr="0001701A" w:rsidRDefault="00975C97" w:rsidP="001C0A31">
            <w:pPr>
              <w:pStyle w:val="TAL"/>
              <w:rPr>
                <w:sz w:val="16"/>
                <w:szCs w:val="16"/>
                <w:lang w:eastAsia="zh-CN"/>
              </w:rPr>
            </w:pPr>
            <w:r w:rsidRPr="0001701A">
              <w:rPr>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CCB2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C9B68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9DB8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8622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93E6B" w14:textId="77777777" w:rsidR="00975C97" w:rsidRPr="0001701A" w:rsidRDefault="00975C97" w:rsidP="001C0A31">
            <w:pPr>
              <w:pStyle w:val="TAC"/>
              <w:jc w:val="left"/>
              <w:rPr>
                <w:sz w:val="16"/>
                <w:szCs w:val="16"/>
                <w:lang w:eastAsia="zh-CN"/>
              </w:rPr>
            </w:pPr>
            <w:r w:rsidRPr="0001701A">
              <w:rPr>
                <w:sz w:val="16"/>
                <w:szCs w:val="16"/>
                <w:lang w:eastAsia="zh-CN"/>
              </w:rPr>
              <w:t>R5-194921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4BB6" w14:textId="77777777" w:rsidR="00975C97" w:rsidRPr="0001701A" w:rsidRDefault="00975C97" w:rsidP="001C0A31">
            <w:pPr>
              <w:pStyle w:val="TAL"/>
              <w:rPr>
                <w:sz w:val="16"/>
                <w:szCs w:val="16"/>
                <w:lang w:eastAsia="zh-CN"/>
              </w:rPr>
            </w:pPr>
            <w:r w:rsidRPr="0001701A">
              <w:rPr>
                <w:sz w:val="16"/>
                <w:szCs w:val="16"/>
                <w:lang w:eastAsia="zh-CN"/>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171D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90E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38AF" w14:textId="77777777" w:rsidR="00975C97" w:rsidRPr="0001701A" w:rsidRDefault="00975C97" w:rsidP="001C0A31">
            <w:pPr>
              <w:pStyle w:val="TAL"/>
              <w:rPr>
                <w:sz w:val="16"/>
                <w:szCs w:val="16"/>
                <w:lang w:eastAsia="zh-CN"/>
              </w:rPr>
            </w:pPr>
            <w:r w:rsidRPr="0001701A">
              <w:rPr>
                <w:sz w:val="16"/>
                <w:szCs w:val="16"/>
                <w:lang w:eastAsia="zh-CN"/>
              </w:rPr>
              <w:t>Correction to FR1 Reference Sensitivity test configurations with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1717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3CD20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CA63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2851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8CB21" w14:textId="77777777" w:rsidR="00975C97" w:rsidRPr="0001701A" w:rsidRDefault="00975C97" w:rsidP="001C0A31">
            <w:pPr>
              <w:pStyle w:val="TAC"/>
              <w:jc w:val="left"/>
              <w:rPr>
                <w:sz w:val="16"/>
                <w:szCs w:val="16"/>
                <w:lang w:eastAsia="zh-CN"/>
              </w:rPr>
            </w:pPr>
            <w:r w:rsidRPr="0001701A">
              <w:rPr>
                <w:sz w:val="16"/>
                <w:szCs w:val="16"/>
                <w:lang w:eastAsia="zh-CN"/>
              </w:rPr>
              <w:t>R5-194922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698F" w14:textId="77777777" w:rsidR="00975C97" w:rsidRPr="0001701A" w:rsidRDefault="00975C97" w:rsidP="001C0A31">
            <w:pPr>
              <w:pStyle w:val="TAL"/>
              <w:rPr>
                <w:sz w:val="16"/>
                <w:szCs w:val="16"/>
                <w:lang w:eastAsia="zh-CN"/>
              </w:rPr>
            </w:pPr>
            <w:r w:rsidRPr="0001701A">
              <w:rPr>
                <w:sz w:val="16"/>
                <w:szCs w:val="16"/>
                <w:lang w:eastAsia="zh-CN"/>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F721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69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77B7" w14:textId="77777777" w:rsidR="00975C97" w:rsidRPr="0001701A" w:rsidRDefault="00975C97" w:rsidP="001C0A31">
            <w:pPr>
              <w:pStyle w:val="TAL"/>
              <w:rPr>
                <w:sz w:val="16"/>
                <w:szCs w:val="16"/>
                <w:lang w:eastAsia="zh-CN"/>
              </w:rPr>
            </w:pPr>
            <w:r w:rsidRPr="0001701A">
              <w:rPr>
                <w:sz w:val="16"/>
                <w:szCs w:val="16"/>
                <w:lang w:eastAsia="zh-CN"/>
              </w:rPr>
              <w:t>Update of clause 3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069F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C1BCB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70925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C12E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F6584" w14:textId="77777777" w:rsidR="00975C97" w:rsidRPr="0001701A" w:rsidRDefault="00975C97" w:rsidP="001C0A31">
            <w:pPr>
              <w:pStyle w:val="TAC"/>
              <w:jc w:val="left"/>
              <w:rPr>
                <w:sz w:val="16"/>
                <w:szCs w:val="16"/>
                <w:lang w:eastAsia="zh-CN"/>
              </w:rPr>
            </w:pPr>
            <w:r w:rsidRPr="0001701A">
              <w:rPr>
                <w:sz w:val="16"/>
                <w:szCs w:val="16"/>
                <w:lang w:eastAsia="zh-CN"/>
              </w:rPr>
              <w:t>R5-194923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65B30" w14:textId="77777777" w:rsidR="00975C97" w:rsidRPr="0001701A" w:rsidRDefault="00975C97" w:rsidP="001C0A31">
            <w:pPr>
              <w:pStyle w:val="TAL"/>
              <w:rPr>
                <w:sz w:val="16"/>
                <w:szCs w:val="16"/>
                <w:lang w:eastAsia="zh-CN"/>
              </w:rPr>
            </w:pPr>
            <w:r w:rsidRPr="0001701A">
              <w:rPr>
                <w:sz w:val="16"/>
                <w:szCs w:val="16"/>
                <w:lang w:eastAsia="zh-CN"/>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4F90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A0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F22A" w14:textId="77777777" w:rsidR="00975C97" w:rsidRPr="0001701A" w:rsidRDefault="00975C97" w:rsidP="001C0A31">
            <w:pPr>
              <w:pStyle w:val="TAL"/>
              <w:rPr>
                <w:sz w:val="16"/>
                <w:szCs w:val="16"/>
                <w:lang w:eastAsia="zh-CN"/>
              </w:rPr>
            </w:pPr>
            <w:r w:rsidRPr="0001701A">
              <w:rPr>
                <w:sz w:val="16"/>
                <w:szCs w:val="16"/>
                <w:lang w:eastAsia="zh-CN"/>
              </w:rPr>
              <w:t>Update of clause 4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1CF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26B1D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676246"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2049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75472" w14:textId="77777777" w:rsidR="00975C97" w:rsidRPr="0001701A" w:rsidRDefault="00975C97" w:rsidP="001C0A31">
            <w:pPr>
              <w:pStyle w:val="TAC"/>
              <w:jc w:val="left"/>
              <w:rPr>
                <w:sz w:val="16"/>
                <w:szCs w:val="16"/>
                <w:lang w:eastAsia="zh-CN"/>
              </w:rPr>
            </w:pPr>
            <w:r w:rsidRPr="0001701A">
              <w:rPr>
                <w:sz w:val="16"/>
                <w:szCs w:val="16"/>
                <w:lang w:eastAsia="zh-CN"/>
              </w:rPr>
              <w:t>R5-194924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84B6" w14:textId="77777777" w:rsidR="00975C97" w:rsidRPr="0001701A" w:rsidRDefault="00975C97" w:rsidP="001C0A31">
            <w:pPr>
              <w:pStyle w:val="TAL"/>
              <w:rPr>
                <w:sz w:val="16"/>
                <w:szCs w:val="16"/>
                <w:lang w:eastAsia="zh-CN"/>
              </w:rPr>
            </w:pPr>
            <w:r w:rsidRPr="0001701A">
              <w:rPr>
                <w:sz w:val="16"/>
                <w:szCs w:val="16"/>
                <w:lang w:eastAsia="zh-CN"/>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3182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68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D4343" w14:textId="77777777" w:rsidR="00975C97" w:rsidRPr="0001701A" w:rsidRDefault="00975C97" w:rsidP="001C0A31">
            <w:pPr>
              <w:pStyle w:val="TAL"/>
              <w:rPr>
                <w:sz w:val="16"/>
                <w:szCs w:val="16"/>
                <w:lang w:eastAsia="zh-CN"/>
              </w:rPr>
            </w:pPr>
            <w:r w:rsidRPr="0001701A">
              <w:rPr>
                <w:sz w:val="16"/>
                <w:szCs w:val="16"/>
                <w:lang w:eastAsia="zh-CN"/>
              </w:rPr>
              <w:t>Update of clause 5 for operating bands and channel arrangement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A527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A5FEC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4A9DF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BC28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3C503" w14:textId="77777777" w:rsidR="00975C97" w:rsidRPr="0001701A" w:rsidRDefault="00975C97" w:rsidP="001C0A31">
            <w:pPr>
              <w:pStyle w:val="TAC"/>
              <w:jc w:val="left"/>
              <w:rPr>
                <w:sz w:val="16"/>
                <w:szCs w:val="16"/>
                <w:lang w:eastAsia="zh-CN"/>
              </w:rPr>
            </w:pPr>
            <w:r w:rsidRPr="0001701A">
              <w:rPr>
                <w:sz w:val="16"/>
                <w:szCs w:val="16"/>
                <w:lang w:eastAsia="zh-CN"/>
              </w:rPr>
              <w:t>R5-194925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CEA6" w14:textId="77777777" w:rsidR="00975C97" w:rsidRPr="0001701A" w:rsidRDefault="00975C97" w:rsidP="001C0A31">
            <w:pPr>
              <w:pStyle w:val="TAL"/>
              <w:rPr>
                <w:sz w:val="16"/>
                <w:szCs w:val="16"/>
                <w:lang w:eastAsia="zh-CN"/>
              </w:rPr>
            </w:pPr>
            <w:r w:rsidRPr="0001701A">
              <w:rPr>
                <w:sz w:val="16"/>
                <w:szCs w:val="16"/>
                <w:lang w:eastAsia="zh-CN"/>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95F8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21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A97E2" w14:textId="77777777" w:rsidR="00975C97" w:rsidRPr="0001701A" w:rsidRDefault="00975C97" w:rsidP="001C0A31">
            <w:pPr>
              <w:pStyle w:val="TAL"/>
              <w:rPr>
                <w:sz w:val="16"/>
                <w:szCs w:val="16"/>
                <w:lang w:eastAsia="zh-CN"/>
              </w:rPr>
            </w:pPr>
            <w:r w:rsidRPr="0001701A">
              <w:rPr>
                <w:sz w:val="16"/>
                <w:szCs w:val="16"/>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1A0B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A8080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0FC13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350E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F75F" w14:textId="77777777" w:rsidR="00975C97" w:rsidRPr="0001701A" w:rsidRDefault="00975C97" w:rsidP="001C0A31">
            <w:pPr>
              <w:pStyle w:val="TAC"/>
              <w:jc w:val="left"/>
              <w:rPr>
                <w:sz w:val="16"/>
                <w:szCs w:val="16"/>
                <w:lang w:eastAsia="zh-CN"/>
              </w:rPr>
            </w:pPr>
            <w:r w:rsidRPr="0001701A">
              <w:rPr>
                <w:sz w:val="16"/>
                <w:szCs w:val="16"/>
                <w:lang w:eastAsia="zh-CN"/>
              </w:rPr>
              <w:t>R5-194926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8C85C" w14:textId="77777777" w:rsidR="00975C97" w:rsidRPr="0001701A" w:rsidRDefault="00975C97" w:rsidP="001C0A31">
            <w:pPr>
              <w:pStyle w:val="TAL"/>
              <w:rPr>
                <w:sz w:val="16"/>
                <w:szCs w:val="16"/>
                <w:lang w:eastAsia="zh-CN"/>
              </w:rPr>
            </w:pPr>
            <w:r w:rsidRPr="0001701A">
              <w:rPr>
                <w:sz w:val="16"/>
                <w:szCs w:val="16"/>
                <w:lang w:eastAsia="zh-CN"/>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B4AE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4BBA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00A06" w14:textId="77777777" w:rsidR="00975C97" w:rsidRPr="0001701A" w:rsidRDefault="00975C97" w:rsidP="001C0A31">
            <w:pPr>
              <w:pStyle w:val="TAL"/>
              <w:rPr>
                <w:sz w:val="16"/>
                <w:szCs w:val="16"/>
                <w:lang w:eastAsia="zh-CN"/>
              </w:rPr>
            </w:pPr>
            <w:r w:rsidRPr="0001701A">
              <w:rPr>
                <w:sz w:val="16"/>
                <w:szCs w:val="16"/>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7AE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FA678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D3675F"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17AE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4F67D" w14:textId="77777777" w:rsidR="00975C97" w:rsidRPr="0001701A" w:rsidRDefault="00975C97" w:rsidP="001C0A31">
            <w:pPr>
              <w:pStyle w:val="TAC"/>
              <w:jc w:val="left"/>
              <w:rPr>
                <w:sz w:val="16"/>
                <w:szCs w:val="16"/>
                <w:lang w:eastAsia="zh-CN"/>
              </w:rPr>
            </w:pPr>
            <w:r w:rsidRPr="0001701A">
              <w:rPr>
                <w:sz w:val="16"/>
                <w:szCs w:val="16"/>
                <w:lang w:eastAsia="zh-CN"/>
              </w:rPr>
              <w:t>R5-194957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0FBF1" w14:textId="77777777" w:rsidR="00975C97" w:rsidRPr="0001701A" w:rsidRDefault="00975C97" w:rsidP="001C0A31">
            <w:pPr>
              <w:pStyle w:val="TAL"/>
              <w:rPr>
                <w:sz w:val="16"/>
                <w:szCs w:val="16"/>
                <w:lang w:eastAsia="zh-CN"/>
              </w:rPr>
            </w:pPr>
            <w:r w:rsidRPr="0001701A">
              <w:rPr>
                <w:sz w:val="16"/>
                <w:szCs w:val="16"/>
                <w:lang w:eastAsia="zh-CN"/>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E20E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1C5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0535E" w14:textId="77777777" w:rsidR="00975C97" w:rsidRPr="0001701A" w:rsidRDefault="00975C97" w:rsidP="001C0A31">
            <w:pPr>
              <w:pStyle w:val="TAL"/>
              <w:rPr>
                <w:sz w:val="16"/>
                <w:szCs w:val="16"/>
                <w:lang w:eastAsia="zh-CN"/>
              </w:rPr>
            </w:pPr>
            <w:r w:rsidRPr="0001701A">
              <w:rPr>
                <w:sz w:val="16"/>
                <w:szCs w:val="16"/>
                <w:lang w:eastAsia="zh-CN"/>
              </w:rPr>
              <w:t>Updates of MU and TT in TS 38.521-1 Annex F during RAN5#NR5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B3CC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FCC410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68BB4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5A6C7"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BF02A" w14:textId="77777777" w:rsidR="00975C97" w:rsidRPr="0001701A" w:rsidRDefault="00975C97" w:rsidP="001C0A31">
            <w:pPr>
              <w:pStyle w:val="TAC"/>
              <w:jc w:val="left"/>
              <w:rPr>
                <w:sz w:val="16"/>
                <w:szCs w:val="16"/>
                <w:lang w:eastAsia="zh-CN"/>
              </w:rPr>
            </w:pPr>
            <w:r w:rsidRPr="0001701A">
              <w:rPr>
                <w:sz w:val="16"/>
                <w:szCs w:val="16"/>
                <w:lang w:eastAsia="zh-CN"/>
              </w:rPr>
              <w:t>R5-194973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96D3A" w14:textId="77777777" w:rsidR="00975C97" w:rsidRPr="0001701A" w:rsidRDefault="00975C97" w:rsidP="001C0A31">
            <w:pPr>
              <w:pStyle w:val="TAL"/>
              <w:rPr>
                <w:sz w:val="16"/>
                <w:szCs w:val="16"/>
                <w:lang w:eastAsia="zh-CN"/>
              </w:rPr>
            </w:pPr>
            <w:r w:rsidRPr="0001701A">
              <w:rPr>
                <w:sz w:val="16"/>
                <w:szCs w:val="16"/>
                <w:lang w:eastAsia="zh-CN"/>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0081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034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F4E62" w14:textId="77777777" w:rsidR="00975C97" w:rsidRPr="0001701A" w:rsidRDefault="00975C97" w:rsidP="001C0A31">
            <w:pPr>
              <w:pStyle w:val="TAL"/>
              <w:rPr>
                <w:sz w:val="16"/>
                <w:szCs w:val="16"/>
                <w:lang w:eastAsia="zh-CN"/>
              </w:rPr>
            </w:pPr>
            <w:r w:rsidRPr="0001701A">
              <w:rPr>
                <w:sz w:val="16"/>
                <w:szCs w:val="16"/>
                <w:lang w:eastAsia="zh-CN"/>
              </w:rPr>
              <w:t>Update of TC 7.9A.0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BBE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A6A13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E7596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E60C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34BEB" w14:textId="77777777" w:rsidR="00975C97" w:rsidRPr="0001701A" w:rsidRDefault="00975C97" w:rsidP="001C0A31">
            <w:pPr>
              <w:pStyle w:val="TAC"/>
              <w:jc w:val="left"/>
              <w:rPr>
                <w:sz w:val="16"/>
                <w:szCs w:val="16"/>
                <w:lang w:eastAsia="zh-CN"/>
              </w:rPr>
            </w:pPr>
            <w:r w:rsidRPr="0001701A">
              <w:rPr>
                <w:sz w:val="16"/>
                <w:szCs w:val="16"/>
                <w:lang w:eastAsia="zh-CN"/>
              </w:rPr>
              <w:t>R5-194974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54DA" w14:textId="77777777" w:rsidR="00975C97" w:rsidRPr="0001701A" w:rsidRDefault="00975C97" w:rsidP="001C0A31">
            <w:pPr>
              <w:pStyle w:val="TAL"/>
              <w:rPr>
                <w:sz w:val="16"/>
                <w:szCs w:val="16"/>
                <w:lang w:eastAsia="zh-CN"/>
              </w:rPr>
            </w:pPr>
            <w:r w:rsidRPr="0001701A">
              <w:rPr>
                <w:sz w:val="16"/>
                <w:szCs w:val="16"/>
                <w:lang w:eastAsia="zh-CN"/>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8314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70A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A693A" w14:textId="77777777" w:rsidR="00975C97" w:rsidRPr="0001701A" w:rsidRDefault="00975C97" w:rsidP="001C0A31">
            <w:pPr>
              <w:pStyle w:val="TAL"/>
              <w:rPr>
                <w:sz w:val="16"/>
                <w:szCs w:val="16"/>
                <w:lang w:eastAsia="zh-CN"/>
              </w:rPr>
            </w:pPr>
            <w:r w:rsidRPr="0001701A">
              <w:rPr>
                <w:sz w:val="16"/>
                <w:szCs w:val="16"/>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3ADA9"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0B42E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6F471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74D12"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46DDB" w14:textId="77777777" w:rsidR="00975C97" w:rsidRPr="0001701A" w:rsidRDefault="00975C97" w:rsidP="001C0A31">
            <w:pPr>
              <w:pStyle w:val="TAC"/>
              <w:jc w:val="left"/>
              <w:rPr>
                <w:sz w:val="16"/>
                <w:szCs w:val="16"/>
                <w:lang w:eastAsia="zh-CN"/>
              </w:rPr>
            </w:pPr>
            <w:r w:rsidRPr="0001701A">
              <w:rPr>
                <w:sz w:val="16"/>
                <w:szCs w:val="16"/>
                <w:lang w:eastAsia="zh-CN"/>
              </w:rPr>
              <w:t>R5-195090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71485" w14:textId="77777777" w:rsidR="00975C97" w:rsidRPr="0001701A" w:rsidRDefault="00975C97" w:rsidP="001C0A31">
            <w:pPr>
              <w:pStyle w:val="TAL"/>
              <w:rPr>
                <w:sz w:val="16"/>
                <w:szCs w:val="16"/>
                <w:lang w:eastAsia="zh-CN"/>
              </w:rPr>
            </w:pPr>
            <w:r w:rsidRPr="0001701A">
              <w:rPr>
                <w:sz w:val="16"/>
                <w:szCs w:val="16"/>
                <w:lang w:eastAsia="zh-CN"/>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B015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03E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71006" w14:textId="77777777" w:rsidR="00975C97" w:rsidRPr="0001701A" w:rsidRDefault="00975C97" w:rsidP="001C0A31">
            <w:pPr>
              <w:pStyle w:val="TAL"/>
              <w:rPr>
                <w:sz w:val="16"/>
                <w:szCs w:val="16"/>
                <w:lang w:eastAsia="zh-CN"/>
              </w:rPr>
            </w:pPr>
            <w:r w:rsidRPr="0001701A">
              <w:rPr>
                <w:sz w:val="16"/>
                <w:szCs w:val="16"/>
                <w:lang w:eastAsia="zh-CN"/>
              </w:rPr>
              <w:t>Update of FR1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9B2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43BE9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DF38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3A1E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3FC3" w14:textId="77777777" w:rsidR="00975C97" w:rsidRPr="0001701A" w:rsidRDefault="00975C97" w:rsidP="001C0A31">
            <w:pPr>
              <w:pStyle w:val="TAC"/>
              <w:jc w:val="left"/>
              <w:rPr>
                <w:sz w:val="16"/>
                <w:szCs w:val="16"/>
                <w:lang w:eastAsia="zh-CN"/>
              </w:rPr>
            </w:pPr>
            <w:r w:rsidRPr="0001701A">
              <w:rPr>
                <w:sz w:val="16"/>
                <w:szCs w:val="16"/>
                <w:lang w:eastAsia="zh-CN"/>
              </w:rPr>
              <w:t>R5-195092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5E6B1" w14:textId="77777777" w:rsidR="00975C97" w:rsidRPr="0001701A" w:rsidRDefault="00975C97" w:rsidP="001C0A31">
            <w:pPr>
              <w:pStyle w:val="TAL"/>
              <w:rPr>
                <w:sz w:val="16"/>
                <w:szCs w:val="16"/>
                <w:lang w:eastAsia="zh-CN"/>
              </w:rPr>
            </w:pPr>
            <w:r w:rsidRPr="0001701A">
              <w:rPr>
                <w:sz w:val="16"/>
                <w:szCs w:val="16"/>
                <w:lang w:eastAsia="zh-CN"/>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FFFB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32E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64F71" w14:textId="77777777" w:rsidR="00975C97" w:rsidRPr="0001701A" w:rsidRDefault="00975C97" w:rsidP="001C0A31">
            <w:pPr>
              <w:pStyle w:val="TAL"/>
              <w:rPr>
                <w:sz w:val="16"/>
                <w:szCs w:val="16"/>
                <w:lang w:eastAsia="zh-CN"/>
              </w:rPr>
            </w:pPr>
            <w:r w:rsidRPr="0001701A">
              <w:rPr>
                <w:sz w:val="16"/>
                <w:szCs w:val="16"/>
                <w:lang w:eastAsia="zh-CN"/>
              </w:rPr>
              <w:t>Update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2A1F4"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DD1F2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88273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7F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BDF7F" w14:textId="77777777" w:rsidR="00975C97" w:rsidRPr="0001701A" w:rsidRDefault="00975C97" w:rsidP="001C0A31">
            <w:pPr>
              <w:pStyle w:val="TAC"/>
              <w:jc w:val="left"/>
              <w:rPr>
                <w:sz w:val="16"/>
                <w:szCs w:val="16"/>
                <w:lang w:eastAsia="zh-CN"/>
              </w:rPr>
            </w:pPr>
            <w:r w:rsidRPr="0001701A">
              <w:rPr>
                <w:sz w:val="16"/>
                <w:szCs w:val="16"/>
                <w:lang w:eastAsia="zh-CN"/>
              </w:rPr>
              <w:t>R5-195140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9B2ED" w14:textId="77777777" w:rsidR="00975C97" w:rsidRPr="0001701A" w:rsidRDefault="00975C97" w:rsidP="001C0A31">
            <w:pPr>
              <w:pStyle w:val="TAL"/>
              <w:rPr>
                <w:sz w:val="16"/>
                <w:szCs w:val="16"/>
                <w:lang w:eastAsia="zh-CN"/>
              </w:rPr>
            </w:pPr>
            <w:r w:rsidRPr="0001701A">
              <w:rPr>
                <w:sz w:val="16"/>
                <w:szCs w:val="16"/>
                <w:lang w:eastAsia="zh-CN"/>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1F2E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98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EBD09" w14:textId="77777777" w:rsidR="00975C97" w:rsidRPr="0001701A" w:rsidRDefault="00975C97" w:rsidP="001C0A31">
            <w:pPr>
              <w:pStyle w:val="TAL"/>
              <w:rPr>
                <w:sz w:val="16"/>
                <w:szCs w:val="16"/>
                <w:lang w:eastAsia="zh-CN"/>
              </w:rPr>
            </w:pPr>
            <w:r w:rsidRPr="0001701A">
              <w:rPr>
                <w:sz w:val="16"/>
                <w:szCs w:val="16"/>
                <w:lang w:eastAsia="zh-CN"/>
              </w:rPr>
              <w:t>Update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6DA4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74B99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621DA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7A30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5E87C" w14:textId="77777777" w:rsidR="00975C97" w:rsidRPr="0001701A" w:rsidRDefault="00975C97" w:rsidP="001C0A31">
            <w:pPr>
              <w:pStyle w:val="TAC"/>
              <w:jc w:val="left"/>
              <w:rPr>
                <w:sz w:val="16"/>
                <w:szCs w:val="16"/>
                <w:lang w:eastAsia="zh-CN"/>
              </w:rPr>
            </w:pPr>
            <w:r w:rsidRPr="0001701A">
              <w:rPr>
                <w:sz w:val="16"/>
                <w:szCs w:val="16"/>
                <w:lang w:eastAsia="zh-CN"/>
              </w:rPr>
              <w:t>R5-195142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A594" w14:textId="77777777" w:rsidR="00975C97" w:rsidRPr="0001701A" w:rsidRDefault="00975C97" w:rsidP="001C0A31">
            <w:pPr>
              <w:pStyle w:val="TAL"/>
              <w:rPr>
                <w:sz w:val="16"/>
                <w:szCs w:val="16"/>
                <w:lang w:eastAsia="zh-CN"/>
              </w:rPr>
            </w:pPr>
            <w:r w:rsidRPr="0001701A">
              <w:rPr>
                <w:sz w:val="16"/>
                <w:szCs w:val="16"/>
                <w:lang w:eastAsia="zh-CN"/>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0F20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12F5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2C732" w14:textId="77777777" w:rsidR="00975C97" w:rsidRPr="0001701A" w:rsidRDefault="00975C97" w:rsidP="001C0A31">
            <w:pPr>
              <w:pStyle w:val="TAL"/>
              <w:rPr>
                <w:sz w:val="16"/>
                <w:szCs w:val="16"/>
                <w:lang w:eastAsia="zh-CN"/>
              </w:rPr>
            </w:pPr>
            <w:r w:rsidRPr="0001701A">
              <w:rPr>
                <w:sz w:val="16"/>
                <w:szCs w:val="16"/>
                <w:lang w:eastAsia="zh-CN"/>
              </w:rPr>
              <w:t>Addition of TT values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9CC9"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3523D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56F0B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E31C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8F5E4" w14:textId="77777777" w:rsidR="00975C97" w:rsidRPr="0001701A" w:rsidRDefault="00975C97" w:rsidP="001C0A31">
            <w:pPr>
              <w:pStyle w:val="TAC"/>
              <w:jc w:val="left"/>
              <w:rPr>
                <w:sz w:val="16"/>
                <w:szCs w:val="16"/>
                <w:lang w:eastAsia="zh-CN"/>
              </w:rPr>
            </w:pPr>
            <w:r w:rsidRPr="0001701A">
              <w:rPr>
                <w:sz w:val="16"/>
                <w:szCs w:val="16"/>
                <w:lang w:eastAsia="zh-CN"/>
              </w:rPr>
              <w:t>R5-195143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DE7B2" w14:textId="77777777" w:rsidR="00975C97" w:rsidRPr="0001701A" w:rsidRDefault="00975C97" w:rsidP="001C0A31">
            <w:pPr>
              <w:pStyle w:val="TAL"/>
              <w:rPr>
                <w:sz w:val="16"/>
                <w:szCs w:val="16"/>
                <w:lang w:eastAsia="zh-CN"/>
              </w:rPr>
            </w:pPr>
            <w:r w:rsidRPr="0001701A">
              <w:rPr>
                <w:sz w:val="16"/>
                <w:szCs w:val="16"/>
                <w:lang w:eastAsia="zh-CN"/>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DE768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5CAD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49ED5" w14:textId="77777777" w:rsidR="00975C97" w:rsidRPr="0001701A" w:rsidRDefault="00975C97" w:rsidP="001C0A31">
            <w:pPr>
              <w:pStyle w:val="TAL"/>
              <w:rPr>
                <w:sz w:val="16"/>
                <w:szCs w:val="16"/>
                <w:lang w:eastAsia="zh-CN"/>
              </w:rPr>
            </w:pPr>
            <w:r w:rsidRPr="0001701A">
              <w:rPr>
                <w:sz w:val="16"/>
                <w:szCs w:val="16"/>
                <w:lang w:eastAsia="zh-CN"/>
              </w:rPr>
              <w:t>Introduction of Occupied bandwidth for Inter-band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E38B4"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5D36E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7482A"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8384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36DB4" w14:textId="77777777" w:rsidR="00975C97" w:rsidRPr="0001701A" w:rsidRDefault="00975C97" w:rsidP="001C0A31">
            <w:pPr>
              <w:pStyle w:val="TAC"/>
              <w:jc w:val="left"/>
              <w:rPr>
                <w:sz w:val="16"/>
                <w:szCs w:val="16"/>
                <w:lang w:eastAsia="zh-CN"/>
              </w:rPr>
            </w:pPr>
            <w:r w:rsidRPr="0001701A">
              <w:rPr>
                <w:sz w:val="16"/>
                <w:szCs w:val="16"/>
                <w:lang w:eastAsia="zh-CN"/>
              </w:rPr>
              <w:t>R5-195144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48CE6" w14:textId="77777777" w:rsidR="00975C97" w:rsidRPr="0001701A" w:rsidRDefault="00975C97" w:rsidP="001C0A31">
            <w:pPr>
              <w:pStyle w:val="TAL"/>
              <w:rPr>
                <w:sz w:val="16"/>
                <w:szCs w:val="16"/>
                <w:lang w:eastAsia="zh-CN"/>
              </w:rPr>
            </w:pPr>
            <w:r w:rsidRPr="0001701A">
              <w:rPr>
                <w:sz w:val="16"/>
                <w:szCs w:val="16"/>
                <w:lang w:eastAsia="zh-CN"/>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E2CB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6E8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B0928" w14:textId="77777777" w:rsidR="00975C97" w:rsidRPr="0001701A" w:rsidRDefault="00975C97" w:rsidP="001C0A31">
            <w:pPr>
              <w:pStyle w:val="TAL"/>
              <w:rPr>
                <w:sz w:val="16"/>
                <w:szCs w:val="16"/>
                <w:lang w:eastAsia="zh-CN"/>
              </w:rPr>
            </w:pPr>
            <w:r w:rsidRPr="0001701A">
              <w:rPr>
                <w:sz w:val="16"/>
                <w:szCs w:val="16"/>
                <w:lang w:eastAsia="zh-CN"/>
              </w:rPr>
              <w:t>Update of 6.4D.3 Time alignment error for UL-MIMO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B34B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716BE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52AD4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F0F7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1B7A0" w14:textId="77777777" w:rsidR="00975C97" w:rsidRPr="0001701A" w:rsidRDefault="00975C97" w:rsidP="001C0A31">
            <w:pPr>
              <w:pStyle w:val="TAC"/>
              <w:jc w:val="left"/>
              <w:rPr>
                <w:sz w:val="16"/>
                <w:szCs w:val="16"/>
                <w:lang w:eastAsia="zh-CN"/>
              </w:rPr>
            </w:pPr>
            <w:r w:rsidRPr="0001701A">
              <w:rPr>
                <w:sz w:val="16"/>
                <w:szCs w:val="16"/>
                <w:lang w:eastAsia="zh-CN"/>
              </w:rPr>
              <w:t>R5-195145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E5C13" w14:textId="77777777" w:rsidR="00975C97" w:rsidRPr="0001701A" w:rsidRDefault="00975C97" w:rsidP="001C0A31">
            <w:pPr>
              <w:pStyle w:val="TAL"/>
              <w:rPr>
                <w:sz w:val="16"/>
                <w:szCs w:val="16"/>
                <w:lang w:eastAsia="zh-CN"/>
              </w:rPr>
            </w:pPr>
            <w:r w:rsidRPr="0001701A">
              <w:rPr>
                <w:sz w:val="16"/>
                <w:szCs w:val="16"/>
                <w:lang w:eastAsia="zh-CN"/>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F34E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0A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265B0" w14:textId="77777777" w:rsidR="00975C97" w:rsidRPr="0001701A" w:rsidRDefault="00975C97" w:rsidP="001C0A31">
            <w:pPr>
              <w:pStyle w:val="TAL"/>
              <w:rPr>
                <w:sz w:val="16"/>
                <w:szCs w:val="16"/>
                <w:lang w:eastAsia="zh-CN"/>
              </w:rPr>
            </w:pPr>
            <w:r w:rsidRPr="0001701A">
              <w:rPr>
                <w:sz w:val="16"/>
                <w:szCs w:val="16"/>
                <w:lang w:eastAsia="zh-CN"/>
              </w:rPr>
              <w:t>Update of TC 6.3A.2 Transmit OFF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40168"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B6128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91A"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E6B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1D9A" w14:textId="77777777" w:rsidR="00975C97" w:rsidRPr="0001701A" w:rsidRDefault="00975C97" w:rsidP="001C0A31">
            <w:pPr>
              <w:pStyle w:val="TAC"/>
              <w:jc w:val="left"/>
              <w:rPr>
                <w:sz w:val="16"/>
                <w:szCs w:val="16"/>
                <w:lang w:eastAsia="zh-CN"/>
              </w:rPr>
            </w:pPr>
            <w:r w:rsidRPr="0001701A">
              <w:rPr>
                <w:sz w:val="16"/>
                <w:szCs w:val="16"/>
                <w:lang w:eastAsia="zh-CN"/>
              </w:rPr>
              <w:t>R5-195198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610D" w14:textId="77777777" w:rsidR="00975C97" w:rsidRPr="0001701A" w:rsidRDefault="00975C97" w:rsidP="001C0A31">
            <w:pPr>
              <w:pStyle w:val="TAL"/>
              <w:rPr>
                <w:sz w:val="16"/>
                <w:szCs w:val="16"/>
                <w:lang w:eastAsia="zh-CN"/>
              </w:rPr>
            </w:pPr>
            <w:r w:rsidRPr="0001701A">
              <w:rPr>
                <w:sz w:val="16"/>
                <w:szCs w:val="16"/>
                <w:lang w:eastAsia="zh-CN"/>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7343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A41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BBACD" w14:textId="77777777" w:rsidR="00975C97" w:rsidRPr="0001701A" w:rsidRDefault="00975C97" w:rsidP="001C0A31">
            <w:pPr>
              <w:pStyle w:val="TAL"/>
              <w:rPr>
                <w:sz w:val="16"/>
                <w:szCs w:val="16"/>
                <w:lang w:eastAsia="zh-CN"/>
              </w:rPr>
            </w:pPr>
            <w:r w:rsidRPr="0001701A">
              <w:rPr>
                <w:sz w:val="16"/>
                <w:szCs w:val="16"/>
                <w:lang w:eastAsia="zh-CN"/>
              </w:rPr>
              <w:t>Correction to power control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0EA8"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7B9379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4C955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AC682"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E4C22" w14:textId="77777777" w:rsidR="00975C97" w:rsidRPr="0001701A" w:rsidRDefault="00975C97" w:rsidP="001C0A31">
            <w:pPr>
              <w:pStyle w:val="TAC"/>
              <w:jc w:val="left"/>
              <w:rPr>
                <w:sz w:val="16"/>
                <w:szCs w:val="16"/>
                <w:lang w:eastAsia="zh-CN"/>
              </w:rPr>
            </w:pPr>
            <w:r w:rsidRPr="0001701A">
              <w:rPr>
                <w:sz w:val="16"/>
                <w:szCs w:val="16"/>
                <w:lang w:eastAsia="zh-CN"/>
              </w:rPr>
              <w:t>R5-195403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B8533" w14:textId="77777777" w:rsidR="00975C97" w:rsidRPr="0001701A" w:rsidRDefault="00975C97" w:rsidP="001C0A31">
            <w:pPr>
              <w:pStyle w:val="TAL"/>
              <w:rPr>
                <w:sz w:val="16"/>
                <w:szCs w:val="16"/>
                <w:lang w:eastAsia="zh-CN"/>
              </w:rPr>
            </w:pPr>
            <w:r w:rsidRPr="0001701A">
              <w:rPr>
                <w:sz w:val="16"/>
                <w:szCs w:val="16"/>
                <w:lang w:eastAsia="zh-CN"/>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1CEF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EBB7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B239" w14:textId="77777777" w:rsidR="00975C97" w:rsidRPr="0001701A" w:rsidRDefault="00975C97" w:rsidP="001C0A31">
            <w:pPr>
              <w:pStyle w:val="TAL"/>
              <w:rPr>
                <w:sz w:val="16"/>
                <w:szCs w:val="16"/>
                <w:lang w:eastAsia="zh-CN"/>
              </w:rPr>
            </w:pPr>
            <w:r w:rsidRPr="0001701A">
              <w:rPr>
                <w:sz w:val="16"/>
                <w:szCs w:val="16"/>
                <w:lang w:eastAsia="zh-CN"/>
              </w:rPr>
              <w:t>Addition of 6.2A.1.3 FR1 MOP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276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92FE4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96A87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AE7A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5D181" w14:textId="77777777" w:rsidR="00975C97" w:rsidRPr="0001701A" w:rsidRDefault="00975C97" w:rsidP="001C0A31">
            <w:pPr>
              <w:pStyle w:val="TAC"/>
              <w:jc w:val="left"/>
              <w:rPr>
                <w:sz w:val="16"/>
                <w:szCs w:val="16"/>
                <w:lang w:eastAsia="zh-CN"/>
              </w:rPr>
            </w:pPr>
            <w:r w:rsidRPr="0001701A">
              <w:rPr>
                <w:sz w:val="16"/>
                <w:szCs w:val="16"/>
                <w:lang w:eastAsia="zh-CN"/>
              </w:rPr>
              <w:t>R5-195430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3018D" w14:textId="77777777" w:rsidR="00975C97" w:rsidRPr="0001701A" w:rsidRDefault="00975C97" w:rsidP="001C0A31">
            <w:pPr>
              <w:pStyle w:val="TAL"/>
              <w:rPr>
                <w:sz w:val="16"/>
                <w:szCs w:val="16"/>
                <w:lang w:eastAsia="zh-CN"/>
              </w:rPr>
            </w:pPr>
            <w:r w:rsidRPr="0001701A">
              <w:rPr>
                <w:sz w:val="16"/>
                <w:szCs w:val="16"/>
                <w:lang w:eastAsia="zh-CN"/>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F673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6D5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6EF38" w14:textId="77777777" w:rsidR="00975C97" w:rsidRPr="0001701A" w:rsidRDefault="00975C97" w:rsidP="001C0A31">
            <w:pPr>
              <w:pStyle w:val="TAL"/>
              <w:rPr>
                <w:sz w:val="16"/>
                <w:szCs w:val="16"/>
                <w:lang w:eastAsia="zh-CN"/>
              </w:rPr>
            </w:pPr>
            <w:r w:rsidRPr="0001701A">
              <w:rPr>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426C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27309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60BE2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BEDC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ED98A" w14:textId="77777777" w:rsidR="00975C97" w:rsidRPr="0001701A" w:rsidRDefault="00975C97" w:rsidP="001C0A31">
            <w:pPr>
              <w:pStyle w:val="TAC"/>
              <w:jc w:val="left"/>
              <w:rPr>
                <w:sz w:val="16"/>
                <w:szCs w:val="16"/>
                <w:lang w:eastAsia="zh-CN"/>
              </w:rPr>
            </w:pPr>
            <w:r w:rsidRPr="0001701A">
              <w:rPr>
                <w:sz w:val="16"/>
                <w:szCs w:val="16"/>
                <w:lang w:eastAsia="zh-CN"/>
              </w:rPr>
              <w:t>R5-195431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C7DF0" w14:textId="77777777" w:rsidR="00975C97" w:rsidRPr="0001701A" w:rsidRDefault="00975C97" w:rsidP="001C0A31">
            <w:pPr>
              <w:pStyle w:val="TAL"/>
              <w:rPr>
                <w:sz w:val="16"/>
                <w:szCs w:val="16"/>
                <w:lang w:eastAsia="zh-CN"/>
              </w:rPr>
            </w:pPr>
            <w:r w:rsidRPr="0001701A">
              <w:rPr>
                <w:sz w:val="16"/>
                <w:szCs w:val="16"/>
                <w:lang w:eastAsia="zh-CN"/>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8554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D41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BB771" w14:textId="77777777" w:rsidR="00975C97" w:rsidRPr="0001701A" w:rsidRDefault="00975C97" w:rsidP="001C0A31">
            <w:pPr>
              <w:pStyle w:val="TAL"/>
              <w:rPr>
                <w:sz w:val="16"/>
                <w:szCs w:val="16"/>
                <w:lang w:eastAsia="zh-CN"/>
              </w:rPr>
            </w:pPr>
            <w:r w:rsidRPr="0001701A">
              <w:rPr>
                <w:sz w:val="16"/>
                <w:szCs w:val="16"/>
                <w:lang w:eastAsia="zh-CN"/>
              </w:rPr>
              <w:t>Core alignment with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9497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2BC29A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50CAC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0DE1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3B925" w14:textId="77777777" w:rsidR="00975C97" w:rsidRPr="0001701A" w:rsidRDefault="00975C97" w:rsidP="001C0A31">
            <w:pPr>
              <w:pStyle w:val="TAC"/>
              <w:jc w:val="left"/>
              <w:rPr>
                <w:sz w:val="16"/>
                <w:szCs w:val="16"/>
                <w:lang w:eastAsia="zh-CN"/>
              </w:rPr>
            </w:pPr>
            <w:r w:rsidRPr="0001701A">
              <w:rPr>
                <w:sz w:val="16"/>
                <w:szCs w:val="16"/>
                <w:lang w:eastAsia="zh-CN"/>
              </w:rPr>
              <w:t>R5-193550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29628" w14:textId="77777777" w:rsidR="00975C97" w:rsidRPr="0001701A" w:rsidRDefault="00975C97" w:rsidP="001C0A31">
            <w:pPr>
              <w:pStyle w:val="TAL"/>
              <w:rPr>
                <w:sz w:val="16"/>
                <w:szCs w:val="16"/>
                <w:lang w:eastAsia="zh-CN"/>
              </w:rPr>
            </w:pPr>
            <w:r w:rsidRPr="0001701A">
              <w:rPr>
                <w:sz w:val="16"/>
                <w:szCs w:val="16"/>
                <w:lang w:eastAsia="zh-CN"/>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F774F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E17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543DB" w14:textId="77777777" w:rsidR="00975C97" w:rsidRPr="0001701A" w:rsidRDefault="00975C97" w:rsidP="001C0A31">
            <w:pPr>
              <w:pStyle w:val="TAL"/>
              <w:rPr>
                <w:sz w:val="16"/>
                <w:szCs w:val="16"/>
                <w:lang w:eastAsia="zh-CN"/>
              </w:rPr>
            </w:pPr>
            <w:r w:rsidRPr="0001701A">
              <w:rPr>
                <w:sz w:val="16"/>
                <w:szCs w:val="16"/>
                <w:lang w:eastAsia="zh-CN"/>
              </w:rPr>
              <w:t>Introduction of CA_n41A-n79A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8F642"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160DC5A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97BAA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36B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E0431" w14:textId="77777777" w:rsidR="00975C97" w:rsidRPr="0001701A" w:rsidRDefault="00975C97" w:rsidP="001C0A31">
            <w:pPr>
              <w:pStyle w:val="TAC"/>
              <w:jc w:val="left"/>
              <w:rPr>
                <w:sz w:val="16"/>
                <w:szCs w:val="16"/>
                <w:lang w:eastAsia="zh-CN"/>
              </w:rPr>
            </w:pPr>
            <w:r w:rsidRPr="0001701A">
              <w:rPr>
                <w:sz w:val="16"/>
                <w:szCs w:val="16"/>
                <w:lang w:eastAsia="zh-CN"/>
              </w:rPr>
              <w:t>R5-195053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BE98" w14:textId="77777777" w:rsidR="00975C97" w:rsidRPr="0001701A" w:rsidRDefault="00975C97" w:rsidP="001C0A31">
            <w:pPr>
              <w:pStyle w:val="TAL"/>
              <w:rPr>
                <w:sz w:val="16"/>
                <w:szCs w:val="16"/>
                <w:lang w:eastAsia="zh-CN"/>
              </w:rPr>
            </w:pPr>
            <w:r w:rsidRPr="0001701A">
              <w:rPr>
                <w:sz w:val="16"/>
                <w:szCs w:val="16"/>
                <w:lang w:eastAsia="zh-CN"/>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38B2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F6C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7EB54" w14:textId="77777777" w:rsidR="00975C97" w:rsidRPr="0001701A" w:rsidRDefault="00975C97" w:rsidP="001C0A31">
            <w:pPr>
              <w:pStyle w:val="TAL"/>
              <w:rPr>
                <w:sz w:val="16"/>
                <w:szCs w:val="16"/>
                <w:lang w:eastAsia="zh-CN"/>
              </w:rPr>
            </w:pPr>
            <w:r w:rsidRPr="0001701A">
              <w:rPr>
                <w:sz w:val="16"/>
                <w:szCs w:val="16"/>
                <w:lang w:eastAsia="zh-CN"/>
              </w:rPr>
              <w:t>Introduction of 6.2A.4.0.2 TIB for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BAB77"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5F532E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6568B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E4F4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33B3E" w14:textId="77777777" w:rsidR="00975C97" w:rsidRPr="0001701A" w:rsidRDefault="00975C97" w:rsidP="001C0A31">
            <w:pPr>
              <w:pStyle w:val="TAC"/>
              <w:jc w:val="left"/>
              <w:rPr>
                <w:sz w:val="16"/>
                <w:szCs w:val="16"/>
                <w:lang w:eastAsia="zh-CN"/>
              </w:rPr>
            </w:pPr>
            <w:r w:rsidRPr="0001701A">
              <w:rPr>
                <w:sz w:val="16"/>
                <w:szCs w:val="16"/>
                <w:lang w:eastAsia="zh-CN"/>
              </w:rPr>
              <w:t>R5-195056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9011" w14:textId="77777777" w:rsidR="00975C97" w:rsidRPr="0001701A" w:rsidRDefault="00975C97" w:rsidP="001C0A31">
            <w:pPr>
              <w:pStyle w:val="TAL"/>
              <w:rPr>
                <w:sz w:val="16"/>
                <w:szCs w:val="16"/>
                <w:lang w:eastAsia="zh-CN"/>
              </w:rPr>
            </w:pPr>
            <w:r w:rsidRPr="0001701A">
              <w:rPr>
                <w:sz w:val="16"/>
                <w:szCs w:val="16"/>
                <w:lang w:eastAsia="zh-CN"/>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AE2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B6B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DFB7E" w14:textId="77777777" w:rsidR="00975C97" w:rsidRPr="0001701A" w:rsidRDefault="00975C97" w:rsidP="001C0A31">
            <w:pPr>
              <w:pStyle w:val="TAL"/>
              <w:rPr>
                <w:sz w:val="16"/>
                <w:szCs w:val="16"/>
                <w:lang w:eastAsia="zh-CN"/>
              </w:rPr>
            </w:pPr>
            <w:r w:rsidRPr="0001701A">
              <w:rPr>
                <w:sz w:val="16"/>
                <w:szCs w:val="16"/>
                <w:lang w:eastAsia="zh-CN"/>
              </w:rPr>
              <w:t>Introduction of CA_n41 into Rel-16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60464"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7586F2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23D56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EA85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BBB03" w14:textId="77777777" w:rsidR="00975C97" w:rsidRPr="0001701A" w:rsidRDefault="00975C97" w:rsidP="001C0A31">
            <w:pPr>
              <w:pStyle w:val="TAC"/>
              <w:jc w:val="left"/>
              <w:rPr>
                <w:sz w:val="16"/>
                <w:szCs w:val="16"/>
                <w:lang w:eastAsia="zh-CN"/>
              </w:rPr>
            </w:pPr>
            <w:r w:rsidRPr="0001701A">
              <w:rPr>
                <w:sz w:val="16"/>
                <w:szCs w:val="16"/>
                <w:lang w:eastAsia="zh-CN"/>
              </w:rPr>
              <w:t>R5-195405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2338A" w14:textId="77777777" w:rsidR="00975C97" w:rsidRPr="0001701A" w:rsidRDefault="00975C97" w:rsidP="001C0A31">
            <w:pPr>
              <w:pStyle w:val="TAL"/>
              <w:rPr>
                <w:sz w:val="16"/>
                <w:szCs w:val="16"/>
                <w:lang w:eastAsia="zh-CN"/>
              </w:rPr>
            </w:pPr>
            <w:r w:rsidRPr="0001701A">
              <w:rPr>
                <w:sz w:val="16"/>
                <w:szCs w:val="16"/>
                <w:lang w:eastAsia="zh-CN"/>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FF99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FC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1408A" w14:textId="77777777" w:rsidR="00975C97" w:rsidRPr="0001701A" w:rsidRDefault="00975C97" w:rsidP="001C0A31">
            <w:pPr>
              <w:pStyle w:val="TAL"/>
              <w:rPr>
                <w:sz w:val="16"/>
                <w:szCs w:val="16"/>
                <w:lang w:eastAsia="zh-CN"/>
              </w:rPr>
            </w:pPr>
            <w:r w:rsidRPr="0001701A">
              <w:rPr>
                <w:sz w:val="16"/>
                <w:szCs w:val="16"/>
                <w:lang w:eastAsia="zh-CN"/>
              </w:rPr>
              <w:t>Introduction of 6.2A.1.3 FR1 MOP for inter-band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5C4AD"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383A52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1E313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1E29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F9B9F" w14:textId="77777777" w:rsidR="00975C97" w:rsidRPr="0001701A" w:rsidRDefault="00975C97" w:rsidP="001C0A31">
            <w:pPr>
              <w:overflowPunct/>
              <w:autoSpaceDE/>
              <w:autoSpaceDN/>
              <w:adjustRightInd/>
              <w:spacing w:after="0"/>
              <w:textAlignment w:val="auto"/>
              <w:rPr>
                <w:rFonts w:ascii="Arial" w:hAnsi="Arial"/>
                <w:sz w:val="16"/>
                <w:szCs w:val="16"/>
                <w:lang w:eastAsia="zh-CN"/>
              </w:rPr>
            </w:pPr>
            <w:r w:rsidRPr="0001701A">
              <w:rPr>
                <w:rFonts w:ascii="Arial" w:hAnsi="Arial"/>
                <w:sz w:val="16"/>
                <w:szCs w:val="16"/>
                <w:lang w:eastAsia="zh-CN"/>
              </w:rPr>
              <w:t>R5-195732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C89" w14:textId="77777777" w:rsidR="00975C97" w:rsidRPr="0001701A" w:rsidRDefault="00975C97" w:rsidP="001C0A31">
            <w:pPr>
              <w:overflowPunct/>
              <w:autoSpaceDE/>
              <w:autoSpaceDN/>
              <w:adjustRightInd/>
              <w:spacing w:after="0"/>
              <w:textAlignment w:val="auto"/>
              <w:rPr>
                <w:rFonts w:ascii="Arial" w:hAnsi="Arial"/>
                <w:sz w:val="16"/>
                <w:szCs w:val="16"/>
                <w:lang w:eastAsia="zh-CN"/>
              </w:rPr>
            </w:pPr>
            <w:r w:rsidRPr="0001701A">
              <w:rPr>
                <w:rFonts w:ascii="Arial" w:hAnsi="Arial"/>
                <w:sz w:val="16"/>
                <w:szCs w:val="16"/>
                <w:lang w:eastAsia="zh-CN"/>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63FF9" w14:textId="77777777" w:rsidR="00975C97" w:rsidRPr="0001701A" w:rsidRDefault="00975C97" w:rsidP="001C0A31">
            <w:pPr>
              <w:overflowPunct/>
              <w:autoSpaceDE/>
              <w:autoSpaceDN/>
              <w:adjustRightInd/>
              <w:spacing w:after="0"/>
              <w:textAlignment w:val="auto"/>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102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860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Clause 6.2A.4.0.2 TIB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19ABF"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5B306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6A8D32"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9427"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5F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F83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418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EE55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FE5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UE A_MPR test case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1B614"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02166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0EBDD6"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5B58D"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2B0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936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663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F999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357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and addition of test points in TC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72EF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AF6F0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59282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66AA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5BC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05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B41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276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4BF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576B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B4DAE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7B827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9383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DA0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8A2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66E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0D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D90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4BCD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5BEBE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2BF39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BA26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2CB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92A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CEA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A0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2AB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PUCCH format in EVM and In-band emissions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E8484"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4B69FB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8CF8F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8278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1FD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50B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A0E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AC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DD7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Annex F.4 Uplink Power window explanation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10A58"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57E36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1B2AB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1AD0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6DD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F69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6F3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E6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23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949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56418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0ECB9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4317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BB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EC9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7C1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8A7F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F8E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6.2A.1-UE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1AA03"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37423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FF226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69C08"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CD2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65B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F43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B20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EBE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6.4D.1 Frequency error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1A0D6"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7D9201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70DC53"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11DA4"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AEC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208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9E7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92A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68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6.4D.2.4 EVM equalizer spectrum flatness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4313E"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FCF67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551264"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F7A3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176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3BF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9BB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7E3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484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DL RB allocation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9232"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04CCD2C" w14:textId="77777777" w:rsidTr="0001701A">
        <w:trPr>
          <w:trHeight w:val="15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5E91E"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CC73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26B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45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3C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08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593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Remove references to 4Rx Reference Sensitivity test case 7.3.2_1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358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81BC0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67C2E3"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574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C3B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FAD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582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E11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5BE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6D5F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324E4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A6391C"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9A476"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733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B6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DFB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8F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D25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CC09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A7BF0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54659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9B6C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6E7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C00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069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631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16A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TT for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8FBAE"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5F67C7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81AC1"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54F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2CB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272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E05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C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F99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and Test requirement in TC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B20D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4EB8E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12B8B4"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49D7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8DF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271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206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E0A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7B7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in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7747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5ADD8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BE61EF"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FD86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CD0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91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7A8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A37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4F4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TT for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A857"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5DEFC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45C79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71B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44C0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280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CF4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3E5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0B8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TT for 6.3D.4.3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9899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122C4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796FE6"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692D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CE6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86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B0A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4B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92A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UL-MIMO to UL MIMO to align with RAN4 terminology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C81F7"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816F1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E0534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6AAB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13B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0F0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AF2E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EF52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06D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B833F"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6D499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2BB3B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AE58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632D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0E4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F1A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613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690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1AF08"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7282F5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E4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F7A"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1D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E1C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77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85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6DC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Additional spectrum emission mask test case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88521"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0265F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ACC2E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D9E0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5A1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590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171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E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59F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TT to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DAF2E"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29A6C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38673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BAEB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D2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4D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AEB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5AC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118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683C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2F2DD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385A0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728B"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511A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5A9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28F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4B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E3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6.2A.3-UE additional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4E5DB"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F4A8E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1DA54E"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B73C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4AB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089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8A7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19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87A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27B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695D2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4E15E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ACB8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E01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BC1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B51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71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ED2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6.4D.2.1 EVM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38016"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52CD66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C180BD"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4865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35D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F3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002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9B6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03A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6.4D.2.2 Carrier leakage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4437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CEAFD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2A847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8888B"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B28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72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D93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DD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F9F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FR1 6.4D.2.3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1DE53"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AFF1A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FCBE5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42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72F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4A8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667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33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C74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919C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5BBB3D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B7AC18"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1D396"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EE4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85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2D3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BD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AB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4C9B"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C8E0A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EE4D23"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22D5A"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2B6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7A0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0BE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E3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173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and Test requirement in TCs 7.6.3 7.6.4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2986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A97CE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36A5CD"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36B4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6AF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DEF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4BB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9A5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161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6E97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136B1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DFB4B6"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46E0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CE5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FD7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26B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51D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D77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UL power configuration for ON/OFF and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40DE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C44C1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3276BE"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340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21A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072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100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A73A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277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uplink power setting for SA FR1 transmitter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5E452"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703C1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B8AAEC"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48E"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FB6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251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1F5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D6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E73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uplink power setting for SA FR1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C8D41"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3885D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279D6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F599"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0E5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996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F20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D8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CF4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6.2A.2-UE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B026"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13A09D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676F62"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F08"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FBB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970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9A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F9F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6E3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6.2D.1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41081"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378EE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995DC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0DE9"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28E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41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2FD0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4A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28E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31D54"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6C419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64FC5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1F41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D15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259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DFF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83BE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E71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Occupied bandwidth for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61BC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266CD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14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730D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89B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100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E6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25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D8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77B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05044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F8942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8C667"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51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83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B43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E27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51B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7.3C.2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B942C"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2517E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4FD8C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B2DC5"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7A7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7F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465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37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975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for 7.3.2 Reference sensitivity power level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83E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647AA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6AF97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0AE49"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AFA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909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F30C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EF0C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6E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39F8"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8C441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63B374"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85EA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19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14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B3D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C69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B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TS38.521-1 g00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D7BD3"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050A4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151B8"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8DC9A"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FB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8CC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A4B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A8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C81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Transmit ON/OFF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97BB"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32B56F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CA15C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5A98"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D2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A46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F2C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AB8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255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power control TC 6.3.4.2 and 6.3.4.4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07CA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99C45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B4B121"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BFF94"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89A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35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EFF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EDA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814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518FC"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E6A1B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34634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792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0B4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38B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BDF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70EF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5FF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the connection setup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658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8000A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BED16" w14:textId="77777777" w:rsidR="00975C97" w:rsidRPr="0001701A" w:rsidRDefault="00975C97" w:rsidP="001C0A31">
            <w:pPr>
              <w:pStyle w:val="TAC"/>
              <w:jc w:val="left"/>
              <w:rPr>
                <w:sz w:val="16"/>
                <w:szCs w:val="16"/>
                <w:lang w:eastAsia="zh-CN"/>
              </w:rPr>
            </w:pPr>
            <w:r w:rsidRPr="0001701A">
              <w:rPr>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32475"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A70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D89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496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A2BB4" w14:textId="77777777" w:rsidR="00975C97" w:rsidRPr="0001701A" w:rsidRDefault="00975C97" w:rsidP="001C0A31">
            <w:pPr>
              <w:pStyle w:val="TAC"/>
              <w:jc w:val="left"/>
              <w:rPr>
                <w:sz w:val="16"/>
                <w:szCs w:val="16"/>
                <w:lang w:eastAsia="zh-CN"/>
              </w:rPr>
            </w:pPr>
            <w:r w:rsidRPr="0001701A">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B8D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Deletion of R5-197560 which was added by mistake but was withdrawn and belonged to another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204D5" w14:textId="77777777" w:rsidR="00975C97" w:rsidRPr="0001701A" w:rsidRDefault="00975C97" w:rsidP="001C0A31">
            <w:pPr>
              <w:pStyle w:val="TAC"/>
              <w:jc w:val="left"/>
              <w:rPr>
                <w:sz w:val="16"/>
                <w:szCs w:val="16"/>
                <w:lang w:eastAsia="zh-CN"/>
              </w:rPr>
            </w:pPr>
            <w:r w:rsidRPr="0001701A">
              <w:rPr>
                <w:sz w:val="16"/>
                <w:szCs w:val="16"/>
                <w:lang w:eastAsia="zh-CN"/>
              </w:rPr>
              <w:t>16.1.1</w:t>
            </w:r>
          </w:p>
        </w:tc>
      </w:tr>
      <w:tr w:rsidR="00975C97" w:rsidRPr="0001701A" w14:paraId="036C81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A6DB5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F3B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B8B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E1D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5C0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7FE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6AD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6.2C.5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49030"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FC0D9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BC18FE"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7B6B7"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980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EBE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AE9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98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17D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update of test case 6.4D.2.1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4EEF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748F6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58132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2778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86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449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08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224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78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904C6"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B34B5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2A11AC"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4BA2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5DB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326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6E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4F5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E16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Clause 7.9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D5DC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38FB0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33216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647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049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EE7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4EB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57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56B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6A0B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DAD5C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63640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70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1C7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124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021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E71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5DB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Alignment with core specification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AE699"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9FE4C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BB5601"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F68C2"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9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99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94F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96D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05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for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2AD48"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1077F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D5C77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FC6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C72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1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8E4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C9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6A9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test configuration table in 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C2A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F29F6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BAE4D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A251C"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79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033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2B8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B3B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26E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the test procedure for frequency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0CEC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D27487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F37A6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AF1D"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9C2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2CA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7D9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8E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66B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FBA9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87FD2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12F95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4FDE4"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CC1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976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5C5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7F0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29F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FA091"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6386F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C369A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92E3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DF7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374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C05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ED3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570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BD43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FA76A9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19C27D"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F21B"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2AE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DE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4A8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33F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468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Message Contents Update for TC 6.2.4 and 6.2D.4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F896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BE65B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B02C5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111F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C0C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FF7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A9C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AA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151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NR FR1 </w:t>
            </w:r>
            <w:proofErr w:type="spellStart"/>
            <w:r w:rsidRPr="0001701A">
              <w:rPr>
                <w:rFonts w:ascii="Arial" w:hAnsi="Arial"/>
                <w:sz w:val="16"/>
                <w:szCs w:val="16"/>
                <w:lang w:eastAsia="zh-CN"/>
              </w:rPr>
              <w:t>intraband</w:t>
            </w:r>
            <w:proofErr w:type="spellEnd"/>
            <w:r w:rsidRPr="0001701A">
              <w:rPr>
                <w:rFonts w:ascii="Arial" w:hAnsi="Arial"/>
                <w:sz w:val="16"/>
                <w:szCs w:val="16"/>
                <w:lang w:eastAsia="zh-CN"/>
              </w:rPr>
              <w:t xml:space="preserve"> non-contiguous 2CA tests to 7.4A.1 and 7.5A.1 and updating 7.5A.1 to 38.521-1 to enable testing of CA combinations involving bands n66, n70 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2A310"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A247CD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63646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EBFEB"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57C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DE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766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417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8F9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9B4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F60E0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D7045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EB0E9"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A7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40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A12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50F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AAF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86AC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266D9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849D9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ED10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58F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D3C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22F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185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2BA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n65 to 38.521-1 Chapter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B743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E65F7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A069A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15D5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0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1A7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BE0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43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00C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4D75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75340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D998D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9DA6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A1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2C3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2C4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00A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705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0AA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9742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CDFFB5"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89C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DC5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8E5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F67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9252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3F4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C6C6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5106C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CD9AA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2DFD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23F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96F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6AC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A38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C94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A63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683B8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2A4EE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3009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6B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D2A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2BE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B681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27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6.3A.1.1 Minimum output power for CA 2UL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B388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51F069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39C3D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ACA2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9F2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1B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215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1D55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2BE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SUL test case 6.2C.1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A88C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87E4C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4D0B8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FFBE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FC0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6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7EE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750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89A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6.2C.3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5D30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1E7EC6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3F10E1"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7705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D82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5EA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37B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40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377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6.2C.4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FAE21"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50AA94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64D8AD"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93399"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D4A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97D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697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CC9C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58F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A109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55BDC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0DB6E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EA42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BEC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5C7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7DF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206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BA9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B60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98D62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373F9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9FB4"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EB5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1FF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B09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702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B2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F0771"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286B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08AA4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679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16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A94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B05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BD7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C23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F16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770019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B9028E"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3C88C"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156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E12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85B9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4CB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E48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2BED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F1BB0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FAD72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BC07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366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F85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9F5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50D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68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test points in transmit quality to replace -40dBm by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C83D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F9174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423744"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F6C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30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09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437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6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EAE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UL Power Control Window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AA46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C2B22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40B2A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7E4"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3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D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275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6C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F26C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A-MPR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9F43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A38F2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5088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6419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04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786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8F4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22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D96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UE A_MPR Minimum Conformance requirements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4BAA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8F88C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C8935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9791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98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FDC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4CE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7C8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6BB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for UE A_MPR,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264F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72383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3CC25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7A77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F8A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5C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92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FB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D5B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79CB4"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0D5DF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7E647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168B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4B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18D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65D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180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5FC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45DF9"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9C896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BE8E"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128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56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49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E6C0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6A1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796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of test requirements for UE A_MPR NS_100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306C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081CB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53D63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D27E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0F7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56C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152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BDC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B66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of test requirements for UE A_MPR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CD4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FCA80A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57A7E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0741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2CB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9E2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230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73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537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Additional spectrum emission mask test case in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E1C8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74325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B747E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D9D8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19B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020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34A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D48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6D1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A82A8"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7C154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0ECB5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CCC6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B9E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649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34E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800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AC7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applicability and minimum conformance requirements for SA FR1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A830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B5182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E0D06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751C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974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01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F9B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30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008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minimum conformance requirements for SA FR1 7.6.3 7.7 and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CA84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78DE2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1174A9"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555BC"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6B4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72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57D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D3ED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E7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and addition of uplink power measurement MUs for SA FR1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1C05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5AE39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3F570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A8B7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66C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54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A9D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7F08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2FD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49FA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CD0A0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D001C5"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085B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651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4E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D75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D4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BF7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Annex C.3.1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5FDA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DFF36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99B96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B006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B7B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AE4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773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40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348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for R16 CA configurations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C8F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12055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D112C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9A7B2"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31D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DD5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14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E6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115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reference sensitivity test for NR CA combination n29-n66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75D6"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E896F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7FE981"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D26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E94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AA1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1AA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D43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B1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7F1F0"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B52855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E267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6AE3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698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062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741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A8A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69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n29 and n65 to 38.521-1 Chapter 5 and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D243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2E435C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D1DF5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15E00"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000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36B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F4A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D54D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C17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procedure of SA FR1 6.5.3.1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E501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ACCC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F0444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823A0"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B5D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C5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42D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AFF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E00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5244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F1BBA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3F390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AB427"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E1F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66C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302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E632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DFD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62F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10B3A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CCB42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73479"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4E1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523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CA1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12D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B20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30888"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BFA53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CF118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0D65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AAC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B8A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5B6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E9C2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AA8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E095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38B4D4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18B19"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209C3"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D42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A63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4DC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AC9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605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section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1411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5C3398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21481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62D0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B68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3DA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233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238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5C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description for SA FR1 6.5.2.4.2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D250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BD982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8255F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8DCD7"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D04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113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F96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82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530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almost contiguous allocation test points and update of minimum conformance requirements for SA FR1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D830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00387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5F4859"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270"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82F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3EE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40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0402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AB3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3CA reference sensitivity case 7.3A.2 for NR and addition of reference sensitivity test for many combinations involving bands n66, n70 and n71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539B4"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BEDE4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71526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2EF4B"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2DA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DDA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7CA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C4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7C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CA blocking case 7.6A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73F8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B3758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6CB1F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87B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6F3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E9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38C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1858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D72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7.6A.3.1 Out-of-band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CD07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21184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5680F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DA0E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281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945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840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E15C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5B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7.6A.4.1 Narrow 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0DD9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365AFC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0D82BE"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AE2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E12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9F6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FBE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A1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21D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7.8A.2.1 Wide band Intermodulation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3EE9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C3B35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14A4A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C97B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44E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205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CCC97"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1766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814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 for FR1 Rx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01C1"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C40BA6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75C0E"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36AFE"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C46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A6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CAEE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D9B9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6F6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power configuration for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5B655"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651A03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3C3EB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DB92F"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612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AA4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EE0A5"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CE8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4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 of measurement interval of frequency error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D653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BD41A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7D1E26"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A777D"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6CE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DDB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9CBA4"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618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AB9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9BD68"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30F31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1A796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1176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B84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4DF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8BEE8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BB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B76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SEM and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FFC4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CFF43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CFE3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0646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7E1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42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AA0D90"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2BA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24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UL power window description for 6.3.4.4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3E6E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53B946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CE70AE"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5867F"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594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F3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827D2"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87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D3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7.6A.3.1 Out-of-band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ABFC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B89C3C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0D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CFFA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8EB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51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ED6BC"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BC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EF1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7.6A.4.1 Narrow 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19C67"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4C51C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298C00"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D7DB"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1D0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7D8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7FCDB"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C35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6D8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7.8A.2.1 Wide band Intermodulation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405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AFD51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D510DA"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4667E"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0CCD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56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1EC05"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85F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22F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6.5.3.2-Spurious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68A1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456E1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21FE0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2CB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C22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CB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6F2E"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020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41A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requirements of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CE36"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92173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11388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86C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C58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9E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9CD52"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8B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01C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6.1 common part of Tx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42FFB"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A4665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49416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FC70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3BF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CF8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A2EAEF"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87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447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Core spec alignment for test case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4A2C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F027E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C1B5E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B3EB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20B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80A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672C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D54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8D5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UL configuration for almost contiguous allocation in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6FD9"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57F5F2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C71CF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F2D2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45A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E14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1F8D"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D199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ADC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measurement bandwidth references in 6.5.4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A6A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CD0C4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72B52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C24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7F6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78F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3FC5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369D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15D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371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7CC1B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213B9A"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8772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02F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E65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31AA5"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E3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016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square brackets for DCI format for test cases in 7.6 and 7.7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CF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63AB6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4D2FFB"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67C0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52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00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8E7AB"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C7F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395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Rel-16 70MHz CBW for 6.3.2 and 7.4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4BD3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ECF6E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67D65C"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770FF"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6BD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11E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7AE6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9A7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BED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A-SE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CDB2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B819D9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DEA60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43C0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F98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A38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CC633"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50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314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Removing text from a Void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A5591"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7FC5A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8803D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7830"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AAE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B98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4E9E0"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CEC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168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A_MPR test for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0F82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4EC3E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20A139"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5E77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D9F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AD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0C35A"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3C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739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1B1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FEF96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32A780"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0AF9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D2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E8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A0A2A"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4A9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48E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87C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0EFD4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78C2F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D243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8C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5BB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7B13"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381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50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9D29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C9B73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AB9179"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AFF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3A7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A84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88178"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D2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8A5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of NS_43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01D9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0FF76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64E6B"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B343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EF7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BA0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2BAFD"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C5B2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16F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of NS_43U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068C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13ECF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832303"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3290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973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D8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427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56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A6D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1DCC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AD2438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A47C9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8E9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424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96B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AC1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5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393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Core spec alignment for 7.6.3 and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F1C6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13EF2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75B29E"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14C5"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373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10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FD8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628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C4F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n95 SUL band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B1B9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13F05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FB7F3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B3AA4"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576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18D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14C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7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9E4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FB71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D2729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BA6988"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601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662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9CD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FB4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98C6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BCD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TC 7.7A.1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81E17"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8F1F4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78A873"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3227C"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EDF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756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A9D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67D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638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4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4B72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74B9D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2E937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C060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05D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EA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2AE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F889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76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E02B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C3F92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EF6BC0"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638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87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819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973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1E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301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Rel-16 spurious emissions co-existence requirements for bands n48, n65 and n95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7F499"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0E4B9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E27C8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021C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CCE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2F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C832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2D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781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statistical testing condition in Annex H for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0E02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9F486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9AE82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828BD"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F85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0D6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FF0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1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1A2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TC 6.3A.3 transmit On 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9FBA"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CB00A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EAE796"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312E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DE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BE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118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354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50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reference numbers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12BF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ED19AD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A202C6"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1136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286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A30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AEA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F97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3F1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6.2.3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1D6FD"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C9BE2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2E693F"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87DBD"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4C8C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5F1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D50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8AD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6D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requirements for NR test case 6.5D.2.2 and 6.5D.2.4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D2E0A"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6A1B5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3C74FF"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15E2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536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BAD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80C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3B7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99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B85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A3892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C539D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80F4B"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FA0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F98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84D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1A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F47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6.2.4-ConfigTP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5B4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DF983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61F025"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6779B"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770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21D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015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0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494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EDE0D"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2987D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47B1FC"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3C69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5A7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F3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66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5C2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5B9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NR test case 7.6A.2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871F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04B67D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06F188"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9B24"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78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047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6C2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AE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84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of Rx 2DL CA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E96A"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6FF327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DC79C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AD3E"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DEB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2C8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12D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2275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D65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bands and CBWs 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92DCF"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854AD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40F2DF"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52D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FF4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ED3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6D7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F5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C29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n65 A-MPR and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BFC5"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601F3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A224C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0C6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CC0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931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AF5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59A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ACF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of power class 2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906"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9108F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EDD4D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A2CC4"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449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3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0C2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82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BA9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of NS_18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6EC36"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B4F999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6326A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E7E4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E56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29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71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4B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6AB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4RX Reference requirement for n77 high range in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24F7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79BA3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C41E6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E57FD"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5C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801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AA1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6E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164E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lower limit for test ID 55 in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DCA0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1D9E26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E0A5A8"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264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847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98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30C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D2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B74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6.3C.1 Minimum output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0DBB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96DD4C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D085D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AF72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749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2AE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66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D84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A30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6.3C.2 Transmit OFF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A33B0"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A3CFC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88E19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304A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1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802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507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07A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421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6.3C.3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1595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27EFE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B2866B"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B89BE"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013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511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1C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070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727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6.3C.4.3 Aggregate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857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19AF4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F46D2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C2FD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303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43D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585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104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6BA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6.5C.3.3-Additional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D4C0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F77299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68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9B348"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F96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AFA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67C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FF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53E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test description of NR test case 7.6.3-Out-of-band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0A49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0C9200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83860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ABF3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5C1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FB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511A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7CC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EFC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9DE1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0D5D5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DE4499"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A60D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13D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D59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ECC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0DD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CC0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Annex F.3.2 and F.3.3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65EF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DCCA6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6ED91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72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3D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258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94E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C6D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151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7.4A.1 Maximum input level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64B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0925B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1F5228"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FB2ED"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02B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596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6BC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C6D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91D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7.4A.2 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CD0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605AAB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BE2BA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D370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5CC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4A7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435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79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7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7.6A.2.2 IBB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36E26"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48DE1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72A1D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6B47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5A4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C49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487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E30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EE7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NS_27 A_MPR and Emission Requirements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1DB7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1A728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3300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6207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71C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E8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9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89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9B9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NS_47 A_MPR and Emission Requirements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EA89C"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8B0B9D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D5799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79C3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16A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3C1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5F7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DCBD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118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A63BA"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DDADD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D6AD8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BB28A"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D2F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93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F5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D25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629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requirements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48D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A23A0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796FE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5EAE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048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D07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4A3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22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336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FR1 PUCCH EVM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4879E"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E7EE7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E1668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85A3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90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C31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E08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0E1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2D3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of 6.2.1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E57E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CF0870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933832"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C79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95F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C6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623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67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4F5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6.3.4.3 alternating sub-test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F38B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E00EF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79AFC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925A8"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679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F75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FEC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CE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45A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asymmetric BW combination set 1 of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6E0F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FAE37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278"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AC7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0C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0B2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8D8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C8A8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C6E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33C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24BCF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93298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CCA3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D6F7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F86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56C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2F8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F0A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7.6A.3.2 Out-of-band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BAD1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66E54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71B42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889AA"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645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09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C6A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688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D8F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7.6A.3.3 Out-of-band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406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E02A02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A55C2D"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FF63"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B7F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2CD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A83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06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0FB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7.6A.4.2 Narrow 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15C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93D0C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C6D3BB"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5859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22D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EEE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649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5E3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94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7.6A.4.3 Narrow 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1BDDA"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535D6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1CBA7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B5C99"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C37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720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E10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18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C60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7.8A.2.3 Wide band Intermodulation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44B9E"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F5711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7B476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E3BB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5AF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C6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0C6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16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EDE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procedure and some typos in 7.6A.4.1 Narrow band blocking for CA 2DL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6450"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C8EDB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35FE3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12F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274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F07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22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F3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407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procedure and test requirement in 7.8A.2.1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F6FB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D42389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9663B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C2B9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003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434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23E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FA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901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n70 asymmetric test points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BCC1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94E2B3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2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6981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498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A1A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EF6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442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EAA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transmitter power for CA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5D7A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A39D98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DC636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F17E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4C1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E2C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BB4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68A8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16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F.1.2 with Relative Uplink power measurement uncertainty as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F2B3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E4C5C3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5A4C1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A52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CEB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92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4E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74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0A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Reference sensitivity requirement for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E624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A2E1C8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7B56F7"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348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FB6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EBA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629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474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68E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Reference sensitivity power level for R16 new CBW of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ED5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85623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08BBBD"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6F59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850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957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63E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91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B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CR on EVM Window Centre Timing Definition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E99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B5C6CE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8DA39"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8999F"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A25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31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264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09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6DB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6.2A.3 AMPR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A424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74512B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CA1FEC"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A4F"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1CF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2E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843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31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F05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6.3C.4.1-Absolute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6E4D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546FF2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EC1E9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F845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3E7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C1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984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26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B78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6.3C.4.2 Power Control Relative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0EB1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55D22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B797C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62C2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52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C99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219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9FD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EBF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6.5.2.4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7EE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850D7A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FF027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AE81"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C2B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42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63C0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501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381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C3B6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536C9F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D8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DA748"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72E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776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8A6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D6F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CA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Uplink power control window size for SA TX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EE4A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11375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EDCBE9"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48DA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BEC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E96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108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CA8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54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B34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B28CE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87ED2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0E2E1"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AE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DFA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32E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A8C2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B1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7.6C.2-Inband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E1CE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E2B37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92370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52BD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F57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19F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A17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94E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52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UL configuration in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8F49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44FC8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0732EB"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93D9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D54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224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99A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4B9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FCB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Diversity Characteristics requirements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BCC76"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01902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D252F7"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5977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059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FA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3515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F64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D6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test case 6.5.2.2,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7BA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1403E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8E190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896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3EA2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14B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D78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964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3F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several new 2CA and 3CA combinations to 7.3A and corrections to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11AD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2F9E2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B0EA4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976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298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5E0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E1E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0B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4FA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REFSENS requirements for 30 MHz channel bandwidth in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FDFCE"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091BA3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A8C"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0DB4"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77A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662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B13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2021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809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general 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BEF6"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94E3C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1711A"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CB0D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9CD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73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96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8C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508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Receiver characteristics testing update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92D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33C1C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754C55"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E1653"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B1F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572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13C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4E6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AFB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01AC"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7B632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23B4C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A05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5FA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A2C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76D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2A9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D6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D50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33B4A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BB505A"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8B5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BC8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80B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0CB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40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3CF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944A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FE7C3F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96B15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D6384"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F98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75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663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ACF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9B9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Spurious emission for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7D0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FB443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54C4F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4745F"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12F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933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3C3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B0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0F6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9DE5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1B9D53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9C6A5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7CCE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C1F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013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6D4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133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F25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NS_05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2393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94C3F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35577A"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9BB8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B62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B3D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210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0C58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3C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network signalling value abbreviation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56D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A97345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23EB8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F22A9"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18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A01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573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E4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CE6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NS signalling label for band n39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51E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6D400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C1289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EB093"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8C6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3BC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1FA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113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9BA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Correction on </w:t>
            </w:r>
            <w:proofErr w:type="spellStart"/>
            <w:r w:rsidRPr="0001701A">
              <w:rPr>
                <w:rFonts w:ascii="Arial" w:hAnsi="Arial"/>
                <w:sz w:val="16"/>
                <w:szCs w:val="16"/>
                <w:lang w:eastAsia="zh-CN"/>
              </w:rPr>
              <w:t>txDirectCurrentLocation</w:t>
            </w:r>
            <w:proofErr w:type="spellEnd"/>
            <w:r w:rsidRPr="0001701A">
              <w:rPr>
                <w:rFonts w:ascii="Arial" w:hAnsi="Arial"/>
                <w:sz w:val="16"/>
                <w:szCs w:val="16"/>
                <w:lang w:eastAsia="zh-CN"/>
              </w:rPr>
              <w:t xml:space="preserve"> in FR1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E425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51D91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1BD3F3"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EEC8A"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4D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29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E16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1BA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CEF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MOP UL MIMO test case to include steps for per port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178A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B4FE0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55744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9D694"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9B3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B1B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5EE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8F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8A4B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and clarifications of default DL physical channels power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04E7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58CD64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547B3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E069"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C25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DA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946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226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BC2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for R16 new bands and CBWs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F1DF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18EA4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9D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15F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B4F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1C9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89B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45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66B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for NR test case 7.6A.2.1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C448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710C9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3B1D5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6C6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569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D6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19E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98A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9DA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7.8A.2.2 Wide band Intermodulation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14F0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A63A0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FEA1DD"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46B7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B4E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1C7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2FB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490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AE6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CW interference setting for OOBB Inter-band 2DL CA in TC 7.6A.3.1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4CC04"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1B03D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06A4C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BC8E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7D7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DE9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499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7DC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E7C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Alignment of minimum conformance requirements in 7.6A.3.0 and 7.8A.2.0 with core spec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4B5D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89458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35A17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00CE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BB6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25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FD3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8D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7140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test case 6.5.2.4.1, NR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B5B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18161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224B63"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2EFC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84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583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9C8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F80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407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Skipping 2Rx testing on bands where UE support 4Rx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53B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6A6E1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B2FA7"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00E1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0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A4E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098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6B2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332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Re-organization of CA </w:t>
            </w:r>
            <w:proofErr w:type="spellStart"/>
            <w:r w:rsidRPr="0001701A">
              <w:rPr>
                <w:rFonts w:ascii="Arial" w:hAnsi="Arial"/>
                <w:sz w:val="16"/>
                <w:szCs w:val="16"/>
                <w:lang w:eastAsia="zh-CN"/>
              </w:rPr>
              <w:t>refsens</w:t>
            </w:r>
            <w:proofErr w:type="spellEnd"/>
            <w:r w:rsidRPr="0001701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ED67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4D42E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20547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6705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FA7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F45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9DC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BB7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902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3E13A"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E1B90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0BF30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738C6"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9C6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48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1B7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F9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981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NS_47 to Additional spurious emissions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713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B6458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931D4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FB9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193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229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85A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8FD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C9A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UL MIMO additional spurious emissions test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279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108C8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99350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55CA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196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4F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9D5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1B6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40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 of Interferer frequency selection in FR1 IBB test case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EFE9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95F1A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0A8A4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8A6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660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26E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340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BA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BF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K1 to achieve PUCCH Format 3 in FDD in EVM and in-band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ED35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616C8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86D08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A6C3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725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826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C2A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FD6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AFC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Corrected test config for NS_24 in additional spurious emission test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74D8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3BC7D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069E6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7A81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55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72C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724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D2E2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096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TTs for Inter-band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96B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00872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17D09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18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11F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37F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A43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F14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112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message content in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5B25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0F2F5C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2BD42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73276"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7C5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FA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D9A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7E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458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6.5A.2.4.1-NR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A065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33145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CAAA0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9C23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3C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CD0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2B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873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0FA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channel configurations for Intra-band UL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50F1A"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6D57E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540A4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C4C8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154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625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1B98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5E9D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CE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intra-band CA UL and DL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2B5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B51A3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714D6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AC0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E52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0F5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6F0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F2DB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AC0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2B0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B47AF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74A"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A69B5"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604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0B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F42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9DE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443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general requirement for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E0AF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3E351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33E24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D4BFD"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8DC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5D3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ED9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741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A61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BEA95"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19F8FA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B61529"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A9C6"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BEF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810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59F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66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BC2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general clause 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0393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AAC434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57CF7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FE0F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6A6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87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7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E2AB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997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minimum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1497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3487B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9DEDF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C7D0"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461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D3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25D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37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AFC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7.4A.2-Maximum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AD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BAA38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AA64B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65B2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3DA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8F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834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FD55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78C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7.6A.2-Inband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583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6537E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4570A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F38F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A34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ABC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F1B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907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C9D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test case 7.6A.2.2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F3E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2040A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2E7EF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8DF2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6DC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A1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C59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594C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899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intra-band contiguous CA to 6.3A.2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70C6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9E2B1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1BB78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17A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138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EE1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D24A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1C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4B3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Change of RB allocation start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ECD3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DDE81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C47B3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8138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2B3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E41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4B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66BC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17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6.2.1 UE MOP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C5FA7"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5DE25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258FA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4C3E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0E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8E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C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F4D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CDF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6.2.2 UE MPR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32FD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ED463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40C33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EA845"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A1F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5D9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85B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CF46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91E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6.2D.1 UE MOP for UL MIMO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1B90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37F4C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F2D41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07DD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91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AB9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C2C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3E9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7E0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6.5.3.2 Spurious Emissions for UE Co-Ex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3EC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A2649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A000A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664E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9E8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4B1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3C4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73D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015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7.3 UE Ref Sens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E5DF"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94BAE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D2CAF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08033"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320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D3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B63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84E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788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7.6.3 UE OBB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0B2E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028080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78A7C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F04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3FC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89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4DD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AB5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8CC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7.6.4 UE NBB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0664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BE7DE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BEEB8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F5C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AC7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B5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1C6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0044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209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1D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C68A77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A1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C29F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416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62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093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594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EEA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UE mean power requirements Table numbers in SEM and ACLR test cases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998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ED3E8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EE18E9"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8CD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D16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602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6D6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3A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D3D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NOTEs to the test requirement tables in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99207"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F9F88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975E57"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DCD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7D9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04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D12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F524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4CA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requirement for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9625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8B324B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4CA2E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3651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B15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14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1BD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D52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A96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of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71BD3"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0A2709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94BA7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78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0B2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F03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068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51BE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B8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Correction to target power level </w:t>
            </w:r>
            <w:proofErr w:type="spellStart"/>
            <w:r w:rsidRPr="0001701A">
              <w:rPr>
                <w:rFonts w:ascii="Arial" w:hAnsi="Arial"/>
                <w:sz w:val="16"/>
                <w:szCs w:val="16"/>
                <w:lang w:eastAsia="zh-CN"/>
              </w:rPr>
              <w:t>Pmin</w:t>
            </w:r>
            <w:proofErr w:type="spellEnd"/>
            <w:r w:rsidRPr="0001701A">
              <w:rPr>
                <w:rFonts w:ascii="Arial" w:hAnsi="Arial"/>
                <w:sz w:val="16"/>
                <w:szCs w:val="16"/>
                <w:lang w:eastAsia="zh-CN"/>
              </w:rPr>
              <w:t xml:space="preserve"> for SA UL MIMO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A887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1FE8D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C6E4A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F3F59"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E21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EB8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2D9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CE1A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9B2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7.6A.3 for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A80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9F251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77255D"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13D3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79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42E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AF57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FD5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AC0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7.7A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0712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B8B83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1BE55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A2C5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421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2B7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6A2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53C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DF9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of flatness for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18A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080B7D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3629B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AABF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316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BEC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E8B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7B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AFA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QPSK UL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DCA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2DC31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2B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38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BD7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50C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AAA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B461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CC1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9952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B25F3A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60A27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4E1A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2AA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66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113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06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D35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131F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7BEB72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01D06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4946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E1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0BA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336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6FA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EC6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CSI-RS definition for DL RMCs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E903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F9112D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84A5F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A07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7FE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A1F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DDC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22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F77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6.2A.3-AMPR for CA for NS_43 and NS_01,NS_43U and NS_01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453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E30EB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8D97D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771C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54C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CA1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A63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4B7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06A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of Tx inter-band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9DBA"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8E5AD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D7803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FBD9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A09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9A8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AD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2CB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C52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FR1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039C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8E000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4BA29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97A9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180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3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79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2A2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79E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clause5 into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75E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07932D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3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FF51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AA8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CB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7A4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673F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A9B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9AF9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AFCD4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50A614"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0253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2B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6D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842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10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574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combos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D060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3FCF3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72B37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B7CF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44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89A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1F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223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194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C7A4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004F6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1573C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8493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F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FCE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61E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F88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33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band n48 to maximum output power and maximum output power reduction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75FD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6D1D4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717CD2"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E427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939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B30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3F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FF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0E5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25MHz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1107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A2C40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D193D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2073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C58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E6A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B6D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7A4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AA3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NS_48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06E8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7D009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BA7ED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2102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335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522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6D4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3C4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255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n1 R16 new CBW into 38.521-1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713D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E3051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011B3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EA98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BA7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DB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F0C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6BE2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A1F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bands and CBWs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3C3E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761CB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B5BB7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54F8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971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D75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50D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EE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E9D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of new TC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5762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E6513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C7A19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0214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AB7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747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6D1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574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2FC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of new TC 6.3A.4.2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2C3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5F13A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984C2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EB67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A80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1E2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90C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98CB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7F8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of new TC 6.3A.4.3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57DA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9D311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55260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1E1E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DC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CFF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001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35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905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intra-band contiguous CA to 6.3A.1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03A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0C5CF4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4C953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42BD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232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40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AF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7F97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985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intra-band contiguous CA to 6.3A.3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6A33"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2C552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1ADC62"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57810"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BDD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1A9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AC5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18D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1D0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band n48 for Blocking characteristics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295B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FE3BE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0D636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B97D"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7E4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1FD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1F4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F859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5C8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to FR1 general clauses for NRSL eV2X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2689A"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75D4AA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0C42D1"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C3E1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7D7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056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8EA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6A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CC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 UE output power configuration to some UL MIMO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DEA9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2D4A6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0560B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8FA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073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0CA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854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B7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CDEC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editor's note about missing of Rel-15 In-gap OOB blocking requirement in RAN4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E0C5"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BC19D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13D4B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55B4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1BC6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451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4F1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B30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B67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7.5A.2 ACS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6345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09DBD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D393A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3C38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21B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55C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7C6C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21C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7.5A Adjacent Channel selectivity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0FB8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FD674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85AE4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B4B0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A54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7C1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4B2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889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C00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6.2D.1 and Test applicability of 6.5.2.4.2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0A2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C0DB9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4DCFD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8D0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E0D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43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E13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BD3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20A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requirement for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A07E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6BBB4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915CA1"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820"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673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6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8B60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D62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DA6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procedure and test requirement for PC2 fallback to PC3 for network signalling value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4A2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DF483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068A67"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8571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257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39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89D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91F5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36B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tolerance to test requirement of 6.2.1, 6.2.2, 6.2.3 and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73837"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D7B16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60DB3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6583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33F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CAA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3E9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E7C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A74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6.2.3 for minimum conformance requirements for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690B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C78D7E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133C9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79AA9"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15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3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85B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EEC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A78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Alignment of requirements in 7.6.3 and 7.6A.3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D7D3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431B5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00AD8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461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310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1D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0A7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89F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CF2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SDL bands from single carrier Rx TCs 7.6.2, 7.6.3 and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A9F6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5F4CA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15070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B270D"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60E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999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FF9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4939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F01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SA Rx test cases for 4Rx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A41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8CE30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1A7AA9"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6995"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F37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E34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424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CA95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944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Uplink power control window size for SA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376B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100D2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3439DD"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CAEF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53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972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172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4DC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518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cases for n28 with CBW of 30MHz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54A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C55E6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A59C4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57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EB7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435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567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64CD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E27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n26 Rx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56D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7F093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F10A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EF8A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660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71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3F1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DF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3164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7.6.2 UE IBB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B239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0833D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4CBCDD"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624E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1A7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92D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702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74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E87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0DD3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72A7E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D68722"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F579"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7FF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CEA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130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13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16C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and additions to 7.3A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422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57ACF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DE31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CC8A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9D7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58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F75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86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46B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Completing 3CA Rx cases 7.5A.2 and 7.7A.2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B3A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AA19B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7CFAE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35E5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62B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6A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69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0C31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A3D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6.2A.2-MPR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8C02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64FCF5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DEE697"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0EA0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FBB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RP-201670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E9D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34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59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B25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FR1 PDCCH Aggregation Level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59D3"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67973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D3093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5421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484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DCC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643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13D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DCD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to UE maximum output power and MPR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DC19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D8BD70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40DEA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317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93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2ED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6C4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68D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213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into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583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59D4D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C4DEF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9A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21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05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6B7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43E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543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in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B7CB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9B13B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C0935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4C4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B7F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11D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C10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0502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F15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Reference sensitivity power level for R16 new CBW of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E17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0BEAE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47F3E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411D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C94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EE1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F71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E69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FD2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CE4B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B67F36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44A70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9302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93C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8B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160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86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AA3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minimum conformance requirements and test requirement for narrow band blocking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397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581E1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F1CF3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69918"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DE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C31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4A0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75A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683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Allocated slots per Frame for DL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98862"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7F64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2CA0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DF58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19E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6A5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3A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40A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1EC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Correcting RB start for test case 6.3C.4.2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5EC5"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C79AA7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4870D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DC99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B65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DAE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50A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DD2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E2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6.2.1 UE MOP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E28A2"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FD9EC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8E5CD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D9A3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253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86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5DA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C51B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8E7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7.3 UE Ref Sens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D4EE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218BA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616D9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5613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F59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26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26B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310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C5D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7.6.2 UE IBB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A4B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2DE46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AB24F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E2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D28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A0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02C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F8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77B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7.6.3 UE OBB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C949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64016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55733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18D4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7C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C60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232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AB4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9F2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7.6.4 UE NBB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C059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C8A193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AA1F6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2B1C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A8A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D1D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63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F7E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002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abbreviation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4DB3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DBBCE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F5CC6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ECC66"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46E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EF6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267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C22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8A2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30 MHz channel bandwidth to test requirements for UL MIMO 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DF3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FC6C2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E9BFD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BD6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A02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6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0D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A57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CB6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Co-existence Table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B905"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EAB25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15AA2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E2CE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E83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FD6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3AD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56D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BAF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V2X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BC8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A283D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BA5"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54C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7A5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9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6CFA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634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A61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General requirement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332F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7D900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BCC77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D02D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2A7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94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2D5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C23A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7023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RB allocation for channel BW 70MHz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2FD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2DBB6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0767AA"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0AD5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7A3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505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36D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DF9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2A8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configuration tables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51A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E486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E61170"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7B12E"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514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0BA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257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050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C8E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MOP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5442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41D3B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18139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5B47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852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B7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378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88C2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50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MPR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1844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3B2B4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77698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776D8"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715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D27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6D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A0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015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minimum requirement for OBW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AE72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C2996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BC1F2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4F17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F4B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7EF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C0F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56D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5BF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OBW testing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65DC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848E9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7FB79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2144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04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DBF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C0E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E536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27A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7.4A.2-Maximum input level for 3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8F3A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0A3868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3568F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7DCC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CFE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CB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0E8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293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407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0358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E92D3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6D430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08CA0"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FB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354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29D0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28C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4D2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7.6A.2.2- In-band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B6BC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434D59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BDAC9D"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3CF6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7E6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BE4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727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253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CE5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Narrow band blocking for CA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7E5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F650D8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F419B0"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A687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6ED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632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B3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13F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98C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Removing the highest SCS from test configuration for Tx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D488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997B7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C5F39A"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F2DD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D80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EB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828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D08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B20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MPR for PC3 half Pi BPSK DMRS in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5B182"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4F584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5613B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0A7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D0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55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C5F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663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334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MOP for UL MIMO with </w:t>
            </w:r>
            <w:proofErr w:type="spellStart"/>
            <w:r w:rsidRPr="0001701A">
              <w:rPr>
                <w:rFonts w:ascii="Arial" w:hAnsi="Arial"/>
                <w:sz w:val="16"/>
                <w:szCs w:val="16"/>
                <w:lang w:eastAsia="zh-CN"/>
              </w:rPr>
              <w:t>ULFPTx</w:t>
            </w:r>
            <w:proofErr w:type="spellEnd"/>
            <w:r w:rsidRPr="0001701A">
              <w:rPr>
                <w:rFonts w:ascii="Arial" w:hAnsi="Arial"/>
                <w:sz w:val="16"/>
                <w:szCs w:val="16"/>
                <w:lang w:eastAsia="zh-CN"/>
              </w:rPr>
              <w:t xml:space="preserve"> in 6.2D.1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9EE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C1075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E3E76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26CA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E5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BC0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5CE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1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9B3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6.5D.3_1.2 UE co-existence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BDE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8F223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881754"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3C76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4DA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27A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3B1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5A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432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6.5D.3_1.3 additional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70BF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5E0A4A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59DD60"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E52E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A6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32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566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B5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CF0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RAR timing for PRACH TC 6.3.3.4 and EVM TC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DE6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17738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188975"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E269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B6D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546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9E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E6B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C64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minimum requirements of REFSENS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7BE2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BD4CB8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718F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6A54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EBE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99E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136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8D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A4F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8F39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8DF47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91E42C"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B40E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4C9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0D9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EC3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B8E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5B7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for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A0FD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54A57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B9BA7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29D6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E3B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38C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315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A224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23F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6.3.1 for UE minimum output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7606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1F1E1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13CA78"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B1FE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3D7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324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6C0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487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B96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ASEM for NS_27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A699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0C17D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2D09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80A4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F9A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5E6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36B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4C75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F39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Message Table 6.3.3.4.4.3-2 in section 6.3.3.4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231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B4F45D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EDCE1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764A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C31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1D0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25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CC3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19C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Handling of delta Tib for UE supporting multiple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CC0D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F1EF6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37DAA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CB27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7E2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42B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609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DD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48C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300B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32F0C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F2928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CD94E"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954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8C6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DE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391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8C3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2C9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3CE0C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07196C"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741B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1D3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BF4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714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AE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44F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CBE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F1DA5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BF6B38"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1110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7BA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227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1C4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2C14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E26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spurious co-existence requirements for n28 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E78C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36E50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6B5BE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0D76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40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AD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552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DA58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307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CR to update DMRS position in UL RMC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B7F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2A003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17F86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091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3D0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42E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378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2BE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E5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UL CA combinations to maximum output power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9618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7987E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B1AA4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E023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6E5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1EE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023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E956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86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D606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49832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436718"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6A0F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911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781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2BA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A8AE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0C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to UE additional maximum output power reduction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C251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4F057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D1AEA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5D00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964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4F7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46D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56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E54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NS_45 to Additional spurious emissions test case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E495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EBF9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544C9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A697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CA7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C75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168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D46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0D9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6.2.2 UE 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CAC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EB71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BD8A9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A7EC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F3D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7F4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25A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A2D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B76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6.2.3 UE A-MPR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F780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286B9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755709"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8D5E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2CC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AF1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8A21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5A62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35A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6.5.3.2 Spurious Emissions for UE Co-Ex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63BF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64D7D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950BE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78F96"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C5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953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155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4741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5EB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A-MPR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841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AA2BB9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C586B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D273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41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5CC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396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72AB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E09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Spectrum emission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1D8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34CDA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03BF5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D02F8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BBBC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73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5CD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440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8EB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6.5.2.3 Additional Spectrum Emission Mask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5B9F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86469E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5AE42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0D86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A04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638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93D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5A2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E0C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321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7E178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3E9CF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809A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B4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47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D31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4A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667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6.3.2 for UE transmit OFF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BCFD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C5FCE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DE305A"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1C17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D0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F72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6D6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4E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198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n26 Tx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8B11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F52C7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930E3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4B72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426F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85D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8EF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99CA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B9C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Receiver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2D1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F94B3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9E5BC"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332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AB2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4C2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B90C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2D0B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DDA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F127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2F32A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B1662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39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DB3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CFE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AF3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A87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4A3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6.3A.4.3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11B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7393F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B1E02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1948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C07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9B7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3E6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C551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A5F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7.8A.2.2-Wide band Intermodulation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D77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D573B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413599"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1DB6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A56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A4D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77B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061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1FE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6.2E.1.1 V2X MOP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27DF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7F7D7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91B3D9"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87B0"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B4E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007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F3D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C5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0E4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7.3E.2 V2X REFSENS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7ED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DA632F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14AB2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64E0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C6D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018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B3E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E2E5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13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SEM for PC3 half Pi BPSK DMRS in 6.5.2.2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037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691A60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FED01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163A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2B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D0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F82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790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B02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ACLR for PC3 half Pi BPSK DMRS in 6.5.2.4.1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305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62FF73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9ABF9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0EE5"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C2C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B65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DF0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F89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695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6.5D.3_1.1 general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FA45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69B89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2CDF5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1C476"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A95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4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14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50A1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168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signalling configuration for almost contiguous allocation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1F2C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7AA3C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FE3D7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DDB8"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BB8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5E7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388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7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DDA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REFSENS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DD5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15451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DA6DC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1B19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719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7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C46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EFE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52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2UL CA exception to reference sensitivity test case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7787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A1EEA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CB76E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C923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156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785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BC7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7E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B19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test case for CA_n1A-n78A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54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218CF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12CA0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C73B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0D8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D6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116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843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237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test case for CA_n1A-n77A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E9A7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52883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EF704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23D90"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8F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CB1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DE6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423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535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configurations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77E6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251CF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4759F9"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69B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B7D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B7B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BF4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FD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255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6.5D.3.3 Additional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0386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F5472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81A9CD"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BE32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64C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86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F49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818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A5C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458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E4013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BF561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BAD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823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9CF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D7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1EA0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B06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 and CBWs into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9EEE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85C6D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2F629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5A9E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49A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88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4F16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E5D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EA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6.3A.4.2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937B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F4DDB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E6B21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A0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B3E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87F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26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974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5EA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REFSENS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8A27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54A50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ED1AD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ADFB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4C8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1F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322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D4C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9F1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case 6.5D.1_1, Occupied bandwidth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7184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62698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04E4D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B111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AD6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5E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D6C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B3A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455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6.5A.3.2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BD5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FF630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B58E4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F94C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B7A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648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BC6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A38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CA1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6.5A.3.1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7CD9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A364E8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BE159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D9E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A7E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289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6C4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BE3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1D8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TC 7.3A.0.3.2.4 </w:t>
            </w:r>
            <w:proofErr w:type="spellStart"/>
            <w:r w:rsidRPr="0001701A">
              <w:rPr>
                <w:rFonts w:ascii="Arial" w:hAnsi="Arial"/>
                <w:sz w:val="16"/>
                <w:szCs w:val="16"/>
                <w:lang w:eastAsia="zh-CN"/>
              </w:rPr>
              <w:t>RIB,c</w:t>
            </w:r>
            <w:proofErr w:type="spellEnd"/>
            <w:r w:rsidRPr="0001701A">
              <w:rPr>
                <w:rFonts w:ascii="Arial" w:hAnsi="Arial"/>
                <w:sz w:val="16"/>
                <w:szCs w:val="16"/>
                <w:lang w:eastAsia="zh-CN"/>
              </w:rPr>
              <w:t xml:space="preserve"> for four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C5504"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E0E84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6F3CE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F412E"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459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885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6F2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67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139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TC 7.7A.3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F12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848C8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5492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32DC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63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DF2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290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92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113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 of uplink power measurement uncertainty in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B4D7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C87A2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33FAF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F3AA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B0F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CEB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2FD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FB4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501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Message exceptions definition in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DCB4"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FBD078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61DE6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E59B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30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0E8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DA8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3A8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44F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TT to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DA12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773A5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D77BA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F577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B20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CD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441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35D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E34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MU/TT on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6889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8804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B2875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DE3B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529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563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161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B1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CA2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6.4E.2.2.1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5A3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FBBDF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146420"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1E12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8C5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941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151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EF9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7A8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E1C4"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5D1895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0FCF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61BE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923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AE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1FE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7F1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7EE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71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C57BD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8FC014"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8C7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0A8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CA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55E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4FD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595B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6.5E.2.3.1D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D18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FAB65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09C2F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9D14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7B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ED6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8CA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6CA2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5AF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0305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A3015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1CEE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EB0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46D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10C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0E9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B39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FFE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6.5E.2.4.1D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E842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86238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BD257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3B50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4A3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253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FBF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134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96F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FD1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F9280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0E85B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BF87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808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2DD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87C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2A09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709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6.5E.3.2.1D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6AC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5599E8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4C326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CDE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6A0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B45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221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EA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D5D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purpose for 6.3.2 and 6.3D.2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048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C7430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23D26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B6AB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A02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31E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32E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FF2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85C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for error in Table 7.6.4.4.1-1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F62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E56EB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72704F"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B4EB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73E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8C9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D5E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D6B8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379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4CA Reference Sensitivity test 7.3A.3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6F0F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0A56D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834754"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44EE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421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84B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041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5F4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9F2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4CA Maximum Input Level  test 7.4A.3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5AC7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F4E739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7229E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DD03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8C2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A0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6DE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5D6D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000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4CA In-Band Blocking test 7.6A.2.3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1956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CAB63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B4CDB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639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1C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204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390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C2F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D66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Omitting of FR1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F9A3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DD53B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0B8E7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4C9D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09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A3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47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406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631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minimum requirements for Rel-16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A8E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979EC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53C35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8D46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9C6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3E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321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2A4F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EED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TP for half Pi BPSK DMRS to SEM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4833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7576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F6EC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9F2D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9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16F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B60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76A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B80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TP for half Pi BPSK DMRS to NR ACLR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5E3EA"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1492B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01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FEB4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284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E03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A43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44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94A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the test configuration for carrier leakage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9597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C0A36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066EB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325C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DD4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D56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EB1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9FD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C7C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the highest SCS from test configuration for Tx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E5D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566E8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EB244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86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179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9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7D6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A192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445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7.3A.1_1 for 4Rx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D6EF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9B35DA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FCD51D"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8839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C16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4DC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501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BD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DBF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clause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D0C0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BBD3B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1CCC3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2A18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5D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F1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8CF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A7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C47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A-SEM for MIMO testing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74BA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B75BB0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9AC52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8B1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6B8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8E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57D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22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AA1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applicability of test case 6.5D.2.4.2-UTRA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61BD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D644D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93D0EF"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323C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1A4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F5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4A3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01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65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table Test IDs for test case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F3D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F9BEB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9AC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906C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5D5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44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508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B1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863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case 6.2.3 AMPR for NS_24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CE1B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CAF3F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9D7BF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9EB5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6CB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AF5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D5A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709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AEC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MOP and MPR for MIMO testing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BE5E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4F2E8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E29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4ED3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DC3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3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CDD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6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D45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6.5A.3.1.0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1F7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AFB43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5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7F2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4D6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9D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079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A7A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6B8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requirement of CA test cases for CA configurations including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F03C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6532E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4A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4336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5CC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84C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5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045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CA2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7.6A.4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410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C424F7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22AB3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2B0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576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4C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BA9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FCD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5D9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5AB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B3D37A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D0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61E1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D81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71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91C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542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26C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co-existence_R15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B4545"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480D5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C64A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EE90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DD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3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E8A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2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9A2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case 6.5D.2_1.4.2, UTRA ACLR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DFD0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41401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97E93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B2D4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533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2B5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1B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230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B55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CA_n1A-n78C into 3DL CA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TC 7.3A.2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6BE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ABF87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8155B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1EFF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F06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749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A8A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B0F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370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CA_n1A-n78C into 3DL CA maximum input level TC 7.4A.2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ECD1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CA900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AF122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7C82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6F2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E8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808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9CA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9C5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minimum requirement for intra-band UL CA in the test case 6.4A.2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184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D2C7D4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80BB9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88F3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A9C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CA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3CC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07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B6B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70M into 38.521-1 TC6.3A.1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F181B"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6D931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CEF2D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317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0A8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5D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2E8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0A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146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70M into 38.521-1 TC6.3D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0518"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DCABA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4CD5C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27B8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8C4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83F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987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0EB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A0E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tolerance for FR1 blocking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19415"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E75F8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71F30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4768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515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343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53F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C0D5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93D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Test ID separation to </w:t>
            </w:r>
            <w:proofErr w:type="spellStart"/>
            <w:r w:rsidRPr="0001701A">
              <w:rPr>
                <w:rFonts w:ascii="Arial" w:hAnsi="Arial"/>
                <w:sz w:val="16"/>
                <w:szCs w:val="16"/>
                <w:lang w:eastAsia="zh-CN"/>
              </w:rPr>
              <w:t>powerBoostPiBPSK</w:t>
            </w:r>
            <w:proofErr w:type="spellEnd"/>
            <w:r w:rsidRPr="0001701A">
              <w:rPr>
                <w:rFonts w:ascii="Arial" w:hAnsi="Arial"/>
                <w:sz w:val="16"/>
                <w:szCs w:val="16"/>
                <w:lang w:eastAsia="zh-CN"/>
              </w:rPr>
              <w:t xml:space="preserve"> 1 and 0 in Table 6.5.2.2.4.1-1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69DF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8C29C2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BABC5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C8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910F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76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8ED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47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353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subclauses in 38.521-1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2F2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52F25D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EC5C1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6418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D1A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947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13F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4592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E3F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reference figures for transmission bandwidth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CAE7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6E3D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CB6B91"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7E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7F8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81B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319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85C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741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w:t>
            </w:r>
            <w:proofErr w:type="spellStart"/>
            <w:r w:rsidRPr="0001701A">
              <w:rPr>
                <w:rFonts w:ascii="Arial" w:hAnsi="Arial"/>
                <w:sz w:val="16"/>
                <w:szCs w:val="16"/>
                <w:lang w:eastAsia="zh-CN"/>
              </w:rPr>
              <w:t>ULFPTx</w:t>
            </w:r>
            <w:proofErr w:type="spellEnd"/>
            <w:r w:rsidRPr="0001701A">
              <w:rPr>
                <w:rFonts w:ascii="Arial" w:hAnsi="Arial"/>
                <w:sz w:val="16"/>
                <w:szCs w:val="16"/>
                <w:lang w:eastAsia="zh-CN"/>
              </w:rPr>
              <w:t xml:space="preserve"> in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FD93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E4B77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41C08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3C2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87B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8F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076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5F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87C8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Reference to measurement BW corrected in 6.5D.4 TX intermodulation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07D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4ECD0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467B4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3206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E63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C61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AD4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AF3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AFA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6.5A.3.2 for CA_n1A-n79A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5DA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9CFA1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0AAC5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1B34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6D3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41E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842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70E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5F0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Spurious emissions for UE co-existence update to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22E85"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A642D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7A18F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125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4DC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77A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1D9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0E64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ECC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PC1 and PC3 Updates for Band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404A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EA34F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C9AA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4F08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C1C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F48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504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E27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F11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Clarifications for ON/OFF time mask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651A"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096BF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4089ED"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545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76D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B81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0B3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A6D3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C77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NR band n28 30MHz test channel bandwidth of CA SUL and UL MIMO test cases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9D4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771F4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4623F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F0CC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927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48D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72F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C03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21C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AMPR for MIMO test case for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284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6B61D4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AE47C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4C8A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298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A39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0FB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B90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391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RB allocation start for test case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8F2C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18453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8DD8C7"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215A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636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830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09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B1E5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6CF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NR band n28 30MHz test channel bandwidth of CA SUL and UL MIMO test cases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FBBC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496BD1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9699F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DE4D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0B7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C16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24D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A8B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AC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7.3C.2-Reference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0840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46407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E1EBE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506F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915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DA1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F3E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094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67E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to R15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93CF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2BD5C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7DAF9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55F1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A4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F2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297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FE94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466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816B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E8160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8617E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0E50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5B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E6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5E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63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024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8988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11336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72CF3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4036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3C7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E23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630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23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D45F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points for NS_48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634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1962F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262D9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F0AE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17F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A2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DCE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E1C1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93B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test for NS_49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DB6A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BA1E59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96530"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87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74C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A37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E51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920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850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co-existence_R16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4BBA"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8360B9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647"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349C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17A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F31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D67C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DF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F1C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Updating </w:t>
            </w:r>
            <w:proofErr w:type="spellStart"/>
            <w:r w:rsidRPr="0001701A">
              <w:rPr>
                <w:rFonts w:ascii="Arial" w:hAnsi="Arial"/>
                <w:sz w:val="16"/>
                <w:szCs w:val="16"/>
                <w:lang w:eastAsia="zh-CN"/>
              </w:rPr>
              <w:t>Editors</w:t>
            </w:r>
            <w:proofErr w:type="spellEnd"/>
            <w:r w:rsidRPr="0001701A">
              <w:rPr>
                <w:rFonts w:ascii="Arial" w:hAnsi="Arial"/>
                <w:sz w:val="16"/>
                <w:szCs w:val="16"/>
                <w:lang w:eastAsia="zh-CN"/>
              </w:rPr>
              <w:t xml:space="preserve"> Note in 6.2A.2 and 6.2A.4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4866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33299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6793B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9E675"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B0B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62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934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077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EBF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general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74F1B"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C40CF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3C484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E55C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DF9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8A8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5294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6927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DB5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6803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B1921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74FE0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1367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365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32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E70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CDFA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D40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test point for Rel-16 DMRS in EVM  equalizer spectrum flatness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2E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97B6BA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3349BD"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0800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D22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26A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DED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478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5CA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6.4C.2.5 EVM equalizer spectrum flatness for half Pi BPSK DMRS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CF7C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E67F1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DDF35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DD66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720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E55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121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293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5C6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test case-Time mask for Uplink carriers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96FE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0263B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9B2A0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8259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7AE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4D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0F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940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AF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 for Uplink carriers switching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2104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249DD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4AB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9D2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F9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9A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F81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0C7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F4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TP for half Pi BPSK DMRS to MPR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CC90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E50628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B9BED0"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EDE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3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C92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C97C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97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CED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1EC3A"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172474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E1DA9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E08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220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5AA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7E1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A65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40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Additional spurious emissions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F336B"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27873E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A7696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2F65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27A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7E7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F8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8C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87D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16FB5"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63DF46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8163B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A44A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7D1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461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FAD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AE2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757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for SUL for new R17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0505"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3D8FC0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FD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B8F2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F26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A6A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9B6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8ED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5E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R17 new CBWs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EFA28"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317727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CF2A6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B3C8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E42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047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0C3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08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B5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MPR testing for SUL band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22F22"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61B2C5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41DE9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0B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6AB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C6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C1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6E18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778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AMPR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2FCA3"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1B0585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57E8C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F85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886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77F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11B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D691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D693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883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22A63A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EE427C"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3E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02B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4C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B8D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85A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77E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technical content in 38.521-1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E47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C39A5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3CF7A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46A5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CA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DE3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4CB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703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DE6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Typos in references of clause 6.5.3.2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629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89E03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7DC30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FE58B"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5E4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D4E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E6B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347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A56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A-MPR test ID for NS_24 in TC6.2.3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8799A"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09ADC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EEB2B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1C5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2E59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59A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7AF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80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62A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A-MPR test requirements for NS_04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AF52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197C0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0F376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D2A4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AF6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056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86A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BA98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3ED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test requirements for NS_03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DDD1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AF1C23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C6A5D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483B7"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DEB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42C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D62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693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35F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TC 6.3D.3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93F6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A603C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B548A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0BB6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259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293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F95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6E0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43E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TC 6.3.3.2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87E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7805A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F9F79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C09D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32A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525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011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A9C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57E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V2X in Section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3CC4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ECFCB5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2F99A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5FA7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2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299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6AA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C27F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511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FR1 test case title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A45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61C54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B86B27"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609B"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DDE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EAC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C3D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606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5D6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FR1 test case title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AEDA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2C57C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D8C54A"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5578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C10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91B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7EA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00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C4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3 for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D6C6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D73CC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4F7B7C"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248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33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D6B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6D0B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EE9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E96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the test step number in the test requirement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D312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B1761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C3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3CAD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8F7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53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B33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33C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4DC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of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D537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19F6C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FAEBD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60F7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C0D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BC1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FC8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AA8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0F1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6.1E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B4E8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B331FF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1AE87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4453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3D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EA7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A6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8FB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22C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6.2E.2.1 V2X MPR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D71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CA1AF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5D15D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1F1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5E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09C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AA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4E93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4B0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6.3E.1.1 V2X minimum output power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9313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5880B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E3D96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7CF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6F44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DD2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83C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853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A30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AMPR for SUL test case for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396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5506A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F1EABB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DE84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444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4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C63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CE9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C7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UTRA ACLR for SUL testing for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ECB7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EF386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11806C"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8686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A27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BDB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F28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40F5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CDC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Updating test case 7.6C.2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F97E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FCAA2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F71754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DEC1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6A4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8E3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277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B1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39D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5730"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2093F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BBAA9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BC5A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9B7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41A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A7C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D4D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342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H.2.2 for NR SA FR1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6602"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3ACE3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D61D7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543C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548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963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C43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A7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D53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RB allocations for test case 6.2.3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4368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AB81E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92867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E3C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CC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E4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638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4064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2C0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general spurious emission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5396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69386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84636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5D72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0B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66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A80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BF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0F0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Spurious emission for UE co-existence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C02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5BCA9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9D24F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FE07C"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3DD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93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BFF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6C4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F11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Transmitter power for CA requirements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D5F4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5DAB1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D04E2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3129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54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A3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BC20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D45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AB0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6.2D.3 A-MPR for UL MIMO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8463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6D94F8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E10F4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2EC8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9E9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C5B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20F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96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F3E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UTRA ACLR for MIMO testing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8DA3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B3752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CD6B3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760D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B10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AD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96C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8B94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889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6.2C.2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FA98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1906C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55497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757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9B1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06F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54C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8B48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2E9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6.2A.1 MOP for CA for R17 configuration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7854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E2708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8D18B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A0BF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89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FED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CB1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5B0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107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wrong RB allocations in NR test case 6.5C.3.3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05D4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BB65C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75F23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956E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7ED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84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AB6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C50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7B6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7.3C.2 REFSENS for SUL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DB57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1170D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F590A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FC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450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C0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A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40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3DE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for SUL 3CC testing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AD0B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FC7A8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C07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7C74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550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5D5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2D7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A7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FEE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7.6C.3 Out-of-band blocking for SUL_n79A-n83A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DB2F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07CD1A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A2246C"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C062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9B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0D5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1C6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94C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416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description to enable DFT-s-OFDM modulation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1E0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E877E4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83FA50"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890"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33C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728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57A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8F8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E96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Updating message contents to enable DFT-s-OFDM modulation in 7.3 </w:t>
            </w:r>
            <w:proofErr w:type="spellStart"/>
            <w:r w:rsidRPr="0001701A">
              <w:rPr>
                <w:rFonts w:ascii="Arial" w:hAnsi="Arial"/>
                <w:sz w:val="16"/>
                <w:szCs w:val="16"/>
                <w:lang w:eastAsia="zh-CN"/>
              </w:rPr>
              <w:t>refsens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9171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BC2F68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04817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6E4D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580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95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C3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327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A82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configuration for UTRA ACLR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FDD2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1FAB0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798EE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D4F80"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FB1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5BA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857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1128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169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6.5D.3_1.3 Additional spurious emissions for UL MIMO Rel-16 onward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7176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DC99D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467B2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7B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755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A66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C17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FDB2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849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Reference sensitivity test requirements in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B92B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BBE74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A74C9B"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C34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972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A62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E40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BEE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AC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band n70 reference sensitivity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9FC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07F5F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97931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1C23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F6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AE8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03F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25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80F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Message Contents Condition for NR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E174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79F7F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87215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6826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5C9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BDF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94B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2F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366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Change </w:t>
            </w:r>
            <w:proofErr w:type="spellStart"/>
            <w:r w:rsidRPr="0001701A">
              <w:rPr>
                <w:rFonts w:ascii="Arial" w:hAnsi="Arial"/>
                <w:sz w:val="16"/>
                <w:szCs w:val="16"/>
                <w:lang w:eastAsia="zh-CN"/>
              </w:rPr>
              <w:t>Editors</w:t>
            </w:r>
            <w:proofErr w:type="spellEnd"/>
            <w:r w:rsidRPr="0001701A">
              <w:rPr>
                <w:rFonts w:ascii="Arial" w:hAnsi="Arial"/>
                <w:sz w:val="16"/>
                <w:szCs w:val="16"/>
                <w:lang w:eastAsia="zh-CN"/>
              </w:rPr>
              <w:t xml:space="preserve"> note in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F28D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4866A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E09ED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CF4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FF9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190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859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D9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72C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6.2A.1.1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73FC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3B83D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AD5C7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3A0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B7D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5EC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36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B19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C0C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7B6A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AF765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158C9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5FB7"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4D2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C0F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B1A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54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857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6.5A.1.1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001F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35FFC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F1351B"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F2AC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98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D33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4C7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55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D54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out of band emission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8CE5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C61388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47121BB"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7C8B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0C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237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D45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1BF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ACC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spurious emission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FC690"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17815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C3B34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386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EB0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49F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EC4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72E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6EB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 message content to 6.2A.4.1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3EF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E6F75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ECF5EA"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2F84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BEB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C25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95D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CA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1C4" w14:textId="77777777" w:rsidR="00975C97" w:rsidRPr="0001701A" w:rsidRDefault="00975C97" w:rsidP="001C0A31">
            <w:pPr>
              <w:rPr>
                <w:rFonts w:ascii="Arial" w:hAnsi="Arial"/>
                <w:sz w:val="16"/>
                <w:szCs w:val="16"/>
                <w:lang w:eastAsia="zh-CN"/>
              </w:rPr>
            </w:pP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for TS 38.521-1spurious emission for UE co-existence table (</w:t>
            </w:r>
            <w:proofErr w:type="spellStart"/>
            <w:r w:rsidRPr="0001701A">
              <w:rPr>
                <w:rFonts w:ascii="Arial" w:hAnsi="Arial"/>
                <w:sz w:val="16"/>
                <w:szCs w:val="16"/>
                <w:lang w:eastAsia="zh-CN"/>
              </w:rPr>
              <w:t>non CA</w:t>
            </w:r>
            <w:proofErr w:type="spellEnd"/>
            <w:r w:rsidRPr="0001701A">
              <w:rPr>
                <w:rFonts w:ascii="Arial" w:hAnsi="Arial"/>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95F72"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9E5BBC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FA93B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2084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497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353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804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C1E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EEA57" w14:textId="77777777" w:rsidR="00975C97" w:rsidRPr="0001701A" w:rsidRDefault="00975C97" w:rsidP="001C0A31">
            <w:pPr>
              <w:rPr>
                <w:rFonts w:ascii="Arial" w:hAnsi="Arial"/>
                <w:sz w:val="16"/>
                <w:szCs w:val="16"/>
                <w:lang w:eastAsia="zh-CN"/>
              </w:rPr>
            </w:pP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for TS 38.521-1 spurious emission for UE co-existence table (CA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D0C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670A6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61B38E"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24ED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084C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BF5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0E5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BE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D80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A-MPR and A-SEM test requirements for NS_06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79A2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2483B8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BFA74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089C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2B2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E25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F68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822A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779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NS_10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658C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9B00B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20B28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F163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3A5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8D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C07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8D7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129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SA test frequency selection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66FE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8E38B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B5D66A"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F5AB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70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DA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716A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B6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64C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R15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1707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E57602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5EF4F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7B93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929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DE2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07F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A8C6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91C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REFSENS for CA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F756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4032B8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10CED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C3F6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89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60A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56F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4D0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E67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NR Rx CA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4322"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430C4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A961A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564A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2E1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8A0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534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8C0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BCF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CA_n1A-n78C into 3DL CA TCs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2BAA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3312E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EF8FA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7177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1E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C2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315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B55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48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6.5.1 for test of channel occupied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61C1B"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59C24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C60DB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88E8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1A1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E0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C4C7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9C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015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6.5.2.2 for test of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958A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E9E9F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2068A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ADB2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557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0E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5A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338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80E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6.5.2.4 for test of adjacent channel leakage 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B59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B98CD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66FA5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E79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6D0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C9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B953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3B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F00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TC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463E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277AC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1C6FF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40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901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94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6FD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67D9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E09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38.521-1 TC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D399A"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95BD5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1CBA2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DB3B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3A2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D3B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9B5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7F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54B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CBW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7DF3B"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06DEA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0ABA7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FF1F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1A9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B21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FBA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226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2B7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for Occupied bandwidth for CA in TC 6.5A.1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19F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6E710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D0108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77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757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94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315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897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8A5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C9ED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BB402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5F8A0E"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011E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C9E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A68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144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F18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8EC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9D3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D8159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E0FD9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C516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AEE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7EB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247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F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928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6F2A"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A7058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545D8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48A1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349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22B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6DDE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6D3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325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2068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2B590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0BBDCA"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CB7E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760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AA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860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4D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9F3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17E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19D38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6EA6F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C09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8A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0E0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6C3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43F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A4C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6.4E.2.2.1D Error Vector Magnitude for V2X for non-concurrent operation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00CF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D147B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8183F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FB41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C42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3C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6B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8F4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9AD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6.4E.2.4.1 In band emissions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2BDB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04566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E335B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FDE8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7E9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26A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2F7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3C6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6EF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6.4E.2.4.1D In band emissions for V2X for non-concurrent operation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17A80"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F8AB6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6DB8D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910E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A77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FD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7C6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23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E29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Test case 6.2D.4 updated for </w:t>
            </w:r>
            <w:proofErr w:type="spellStart"/>
            <w:r w:rsidRPr="0001701A">
              <w:rPr>
                <w:rFonts w:ascii="Arial" w:hAnsi="Arial"/>
                <w:sz w:val="16"/>
                <w:szCs w:val="16"/>
                <w:lang w:eastAsia="zh-CN"/>
              </w:rPr>
              <w:t>ULFPTx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9B11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F5E8C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80EC7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423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7A3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C15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61F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CA6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0D1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7.3C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18F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B3F79F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9D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9E07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4E3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142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A1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BA08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96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for CA test case for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A2B6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D7B59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36BC17"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AA38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F94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6B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573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20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95A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Adding new test case 7.6C.2_1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SUL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CB3D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929A2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30F78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39DC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993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EB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80E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4D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CC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new test case 7.6C.3_1 Out-of-band blocking for SUL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BE5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E973C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3B4D6E"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633FB"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4CE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0AF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BC5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D0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2E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4D1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1D085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F20A0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97A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428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DF9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ADA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B08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375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9550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47BA7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603C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C151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273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760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F59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A92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A7F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6.2C.2 for Rel-17 SUL combinations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BDF8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E2F11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C533A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A9C6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DF6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66E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47B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6243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88C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clause 7 for R17 CA and SUL RX characteristics in TS 38.521-1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3415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E0B4C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AE2D7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3E15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975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397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649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979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B9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Configured Tx Power Minimum Conformance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4C34"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44B09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3A28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EDAE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FA8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85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6CF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1A3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14C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MOP for UL MIMO Minimum Conformance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932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D03995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B26E6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3364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6CE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3B3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EF4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9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B7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ACLR Test Requirement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2CF3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72A5A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1D7E5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6EC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A91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E0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24C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CC8D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1E7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reference section for TDD DL reference measurement channels in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67B7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00CC6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F0A96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0591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6C4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82F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F81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21C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F0C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SCS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65D0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478337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3608E4"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FEF5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EA9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B82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479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870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BAC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FC93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34DE3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5BB4F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872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FD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411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DD4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CF7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655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NR band n28 and30MHz test channel bandwidth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BD88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34D2E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1C502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CC98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C31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1B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96E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B4D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942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Unify the Terminology of normal condition in the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1B5E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33E1D2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F3147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690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A3F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8D6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9A2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829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1C1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subclause titles with appropriate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F1E6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F120C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F027F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F2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F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796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3EF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86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DF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Correcting test frequencies in test case 6.2D.4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5E72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B3FE5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73871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260D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ABA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49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69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F231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31D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6.2E.1.1D MOP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5000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50C63B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5796D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3814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3C8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D8D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238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F8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4C1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6.2E.2.1D MPR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686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1CB2E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5A8E2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CD91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04C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43C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726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CF0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2E9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6.3E.1.1D Minimum output power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51E6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C0C7C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D1433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BEBD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3A2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90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D3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595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536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ACLR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26D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710FE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15AA2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DF54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6C3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A1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07D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DC99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B7C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A-MPR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A72B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09C75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1189F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6B2D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50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BD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674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E55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144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6.2D.2 MPR for UL MIMO with supporting </w:t>
            </w:r>
            <w:proofErr w:type="spellStart"/>
            <w:r w:rsidRPr="0001701A">
              <w:rPr>
                <w:rFonts w:ascii="Arial" w:hAnsi="Arial"/>
                <w:sz w:val="16"/>
                <w:szCs w:val="16"/>
                <w:lang w:eastAsia="zh-CN"/>
              </w:rPr>
              <w:t>ULFPTx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6D3E9"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BACFA9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3B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EFC1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AA1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24D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52B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54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FD3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power tolerance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8D3A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06BC5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169141"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440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0A8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74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50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0D1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5F2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CA_n71(2A) to Rx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822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CBA66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85CCD8"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D8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0C7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2BE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96B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855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8E3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message contents for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CC3A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7BC6A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EA347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BFCD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50B4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D5D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D89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A63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FC6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SUL band in NR single-carrier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D2F4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D7AA7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5303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66F7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DF8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267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89B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3AF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B66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test case 6.2A.1 and 6.2A.2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4263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88009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DA64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1B78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9C0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28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804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198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E2F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procedure of test case 6.5.2.3 Additional SEM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F717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52DC2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F424A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EFBC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DC4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2A0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0D5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F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133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the test requirement of NR test case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7031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CD211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9BBB78"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3950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19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4E6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459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517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39E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6.2A.1 MOP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46CE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2DD3CB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F4C34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FB0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1B7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DE4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C0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C67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0B2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6.5A.1.1 occupied bandwidth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B335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4E44A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6FF7F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F91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844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AE4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98B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402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1AC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6.3A.2 Transmit OFF power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042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A8F00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FD945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61E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AE4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9F0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A4F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7E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1D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MOP testing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8A35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EC667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C657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CB0E4"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AD2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010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61B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45E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BC9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MPR testing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3CDA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8EA0FA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6E109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F108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AC4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8A1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7A3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111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004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requirement for spurious emission test case in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57BC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705B1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685B4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CA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A17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436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A1C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BB3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FEF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A-MPR test configuration for NS_27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D66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72637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78D49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0C6C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687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66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F4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3F6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B5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A-SPR test configuration for NS_17 in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A936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A0096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2BC03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A7A1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B30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D18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B28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07F6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3F8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Test applicability to FR1 TC 6.3C.2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6993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F300B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95800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D244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641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576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678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4F4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D32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D9F9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69F98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2D1E6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3073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A7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31B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9E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686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991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9A36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2D6FF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AF91B6"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5CD8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BA3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1A9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B26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DF0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6B7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A1D6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8119C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2390E4"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A441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3B2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EDC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3E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A4EC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C28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 the abbreviations for network signalling value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D5AD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B2B5E7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AA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8AF4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83F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71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4AD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EC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6FB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configuration in test case 6.5.2.2.2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50C0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7AE1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D46AC6"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122E4"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473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B3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31D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8C54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645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6.3A.3.1_1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3D54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A8A8D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387F0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1E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E2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1EB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8B1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DE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C2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Reference sensitivity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3D40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00F32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6BE95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3A77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C5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417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7A9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8DC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131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Spectrum emission mask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0BB54"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D9915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24444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BB0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0B8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F9A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6A1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AA6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59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1369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CAD7F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E3619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336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4C3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1B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00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C24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3F5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AFF3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8199E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FA82B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5B88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7A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B11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1C5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066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FC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A-MPR NS_06 test case for band 14 power class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241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3C2BC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E0E45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5B94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185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11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DEA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BCD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6D2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A65D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81DB9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173"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73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1C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1F1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229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307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F1F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CBW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AB0C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6B185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6C290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F04C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71D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86F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9BF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345B"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269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MOP, MPR and configured Tx power test cases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57B2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99E81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5CF658"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3677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3E2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5CF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769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22ED"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4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n24 and n99 to spurious emissions and addition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049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3DE086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ED0FF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315B"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13E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081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4BE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AE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FD3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Spurious emissions for UE co-existence test cases for R17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1560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5F26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F665A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EE5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279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244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9CE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EC205"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5F3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n24 to receiver sensitivity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8DD5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E9E2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6026B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9325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CE5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90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C99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DC06"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0AE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n24  - blocking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489D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5EDA4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C456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501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43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E9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ABE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4D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6A8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8541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8487A6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BAA5E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BE82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550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635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E2F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E6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355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NR-U MOP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5988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F401A5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8CD70D"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2DD7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642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FD5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F6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78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9A0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NR-U in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0DC"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2B387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3F3D2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F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3C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B75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C3B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83B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21E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general spurious emission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39E9"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EE8D6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5F03A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C6AE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DC0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DB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F19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E42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A0C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CA_n3A-n41A with UL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5C1C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71571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F7DD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B6B5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82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4B5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888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0F8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C22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CA_n28A-n79A with UL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89C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1FD497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A690A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8EA0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FC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C6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F33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8103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412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CA_n28A-n41A with UL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7921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7AF1B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F909E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373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81C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6DC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766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EFF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BA3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CA_n40A-n41A with UL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0E3C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F53095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AD2EF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0906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DFA5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7CF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439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206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E59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CA_n3A-n41A with UL PC2 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26E6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BD943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9A1BD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B84E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5DA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DD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42B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0D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FC4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CA_n28A-n79A with UL PC2 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BF1D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75BD0E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EF5A23"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1E4EF"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84D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DE5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3D1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26C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CA_n28A-n41A with UL PC2 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49C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54A67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69234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C197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9B1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DB8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E9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0BDD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0D3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MOP for UL MIMO Test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523C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F5A3E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7EF8E1"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E8BAF"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178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EB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D2A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7A0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D5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LTE Band 41and NR Band n41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5A1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487A38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12212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F504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69B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74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1B4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09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B71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LTE Band 41and NR Band n41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765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AC683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98F198"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92A9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48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4C2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D70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43E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097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LTE Band 41and NR Band n41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309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488608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A5F90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F660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9BD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763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911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CAD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B0D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FR1 General ON-OFF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13AC4"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69E6C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ECB18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44E2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635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C72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84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B786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66B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FR1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7EB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940409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AAD1E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4374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A8C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633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41D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281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B8599" w14:textId="77777777" w:rsidR="00975C97" w:rsidRPr="0001701A" w:rsidRDefault="00975C97" w:rsidP="001C0A31">
            <w:pPr>
              <w:rPr>
                <w:rFonts w:ascii="Arial" w:hAnsi="Arial"/>
                <w:sz w:val="16"/>
                <w:szCs w:val="16"/>
                <w:lang w:eastAsia="zh-CN"/>
              </w:rPr>
            </w:pP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for spurious emission for UE co-existence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1016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A4DFC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B795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9C754"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0D6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0F4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092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A65C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F6C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intra-band CA to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4D86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4F8F8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CB270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539F"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5BB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834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615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D9F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C0E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the coherent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2E35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88C05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0E856"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E15C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6CB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848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9A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833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F3D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applicability for different NS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63A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1E294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AFB2E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FA8D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D97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C11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1751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C2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DE5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in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4AC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3AF04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698EC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86DD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ADE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F1E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41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1E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690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6.3A.4.1 Absolute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8876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1699B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50A31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EBCEB"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26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5D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99C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FE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B6B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6.3A.4.2 Relative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3ED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9018C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80EA61"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5EA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74D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1A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BE3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5864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DBE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6.3A.4.3 Aggregate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499E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8B6DB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7E0364"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DEA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DB5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443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AE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306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265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837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C50E5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1D0FB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FB67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6EF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7C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7D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0F4C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AC4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of intra-band CA to 6.5A.1.1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46B9C"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851719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8D218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AE32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9E7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95B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671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A0B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9D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9F75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20589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80345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45F5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B85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C5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D07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754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62C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6.2.1 for UE capability IE for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0F5E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657216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79391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FDA4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6CF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4B9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BB8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BC6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3823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6.2A.1 for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435F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836C2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A9E22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CA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325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40A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17A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061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7A2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6.3.3.6 for SRS time mask test for BW 70MHz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8DF9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164BD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D8503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9CF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34A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5D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FCB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0919"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CD2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A-MPR test cases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2AC3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DBCD0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D6023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EB8E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BB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9C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BDC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1EC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19C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IE and UE capability for low PAPR DMRS across Tx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22B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DB92E8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A7A182" w14:textId="77777777" w:rsidR="00975C97" w:rsidRPr="0001701A" w:rsidRDefault="00975C97" w:rsidP="001C0A31">
            <w:pPr>
              <w:rPr>
                <w:sz w:val="16"/>
                <w:szCs w:val="16"/>
                <w:lang w:eastAsia="zh-CN"/>
              </w:rPr>
            </w:pPr>
            <w:r w:rsidRPr="0001701A">
              <w:rPr>
                <w:rFonts w:ascii="Arial" w:hAnsi="Arial"/>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E5C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AA5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8D2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F03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CE79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EA7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on FR1 On-Off time mask for UL MIMO test 6.3D.3 upon RAN4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EC49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8EBF4A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3A97B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ACA1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82E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C7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646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F3F2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5CE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corrections for NS_47 in A-MPR FR1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C357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4F8C6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C5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6905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C18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39C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D32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83E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12F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for NS_27 in A-MPR FR1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3A11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44190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F63ED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46AC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258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1D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524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2994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EF7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asymmetric channel bandwidths for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8D21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915C2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49DE2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1B2A"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AFF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558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697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D32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ED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Clarifications for inter-band testing in 7.4.A.1 2DL CA MIL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4094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50F3DC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CB594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C4B0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68C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CD9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2D9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B91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0E0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Clarifications for inter-band testing in 7.5.A.1 2DL CA ACS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D825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490A1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C17E8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F608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6D5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8A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44A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E1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754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6.3.3.1 Transmit ON/OFF time mask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63BC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DDA19F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E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51F3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A2D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483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315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29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8DFA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9D8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D36DD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F8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65B02"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E16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0E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1200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8B4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E3F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Annex E.4.7 Modified signal under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4720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0A855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84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A6E1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E35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B5F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DF2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CF49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01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IE and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276E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6CC81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E065F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3CA7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BBB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CB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31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CD4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413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low PAPR test points from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BAA2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C2A36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9D50B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D9CB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239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609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3C8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8891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146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ACLR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1C75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2936F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6AF5F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C3A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AD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93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560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90E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02F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7.3F.3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DFCA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696A1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20A3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E6B4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71D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377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194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04A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094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CA_n26A-66A, CA_n26A-70A, CA_n48A-66A, CA_n48A-70A and CA_n48A-n71A to the UL CA Maximum output power and Tx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7683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D929B2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BEF5A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30A6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383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06E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241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50F4E"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8E5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Reference Sensitivity test for CA combinations CA_n26A-66A, CA_n26A-70A, CA_n48A-66A and CA_n48A-70A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0824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477AD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5744A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2269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054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197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4E7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167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B4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intra-band non-contiguous + intra-band non-contiguous to 4CA Reference sensitivity, Maximum input level and blocking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F06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63B3B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3BB107"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321E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94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DE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2CD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9AAB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7B0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of NS_49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C411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4775A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71CC6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BC70A"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F9D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893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C9E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9681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C3C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General sections of NR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154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5A265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D6911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4E5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E31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E02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30F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691B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046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PDCCH DCI format for test case 6.4A.2.3.1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AD9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345FD5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0F673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0E2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6ED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B45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90D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B89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95C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BE4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A0E79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15974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944F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F2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B3E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FBB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2860"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AA9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title of clause 6.4D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C1E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E5103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67705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E19F2"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605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EF5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E9F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206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94B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intra-band contiguous CA non-contiguous RB allocations in 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09D5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75DE8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F57BD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CFB0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691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4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6DD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315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FB9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6.3A.4.3 Aggregate power tolerance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B8159"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98073D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B7218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98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19A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E6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F72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D467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58D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n3 CBW 50MHz into TC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B8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F90C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E950A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915E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B02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A28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B58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4FB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EF4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Editorial </w:t>
            </w: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of message exceptions in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4D20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9F66F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5A296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8A0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587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DE8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7F6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7B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55D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5G V2X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DA4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4ED5D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149AB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531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5DCB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5E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AC2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24A3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6A9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5G V2X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DEF2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F0979B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39190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EEE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A5F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438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CB2E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645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0C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6BC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B9B9D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8ECD3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4E87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608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3A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6DE1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42A5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9D0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B111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2752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08A55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BB78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5D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8DA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69A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9A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F75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BDA02"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E52849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9D4E6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6E03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5CE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55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ECC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C64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E0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4DE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FD3AA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B651E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FEC4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8E5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8A5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6CC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FBBB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066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7.5A.3 Adjacent channel selectivity for 4DL CA  within RF1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41EC"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49885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3F65C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F84B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428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12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1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E1DE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D83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6.3.3.4 PRACH time mask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11CC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31166F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00BC1" w14:textId="77777777" w:rsidR="00975C97" w:rsidRPr="0001701A" w:rsidRDefault="00975C97" w:rsidP="001C0A31">
            <w:pPr>
              <w:rPr>
                <w:sz w:val="16"/>
                <w:szCs w:val="16"/>
                <w:lang w:eastAsia="zh-CN"/>
              </w:rPr>
            </w:pPr>
            <w:r w:rsidRPr="0001701A">
              <w:rPr>
                <w:rFonts w:ascii="Arial" w:hAnsi="Arial"/>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FD40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55C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78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21AD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1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03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for CA MPR table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31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0F8D7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F3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1EB6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F91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03F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C97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119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271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6.5.3 Spurious emissions-Editorial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8A7C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3A24A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60020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B296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114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55D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A0D0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1CC7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EBB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the number of HARQ process for PUCCH format 3 with FDD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03A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E5693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18DE98"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22B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0BA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CCD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B64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550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E0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933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1E870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5E866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81B6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018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52D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B26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E54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C59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PDCCH DCI format for test case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67EC"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34DAF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2DE2A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D818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EF5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75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CA7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F6FF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724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NR test case 6.4A.1.1 -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F84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411ACC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53A6A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E5CD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99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90F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ED6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2AB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0A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NR FR1 ON-OFF time mask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0E22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7AC5E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1EB66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91C6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4A7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B85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65A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E63F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DB8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FR1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366D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BD5EF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A5E70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CA2A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BE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31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464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975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D19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the periodicity of CSI-RS for tracking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50AA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6613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5D441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B190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B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CC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EE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08B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B40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332F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EC657D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05232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1889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226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A2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A89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3130"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FE3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6.5A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6DAD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28DA8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260A2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196C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2F5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7ED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C19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DF3F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51B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6.5C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875D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9F9D7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7E5AB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B79B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98B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AE0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2F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1C2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BB2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6.2A.4 Configured output power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6F4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DC11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D99C1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6AB9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0F2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94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4E2A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E16E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121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6.4E.2.4.1 In-band emissions for V2X /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D6E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147B2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9503D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25F3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BE6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53A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36F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BDD5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7B8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6.4E.2.4.1D In-band emissions for V2X / non-concurrent operation /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D516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27504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894A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C3C5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29A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B7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5BC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E5C6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C39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6.4E.2.4.2 In-band emissions for V2X /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271D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5BDCAA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3F8C9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136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5270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196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3A7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D1A9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287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6.4E.2.5.1 EVM equalizer spectrum flatness for V2X /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CF0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FD91B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137E3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D19C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3E5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AE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10E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17D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8EC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6.4E.2.5.1D EVM equalizer spectrum flatness for V2X / non-concurrent operation /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35F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048E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F6649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1ED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E50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6D2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18C2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AD5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376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6.4E.2.5.2 EVM equalizer spectrum flatness for V2X /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EC7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CC33E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EA656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9FB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D23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18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139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8F53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44C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A-MPR test case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FC91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5864F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47030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B1DA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2C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EBB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41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085E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1A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additional spurious emission test case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F199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67C0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93E70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41D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20C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92A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B02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4DC7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A5F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9A0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4643A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6141C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4540A"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8F6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412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E51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8435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D0E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MOP test cases for PC2 CA_n3A-n78A with UL CA_n3A-n78A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762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9C4D7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2479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F0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753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81F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A78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D5B8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C74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PC1.5 n41 MOP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A55A9"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0DBB1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87CFA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57A2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B1C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21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69DE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F2D3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752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NR Band n79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073E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234F9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48633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4390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CDD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07E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B3C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DEA6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61F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PC1.5 n79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806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CBEEF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EAD1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24F8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0B1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FDA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ED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C25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192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PC1.5 n79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DD48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16C15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EE6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E180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C39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F35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303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915C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4C6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n34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ABA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83E7D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78B07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77CA2"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528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DA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4CE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4189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22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n34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23A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81F24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692E4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1CD3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B5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A4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A0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466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380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n34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6FB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EA7F0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B9FAB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48B4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4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CB3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73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27F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8497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A37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BE563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07A2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956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D1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A5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D8B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81DFE"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35D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256B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797D00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21485E" w14:textId="77777777" w:rsidR="00975C97" w:rsidRPr="0001701A" w:rsidRDefault="00975C97" w:rsidP="001C0A31">
            <w:pPr>
              <w:rPr>
                <w:sz w:val="16"/>
                <w:szCs w:val="16"/>
                <w:lang w:eastAsia="zh-CN"/>
              </w:rPr>
            </w:pPr>
            <w:r w:rsidRPr="0001701A">
              <w:rPr>
                <w:rFonts w:ascii="Arial" w:hAnsi="Arial"/>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1FB5E"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507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029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AE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F507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DDF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08B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4C4C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A6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9155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348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B9B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A0F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FB9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5F8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A-MPR for NS_50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F35B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72472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256BB8"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75D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0A1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3CC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A83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309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5AD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NR-U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5907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48452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507FA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E594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4AF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9E4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995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1BF6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8CC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Clarifications </w:t>
            </w:r>
            <w:proofErr w:type="spellStart"/>
            <w:r w:rsidRPr="0001701A">
              <w:rPr>
                <w:rFonts w:ascii="Arial" w:hAnsi="Arial"/>
                <w:sz w:val="16"/>
                <w:szCs w:val="16"/>
                <w:lang w:eastAsia="zh-CN"/>
              </w:rPr>
              <w:t>on</w:t>
            </w:r>
            <w:proofErr w:type="spellEnd"/>
            <w:r w:rsidRPr="0001701A">
              <w:rPr>
                <w:rFonts w:ascii="Arial" w:hAnsi="Arial"/>
                <w:sz w:val="16"/>
                <w:szCs w:val="16"/>
                <w:lang w:eastAsia="zh-CN"/>
              </w:rPr>
              <w:t xml:space="preserve"> additional UE co-ex requirements for 2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ADAA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160BD1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534F38"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A3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4AC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D86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87F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AF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67A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6.2.2 for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92442"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C45E2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41D46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F034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CD4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1A8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E2A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D4C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717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6.2.3.3.28 for alignment of NS_56 with RAN4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C423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54A80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202E0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209A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89EA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5C9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4F6C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2C3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6F8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Transmit ON/OFF time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83F6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F90A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BE35E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F5B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E92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8A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6C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4017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836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applicability to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DB0EC"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C244F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2035B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A504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68B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6B5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B30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1A4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366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NS_04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2FD82"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77DD4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1A051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1473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54A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0B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E1A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8CA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347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38.521-1_Corrections of test cases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C8F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10E66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3FA24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1186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1A0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DD9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DD6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5D07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AD9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7.3A.2 Reference sensitivity for CA_n1A-n78A-n79A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7373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12D76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B22F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A0D3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8DD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33E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C93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4EBE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ABD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UE co-existence requirements for band n40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0DE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B796BA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8629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075"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00F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B07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5C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E89D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AFB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6.2A.2 MPR for CA test case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B49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A899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23111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2DD0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6D2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37A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D2C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071B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80E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6.3A.4.1 Absolute power tolerance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67F2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2572AB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04E6D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95CE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E52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CFC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18A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2FA0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EA1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6.5A.1.1 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3203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7C0F5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0F187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B0AB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6D4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D25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F49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4E41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E04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CA_n1A-n3A into TC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8B91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0C233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A0BD8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3209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6C8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C50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223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C54D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F6E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MOP test cases for PC2 CA_n1A-n78A with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5FA5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F5868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320F1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941E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28B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DFC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CF4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4B75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A53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PC1.5 MPR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4009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44918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BCD53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C3F0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BA5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F8A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01B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CEA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286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PC1.5 MOP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BDA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AE1D92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4DDA5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30A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1F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18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6AF5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0BD9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571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new test case 6.4.2.1a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E819"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01701A" w:rsidRPr="0001701A" w14:paraId="655A13C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7FB8AA" w14:textId="7EFBD19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C1BA3" w14:textId="1DA371E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D19CE" w14:textId="2256919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3A24C" w14:textId="6E1C88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5E267" w14:textId="579F22E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B4404" w14:textId="0F0A7AF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D1996" w14:textId="201D26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Test description and Test requirement for 6.3A.2.1 Transmit OFF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3197" w14:textId="196A7AC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3B6E0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542F6" w14:textId="24F6199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6B269" w14:textId="104066C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0DDB" w14:textId="11B3F7F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B6EBC" w14:textId="403BF1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41CE1" w14:textId="56A60B5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C3DF" w14:textId="3B0EE58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B1D94" w14:textId="458901E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Table number in step 4 of 6.3A.4.2.1.4.1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A68E4" w14:textId="3419DC4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156C3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D0629A" w14:textId="5F2514F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37355" w14:textId="2CA335C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C3EFF" w14:textId="0C5213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9A28A" w14:textId="43B05B7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D632B" w14:textId="5FB2BED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5D0F" w14:textId="67506F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8ECC8" w14:textId="13BF9A5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SCS in Table 6.2D.2.4.1-1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7074" w14:textId="388FA8D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CBE46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9D6A70" w14:textId="7A4CCEF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91311" w14:textId="6FABCC0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5ED8" w14:textId="2CBF896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8558" w14:textId="4B07124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46AFD" w14:textId="695604A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6CF0" w14:textId="23FDCEC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504EE" w14:textId="5AF2FD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missing clause titles for 6.5B, 6.5D.2_1.4 and 6.5D.2_1.4.1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252E" w14:textId="3700EE8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A65FA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9CDEA8" w14:textId="39CABD0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69A37" w14:textId="31C3950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6F8E4" w14:textId="373930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6EC31" w14:textId="280CE5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FD178" w14:textId="11BA9C9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AEE1" w14:textId="3F1590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8AFC0" w14:textId="394B500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clause title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338F" w14:textId="1949C42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4AD777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552117" w14:textId="3DF7F5E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230D" w14:textId="6CA2371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4B6AB" w14:textId="2627B3A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064DC" w14:textId="5C2439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A223C" w14:textId="74C3AA2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06198" w14:textId="1163A41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CB931" w14:textId="369BAF7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SCS in Table 7.3C.2.4.1-1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976C0" w14:textId="0DA68A2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DD090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C2621" w14:textId="490D9BB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FB866" w14:textId="2A1B3D6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1F6FF" w14:textId="7210742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D7B97" w14:textId="7C4522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B195C" w14:textId="0349B8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BF88" w14:textId="3E3260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88778" w14:textId="2DBBB8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style in Table 7.4D.4.1-1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1CFE1" w14:textId="15A348F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21264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474D31" w14:textId="34332CD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918F4" w14:textId="2A4BBFF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F45C6" w14:textId="370F753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47D98" w14:textId="671091B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00B1" w14:textId="01B26E4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E6349" w14:textId="353C482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3D151" w14:textId="64A8847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frequency in Table 7.6C.3_1.1.4.1-1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1FC8D" w14:textId="2FEDBB1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2202F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B57D74" w14:textId="4E2F4B9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A4B" w14:textId="0774428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F8273" w14:textId="1228873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27F" w14:textId="37D70FF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B917C" w14:textId="508CFE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287" w14:textId="4C05B6C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CEC86" w14:textId="1242D1F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Adding additional tolerance to test requirement of Transmitter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AB575" w14:textId="287D64A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D3C09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BEE435" w14:textId="6D8BC49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9FB2" w14:textId="2601D835"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C2C5B" w14:textId="2FD02C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E7DD9" w14:textId="605227E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E98B2" w14:textId="4AD2AF4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4943E" w14:textId="0F9BEEA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F57A" w14:textId="6C1F09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Removal of Editor note about PC1 requirements in Rel-15 and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112D4" w14:textId="7DB5D01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19B54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4F40E7" w14:textId="42FD679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9A733" w14:textId="0E7ACB5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1BBC" w14:textId="17D896A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4A45D" w14:textId="6B17BB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22595" w14:textId="08854C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8331" w14:textId="7CC37CA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DA9B2" w14:textId="72918B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table numbers in 7.6C.2_1.1 and 7.6C.3_1.1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3E2A9" w14:textId="549AD0C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C374F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10E310" w14:textId="52487C9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A532" w14:textId="41DFC6C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53479" w14:textId="40DA97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AE078" w14:textId="1CF466A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2459F" w14:textId="671295C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5990F" w14:textId="4F095C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DCC6A" w14:textId="351C0C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7.6E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7AA91" w14:textId="1014841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B66545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DF7B8F" w14:textId="7E1B3FF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409BE" w14:textId="7670CA2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6B455" w14:textId="60073C3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119E3" w14:textId="109DD6E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B00B7" w14:textId="124B573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51DC" w14:textId="6F5D518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359F" w14:textId="6A0EDB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7.8E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1E04B" w14:textId="571417A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6FFAD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BD94AB" w14:textId="38DD2283"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D5DE1" w14:textId="1681CD3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76105" w14:textId="0CA97CD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1E651" w14:textId="5D27D64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D81AC" w14:textId="5C53E07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491ED" w14:textId="18D644E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F2742" w14:textId="6F1E942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test requirements of PC2 n34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1F9F9" w14:textId="0325AF0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286A1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C25EEE" w14:textId="57B753F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0CE1E" w14:textId="2F1CF0B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01FE6" w14:textId="044B7F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4B3F0" w14:textId="5F79C8C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7E1EA" w14:textId="5E1859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2C524" w14:textId="672105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EEEF" w14:textId="78D76C3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test requirements of PC2 n39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84693" w14:textId="7B606DD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4AA32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9E0E5" w14:textId="3D630A4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59F6A" w14:textId="1B8D332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16067" w14:textId="12F073A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C206A" w14:textId="2D928E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469E8" w14:textId="6A63A9D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FDC99" w14:textId="0C77376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EA20A" w14:textId="5495614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Corrected REFSENS reference in SUL Frequency error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B25EA" w14:textId="01C0D79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8D1546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4E6DAB" w14:textId="5E1BF26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21043" w14:textId="712E5F5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6BDB2" w14:textId="1B0D416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829F5" w14:textId="66923B4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E831B" w14:textId="12F8AAC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7A41" w14:textId="68BC263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6C21D" w14:textId="15125C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requirements in spurious test 7.7D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1BCB5" w14:textId="7C67088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7C88D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A0D049" w14:textId="17BF2F9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34F92" w14:textId="1C92443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05FB7" w14:textId="324FFC4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DADB" w14:textId="418ED54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CC247" w14:textId="1F993E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5D28B" w14:textId="54ECF9E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AF38A" w14:textId="223B82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DL RMC correction for TDD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DD531" w14:textId="6018F6E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0DDEB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84D" w14:textId="38C433B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DCF4A" w14:textId="59FFBCE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64A9D" w14:textId="42FDEAB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1EE8" w14:textId="222151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9B20" w14:textId="734C2C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2E33A" w14:textId="4C6502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428A6" w14:textId="5A2FFA2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to minimum requirements in test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83675" w14:textId="7D9D638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C3D4E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845FB" w14:textId="19FFB09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18EB1" w14:textId="01278C5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BF458" w14:textId="6540CC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7DB" w14:textId="01ECD9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375C3" w14:textId="76719C6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9A570" w14:textId="7F8B3C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C8D3B" w14:textId="1BA7387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corrections in FR1 6.3A.3.1 ONOFF time mask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2FE95" w14:textId="792D300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8D1E3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434" w14:textId="5598426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D65EB" w14:textId="4D3741C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BB8D7" w14:textId="5BE4490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F1374" w14:textId="5FD1D56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A3304" w14:textId="0FF3A33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3ED2E" w14:textId="10C81D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ED78D" w14:textId="6828AE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Frequency correction for NS_27 in A-MPR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0DE6" w14:textId="7BBE26F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F30A1B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14995B" w14:textId="48EA1C0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03D1" w14:textId="58426F9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B0E8A" w14:textId="07BFEA6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9A505" w14:textId="688FE5C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C5EFA" w14:textId="736FE3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44C1A" w14:textId="26814DB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84C87" w14:textId="499011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n71 IBNC - UL allocation correction for testing REFSENS without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8AAB" w14:textId="36F913D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EF680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B96B16" w14:textId="0C7AA3A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DF10C" w14:textId="57E600C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55332" w14:textId="2DB7F54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6620" w14:textId="054AA19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BC5FA" w14:textId="1B2588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6ADF5" w14:textId="09ECB9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C7B4C" w14:textId="5995C81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Clarifications on 5G NR connectivity options for RF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31702" w14:textId="622A94C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9D98E5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9BEBF0" w14:textId="1699FEB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70EE9" w14:textId="2CCC9DD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3C760" w14:textId="40CF731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499B2" w14:textId="717FA94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2A30" w14:textId="498DD3C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5C30" w14:textId="61030C3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174BB" w14:textId="4CF8119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CA configurations for CA_n41A-n79A BCS1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F4DD" w14:textId="63C79A8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1192C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366117" w14:textId="7B7F401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7A61F" w14:textId="5BCAD4E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CA2FD" w14:textId="0F556E7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B8CD" w14:textId="5B7BA3F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F51BC" w14:textId="314D57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7B28" w14:textId="7F153DA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469B4" w14:textId="6CEAD1E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Adding NR bands for UL MIMO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7CC66" w14:textId="0783B1F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23A8E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D70829" w14:textId="624DF30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0E623" w14:textId="6370CE7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8D00" w14:textId="79ACDE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335B" w14:textId="77D275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61BB9" w14:textId="5FECBDC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2771A" w14:textId="1838A1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FF3B1" w14:textId="4F8581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CA_n7A-n78A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49F93" w14:textId="4FD61D6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1E0E7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85952F" w14:textId="64334DD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8FAD4" w14:textId="1F3D0A6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46D1" w14:textId="03C4726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BBC8" w14:textId="2265854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8CB2A" w14:textId="2BB5CC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6C620" w14:textId="78620C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EB987B" w14:textId="6492EF6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on test procedure and initial condition for power tolerance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A53D" w14:textId="73F6A92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2D868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0CF262" w14:textId="58C4A84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B5B77" w14:textId="0B791EC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0B11C" w14:textId="409EE1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74095" w14:textId="2A318B9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583EC" w14:textId="49C4C6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2CEE1" w14:textId="1CF52C2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72E8F" w14:textId="04ACD8C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of clause numbering in test case 6.5D.2.4.1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1ECDC" w14:textId="7603F0C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BBFD2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374367" w14:textId="1038D08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17BFD" w14:textId="6EA44A1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943E" w14:textId="2FBA60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FEB0" w14:textId="1C1588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CA2FD" w14:textId="01350E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5CA41" w14:textId="6B6709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D13AD" w14:textId="6AEE700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on additional UE co-ex requirements for 2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8BB8C" w14:textId="584CC16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98883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0261E9" w14:textId="13A3F51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2F56B" w14:textId="13FF46E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DF88A" w14:textId="4350F9C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AAD6" w14:textId="148BB8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AB260" w14:textId="4F3A01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9F685" w14:textId="7F54736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35103" w14:textId="65DB3B7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on n74 co-existence for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7D44E" w14:textId="2684F50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535D45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30B821" w14:textId="55B8311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47E83" w14:textId="163FC6E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4E19" w14:textId="27BF32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EB4C6" w14:textId="6D0E13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A09C4" w14:textId="5002CA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7C06" w14:textId="1630438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3A129" w14:textId="549AC8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MOP and Configured Tx Power TCs for CA_n24A-n41A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A7778" w14:textId="5114C85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81306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BB8" w14:textId="25559F5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2B62E" w14:textId="60CEDD9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3CF5D" w14:textId="7B17D5E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6F5A8" w14:textId="5C75D5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B03D2" w14:textId="2F9C21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E8EAB" w14:textId="13B01F3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07DF" w14:textId="66AA89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MOP and Configured Tx Power TCs for CA_n24A-n48A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B003" w14:textId="376CAB4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39875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F9E581" w14:textId="5EF3018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674AF" w14:textId="2B8E903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729ED" w14:textId="173FE8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04675" w14:textId="09C357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BDCC8" w14:textId="25EEE7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BC2C" w14:textId="5925EEA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CC3D0" w14:textId="1F4134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MOP and Configured Tx Power TCs for CA_n24A-n77A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10EFA" w14:textId="2381C5E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44FF4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F198C3" w14:textId="4490D4C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E2E22" w14:textId="03409FA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9828" w14:textId="613A9C9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0D25" w14:textId="2095560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343BF" w14:textId="1C11EB8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AC13E" w14:textId="7684D76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42C9B" w14:textId="614984C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reference sensitivity test requirement for CA combination of n24 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02247" w14:textId="5C78B7C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CAFC6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5A421E" w14:textId="1E2EA76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774D" w14:textId="7ED81185"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8AF4B" w14:textId="422520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9C6DB" w14:textId="256F658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EAE15" w14:textId="3D978B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0C08" w14:textId="79C88BF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F75C9" w14:textId="1DAFB3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Updating </w:t>
            </w:r>
            <w:proofErr w:type="spellStart"/>
            <w:r w:rsidRPr="0001701A">
              <w:rPr>
                <w:rFonts w:ascii="Arial" w:hAnsi="Arial"/>
                <w:color w:val="auto"/>
                <w:sz w:val="16"/>
                <w:szCs w:val="16"/>
                <w:lang w:eastAsia="zh-CN"/>
              </w:rPr>
              <w:t>Delta_RIB_c</w:t>
            </w:r>
            <w:proofErr w:type="spellEnd"/>
            <w:r w:rsidRPr="0001701A">
              <w:rPr>
                <w:rFonts w:ascii="Arial" w:hAnsi="Arial"/>
                <w:color w:val="auto"/>
                <w:sz w:val="16"/>
                <w:szCs w:val="16"/>
                <w:lang w:eastAsia="zh-CN"/>
              </w:rPr>
              <w:t xml:space="preserve"> and reference sensitivity test requirement for CA combination of n24 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6628E" w14:textId="787B2F4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4A74C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6B02AF" w14:textId="28D2938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2EDC8" w14:textId="3171C9D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8F564" w14:textId="7559920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AA7BC" w14:textId="0844DF1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1D028" w14:textId="552FD5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B67D9" w14:textId="27175B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BB716" w14:textId="46180D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procedure of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BD3C" w14:textId="23C7A28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B90E7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1CD9AD" w14:textId="3CB2FB0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792FE" w14:textId="3954D0D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F0F9D" w14:textId="05DBF8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6BEBE" w14:textId="62DD36D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06E85" w14:textId="5B8E8CF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CA295" w14:textId="06C36B1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605CD" w14:textId="11EF955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NS_27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92A85" w14:textId="2F40F17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63A4F6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910" w14:textId="697D1BC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66EA6" w14:textId="7FA08E0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FCF76" w14:textId="4D761E8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6D721" w14:textId="477DF57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7F118" w14:textId="463F8B1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8F2F8" w14:textId="0EC79A3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DF858" w14:textId="1A7323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NS_47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D4986" w14:textId="4E227CA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1AC3D4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050553" w14:textId="1C145EF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11FF" w14:textId="548C1D3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6378" w14:textId="1E48DD7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A193" w14:textId="6C659B1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059F9" w14:textId="10FC82C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86991" w14:textId="4232AF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6BDC9" w14:textId="2D799CE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CBW for Non-SUL carrier in 6.4C.2.2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A742" w14:textId="2D858A1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2706A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B7D6BD" w14:textId="77102A7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5D37F" w14:textId="423AE0D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F89E0" w14:textId="67D0737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92EF1" w14:textId="42E9A00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AA1D9" w14:textId="17ABF3B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FFAEA" w14:textId="3AB0C96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9D13B" w14:textId="2B2A86A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6.5C.3.2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C7F67" w14:textId="197C642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30BD8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AE14E2" w14:textId="541BCBF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F6F" w14:textId="496CB6B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52AD3" w14:textId="6AAA91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8AEA8" w14:textId="2C9FA1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119E1" w14:textId="02FDB13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AA515" w14:textId="59847B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BD007" w14:textId="4A8956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RMC for PUCCH format 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85543" w14:textId="11C8FF6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DA2E5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7B0626" w14:textId="66FB49D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7A1E4" w14:textId="514CB01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A899C" w14:textId="060D68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E0115" w14:textId="4B60B62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C738B" w14:textId="5838827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9916E" w14:textId="0AF1944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D2591" w14:textId="70D13B9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connection diagram and test configuration for Tx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0837" w14:textId="25E899C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8E95E3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5D3994" w14:textId="6760337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6BE7B" w14:textId="70A45E8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634BF" w14:textId="6CCC82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268D7" w14:textId="7CB60C6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CD7B2" w14:textId="6F07EC3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AE78" w14:textId="1DFEF2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0ED2A" w14:textId="58A4027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transmission slot in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7273E" w14:textId="2700848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EE873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CF9ADA" w14:textId="59E8DFF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46C3E" w14:textId="55E51E6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97890" w14:textId="51CB88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17B0" w14:textId="082DE94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07994" w14:textId="645C25B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4F6EA" w14:textId="3E2073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121CF" w14:textId="7DF4B1F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6.5.2.3 on new CBW to A-SEM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E1E3" w14:textId="2F5CD5E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9B677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98F632" w14:textId="1787ED1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9C79C" w14:textId="549F7F3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B97A4" w14:textId="05DF73F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564F6" w14:textId="6870733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F3145" w14:textId="3CFFFB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2004D" w14:textId="4370F78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27AD0" w14:textId="5FD60CD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6.2A.1 for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E6C89" w14:textId="31B6FFB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01FC1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1ABCC8" w14:textId="547D4CD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92BAE" w14:textId="65F914B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DA90D" w14:textId="1F9C970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0E58" w14:textId="555BE77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122FC4" w14:textId="41CC02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F5E53" w14:textId="4A8F41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2741D" w14:textId="74D73E5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6.2A.2 on UE 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4DD6" w14:textId="0080A90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2352F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4716B7" w14:textId="62E0C48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F345C" w14:textId="63DFA90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88B01" w14:textId="166597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9A0A0" w14:textId="526223B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3C5F5" w14:textId="1A0240C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E2BCE" w14:textId="637C362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37BF1" w14:textId="2F36A64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Correcting test </w:t>
            </w:r>
            <w:proofErr w:type="spellStart"/>
            <w:r w:rsidRPr="0001701A">
              <w:rPr>
                <w:rFonts w:ascii="Arial" w:hAnsi="Arial"/>
                <w:color w:val="auto"/>
                <w:sz w:val="16"/>
                <w:szCs w:val="16"/>
                <w:lang w:eastAsia="zh-CN"/>
              </w:rPr>
              <w:t>applicabilities</w:t>
            </w:r>
            <w:proofErr w:type="spellEnd"/>
            <w:r w:rsidRPr="0001701A">
              <w:rPr>
                <w:rFonts w:ascii="Arial" w:hAnsi="Arial"/>
                <w:color w:val="auto"/>
                <w:sz w:val="16"/>
                <w:szCs w:val="16"/>
                <w:lang w:eastAsia="zh-CN"/>
              </w:rPr>
              <w:t xml:space="preserve"> for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69B01" w14:textId="5E94B98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B57DF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722602" w14:textId="0A9EF09A"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8FCBB" w14:textId="0E80F50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48240" w14:textId="0444C00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5B5E1" w14:textId="5C88502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F5068" w14:textId="74786A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C6D31" w14:textId="4A8FD61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5A840" w14:textId="0B13F71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Correcting to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4629C" w14:textId="17F9CCB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3B57C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3283BB" w14:textId="652F999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49438" w14:textId="6E25160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08C8" w14:textId="1FCA8C9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88B5D" w14:textId="387F6CE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75D27" w14:textId="0B824F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905D" w14:textId="213D7D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8088B" w14:textId="4F0E847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6.2.3 AMPR for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C7E48" w14:textId="7AFBE4C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6F0B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734D7E" w14:textId="2C8383B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0CA32" w14:textId="4C603DD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9978A" w14:textId="233277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74586" w14:textId="6225A4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30EF4" w14:textId="5934EE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1886C" w14:textId="5EB6BB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B72A6" w14:textId="2340E9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General Spurious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A14DB" w14:textId="0C37FC9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2021B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18DD62" w14:textId="5AE136C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AEB4" w14:textId="0CFEF33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7E86A" w14:textId="2BC562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E6C0" w14:textId="4E4F0A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02F17" w14:textId="494ED3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B48F2" w14:textId="70039E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1940" w14:textId="55E163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A-MPR for CA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75B9B" w14:textId="42A0328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1DEFCC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E047EE" w14:textId="16BFF12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42F16" w14:textId="5C92A21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F0641" w14:textId="0061D03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CC58" w14:textId="437D586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F38EA" w14:textId="3AB4FE0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746E6" w14:textId="4C82F50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8985" w14:textId="56FF62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minimum requirements for test case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39459" w14:textId="1E83770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F9688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EC9" w14:textId="3479A88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C50DA" w14:textId="3A42EEE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667C8" w14:textId="34D2EB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81A0E" w14:textId="1A951B7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C5FFB" w14:textId="654AFF8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F24E" w14:textId="093944A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E772B" w14:textId="750B31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Additional spurious emissions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EAED8" w14:textId="497D9B7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1BB58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11F068" w14:textId="72C28B3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09CDA" w14:textId="2C64569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E0D39" w14:textId="20599D2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DF5C3" w14:textId="28EF3F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9FA34" w14:textId="7D6BC8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077DA" w14:textId="2AF267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2D3AA" w14:textId="308549B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UTRA ACLR for UL MIMO Rel-16 onward for NS_100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F090E" w14:textId="046AB3D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F1BCE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3718F9" w14:textId="0C81692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FF98" w14:textId="5BAC3CF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B3CDE" w14:textId="79AC696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D18A" w14:textId="6653CCA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55A27" w14:textId="37DE62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346E" w14:textId="697F624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82485" w14:textId="56EA014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Additional spurious emissions for UL MIMO Rel-16 onward for several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DE3DF" w14:textId="6A40DA0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FC3F36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DC8B18" w14:textId="54FA71A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ED23" w14:textId="26E6E55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6343F" w14:textId="02F9140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F619A" w14:textId="2880EBD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02F95" w14:textId="74E5490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E2A6B" w14:textId="1B2FE79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E02B1" w14:textId="17D549E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6.1A for intra-band contiguous CA Outer1 RB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2681" w14:textId="6C81E56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BA4BB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5DE71A" w14:textId="4E4ABE9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8FC3" w14:textId="247E91C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F1FA" w14:textId="26AB60D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B7E6" w14:textId="17AF51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0AF3F" w14:textId="3BDE3D4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FF9AD" w14:textId="57E2CE2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A2A02" w14:textId="330B68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6.2A.2 MPR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A3F21" w14:textId="57B35CD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E431F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C7F643" w14:textId="16FDAC7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2E3F" w14:textId="1CCE8E4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E12C8" w14:textId="3B34F7F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213" w14:textId="7A1A4F3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C2090" w14:textId="5E5EEF6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101A" w14:textId="7B1392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87C7B" w14:textId="38F914C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FR1 Spectrum emission mask for intra-band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C35A7" w14:textId="469FA9A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CD02C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216D23" w14:textId="763C59C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47EAD" w14:textId="044E5AD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C9E12" w14:textId="4D00326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FAE" w14:textId="1B99EDF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FC990" w14:textId="7B4AC2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93F9" w14:textId="7E1CEA3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D7832" w14:textId="3651B3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Relative power control tolerance testing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8ED9B" w14:textId="77590FF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3F1D0F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3B7E28" w14:textId="2EC5E23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3AD21" w14:textId="7883A15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5BAB4" w14:textId="6CD2104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884FF" w14:textId="51C837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32346" w14:textId="090DFD9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CF8D8" w14:textId="78C62D5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323BA" w14:textId="65C773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CBW 70MHz into TC 6.5D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6552" w14:textId="2F975AF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A9E56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EA1C7F" w14:textId="5C89FAF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417A4" w14:textId="346CCC6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BD0CF" w14:textId="4CE9CDD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6740E" w14:textId="408A0C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F3BA3" w14:textId="0AFBD2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D479" w14:textId="79CD9C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71453" w14:textId="5FEA4AD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CBW 70MHz into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A359" w14:textId="3A45F95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1F258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597224" w14:textId="297B534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CBB5A" w14:textId="7B36880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C314D" w14:textId="760C9D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C4D5C" w14:textId="5D1367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09BF6" w14:textId="4C83556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0887" w14:textId="656F65D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00CEA" w14:textId="7DA3EA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MPR minimum requirement for NR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C602D" w14:textId="146C514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2BCAC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45314D" w14:textId="1A767B7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10A60" w14:textId="4E6A5A7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7CF95" w14:textId="611C8A5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33E47" w14:textId="1EF373D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8F7A4" w14:textId="7CB0935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4438" w14:textId="1D124B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2D2B7" w14:textId="61F3AD0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CA_n1A-n3A into TC 6.2A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A7D11" w14:textId="5C40C08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F4197E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95B" w14:textId="3B27BC1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918" w14:textId="7E6864A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CE9E3" w14:textId="05EB06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7DD5" w14:textId="2474C5D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94272" w14:textId="2ED61DC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70918" w14:textId="6741F56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4DD53" w14:textId="68701F2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in-band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B7984" w14:textId="3068C20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AEDBB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6DD97B" w14:textId="3DE7BD9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059E" w14:textId="7E601A4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789C" w14:textId="47DDBF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8B609" w14:textId="2104E4E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C6E68" w14:textId="53CE4FE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45E46" w14:textId="2CDB3C0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1A31B" w14:textId="719B02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B306F" w14:textId="62AF818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4043B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BCC59" w14:textId="02097B7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B3073" w14:textId="40D1CF55"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E7581" w14:textId="4C0BC09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CBDF" w14:textId="79E7D04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02D83" w14:textId="4D2EC7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ECC0A" w14:textId="16BAB0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6601E" w14:textId="130050E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for 6.5C.3.3 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2397D" w14:textId="0E2C0BD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7ABF3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52E" w14:textId="4ACE850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E2151" w14:textId="6FD3370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5B1" w14:textId="14F343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9F0A8" w14:textId="535EB5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23033" w14:textId="7375941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0631" w14:textId="00BF3E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A74B2" w14:textId="43CD8F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A-MPR updates for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A3E8" w14:textId="4019AE6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06143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B942C7" w14:textId="3445AF3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3C646" w14:textId="7060ABF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608B" w14:textId="47B2501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68AAA" w14:textId="1EB84EA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27141" w14:textId="1FAE995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87C2" w14:textId="083D60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7D959" w14:textId="35A4E8B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update within channel raster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E3D4" w14:textId="1281179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DC35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420713" w14:textId="7D72C48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64B3B" w14:textId="36EA9CF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0DC6B" w14:textId="619406B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C15F" w14:textId="06D399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B44D0" w14:textId="7EB525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B973B" w14:textId="0668F96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5B110" w14:textId="04357AC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applicability of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8BC2" w14:textId="12B3F64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A3E627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0C504E" w14:textId="1CFB5D9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1B06E" w14:textId="7242C10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3B9C" w14:textId="05F4DC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ACBD" w14:textId="1DCE20C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872B4" w14:textId="07CCA1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2508" w14:textId="505013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5BE0" w14:textId="2AFEE77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Alignment of test points of ACLR with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3A003" w14:textId="1002DE6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865A2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534A3D" w14:textId="591B004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3E10D" w14:textId="7BE60B4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D6FDD" w14:textId="434C06E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93757" w14:textId="56B095E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FE70" w14:textId="4F742A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9F603" w14:textId="368940D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FBD70" w14:textId="4A8A68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Corrections of Tx TCs having impact on ETSI EN 301 908-25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33E30" w14:textId="3AE1815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7DF5A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20E455" w14:textId="782CB10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46925" w14:textId="6590A7D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2893A" w14:textId="7982FF5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77FA4" w14:textId="318BE8C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87CEF" w14:textId="5F6E11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DCC2A" w14:textId="1CA25B5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E6477" w14:textId="1B967AB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note of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F0B5" w14:textId="76EE5FB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DA05A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AEE8DF" w14:textId="31DC151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87925" w14:textId="632263E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C5AE1" w14:textId="395E9BF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4CCB" w14:textId="7D92E5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9E688" w14:textId="078C2E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DC0A1" w14:textId="27EAAB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3B66F" w14:textId="70AF40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A80EA" w14:textId="0E3AC6C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6CA38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D34B2" w14:textId="7FE906C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B7A17" w14:textId="29B5E08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8DA3" w14:textId="4172710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1726A" w14:textId="5E67144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F424B" w14:textId="3381AF8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F25C4" w14:textId="113694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8A6F9" w14:textId="75F8158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measurement timing for inter-band CA with FDD and 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A5EF9" w14:textId="495EC2B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F3984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F94D81" w14:textId="535FFAC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F108C" w14:textId="2425B05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ABE06" w14:textId="54EBBF7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CD10" w14:textId="731D36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FB355" w14:textId="42C8AE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F9985" w14:textId="27ED4B9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174C1" w14:textId="557AB8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to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91076" w14:textId="60171AB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CF2A7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ACDD34" w14:textId="7169051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EBF6C" w14:textId="64F64EE6"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28087" w14:textId="583DC94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9A345" w14:textId="555EE4E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95B05" w14:textId="348082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59732" w14:textId="4125043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644D6" w14:textId="441FDD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to clause 6.5.3.2 and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BA054" w14:textId="15923B3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9BBA80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10FCC5" w14:textId="25F6B6E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DE389" w14:textId="04D464F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EF408" w14:textId="6330FF9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BB03" w14:textId="69C90FE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72F58" w14:textId="6172F90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000DC" w14:textId="12C8C7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DD31D" w14:textId="3B94B5E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to statistical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B530" w14:textId="5313B34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43F69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29500F" w14:textId="35D108B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128B0" w14:textId="2F47A26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2CE96" w14:textId="6A2F22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4ADA" w14:textId="2D5B336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0586B" w14:textId="1ECF48A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D0F29" w14:textId="11226FB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B6F55" w14:textId="71251C9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FR1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B0F1B" w14:textId="37C6CDE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891CC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B10D9A" w14:textId="60D528D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39507" w14:textId="6C8CED3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8FD58" w14:textId="75743AE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DD9A" w14:textId="0704A27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14579" w14:textId="57DA3E8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F559" w14:textId="6A9E4FF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B0843" w14:textId="566F493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Spurious emissions for UE co-existence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8BD44" w14:textId="0657C40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B5617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5082BF" w14:textId="70090C1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D026" w14:textId="2622121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217E6" w14:textId="041C011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A115" w14:textId="4162FDA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F63E4" w14:textId="0DA9431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03AF" w14:textId="317F79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2331A" w14:textId="0274AE1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Spurious emissions for UE co-existence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672E" w14:textId="5147AF6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95168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CD3731" w14:textId="461FDBD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C0A" w14:textId="4F42333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56248" w14:textId="39B339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85EAB" w14:textId="2BA3FF7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47900" w14:textId="4D8BFC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2B54A" w14:textId="0E54428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1ABE2" w14:textId="5189D66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Reference sensitivity test case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BA1F7" w14:textId="2FF38D6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E3F262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28CC67" w14:textId="2D83992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636F3" w14:textId="2C9761F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6F692" w14:textId="4696BAD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E3E44" w14:textId="1F8AB01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7A106" w14:textId="2691F7A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59B7" w14:textId="48D5F22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3A91B" w14:textId="52B8402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CA_n5A-n78A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B52AB" w14:textId="0182CF0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DB6AE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A6F983" w14:textId="124DCAE4"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EE68A" w14:textId="4D6D43E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0EB5" w14:textId="73D2C74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EFAC" w14:textId="7834B6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E82FC" w14:textId="195C85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3CDCC" w14:textId="0D6C74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AD331" w14:textId="14B82BA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CA_n5A-n7A and CA_n7A_n78A maximum output power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CE9A" w14:textId="786ED39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E92EE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544C4A" w14:textId="4EB9589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F9BA2" w14:textId="3787C2C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26D25" w14:textId="6E4797F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EF5E" w14:textId="4B9ECD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8DB90" w14:textId="2638ED0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C0B29" w14:textId="70EB197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51ACF" w14:textId="063D9D5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MSD test configurations modification for US inter-band CA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234DD" w14:textId="04CAC13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1A9FA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E508D7" w14:textId="716433C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0D48E" w14:textId="2C2415D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72B1E" w14:textId="7F67A9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E0E70" w14:textId="46E8559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CD84B" w14:textId="5A283AB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2ADE2" w14:textId="5461C6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57B82" w14:textId="45FEF5B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operating bands and CA configurations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2437" w14:textId="61263CD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0E252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F6BE53" w14:textId="12F99EA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15ED" w14:textId="0D4891F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D92C" w14:textId="341458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95B8A" w14:textId="0B9A6AD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9AA87" w14:textId="3E01A85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DE60" w14:textId="60A359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2E0D7" w14:textId="75A9E2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7B64" w14:textId="1155667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090DE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7EABFA" w14:textId="144949A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68C3" w14:textId="5A9ABA9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803F7" w14:textId="7CF544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EFC6" w14:textId="6860B95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75EFE" w14:textId="61B328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3E481" w14:textId="312A83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20579" w14:textId="46F640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New channel bandwidth for n25.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8E047" w14:textId="701F719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230A1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A7809E" w14:textId="0156D97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E104D" w14:textId="7BE1C26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4512F" w14:textId="1EEC0C9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519C" w14:textId="60ACB9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6D032" w14:textId="5D5834B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DF830" w14:textId="1BEC059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7242D" w14:textId="489E23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CBHWs 25 MHz, 30 MHz, 40 MHz for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3AAE9" w14:textId="75B39D5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8CA24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A9267F" w14:textId="06A7D08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6A509" w14:textId="6EF6737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62E60" w14:textId="7FB8D2E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E620" w14:textId="707FE2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23DE1" w14:textId="7512C95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CBBED" w14:textId="6CC378E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4F1D" w14:textId="220235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New channel bandwidth for n25. </w:t>
            </w:r>
            <w:proofErr w:type="spellStart"/>
            <w:r w:rsidRPr="0001701A">
              <w:rPr>
                <w:rFonts w:ascii="Arial" w:hAnsi="Arial"/>
                <w:color w:val="auto"/>
                <w:sz w:val="16"/>
                <w:szCs w:val="16"/>
                <w:lang w:eastAsia="zh-CN"/>
              </w:rPr>
              <w:t>refsens</w:t>
            </w:r>
            <w:proofErr w:type="spellEnd"/>
            <w:r w:rsidRPr="0001701A">
              <w:rPr>
                <w:rFonts w:ascii="Arial" w:hAnsi="Arial"/>
                <w:color w:val="auto"/>
                <w:sz w:val="16"/>
                <w:szCs w:val="16"/>
                <w:lang w:eastAsia="zh-CN"/>
              </w:rPr>
              <w:t xml:space="preserve"> and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1C11C" w14:textId="49D7958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6C0383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D9522B" w14:textId="6E90268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21457" w14:textId="2B22AB4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3037B" w14:textId="6C11E9C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5029" w14:textId="06437F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523DD" w14:textId="66782D7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DAF80" w14:textId="2B748B9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28FA6" w14:textId="311CE30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updates of clause 5 for R16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BE73" w14:textId="3C3E209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A865E5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3A5CBE" w14:textId="3676132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4C408" w14:textId="6AC9C37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14D08" w14:textId="595D8A1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51BD9" w14:textId="7486B18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A3BE8" w14:textId="6E554B7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18A9" w14:textId="593D737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3DC18" w14:textId="2582941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AMPR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F5040" w14:textId="1D77E84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0B12C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DD5D0A" w14:textId="1C1604C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6F5D1" w14:textId="13C1B66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11AB5" w14:textId="097FA0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A6C0A" w14:textId="003D3DD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B71D" w14:textId="487A5E2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0BA90" w14:textId="197B2A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1F6DD" w14:textId="2525F5E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Absolute power tolerance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839E0" w14:textId="3C5698C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45DD07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F3DB4C" w14:textId="61309EB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0ADA7" w14:textId="21453C0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2BE9A" w14:textId="781BB9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6F91B" w14:textId="5AA159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F4E83" w14:textId="7AE6096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3B8ED" w14:textId="6603A54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A44ED" w14:textId="34E7C41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FR1 ACLR for intra-band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EFFE" w14:textId="3A5AB4D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1C4B6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1271D7" w14:textId="44D994E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6296F" w14:textId="6A32E74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698F" w14:textId="3DDF0B1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E4B73" w14:textId="30BA81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12C9A" w14:textId="7E1716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90821" w14:textId="56C7D9B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9C150" w14:textId="4BF7FC7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6.3E.2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A0668" w14:textId="039C9FB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ED5061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9FC351" w14:textId="2AA91F4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4B911" w14:textId="3522C0A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C9553" w14:textId="1145FE9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95AF6" w14:textId="4545CA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3F9E" w14:textId="2175139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C8FB4" w14:textId="237E6CD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1B73E" w14:textId="44214E4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to NR V2X test cases with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FB0F8" w14:textId="4CC547D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35D4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568A33" w14:textId="476216F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0A010" w14:textId="1916DD7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98856" w14:textId="1D3BD84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03544" w14:textId="1BE4194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84C70" w14:textId="18AA35E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639D" w14:textId="54E182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F72DA" w14:textId="6A5D336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6.2E.2.2 MPR for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5CF7E" w14:textId="148ACDB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F6D11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778" w14:textId="2C03B02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E4598" w14:textId="24891EC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0D3DA" w14:textId="3B6FBAD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C20F1" w14:textId="485FF3E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88BA14" w14:textId="241C629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8D20" w14:textId="6FFF493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DC1D8" w14:textId="2FA8C7A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7.7E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23E4E" w14:textId="79012C0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EF688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E79" w14:textId="3D04311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76FE5" w14:textId="64DBF9B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C76EA" w14:textId="66081B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AB6DD" w14:textId="6006850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61D8B" w14:textId="752B346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82E7E" w14:textId="1586A78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C7F2D" w14:textId="69D63BA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Update of R17 new CBW 45M into </w:t>
            </w:r>
            <w:proofErr w:type="spellStart"/>
            <w:r w:rsidRPr="0001701A">
              <w:rPr>
                <w:rFonts w:ascii="Arial" w:hAnsi="Arial"/>
                <w:color w:val="auto"/>
                <w:sz w:val="16"/>
                <w:szCs w:val="16"/>
                <w:lang w:eastAsia="zh-CN"/>
              </w:rPr>
              <w:t>refsense</w:t>
            </w:r>
            <w:proofErr w:type="spellEnd"/>
            <w:r w:rsidRPr="0001701A">
              <w:rPr>
                <w:rFonts w:ascii="Arial" w:hAnsi="Arial"/>
                <w:color w:val="auto"/>
                <w:sz w:val="16"/>
                <w:szCs w:val="16"/>
                <w:lang w:eastAsia="zh-CN"/>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7AE4C" w14:textId="5ABBBD2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29A9B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D9D084" w14:textId="6F5362B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14068" w14:textId="6CFE19F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09159" w14:textId="6B37B1C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4ECAE" w14:textId="52AC52B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8B80A" w14:textId="37EF446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90F87" w14:textId="7120D7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59B37" w14:textId="13FEC5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R17 NR inter-band CA Tx requirements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064E0" w14:textId="2FF1DF0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8FC2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459099" w14:textId="6D06DCD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9286F" w14:textId="3B52621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0DE8D" w14:textId="628A0BA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691DA" w14:textId="64EE1D2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62EBD" w14:textId="1DE205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BDAA2" w14:textId="02F86FF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F47C1" w14:textId="0FEC00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R17 NR inter-band CA Rx requirements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074DB" w14:textId="6BC9768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D44134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316374" w14:textId="2AD4875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1347B" w14:textId="3659B35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1644" w14:textId="2A4289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E28C3" w14:textId="5596F7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E968E" w14:textId="1B9048B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2BDFE" w14:textId="0941BD7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FB580" w14:textId="3A0F42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Updating </w:t>
            </w:r>
            <w:proofErr w:type="spellStart"/>
            <w:r w:rsidRPr="0001701A">
              <w:rPr>
                <w:rFonts w:ascii="Arial" w:hAnsi="Arial"/>
                <w:color w:val="auto"/>
                <w:sz w:val="16"/>
                <w:szCs w:val="16"/>
                <w:lang w:eastAsia="zh-CN"/>
              </w:rPr>
              <w:t>Delta_RIB_c</w:t>
            </w:r>
            <w:proofErr w:type="spellEnd"/>
            <w:r w:rsidRPr="0001701A">
              <w:rPr>
                <w:rFonts w:ascii="Arial" w:hAnsi="Arial"/>
                <w:color w:val="auto"/>
                <w:sz w:val="16"/>
                <w:szCs w:val="16"/>
                <w:lang w:eastAsia="zh-CN"/>
              </w:rPr>
              <w:t xml:space="preserve"> and reference sensitivity test requirement for CA combination of n24 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2F5FE" w14:textId="767D874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D715E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A443F7" w14:textId="48BC14A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024EA" w14:textId="7271EED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4D1BD" w14:textId="17E383B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F2A5C" w14:textId="0E4101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8D814" w14:textId="6EF225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623C6" w14:textId="5A8FB6E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738B8" w14:textId="5668813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several CA combinations to Reference Sensitivity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EA38" w14:textId="0232689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FAA43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416880" w14:textId="62E3062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09B" w14:textId="3A6FE0D6"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3C670" w14:textId="711133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07F24" w14:textId="3C03ED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A7AB9" w14:textId="7DBC9A6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2BB3C" w14:textId="477B4D8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D732" w14:textId="60595F2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updates of clause 5 for R17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D704F" w14:textId="5FA4165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687FF4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3B199" w14:textId="34FAB44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0FB51" w14:textId="10E3782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3A" w14:textId="0185B1B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0C05F" w14:textId="00FF4D6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0EDBA" w14:textId="5D499B1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E405" w14:textId="6BD0E1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4596D" w14:textId="4772043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clause 5.2C for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77A9F" w14:textId="7C181D3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6695D6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5A0922" w14:textId="442607D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473A" w14:textId="0207D84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248CC" w14:textId="02015B2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93F4" w14:textId="09130A4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BA2F3" w14:textId="3A7E93E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71DAC" w14:textId="24FD64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A0E59" w14:textId="2811BAB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NR-U OFF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55562" w14:textId="4B358E1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8006B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31193A" w14:textId="609919B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1939F" w14:textId="6C7C6A0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91487" w14:textId="7BFB911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49BF" w14:textId="7CFADC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B01E7" w14:textId="3EFC3B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A268" w14:textId="6D8D72B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73F0E" w14:textId="6675DBB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NR-U General ON/OFF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ADCAC" w14:textId="527C1A8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0769A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1AB71D" w14:textId="7E11CB2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FC37B" w14:textId="0BACC1B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0766" w14:textId="7D91264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92FE" w14:textId="447681F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F0A4B" w14:textId="116459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A801" w14:textId="51D46BC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BF027" w14:textId="5D3868C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MOP test cases for PC2 CA_n1A-n78A with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8CE14" w14:textId="58182A7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2D514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1D7388" w14:textId="32226D2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5DFC8" w14:textId="6DC23B0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C6B80C" w14:textId="4F6018F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F8DA3" w14:textId="34A9D0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9618E" w14:textId="71BC67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07F65" w14:textId="63D491A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4145D" w14:textId="6CE3830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MOP test cases for PC2 CA_n3A-n78A with UL CA_n3A-n78A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E295A" w14:textId="6F27D1C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5B9128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916B0C" w14:textId="65A7BEE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6ABF" w14:textId="6F533DE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014DB" w14:textId="677B3B5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C597" w14:textId="7DA0197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F5E3" w14:textId="01FF136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02F8" w14:textId="319715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0C786" w14:textId="0C258D7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superscripts of power class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3AF2" w14:textId="17B1061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ABA73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08C33A" w14:textId="7D44785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6370D" w14:textId="46C9EB2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AC34A" w14:textId="4B4F756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D85B" w14:textId="42581E1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2F93E" w14:textId="4987A6E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A5B9" w14:textId="741BF0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2A11E" w14:textId="6EE051C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MOP for 2 bands DL and 1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BDFED" w14:textId="2EAE629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B7FB0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F72865" w14:textId="7308005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5ABDF" w14:textId="15029F4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F432E" w14:textId="20A5BA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2C42" w14:textId="10DE07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7B8CB5" w14:textId="30BFFCF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E675" w14:textId="5057973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2BCCC" w14:textId="4B5222B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MOP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18A9F" w14:textId="290B276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AB552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AA5DF7" w14:textId="2BF3F24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39EDA" w14:textId="48A2C01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1EE08" w14:textId="26B14AC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584C6" w14:textId="7A8F05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4791" w14:textId="5BE3D13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62E3" w14:textId="4DDEA6D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776CE" w14:textId="71B266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MOP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9C99" w14:textId="640DA75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B4FF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2900CF" w14:textId="7ADABA2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0E8C8" w14:textId="342477C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F037E" w14:textId="761419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5D382" w14:textId="7C16FE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2127" w14:textId="19336FA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C9FB" w14:textId="6550568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582D8" w14:textId="56145D9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UL CA configurations for PC2 and PC1.5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5816" w14:textId="6657874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E287A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BFDA2C" w14:textId="46EDA0A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82C" w14:textId="253A370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1F70B" w14:textId="455D34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52E4" w14:textId="23C607D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BABE8" w14:textId="7F2816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E83CE" w14:textId="3FF04FF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322DF" w14:textId="0137F1B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configuration for PC2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D7EDC" w14:textId="5A4114E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FDA95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E098BA" w14:textId="0DCAF14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FDF46" w14:textId="3D97FC0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7A1C" w14:textId="0AAD59D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A83C6" w14:textId="375C3BC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E29A7" w14:textId="686E6E1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ECFE" w14:textId="6F81C9D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0B9E4" w14:textId="6129D98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NR ACLR test case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85611" w14:textId="1D8B23B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E324C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B69770" w14:textId="7DE670EE"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C8491" w14:textId="0C875CE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6A98E" w14:textId="400439A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3A897" w14:textId="7D2386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79A5E" w14:textId="56FCA0E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A0F78" w14:textId="34B546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04A3C" w14:textId="296B4AD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TC Frequency Error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C98E4" w14:textId="1422344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4A6F8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A9E2A2" w14:textId="7F3C676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B2C" w14:textId="4B57AB9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8CD98" w14:textId="7D5DA8B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42EAB" w14:textId="0D1EB34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EFF8F" w14:textId="6DCF63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ED595" w14:textId="48257FB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49DA8" w14:textId="61A1A84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TC Frequency Error for UL MIMO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0F86C" w14:textId="11C0D3D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A702D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8B2E2F" w14:textId="2D8B3C6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B37D" w14:textId="51998486"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DAA42" w14:textId="097DF69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9CE3" w14:textId="406A37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4946C" w14:textId="45D972F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EB28C" w14:textId="421D86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4915C" w14:textId="01BF372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TC Frequency Error for CA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92A80" w14:textId="1FB4611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AE79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828F97" w14:textId="65FC60A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B55B7" w14:textId="1E13EBB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40B8" w14:textId="7D467C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BAC6" w14:textId="1416F3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0EEEF" w14:textId="4F86CE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18B9" w14:textId="01A766C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03923" w14:textId="6D83BE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for 6.4.2.1a EVM including symbols with transient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DBF1" w14:textId="28E60E7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CBFF1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78123F" w14:textId="1CC69B5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C032" w14:textId="0A41B36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A18AE" w14:textId="158C5C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18EE0" w14:textId="44C000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2DBAC" w14:textId="14EA180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24D73" w14:textId="73A8F5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1E0D7" w14:textId="33E5B0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message contents for REFSENS for 2DL CA exceptions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B4417" w14:textId="0DB5248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bl>
    <w:p w14:paraId="54FA3BC2" w14:textId="14F80C18" w:rsidR="00975C97" w:rsidRPr="0001701A" w:rsidRDefault="00975C97"/>
    <w:sectPr w:rsidR="00975C97" w:rsidRPr="0001701A"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EB715" w14:textId="77777777" w:rsidR="001E6E87" w:rsidRDefault="001E6E87" w:rsidP="001F09EB">
      <w:pPr>
        <w:spacing w:after="0"/>
      </w:pPr>
      <w:r>
        <w:separator/>
      </w:r>
    </w:p>
  </w:endnote>
  <w:endnote w:type="continuationSeparator" w:id="0">
    <w:p w14:paraId="041C6497" w14:textId="77777777" w:rsidR="001E6E87" w:rsidRDefault="001E6E87"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¾’©‘Ì">
    <w:altName w:val="Yu Gothic"/>
    <w:charset w:val="80"/>
    <w:family w:val="auto"/>
    <w:pitch w:val="default"/>
    <w:sig w:usb0="00000000" w:usb1="00000000" w:usb2="00000010" w:usb3="00000000" w:csb0="00020001" w:csb1="00000000"/>
  </w:font>
  <w:font w:name="(Asiatische Schriftart verwende">
    <w:altName w:val="Times New Roman"/>
    <w:panose1 w:val="00000000000000000000"/>
    <w:charset w:val="00"/>
    <w:family w:val="roman"/>
    <w:notTrueType/>
    <w:pitch w:val="default"/>
  </w:font>
  <w:font w:name="Mathematica1">
    <w:altName w:val="Thonburi"/>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FC605" w14:textId="1EEF36D3" w:rsidR="00DA5F1F" w:rsidRDefault="00F546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823B" w14:textId="77777777" w:rsidR="001E6E87" w:rsidRDefault="001E6E87" w:rsidP="001F09EB">
      <w:pPr>
        <w:spacing w:after="0"/>
      </w:pPr>
      <w:r>
        <w:separator/>
      </w:r>
    </w:p>
  </w:footnote>
  <w:footnote w:type="continuationSeparator" w:id="0">
    <w:p w14:paraId="7F97D6C0" w14:textId="77777777" w:rsidR="001E6E87" w:rsidRDefault="001E6E87"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D707F" w14:textId="77777777" w:rsidR="00BF7EF5" w:rsidRDefault="00BF7EF5" w:rsidP="00BF7EF5">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0B220F1B" w14:textId="77777777" w:rsidR="00BF7EF5" w:rsidRDefault="00BF7EF5" w:rsidP="00BF7EF5">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060360780"/>
      <w:docPartObj>
        <w:docPartGallery w:val="Page Numbers (Top of Page)"/>
        <w:docPartUnique/>
      </w:docPartObj>
    </w:sdtPr>
    <w:sdtEndPr>
      <w:rPr>
        <w:noProof/>
      </w:rPr>
    </w:sdtEndPr>
    <w:sdtContent>
      <w:p w14:paraId="5148081D" w14:textId="754DE5C5" w:rsidR="00BF7EF5" w:rsidRDefault="00BF7EF5">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934C8B1" w14:textId="77777777" w:rsidR="001D7DB4" w:rsidRDefault="001D7D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4FC6"/>
    <w:rsid w:val="0001701A"/>
    <w:rsid w:val="000347F6"/>
    <w:rsid w:val="00095006"/>
    <w:rsid w:val="000A289D"/>
    <w:rsid w:val="00167F5A"/>
    <w:rsid w:val="0018553A"/>
    <w:rsid w:val="001B4884"/>
    <w:rsid w:val="001D7DB4"/>
    <w:rsid w:val="001E6E87"/>
    <w:rsid w:val="001F09EB"/>
    <w:rsid w:val="0021714E"/>
    <w:rsid w:val="00265806"/>
    <w:rsid w:val="002F2E05"/>
    <w:rsid w:val="0037082D"/>
    <w:rsid w:val="00381E64"/>
    <w:rsid w:val="003904FE"/>
    <w:rsid w:val="003C4AAF"/>
    <w:rsid w:val="003C7EC4"/>
    <w:rsid w:val="003D3464"/>
    <w:rsid w:val="003E4BFE"/>
    <w:rsid w:val="004269DF"/>
    <w:rsid w:val="00452591"/>
    <w:rsid w:val="00464FD0"/>
    <w:rsid w:val="00486A52"/>
    <w:rsid w:val="004A36F7"/>
    <w:rsid w:val="00521D6F"/>
    <w:rsid w:val="005235AB"/>
    <w:rsid w:val="00540437"/>
    <w:rsid w:val="005A7F13"/>
    <w:rsid w:val="0061149C"/>
    <w:rsid w:val="00677DBB"/>
    <w:rsid w:val="006D0D8E"/>
    <w:rsid w:val="006D7376"/>
    <w:rsid w:val="00742BF4"/>
    <w:rsid w:val="00755270"/>
    <w:rsid w:val="007C18D5"/>
    <w:rsid w:val="007C45EB"/>
    <w:rsid w:val="007F13AB"/>
    <w:rsid w:val="008A26F3"/>
    <w:rsid w:val="008D02D4"/>
    <w:rsid w:val="008D69C1"/>
    <w:rsid w:val="008F2039"/>
    <w:rsid w:val="00937DAD"/>
    <w:rsid w:val="00956A30"/>
    <w:rsid w:val="00975C97"/>
    <w:rsid w:val="00980B8A"/>
    <w:rsid w:val="00A358F2"/>
    <w:rsid w:val="00A80B30"/>
    <w:rsid w:val="00A84839"/>
    <w:rsid w:val="00AF3A5C"/>
    <w:rsid w:val="00B729B2"/>
    <w:rsid w:val="00BA5362"/>
    <w:rsid w:val="00BA58D8"/>
    <w:rsid w:val="00BA7648"/>
    <w:rsid w:val="00BB6597"/>
    <w:rsid w:val="00BF7EF5"/>
    <w:rsid w:val="00DA5F1F"/>
    <w:rsid w:val="00DD664E"/>
    <w:rsid w:val="00DF7CEF"/>
    <w:rsid w:val="00E00DA6"/>
    <w:rsid w:val="00E10B58"/>
    <w:rsid w:val="00E62506"/>
    <w:rsid w:val="00ED7E8C"/>
    <w:rsid w:val="00EE4BA2"/>
    <w:rsid w:val="00F54632"/>
    <w:rsid w:val="00F54CEC"/>
    <w:rsid w:val="00F77B26"/>
    <w:rsid w:val="00F97CAC"/>
    <w:rsid w:val="00FD5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095006"/>
    <w:pPr>
      <w:spacing w:before="180"/>
      <w:ind w:left="2693" w:hanging="2693"/>
    </w:pPr>
    <w:rPr>
      <w:b/>
    </w:rPr>
  </w:style>
  <w:style w:type="paragraph" w:styleId="TOC1">
    <w:name w:val="toc 1"/>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095006"/>
    <w:pPr>
      <w:ind w:left="1701" w:hanging="1701"/>
    </w:pPr>
  </w:style>
  <w:style w:type="paragraph" w:styleId="TOC4">
    <w:name w:val="toc 4"/>
    <w:basedOn w:val="TOC3"/>
    <w:rsid w:val="00095006"/>
    <w:pPr>
      <w:ind w:left="1418" w:hanging="1418"/>
    </w:pPr>
  </w:style>
  <w:style w:type="paragraph" w:styleId="TOC3">
    <w:name w:val="toc 3"/>
    <w:basedOn w:val="TOC2"/>
    <w:rsid w:val="00095006"/>
    <w:pPr>
      <w:ind w:left="1134" w:hanging="1134"/>
    </w:pPr>
  </w:style>
  <w:style w:type="paragraph" w:styleId="TOC2">
    <w:name w:val="toc 2"/>
    <w:basedOn w:val="TOC1"/>
    <w:rsid w:val="00095006"/>
    <w:pPr>
      <w:keepNext w:val="0"/>
      <w:spacing w:before="0"/>
      <w:ind w:left="851" w:hanging="851"/>
    </w:pPr>
    <w:rPr>
      <w:sz w:val="20"/>
    </w:rPr>
  </w:style>
  <w:style w:type="paragraph" w:styleId="Index2">
    <w:name w:val="index 2"/>
    <w:basedOn w:val="Index1"/>
    <w:rsid w:val="00095006"/>
    <w:pPr>
      <w:ind w:left="284"/>
    </w:pPr>
  </w:style>
  <w:style w:type="paragraph" w:styleId="Index1">
    <w:name w:val="index 1"/>
    <w:basedOn w:val="Normal"/>
    <w:rsid w:val="00095006"/>
    <w:pPr>
      <w:keepLines/>
      <w:spacing w:after="0"/>
    </w:pPr>
  </w:style>
  <w:style w:type="paragraph" w:customStyle="1" w:styleId="ZH">
    <w:name w:val="ZH"/>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095006"/>
    <w:pPr>
      <w:outlineLvl w:val="9"/>
    </w:pPr>
  </w:style>
  <w:style w:type="paragraph" w:styleId="ListNumber2">
    <w:name w:val="List Number 2"/>
    <w:basedOn w:val="ListNumber"/>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rsid w:val="00095006"/>
    <w:pPr>
      <w:keepNext w:val="0"/>
      <w:spacing w:before="0" w:after="240"/>
    </w:pPr>
  </w:style>
  <w:style w:type="paragraph" w:customStyle="1" w:styleId="NO">
    <w:name w:val="NO"/>
    <w:basedOn w:val="Normal"/>
    <w:link w:val="NOChar"/>
    <w:rsid w:val="00095006"/>
    <w:pPr>
      <w:keepLines/>
      <w:ind w:left="1135" w:hanging="851"/>
    </w:pPr>
  </w:style>
  <w:style w:type="paragraph" w:styleId="TOC9">
    <w:name w:val="toc 9"/>
    <w:basedOn w:val="TOC8"/>
    <w:rsid w:val="00095006"/>
    <w:pPr>
      <w:ind w:left="1418" w:hanging="1418"/>
    </w:pPr>
  </w:style>
  <w:style w:type="paragraph" w:customStyle="1" w:styleId="EX">
    <w:name w:val="EX"/>
    <w:basedOn w:val="Normal"/>
    <w:link w:val="EXChar"/>
    <w:rsid w:val="00095006"/>
    <w:pPr>
      <w:keepLines/>
      <w:ind w:left="1702" w:hanging="1418"/>
    </w:pPr>
  </w:style>
  <w:style w:type="paragraph" w:customStyle="1" w:styleId="FP">
    <w:name w:val="FP"/>
    <w:basedOn w:val="Normal"/>
    <w:rsid w:val="00095006"/>
    <w:pPr>
      <w:spacing w:after="0"/>
    </w:pPr>
  </w:style>
  <w:style w:type="paragraph" w:customStyle="1" w:styleId="LD">
    <w:name w:val="LD"/>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095006"/>
    <w:pPr>
      <w:spacing w:after="0"/>
    </w:pPr>
  </w:style>
  <w:style w:type="paragraph" w:customStyle="1" w:styleId="EW">
    <w:name w:val="EW"/>
    <w:basedOn w:val="EX"/>
    <w:rsid w:val="00095006"/>
    <w:pPr>
      <w:spacing w:after="0"/>
    </w:pPr>
  </w:style>
  <w:style w:type="paragraph" w:styleId="TOC6">
    <w:name w:val="toc 6"/>
    <w:basedOn w:val="TOC5"/>
    <w:next w:val="Normal"/>
    <w:rsid w:val="00095006"/>
    <w:pPr>
      <w:ind w:left="1985" w:hanging="1985"/>
    </w:pPr>
  </w:style>
  <w:style w:type="paragraph" w:styleId="TOC7">
    <w:name w:val="toc 7"/>
    <w:basedOn w:val="TOC6"/>
    <w:next w:val="Normal"/>
    <w:rsid w:val="00095006"/>
    <w:pPr>
      <w:ind w:left="2268" w:hanging="2268"/>
    </w:pPr>
  </w:style>
  <w:style w:type="paragraph" w:styleId="ListBullet2">
    <w:name w:val="List Bullet 2"/>
    <w:aliases w:val="lb2"/>
    <w:basedOn w:val="ListBullet"/>
    <w:link w:val="ListBullet2Char"/>
    <w:rsid w:val="00095006"/>
    <w:pPr>
      <w:ind w:left="851"/>
    </w:pPr>
  </w:style>
  <w:style w:type="paragraph" w:styleId="ListBullet3">
    <w:name w:val="List Bullet 3"/>
    <w:basedOn w:val="ListBullet2"/>
    <w:link w:val="ListBullet3Char"/>
    <w:rsid w:val="00095006"/>
    <w:pPr>
      <w:ind w:left="1135"/>
    </w:pPr>
  </w:style>
  <w:style w:type="paragraph" w:styleId="ListNumber">
    <w:name w:val="List Number"/>
    <w:basedOn w:val="List"/>
    <w:rsid w:val="00095006"/>
  </w:style>
  <w:style w:type="paragraph" w:customStyle="1" w:styleId="EQ">
    <w:name w:val="EQ"/>
    <w:basedOn w:val="Normal"/>
    <w:next w:val="Normal"/>
    <w:link w:val="EQChar"/>
    <w:rsid w:val="00095006"/>
    <w:pPr>
      <w:keepLines/>
      <w:tabs>
        <w:tab w:val="center" w:pos="4536"/>
        <w:tab w:val="right" w:pos="9072"/>
      </w:tabs>
    </w:pPr>
    <w:rPr>
      <w:noProof/>
    </w:rPr>
  </w:style>
  <w:style w:type="paragraph" w:customStyle="1" w:styleId="TH">
    <w:name w:val="TH"/>
    <w:basedOn w:val="Normal"/>
    <w:link w:val="THChar"/>
    <w:rsid w:val="00095006"/>
    <w:pPr>
      <w:keepNext/>
      <w:keepLines/>
      <w:spacing w:before="60"/>
      <w:jc w:val="center"/>
    </w:pPr>
    <w:rPr>
      <w:rFonts w:ascii="Arial" w:hAnsi="Arial"/>
      <w:b/>
    </w:rPr>
  </w:style>
  <w:style w:type="paragraph" w:customStyle="1" w:styleId="NF">
    <w:name w:val="NF"/>
    <w:basedOn w:val="NO"/>
    <w:rsid w:val="00095006"/>
    <w:pPr>
      <w:keepNext/>
      <w:spacing w:after="0"/>
    </w:pPr>
    <w:rPr>
      <w:rFonts w:ascii="Arial" w:hAnsi="Arial"/>
      <w:sz w:val="18"/>
    </w:rPr>
  </w:style>
  <w:style w:type="paragraph" w:customStyle="1" w:styleId="PL">
    <w:name w:val="PL"/>
    <w:link w:val="PLChar"/>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rsid w:val="00095006"/>
    <w:pPr>
      <w:ind w:left="1985" w:hanging="1985"/>
      <w:outlineLvl w:val="9"/>
    </w:pPr>
    <w:rPr>
      <w:sz w:val="20"/>
    </w:rPr>
  </w:style>
  <w:style w:type="paragraph" w:customStyle="1" w:styleId="TAN">
    <w:name w:val="TAN"/>
    <w:basedOn w:val="TAL"/>
    <w:link w:val="TANChar"/>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095006"/>
    <w:pPr>
      <w:framePr w:wrap="notBeside" w:y="16161"/>
    </w:pPr>
  </w:style>
  <w:style w:type="character" w:customStyle="1" w:styleId="ZGSM">
    <w:name w:val="ZGSM"/>
    <w:rsid w:val="00095006"/>
  </w:style>
  <w:style w:type="paragraph" w:styleId="List2">
    <w:name w:val="List 2"/>
    <w:basedOn w:val="List"/>
    <w:link w:val="List2Char"/>
    <w:rsid w:val="00095006"/>
    <w:pPr>
      <w:ind w:left="851"/>
    </w:pPr>
  </w:style>
  <w:style w:type="paragraph" w:customStyle="1" w:styleId="ZG">
    <w:name w:val="ZG"/>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095006"/>
    <w:pPr>
      <w:ind w:left="1135"/>
    </w:pPr>
  </w:style>
  <w:style w:type="paragraph" w:styleId="List4">
    <w:name w:val="List 4"/>
    <w:basedOn w:val="List3"/>
    <w:rsid w:val="00095006"/>
    <w:pPr>
      <w:ind w:left="1418"/>
    </w:pPr>
  </w:style>
  <w:style w:type="paragraph" w:styleId="List5">
    <w:name w:val="List 5"/>
    <w:basedOn w:val="List4"/>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rsid w:val="00095006"/>
    <w:pPr>
      <w:ind w:left="568" w:hanging="284"/>
    </w:pPr>
  </w:style>
  <w:style w:type="paragraph" w:styleId="ListBullet">
    <w:name w:val="List Bullet"/>
    <w:aliases w:val="UL"/>
    <w:basedOn w:val="List"/>
    <w:link w:val="ListBulletChar"/>
    <w:rsid w:val="00095006"/>
  </w:style>
  <w:style w:type="paragraph" w:styleId="ListBullet4">
    <w:name w:val="List Bullet 4"/>
    <w:basedOn w:val="ListBullet3"/>
    <w:rsid w:val="00095006"/>
    <w:pPr>
      <w:ind w:left="1418"/>
    </w:pPr>
  </w:style>
  <w:style w:type="paragraph" w:styleId="ListBullet5">
    <w:name w:val="List Bullet 5"/>
    <w:basedOn w:val="ListBullet4"/>
    <w:rsid w:val="00095006"/>
    <w:pPr>
      <w:ind w:left="1702"/>
    </w:pPr>
  </w:style>
  <w:style w:type="paragraph" w:customStyle="1" w:styleId="B20">
    <w:name w:val="B2"/>
    <w:basedOn w:val="List2"/>
    <w:link w:val="B2Char"/>
    <w:rsid w:val="00095006"/>
  </w:style>
  <w:style w:type="paragraph" w:customStyle="1" w:styleId="B30">
    <w:name w:val="B3"/>
    <w:basedOn w:val="List3"/>
    <w:link w:val="B3Char"/>
    <w:rsid w:val="00095006"/>
  </w:style>
  <w:style w:type="paragraph" w:customStyle="1" w:styleId="B4">
    <w:name w:val="B4"/>
    <w:basedOn w:val="List4"/>
    <w:link w:val="B4Char"/>
    <w:rsid w:val="00095006"/>
  </w:style>
  <w:style w:type="paragraph" w:customStyle="1" w:styleId="B5">
    <w:name w:val="B5"/>
    <w:basedOn w:val="List5"/>
    <w:link w:val="B5Char"/>
    <w:rsid w:val="00095006"/>
  </w:style>
  <w:style w:type="paragraph" w:styleId="Footer">
    <w:name w:val="footer"/>
    <w:aliases w:val="footer odd,footer,fo,pie de página"/>
    <w:basedOn w:val="Header"/>
    <w:link w:val="FooterChar"/>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uiPriority w:val="99"/>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uiPriority w:val="99"/>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uiPriority w:val="99"/>
    <w:semiHidden/>
    <w:rsid w:val="00E62506"/>
  </w:style>
  <w:style w:type="numbering" w:customStyle="1" w:styleId="NoList4">
    <w:name w:val="No List4"/>
    <w:next w:val="NoList"/>
    <w:uiPriority w:val="99"/>
    <w:semiHidden/>
    <w:rsid w:val="00E62506"/>
  </w:style>
  <w:style w:type="numbering" w:customStyle="1" w:styleId="NoList5">
    <w:name w:val="No List5"/>
    <w:next w:val="NoList"/>
    <w:uiPriority w:val="99"/>
    <w:semiHidden/>
    <w:rsid w:val="00E62506"/>
  </w:style>
  <w:style w:type="numbering" w:customStyle="1" w:styleId="NoList6">
    <w:name w:val="No List6"/>
    <w:next w:val="NoList"/>
    <w:uiPriority w:val="99"/>
    <w:semiHidden/>
    <w:rsid w:val="00E62506"/>
  </w:style>
  <w:style w:type="numbering" w:customStyle="1" w:styleId="NoList7">
    <w:name w:val="No List7"/>
    <w:next w:val="NoList"/>
    <w:uiPriority w:val="99"/>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uiPriority w:val="99"/>
    <w:semiHidden/>
    <w:rsid w:val="00E62506"/>
  </w:style>
  <w:style w:type="numbering" w:customStyle="1" w:styleId="NoList21">
    <w:name w:val="No List21"/>
    <w:next w:val="NoList"/>
    <w:uiPriority w:val="99"/>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uiPriority w:val="99"/>
    <w:semiHidden/>
    <w:rsid w:val="00E62506"/>
  </w:style>
  <w:style w:type="numbering" w:customStyle="1" w:styleId="NoList12">
    <w:name w:val="No List12"/>
    <w:next w:val="NoList"/>
    <w:uiPriority w:val="99"/>
    <w:semiHidden/>
    <w:rsid w:val="00E62506"/>
  </w:style>
  <w:style w:type="numbering" w:customStyle="1" w:styleId="NoList22">
    <w:name w:val="No List22"/>
    <w:next w:val="NoList"/>
    <w:uiPriority w:val="99"/>
    <w:semiHidden/>
    <w:rsid w:val="00E62506"/>
  </w:style>
  <w:style w:type="numbering" w:customStyle="1" w:styleId="NoList9">
    <w:name w:val="No List9"/>
    <w:next w:val="NoList"/>
    <w:uiPriority w:val="99"/>
    <w:semiHidden/>
    <w:rsid w:val="00E62506"/>
  </w:style>
  <w:style w:type="numbering" w:customStyle="1" w:styleId="NoList13">
    <w:name w:val="No List13"/>
    <w:next w:val="NoList"/>
    <w:uiPriority w:val="99"/>
    <w:semiHidden/>
    <w:rsid w:val="00E62506"/>
  </w:style>
  <w:style w:type="numbering" w:customStyle="1" w:styleId="NoList23">
    <w:name w:val="No List23"/>
    <w:next w:val="NoList"/>
    <w:uiPriority w:val="99"/>
    <w:semiHidden/>
    <w:rsid w:val="00E62506"/>
  </w:style>
  <w:style w:type="numbering" w:customStyle="1" w:styleId="NoList10">
    <w:name w:val="No List10"/>
    <w:next w:val="NoList"/>
    <w:uiPriority w:val="99"/>
    <w:semiHidden/>
    <w:rsid w:val="00E62506"/>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uiPriority w:val="99"/>
    <w:semiHidden/>
    <w:rsid w:val="00E62506"/>
  </w:style>
  <w:style w:type="numbering" w:customStyle="1" w:styleId="NoList31">
    <w:name w:val="No List31"/>
    <w:next w:val="NoList"/>
    <w:uiPriority w:val="99"/>
    <w:semiHidden/>
    <w:rsid w:val="00E62506"/>
  </w:style>
  <w:style w:type="numbering" w:customStyle="1" w:styleId="NoList41">
    <w:name w:val="No List41"/>
    <w:next w:val="NoList"/>
    <w:uiPriority w:val="99"/>
    <w:semiHidden/>
    <w:rsid w:val="00E62506"/>
  </w:style>
  <w:style w:type="numbering" w:customStyle="1" w:styleId="NoList51">
    <w:name w:val="No List51"/>
    <w:next w:val="NoList"/>
    <w:uiPriority w:val="99"/>
    <w:semiHidden/>
    <w:rsid w:val="00E62506"/>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uiPriority w:val="99"/>
    <w:semiHidden/>
    <w:rsid w:val="00E62506"/>
  </w:style>
  <w:style w:type="numbering" w:customStyle="1" w:styleId="NoList16">
    <w:name w:val="No List16"/>
    <w:next w:val="NoList"/>
    <w:uiPriority w:val="99"/>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1">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9">
    <w:name w:val="書式なし (文字)1"/>
    <w:rsid w:val="00E62506"/>
    <w:rPr>
      <w:rFonts w:ascii="MS Mincho" w:eastAsia="MS Mincho" w:hAnsi="Courier New" w:cs="Courier New" w:hint="eastAsia"/>
      <w:sz w:val="21"/>
      <w:szCs w:val="21"/>
      <w:lang w:val="en-GB" w:eastAsia="en-US"/>
    </w:rPr>
  </w:style>
  <w:style w:type="character" w:customStyle="1" w:styleId="1fa">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b">
    <w:name w:val="標號1"/>
    <w:basedOn w:val="Normal"/>
    <w:next w:val="Normal"/>
    <w:qFormat/>
    <w:rsid w:val="00E62506"/>
    <w:pPr>
      <w:spacing w:before="120" w:after="120"/>
    </w:pPr>
    <w:rPr>
      <w:rFonts w:eastAsia="MS Mincho"/>
      <w:b/>
    </w:rPr>
  </w:style>
  <w:style w:type="paragraph" w:customStyle="1" w:styleId="1fc">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2506"/>
    <w:rPr>
      <w:rFonts w:ascii="MingLiU" w:eastAsia="MingLiU" w:hAnsi="Courier New" w:cs="Courier New"/>
      <w:sz w:val="24"/>
      <w:szCs w:val="24"/>
      <w:lang w:val="en-GB" w:eastAsia="en-US"/>
    </w:rPr>
  </w:style>
  <w:style w:type="character" w:customStyle="1" w:styleId="1fe">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uiPriority w:val="99"/>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f">
    <w:name w:val="吹き出し (文字)1"/>
    <w:uiPriority w:val="99"/>
    <w:semiHidden/>
    <w:rsid w:val="00E62506"/>
    <w:rPr>
      <w:rFonts w:ascii="MS Mincho" w:eastAsia="MS Mincho" w:hAnsi="Times New Roman"/>
      <w:sz w:val="18"/>
      <w:szCs w:val="18"/>
      <w:lang w:val="en-GB" w:eastAsia="en-US"/>
    </w:rPr>
  </w:style>
  <w:style w:type="character" w:customStyle="1" w:styleId="1ff0">
    <w:name w:val="見出しマップ (文字)1"/>
    <w:uiPriority w:val="99"/>
    <w:semiHidden/>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rsid w:val="00E62506"/>
    <w:rPr>
      <w:rFonts w:ascii="Times New Roman" w:eastAsia="Times New Roman" w:hAnsi="Times New Roman"/>
      <w:lang w:val="en-GB" w:eastAsia="en-US"/>
    </w:rPr>
  </w:style>
  <w:style w:type="character" w:customStyle="1" w:styleId="1ff3">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4">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uiPriority w:val="99"/>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uiPriority w:val="99"/>
    <w:semiHidden/>
    <w:rsid w:val="00E62506"/>
  </w:style>
  <w:style w:type="numbering" w:customStyle="1" w:styleId="NoList61">
    <w:name w:val="No List61"/>
    <w:next w:val="NoList"/>
    <w:uiPriority w:val="99"/>
    <w:semiHidden/>
    <w:rsid w:val="00E62506"/>
  </w:style>
  <w:style w:type="numbering" w:customStyle="1" w:styleId="NoList71">
    <w:name w:val="No List71"/>
    <w:next w:val="NoList"/>
    <w:uiPriority w:val="99"/>
    <w:semiHidden/>
    <w:rsid w:val="00E62506"/>
  </w:style>
  <w:style w:type="numbering" w:customStyle="1" w:styleId="NoList1110">
    <w:name w:val="No List1110"/>
    <w:next w:val="NoList"/>
    <w:semiHidden/>
    <w:rsid w:val="00E62506"/>
  </w:style>
  <w:style w:type="numbering" w:customStyle="1" w:styleId="NoList212">
    <w:name w:val="No List212"/>
    <w:next w:val="NoList"/>
    <w:uiPriority w:val="99"/>
    <w:semiHidden/>
    <w:rsid w:val="00E62506"/>
  </w:style>
  <w:style w:type="numbering" w:customStyle="1" w:styleId="NoList81">
    <w:name w:val="No List81"/>
    <w:next w:val="NoList"/>
    <w:uiPriority w:val="99"/>
    <w:semiHidden/>
    <w:rsid w:val="00E62506"/>
  </w:style>
  <w:style w:type="numbering" w:customStyle="1" w:styleId="NoList125">
    <w:name w:val="No List125"/>
    <w:next w:val="NoList"/>
    <w:semiHidden/>
    <w:rsid w:val="00E62506"/>
  </w:style>
  <w:style w:type="numbering" w:customStyle="1" w:styleId="NoList221">
    <w:name w:val="No List221"/>
    <w:next w:val="NoList"/>
    <w:uiPriority w:val="99"/>
    <w:semiHidden/>
    <w:rsid w:val="00E62506"/>
  </w:style>
  <w:style w:type="numbering" w:customStyle="1" w:styleId="NoList91">
    <w:name w:val="No List91"/>
    <w:next w:val="NoList"/>
    <w:uiPriority w:val="99"/>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uiPriority w:val="99"/>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uiPriority w:val="99"/>
    <w:semiHidden/>
    <w:rsid w:val="00E62506"/>
  </w:style>
  <w:style w:type="numbering" w:customStyle="1" w:styleId="NoList411">
    <w:name w:val="No List411"/>
    <w:next w:val="NoList"/>
    <w:uiPriority w:val="99"/>
    <w:semiHidden/>
    <w:rsid w:val="00E62506"/>
  </w:style>
  <w:style w:type="numbering" w:customStyle="1" w:styleId="NoList511">
    <w:name w:val="No List511"/>
    <w:next w:val="NoList"/>
    <w:uiPriority w:val="99"/>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uiPriority w:val="99"/>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uiPriority w:val="99"/>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uiPriority w:val="99"/>
    <w:semiHidden/>
    <w:rsid w:val="00E62506"/>
  </w:style>
  <w:style w:type="numbering" w:customStyle="1" w:styleId="NoList62">
    <w:name w:val="No List62"/>
    <w:next w:val="NoList"/>
    <w:uiPriority w:val="99"/>
    <w:semiHidden/>
    <w:rsid w:val="00E62506"/>
  </w:style>
  <w:style w:type="numbering" w:customStyle="1" w:styleId="NoList72">
    <w:name w:val="No List72"/>
    <w:next w:val="NoList"/>
    <w:uiPriority w:val="99"/>
    <w:semiHidden/>
    <w:rsid w:val="00E62506"/>
  </w:style>
  <w:style w:type="numbering" w:customStyle="1" w:styleId="NoList1112">
    <w:name w:val="No List1112"/>
    <w:next w:val="NoList"/>
    <w:uiPriority w:val="99"/>
    <w:semiHidden/>
    <w:rsid w:val="00E62506"/>
  </w:style>
  <w:style w:type="numbering" w:customStyle="1" w:styleId="NoList214">
    <w:name w:val="No List214"/>
    <w:next w:val="NoList"/>
    <w:uiPriority w:val="99"/>
    <w:semiHidden/>
    <w:rsid w:val="00E62506"/>
  </w:style>
  <w:style w:type="numbering" w:customStyle="1" w:styleId="NoList82">
    <w:name w:val="No List82"/>
    <w:next w:val="NoList"/>
    <w:uiPriority w:val="99"/>
    <w:semiHidden/>
    <w:rsid w:val="00E62506"/>
  </w:style>
  <w:style w:type="numbering" w:customStyle="1" w:styleId="NoList126">
    <w:name w:val="No List126"/>
    <w:next w:val="NoList"/>
    <w:semiHidden/>
    <w:rsid w:val="00E62506"/>
  </w:style>
  <w:style w:type="numbering" w:customStyle="1" w:styleId="NoList222">
    <w:name w:val="No List222"/>
    <w:next w:val="NoList"/>
    <w:uiPriority w:val="99"/>
    <w:semiHidden/>
    <w:rsid w:val="00E62506"/>
  </w:style>
  <w:style w:type="numbering" w:customStyle="1" w:styleId="NoList92">
    <w:name w:val="No List92"/>
    <w:next w:val="NoList"/>
    <w:uiPriority w:val="99"/>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uiPriority w:val="99"/>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uiPriority w:val="99"/>
    <w:semiHidden/>
    <w:rsid w:val="00E62506"/>
  </w:style>
  <w:style w:type="numbering" w:customStyle="1" w:styleId="NoList412">
    <w:name w:val="No List412"/>
    <w:next w:val="NoList"/>
    <w:uiPriority w:val="99"/>
    <w:semiHidden/>
    <w:rsid w:val="00E62506"/>
  </w:style>
  <w:style w:type="numbering" w:customStyle="1" w:styleId="NoList512">
    <w:name w:val="No List512"/>
    <w:next w:val="NoList"/>
    <w:uiPriority w:val="99"/>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uiPriority w:val="99"/>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8">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uiPriority w:val="99"/>
    <w:semiHidden/>
    <w:rsid w:val="00E62506"/>
  </w:style>
  <w:style w:type="numbering" w:customStyle="1" w:styleId="NoList63">
    <w:name w:val="No List63"/>
    <w:next w:val="NoList"/>
    <w:uiPriority w:val="99"/>
    <w:semiHidden/>
    <w:rsid w:val="00E62506"/>
  </w:style>
  <w:style w:type="numbering" w:customStyle="1" w:styleId="NoList73">
    <w:name w:val="No List73"/>
    <w:next w:val="NoList"/>
    <w:uiPriority w:val="99"/>
    <w:semiHidden/>
    <w:rsid w:val="00E62506"/>
  </w:style>
  <w:style w:type="numbering" w:customStyle="1" w:styleId="NoList1114">
    <w:name w:val="No List1114"/>
    <w:next w:val="NoList"/>
    <w:uiPriority w:val="99"/>
    <w:semiHidden/>
    <w:rsid w:val="00E62506"/>
  </w:style>
  <w:style w:type="numbering" w:customStyle="1" w:styleId="NoList216">
    <w:name w:val="No List216"/>
    <w:next w:val="NoList"/>
    <w:semiHidden/>
    <w:rsid w:val="00E62506"/>
  </w:style>
  <w:style w:type="numbering" w:customStyle="1" w:styleId="NoList83">
    <w:name w:val="No List83"/>
    <w:next w:val="NoList"/>
    <w:uiPriority w:val="99"/>
    <w:semiHidden/>
    <w:rsid w:val="00E62506"/>
  </w:style>
  <w:style w:type="numbering" w:customStyle="1" w:styleId="NoList128">
    <w:name w:val="No List128"/>
    <w:next w:val="NoList"/>
    <w:semiHidden/>
    <w:rsid w:val="00E62506"/>
  </w:style>
  <w:style w:type="numbering" w:customStyle="1" w:styleId="NoList223">
    <w:name w:val="No List223"/>
    <w:next w:val="NoList"/>
    <w:uiPriority w:val="99"/>
    <w:semiHidden/>
    <w:rsid w:val="00E62506"/>
  </w:style>
  <w:style w:type="numbering" w:customStyle="1" w:styleId="NoList93">
    <w:name w:val="No List93"/>
    <w:next w:val="NoList"/>
    <w:uiPriority w:val="99"/>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uiPriority w:val="99"/>
    <w:semiHidden/>
    <w:rsid w:val="00E62506"/>
  </w:style>
  <w:style w:type="numbering" w:customStyle="1" w:styleId="NoList413">
    <w:name w:val="No List413"/>
    <w:next w:val="NoList"/>
    <w:uiPriority w:val="99"/>
    <w:semiHidden/>
    <w:rsid w:val="00E62506"/>
  </w:style>
  <w:style w:type="numbering" w:customStyle="1" w:styleId="NoList513">
    <w:name w:val="No List513"/>
    <w:next w:val="NoList"/>
    <w:uiPriority w:val="99"/>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uiPriority w:val="99"/>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uiPriority w:val="99"/>
    <w:semiHidden/>
    <w:rsid w:val="00E62506"/>
  </w:style>
  <w:style w:type="numbering" w:customStyle="1" w:styleId="NoList74">
    <w:name w:val="No List74"/>
    <w:next w:val="NoList"/>
    <w:uiPriority w:val="99"/>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uiPriority w:val="99"/>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uiPriority w:val="99"/>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uiPriority w:val="99"/>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uiPriority w:val="99"/>
    <w:semiHidden/>
    <w:rsid w:val="00E62506"/>
  </w:style>
  <w:style w:type="numbering" w:customStyle="1" w:styleId="NoList711">
    <w:name w:val="No List711"/>
    <w:next w:val="NoList"/>
    <w:uiPriority w:val="99"/>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uiPriority w:val="99"/>
    <w:semiHidden/>
    <w:rsid w:val="00E62506"/>
  </w:style>
  <w:style w:type="numbering" w:customStyle="1" w:styleId="NoList1251">
    <w:name w:val="No List1251"/>
    <w:next w:val="NoList"/>
    <w:semiHidden/>
    <w:rsid w:val="00E62506"/>
  </w:style>
  <w:style w:type="numbering" w:customStyle="1" w:styleId="NoList2211">
    <w:name w:val="No List2211"/>
    <w:next w:val="NoList"/>
    <w:uiPriority w:val="99"/>
    <w:semiHidden/>
    <w:rsid w:val="00E62506"/>
  </w:style>
  <w:style w:type="numbering" w:customStyle="1" w:styleId="NoList911">
    <w:name w:val="No List911"/>
    <w:next w:val="NoList"/>
    <w:uiPriority w:val="99"/>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uiPriority w:val="99"/>
    <w:semiHidden/>
    <w:rsid w:val="00E62506"/>
  </w:style>
  <w:style w:type="numbering" w:customStyle="1" w:styleId="NoList4111">
    <w:name w:val="No List4111"/>
    <w:next w:val="NoList"/>
    <w:uiPriority w:val="99"/>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uiPriority w:val="99"/>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a">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12.bin"/><Relationship Id="rId42" Type="http://schemas.openxmlformats.org/officeDocument/2006/relationships/image" Target="media/image15.wmf"/><Relationship Id="rId63" Type="http://schemas.openxmlformats.org/officeDocument/2006/relationships/oleObject" Target="embeddings/oleObject22.bin"/><Relationship Id="rId84" Type="http://schemas.openxmlformats.org/officeDocument/2006/relationships/image" Target="media/image43.wmf"/><Relationship Id="rId138"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image" Target="media/image75.emf"/><Relationship Id="rId191" Type="http://schemas.openxmlformats.org/officeDocument/2006/relationships/oleObject" Target="embeddings/oleObject100.bin"/><Relationship Id="rId205" Type="http://schemas.openxmlformats.org/officeDocument/2006/relationships/image" Target="media/image88.wmf"/><Relationship Id="rId226" Type="http://schemas.openxmlformats.org/officeDocument/2006/relationships/oleObject" Target="embeddings/oleObject119.bin"/><Relationship Id="rId247" Type="http://schemas.openxmlformats.org/officeDocument/2006/relationships/oleObject" Target="embeddings/oleObject131.bin"/><Relationship Id="rId107" Type="http://schemas.openxmlformats.org/officeDocument/2006/relationships/image" Target="media/image54.wmf"/><Relationship Id="rId268" Type="http://schemas.openxmlformats.org/officeDocument/2006/relationships/image" Target="media/image112.wmf"/><Relationship Id="rId11" Type="http://schemas.openxmlformats.org/officeDocument/2006/relationships/oleObject" Target="embeddings/oleObject2.bin"/><Relationship Id="rId32" Type="http://schemas.openxmlformats.org/officeDocument/2006/relationships/image" Target="media/image5.png"/><Relationship Id="rId53" Type="http://schemas.openxmlformats.org/officeDocument/2006/relationships/image" Target="media/image26.png"/><Relationship Id="rId74" Type="http://schemas.openxmlformats.org/officeDocument/2006/relationships/image" Target="media/image39.wmf"/><Relationship Id="rId128" Type="http://schemas.openxmlformats.org/officeDocument/2006/relationships/image" Target="media/image63.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38.bin"/><Relationship Id="rId160" Type="http://schemas.openxmlformats.org/officeDocument/2006/relationships/image" Target="media/image72.wmf"/><Relationship Id="rId181" Type="http://schemas.openxmlformats.org/officeDocument/2006/relationships/image" Target="media/image79.wmf"/><Relationship Id="rId216" Type="http://schemas.openxmlformats.org/officeDocument/2006/relationships/oleObject" Target="embeddings/oleObject113.bin"/><Relationship Id="rId237" Type="http://schemas.openxmlformats.org/officeDocument/2006/relationships/oleObject" Target="embeddings/oleObject125.bin"/><Relationship Id="rId258" Type="http://schemas.openxmlformats.org/officeDocument/2006/relationships/oleObject" Target="embeddings/oleObject140.bin"/><Relationship Id="rId22" Type="http://schemas.openxmlformats.org/officeDocument/2006/relationships/oleObject" Target="embeddings/oleObject13.bin"/><Relationship Id="rId43" Type="http://schemas.openxmlformats.org/officeDocument/2006/relationships/image" Target="media/image16.wmf"/><Relationship Id="rId64" Type="http://schemas.openxmlformats.org/officeDocument/2006/relationships/image" Target="media/image34.wmf"/><Relationship Id="rId118" Type="http://schemas.openxmlformats.org/officeDocument/2006/relationships/image" Target="media/image59.wmf"/><Relationship Id="rId139" Type="http://schemas.openxmlformats.org/officeDocument/2006/relationships/oleObject" Target="embeddings/oleObject65.bin"/><Relationship Id="rId85" Type="http://schemas.openxmlformats.org/officeDocument/2006/relationships/oleObject" Target="embeddings/oleObject34.bin"/><Relationship Id="rId150" Type="http://schemas.openxmlformats.org/officeDocument/2006/relationships/oleObject" Target="embeddings/oleObject73.bin"/><Relationship Id="rId171" Type="http://schemas.openxmlformats.org/officeDocument/2006/relationships/package" Target="embeddings/Microsoft_Visio_Drawing.vsdx"/><Relationship Id="rId192" Type="http://schemas.openxmlformats.org/officeDocument/2006/relationships/image" Target="media/image82.wmf"/><Relationship Id="rId206" Type="http://schemas.openxmlformats.org/officeDocument/2006/relationships/oleObject" Target="embeddings/oleObject108.bin"/><Relationship Id="rId227" Type="http://schemas.openxmlformats.org/officeDocument/2006/relationships/image" Target="media/image98.wmf"/><Relationship Id="rId248" Type="http://schemas.openxmlformats.org/officeDocument/2006/relationships/oleObject" Target="embeddings/oleObject132.bin"/><Relationship Id="rId269" Type="http://schemas.openxmlformats.org/officeDocument/2006/relationships/oleObject" Target="embeddings/oleObject147.bin"/><Relationship Id="rId12" Type="http://schemas.openxmlformats.org/officeDocument/2006/relationships/oleObject" Target="embeddings/oleObject3.bin"/><Relationship Id="rId33" Type="http://schemas.openxmlformats.org/officeDocument/2006/relationships/image" Target="media/image6.wmf"/><Relationship Id="rId108" Type="http://schemas.openxmlformats.org/officeDocument/2006/relationships/oleObject" Target="embeddings/oleObject45.bin"/><Relationship Id="rId129" Type="http://schemas.openxmlformats.org/officeDocument/2006/relationships/oleObject" Target="embeddings/oleObject57.bin"/><Relationship Id="rId54" Type="http://schemas.openxmlformats.org/officeDocument/2006/relationships/image" Target="media/image27.wmf"/><Relationship Id="rId75" Type="http://schemas.openxmlformats.org/officeDocument/2006/relationships/oleObject" Target="embeddings/oleObject28.bin"/><Relationship Id="rId96" Type="http://schemas.openxmlformats.org/officeDocument/2006/relationships/oleObject" Target="embeddings/oleObject39.bin"/><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oleObject" Target="embeddings/oleObject93.bin"/><Relationship Id="rId217" Type="http://schemas.openxmlformats.org/officeDocument/2006/relationships/image" Target="media/image94.wmf"/><Relationship Id="rId6" Type="http://schemas.openxmlformats.org/officeDocument/2006/relationships/endnotes" Target="endnotes.xml"/><Relationship Id="rId238" Type="http://schemas.openxmlformats.org/officeDocument/2006/relationships/image" Target="media/image103.wmf"/><Relationship Id="rId259" Type="http://schemas.openxmlformats.org/officeDocument/2006/relationships/oleObject" Target="embeddings/oleObject141.bin"/><Relationship Id="rId23" Type="http://schemas.openxmlformats.org/officeDocument/2006/relationships/oleObject" Target="embeddings/oleObject14.bin"/><Relationship Id="rId119" Type="http://schemas.openxmlformats.org/officeDocument/2006/relationships/oleObject" Target="embeddings/oleObject51.bin"/><Relationship Id="rId270" Type="http://schemas.openxmlformats.org/officeDocument/2006/relationships/image" Target="media/image113.wmf"/><Relationship Id="rId44" Type="http://schemas.openxmlformats.org/officeDocument/2006/relationships/image" Target="media/image17.wmf"/><Relationship Id="rId60" Type="http://schemas.openxmlformats.org/officeDocument/2006/relationships/image" Target="media/image32.wmf"/><Relationship Id="rId65" Type="http://schemas.openxmlformats.org/officeDocument/2006/relationships/oleObject" Target="embeddings/oleObject23.bin"/><Relationship Id="rId81" Type="http://schemas.openxmlformats.org/officeDocument/2006/relationships/oleObject" Target="embeddings/oleObject32.bin"/><Relationship Id="rId86" Type="http://schemas.openxmlformats.org/officeDocument/2006/relationships/image" Target="media/image44.wmf"/><Relationship Id="rId130" Type="http://schemas.openxmlformats.org/officeDocument/2006/relationships/oleObject" Target="embeddings/oleObject58.bin"/><Relationship Id="rId135" Type="http://schemas.openxmlformats.org/officeDocument/2006/relationships/oleObject" Target="embeddings/oleObject62.bin"/><Relationship Id="rId151" Type="http://schemas.openxmlformats.org/officeDocument/2006/relationships/oleObject" Target="embeddings/oleObject74.bin"/><Relationship Id="rId156" Type="http://schemas.openxmlformats.org/officeDocument/2006/relationships/image" Target="media/image70.wmf"/><Relationship Id="rId177" Type="http://schemas.openxmlformats.org/officeDocument/2006/relationships/image" Target="media/image77.wmf"/><Relationship Id="rId198" Type="http://schemas.openxmlformats.org/officeDocument/2006/relationships/oleObject" Target="embeddings/oleObject104.bin"/><Relationship Id="rId172" Type="http://schemas.openxmlformats.org/officeDocument/2006/relationships/oleObject" Target="embeddings/oleObject87.bin"/><Relationship Id="rId193" Type="http://schemas.openxmlformats.org/officeDocument/2006/relationships/oleObject" Target="embeddings/oleObject101.bin"/><Relationship Id="rId202" Type="http://schemas.openxmlformats.org/officeDocument/2006/relationships/oleObject" Target="embeddings/oleObject106.bin"/><Relationship Id="rId207" Type="http://schemas.openxmlformats.org/officeDocument/2006/relationships/image" Target="media/image89.wmf"/><Relationship Id="rId223" Type="http://schemas.openxmlformats.org/officeDocument/2006/relationships/oleObject" Target="embeddings/oleObject117.bin"/><Relationship Id="rId228" Type="http://schemas.openxmlformats.org/officeDocument/2006/relationships/oleObject" Target="embeddings/oleObject120.bin"/><Relationship Id="rId244" Type="http://schemas.openxmlformats.org/officeDocument/2006/relationships/oleObject" Target="embeddings/oleObject129.bin"/><Relationship Id="rId249" Type="http://schemas.openxmlformats.org/officeDocument/2006/relationships/oleObject" Target="embeddings/oleObject133.bin"/><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12.wmf"/><Relationship Id="rId109" Type="http://schemas.openxmlformats.org/officeDocument/2006/relationships/image" Target="media/image55.wmf"/><Relationship Id="rId260" Type="http://schemas.openxmlformats.org/officeDocument/2006/relationships/image" Target="media/image109.wmf"/><Relationship Id="rId265" Type="http://schemas.openxmlformats.org/officeDocument/2006/relationships/oleObject" Target="embeddings/oleObject145.bin"/><Relationship Id="rId34" Type="http://schemas.openxmlformats.org/officeDocument/2006/relationships/image" Target="media/image7.wmf"/><Relationship Id="rId50" Type="http://schemas.openxmlformats.org/officeDocument/2006/relationships/image" Target="media/image23.wmf"/><Relationship Id="rId55" Type="http://schemas.openxmlformats.org/officeDocument/2006/relationships/image" Target="media/image28.png"/><Relationship Id="rId76" Type="http://schemas.openxmlformats.org/officeDocument/2006/relationships/image" Target="media/image40.wmf"/><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image" Target="media/image60.wmf"/><Relationship Id="rId125" Type="http://schemas.openxmlformats.org/officeDocument/2006/relationships/oleObject" Target="embeddings/oleObject55.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oleObject" Target="embeddings/oleObject84.bin"/><Relationship Id="rId188" Type="http://schemas.openxmlformats.org/officeDocument/2006/relationships/oleObject" Target="embeddings/oleObject98.bin"/><Relationship Id="rId7" Type="http://schemas.openxmlformats.org/officeDocument/2006/relationships/header" Target="header1.xml"/><Relationship Id="rId71" Type="http://schemas.openxmlformats.org/officeDocument/2006/relationships/oleObject" Target="embeddings/oleObject26.bin"/><Relationship Id="rId92" Type="http://schemas.openxmlformats.org/officeDocument/2006/relationships/image" Target="media/image47.emf"/><Relationship Id="rId162" Type="http://schemas.openxmlformats.org/officeDocument/2006/relationships/image" Target="media/image73.wmf"/><Relationship Id="rId183" Type="http://schemas.openxmlformats.org/officeDocument/2006/relationships/oleObject" Target="embeddings/oleObject94.bin"/><Relationship Id="rId213" Type="http://schemas.openxmlformats.org/officeDocument/2006/relationships/image" Target="media/image92.wmf"/><Relationship Id="rId218" Type="http://schemas.openxmlformats.org/officeDocument/2006/relationships/oleObject" Target="embeddings/oleObject114.bin"/><Relationship Id="rId234" Type="http://schemas.openxmlformats.org/officeDocument/2006/relationships/image" Target="media/image101.wmf"/><Relationship Id="rId239" Type="http://schemas.openxmlformats.org/officeDocument/2006/relationships/oleObject" Target="embeddings/oleObject126.bin"/><Relationship Id="rId2" Type="http://schemas.openxmlformats.org/officeDocument/2006/relationships/styles" Target="styles.xml"/><Relationship Id="rId29" Type="http://schemas.openxmlformats.org/officeDocument/2006/relationships/oleObject" Target="embeddings/oleObject19.bin"/><Relationship Id="rId250" Type="http://schemas.openxmlformats.org/officeDocument/2006/relationships/oleObject" Target="embeddings/oleObject134.bin"/><Relationship Id="rId255" Type="http://schemas.openxmlformats.org/officeDocument/2006/relationships/image" Target="media/image108.wmf"/><Relationship Id="rId271" Type="http://schemas.openxmlformats.org/officeDocument/2006/relationships/oleObject" Target="embeddings/oleObject148.bin"/><Relationship Id="rId24"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5.wmf"/><Relationship Id="rId87" Type="http://schemas.openxmlformats.org/officeDocument/2006/relationships/oleObject" Target="embeddings/oleObject35.bin"/><Relationship Id="rId110" Type="http://schemas.openxmlformats.org/officeDocument/2006/relationships/oleObject" Target="embeddings/oleObject46.bin"/><Relationship Id="rId115" Type="http://schemas.openxmlformats.org/officeDocument/2006/relationships/oleObject" Target="embeddings/oleObject49.bin"/><Relationship Id="rId131" Type="http://schemas.openxmlformats.org/officeDocument/2006/relationships/oleObject" Target="embeddings/oleObject59.bin"/><Relationship Id="rId136" Type="http://schemas.openxmlformats.org/officeDocument/2006/relationships/oleObject" Target="embeddings/oleObject63.bin"/><Relationship Id="rId157" Type="http://schemas.openxmlformats.org/officeDocument/2006/relationships/oleObject" Target="embeddings/oleObject78.bin"/><Relationship Id="rId178" Type="http://schemas.openxmlformats.org/officeDocument/2006/relationships/oleObject" Target="embeddings/oleObject91.bin"/><Relationship Id="rId61" Type="http://schemas.openxmlformats.org/officeDocument/2006/relationships/oleObject" Target="embeddings/oleObject21.bin"/><Relationship Id="rId82" Type="http://schemas.openxmlformats.org/officeDocument/2006/relationships/image" Target="media/image42.wmf"/><Relationship Id="rId152" Type="http://schemas.openxmlformats.org/officeDocument/2006/relationships/oleObject" Target="embeddings/oleObject75.bin"/><Relationship Id="rId173" Type="http://schemas.openxmlformats.org/officeDocument/2006/relationships/image" Target="media/image76.wmf"/><Relationship Id="rId194" Type="http://schemas.openxmlformats.org/officeDocument/2006/relationships/image" Target="media/image83.wmf"/><Relationship Id="rId199" Type="http://schemas.openxmlformats.org/officeDocument/2006/relationships/image" Target="media/image85.wmf"/><Relationship Id="rId203" Type="http://schemas.openxmlformats.org/officeDocument/2006/relationships/image" Target="media/image87.wmf"/><Relationship Id="rId208" Type="http://schemas.openxmlformats.org/officeDocument/2006/relationships/oleObject" Target="embeddings/oleObject109.bin"/><Relationship Id="rId229" Type="http://schemas.openxmlformats.org/officeDocument/2006/relationships/image" Target="media/image99.png"/><Relationship Id="rId19" Type="http://schemas.openxmlformats.org/officeDocument/2006/relationships/oleObject" Target="embeddings/oleObject10.bin"/><Relationship Id="rId224" Type="http://schemas.openxmlformats.org/officeDocument/2006/relationships/image" Target="media/image97.wmf"/><Relationship Id="rId240" Type="http://schemas.openxmlformats.org/officeDocument/2006/relationships/image" Target="media/image104.wmf"/><Relationship Id="rId245" Type="http://schemas.openxmlformats.org/officeDocument/2006/relationships/image" Target="media/image106.wmf"/><Relationship Id="rId261" Type="http://schemas.openxmlformats.org/officeDocument/2006/relationships/oleObject" Target="embeddings/oleObject142.bin"/><Relationship Id="rId266" Type="http://schemas.openxmlformats.org/officeDocument/2006/relationships/image" Target="media/image111.wmf"/><Relationship Id="rId14" Type="http://schemas.openxmlformats.org/officeDocument/2006/relationships/oleObject" Target="embeddings/oleObject5.bin"/><Relationship Id="rId30" Type="http://schemas.openxmlformats.org/officeDocument/2006/relationships/image" Target="media/image3.png"/><Relationship Id="rId35" Type="http://schemas.openxmlformats.org/officeDocument/2006/relationships/image" Target="media/image8.wmf"/><Relationship Id="rId56" Type="http://schemas.openxmlformats.org/officeDocument/2006/relationships/image" Target="media/image29.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image" Target="media/image52.png"/><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oleObject" Target="embeddings/oleObject85.bin"/><Relationship Id="rId8" Type="http://schemas.openxmlformats.org/officeDocument/2006/relationships/footer" Target="footer1.xml"/><Relationship Id="rId51" Type="http://schemas.openxmlformats.org/officeDocument/2006/relationships/image" Target="media/image24.wmf"/><Relationship Id="rId72" Type="http://schemas.openxmlformats.org/officeDocument/2006/relationships/image" Target="media/image38.wmf"/><Relationship Id="rId93" Type="http://schemas.openxmlformats.org/officeDocument/2006/relationships/oleObject" Target="embeddings/Microsoft_Word_97_-_2003_Document.doc"/><Relationship Id="rId98" Type="http://schemas.openxmlformats.org/officeDocument/2006/relationships/image" Target="media/image49.wmf"/><Relationship Id="rId121" Type="http://schemas.openxmlformats.org/officeDocument/2006/relationships/oleObject" Target="embeddings/oleObject52.bin"/><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oleObject" Target="embeddings/oleObject95.bin"/><Relationship Id="rId189" Type="http://schemas.openxmlformats.org/officeDocument/2006/relationships/oleObject" Target="embeddings/oleObject99.bin"/><Relationship Id="rId219" Type="http://schemas.openxmlformats.org/officeDocument/2006/relationships/image" Target="media/image95.wmf"/><Relationship Id="rId3" Type="http://schemas.openxmlformats.org/officeDocument/2006/relationships/settings" Target="settings.xml"/><Relationship Id="rId214" Type="http://schemas.openxmlformats.org/officeDocument/2006/relationships/oleObject" Target="embeddings/oleObject112.bin"/><Relationship Id="rId230" Type="http://schemas.openxmlformats.org/officeDocument/2006/relationships/image" Target="media/image100.wmf"/><Relationship Id="rId235" Type="http://schemas.openxmlformats.org/officeDocument/2006/relationships/oleObject" Target="embeddings/oleObject124.bin"/><Relationship Id="rId251" Type="http://schemas.openxmlformats.org/officeDocument/2006/relationships/image" Target="media/image107.wmf"/><Relationship Id="rId256" Type="http://schemas.openxmlformats.org/officeDocument/2006/relationships/oleObject" Target="embeddings/oleObject138.bin"/><Relationship Id="rId25" Type="http://schemas.openxmlformats.org/officeDocument/2006/relationships/oleObject" Target="embeddings/oleObject16.bin"/><Relationship Id="rId46" Type="http://schemas.openxmlformats.org/officeDocument/2006/relationships/image" Target="media/image19.wmf"/><Relationship Id="rId67" Type="http://schemas.openxmlformats.org/officeDocument/2006/relationships/oleObject" Target="embeddings/oleObject24.bin"/><Relationship Id="rId116" Type="http://schemas.openxmlformats.org/officeDocument/2006/relationships/image" Target="media/image58.wmf"/><Relationship Id="rId137" Type="http://schemas.openxmlformats.org/officeDocument/2006/relationships/oleObject" Target="embeddings/oleObject64.bin"/><Relationship Id="rId158" Type="http://schemas.openxmlformats.org/officeDocument/2006/relationships/image" Target="media/image71.wmf"/><Relationship Id="rId272" Type="http://schemas.openxmlformats.org/officeDocument/2006/relationships/image" Target="media/image114.wmf"/><Relationship Id="rId20" Type="http://schemas.openxmlformats.org/officeDocument/2006/relationships/oleObject" Target="embeddings/oleObject11.bin"/><Relationship Id="rId41" Type="http://schemas.openxmlformats.org/officeDocument/2006/relationships/image" Target="media/image14.wmf"/><Relationship Id="rId62" Type="http://schemas.openxmlformats.org/officeDocument/2006/relationships/image" Target="media/image33.wmf"/><Relationship Id="rId83" Type="http://schemas.openxmlformats.org/officeDocument/2006/relationships/oleObject" Target="embeddings/oleObject33.bin"/><Relationship Id="rId88" Type="http://schemas.openxmlformats.org/officeDocument/2006/relationships/image" Target="media/image45.png"/><Relationship Id="rId111" Type="http://schemas.openxmlformats.org/officeDocument/2006/relationships/image" Target="media/image56.wmf"/><Relationship Id="rId132" Type="http://schemas.openxmlformats.org/officeDocument/2006/relationships/oleObject" Target="embeddings/oleObject60.bin"/><Relationship Id="rId153" Type="http://schemas.openxmlformats.org/officeDocument/2006/relationships/oleObject" Target="embeddings/oleObject76.bin"/><Relationship Id="rId174" Type="http://schemas.openxmlformats.org/officeDocument/2006/relationships/oleObject" Target="embeddings/oleObject88.bin"/><Relationship Id="rId179" Type="http://schemas.openxmlformats.org/officeDocument/2006/relationships/image" Target="media/image78.wmf"/><Relationship Id="rId195" Type="http://schemas.openxmlformats.org/officeDocument/2006/relationships/oleObject" Target="embeddings/oleObject102.bin"/><Relationship Id="rId209" Type="http://schemas.openxmlformats.org/officeDocument/2006/relationships/image" Target="media/image90.wmf"/><Relationship Id="rId190" Type="http://schemas.openxmlformats.org/officeDocument/2006/relationships/image" Target="media/image81.wmf"/><Relationship Id="rId204" Type="http://schemas.openxmlformats.org/officeDocument/2006/relationships/oleObject" Target="embeddings/oleObject107.bin"/><Relationship Id="rId220" Type="http://schemas.openxmlformats.org/officeDocument/2006/relationships/oleObject" Target="embeddings/oleObject115.bin"/><Relationship Id="rId225" Type="http://schemas.openxmlformats.org/officeDocument/2006/relationships/oleObject" Target="embeddings/oleObject118.bin"/><Relationship Id="rId241" Type="http://schemas.openxmlformats.org/officeDocument/2006/relationships/oleObject" Target="embeddings/oleObject127.bin"/><Relationship Id="rId246" Type="http://schemas.openxmlformats.org/officeDocument/2006/relationships/oleObject" Target="embeddings/oleObject130.bin"/><Relationship Id="rId267" Type="http://schemas.openxmlformats.org/officeDocument/2006/relationships/oleObject" Target="embeddings/oleObject146.bin"/><Relationship Id="rId15" Type="http://schemas.openxmlformats.org/officeDocument/2006/relationships/oleObject" Target="embeddings/oleObject6.bin"/><Relationship Id="rId36" Type="http://schemas.openxmlformats.org/officeDocument/2006/relationships/image" Target="media/image9.wmf"/><Relationship Id="rId57" Type="http://schemas.openxmlformats.org/officeDocument/2006/relationships/image" Target="media/image30.emf"/><Relationship Id="rId106" Type="http://schemas.openxmlformats.org/officeDocument/2006/relationships/image" Target="media/image53.png"/><Relationship Id="rId127" Type="http://schemas.openxmlformats.org/officeDocument/2006/relationships/oleObject" Target="embeddings/oleObject56.bin"/><Relationship Id="rId262" Type="http://schemas.openxmlformats.org/officeDocument/2006/relationships/image" Target="media/image110.wmf"/><Relationship Id="rId10" Type="http://schemas.openxmlformats.org/officeDocument/2006/relationships/oleObject" Target="embeddings/oleObject1.bin"/><Relationship Id="rId31" Type="http://schemas.openxmlformats.org/officeDocument/2006/relationships/image" Target="media/image4.wmf"/><Relationship Id="rId52" Type="http://schemas.openxmlformats.org/officeDocument/2006/relationships/image" Target="media/image25.wmf"/><Relationship Id="rId73" Type="http://schemas.openxmlformats.org/officeDocument/2006/relationships/oleObject" Target="embeddings/oleObject27.bin"/><Relationship Id="rId78" Type="http://schemas.openxmlformats.org/officeDocument/2006/relationships/image" Target="media/image41.wmf"/><Relationship Id="rId94" Type="http://schemas.openxmlformats.org/officeDocument/2006/relationships/image" Target="media/image48.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3.bin"/><Relationship Id="rId143" Type="http://schemas.openxmlformats.org/officeDocument/2006/relationships/oleObject" Target="embeddings/oleObject67.bin"/><Relationship Id="rId148" Type="http://schemas.openxmlformats.org/officeDocument/2006/relationships/oleObject" Target="embeddings/oleObject71.bin"/><Relationship Id="rId164" Type="http://schemas.openxmlformats.org/officeDocument/2006/relationships/image" Target="media/image74.wmf"/><Relationship Id="rId169" Type="http://schemas.openxmlformats.org/officeDocument/2006/relationships/oleObject" Target="embeddings/oleObject86.bin"/><Relationship Id="rId185" Type="http://schemas.openxmlformats.org/officeDocument/2006/relationships/oleObject" Target="embeddings/oleObject96.bin"/><Relationship Id="rId4" Type="http://schemas.openxmlformats.org/officeDocument/2006/relationships/webSettings" Target="webSettings.xml"/><Relationship Id="rId9" Type="http://schemas.openxmlformats.org/officeDocument/2006/relationships/image" Target="media/image1.wmf"/><Relationship Id="rId180" Type="http://schemas.openxmlformats.org/officeDocument/2006/relationships/oleObject" Target="embeddings/oleObject92.bin"/><Relationship Id="rId210" Type="http://schemas.openxmlformats.org/officeDocument/2006/relationships/oleObject" Target="embeddings/oleObject110.bin"/><Relationship Id="rId215" Type="http://schemas.openxmlformats.org/officeDocument/2006/relationships/image" Target="media/image93.wmf"/><Relationship Id="rId236" Type="http://schemas.openxmlformats.org/officeDocument/2006/relationships/image" Target="media/image102.wmf"/><Relationship Id="rId257" Type="http://schemas.openxmlformats.org/officeDocument/2006/relationships/oleObject" Target="embeddings/oleObject139.bin"/><Relationship Id="rId26" Type="http://schemas.openxmlformats.org/officeDocument/2006/relationships/oleObject" Target="embeddings/oleObject17.bin"/><Relationship Id="rId231" Type="http://schemas.openxmlformats.org/officeDocument/2006/relationships/oleObject" Target="embeddings/oleObject121.bin"/><Relationship Id="rId252" Type="http://schemas.openxmlformats.org/officeDocument/2006/relationships/oleObject" Target="embeddings/oleObject135.bin"/><Relationship Id="rId273" Type="http://schemas.openxmlformats.org/officeDocument/2006/relationships/oleObject" Target="embeddings/oleObject149.bin"/><Relationship Id="rId47" Type="http://schemas.openxmlformats.org/officeDocument/2006/relationships/image" Target="media/image20.wmf"/><Relationship Id="rId68" Type="http://schemas.openxmlformats.org/officeDocument/2006/relationships/image" Target="media/image36.wmf"/><Relationship Id="rId89" Type="http://schemas.openxmlformats.org/officeDocument/2006/relationships/image" Target="media/image46.wmf"/><Relationship Id="rId112" Type="http://schemas.openxmlformats.org/officeDocument/2006/relationships/oleObject" Target="embeddings/oleObject47.bin"/><Relationship Id="rId133" Type="http://schemas.openxmlformats.org/officeDocument/2006/relationships/oleObject" Target="embeddings/oleObject61.bin"/><Relationship Id="rId154" Type="http://schemas.openxmlformats.org/officeDocument/2006/relationships/image" Target="media/image69.wmf"/><Relationship Id="rId175" Type="http://schemas.openxmlformats.org/officeDocument/2006/relationships/oleObject" Target="embeddings/oleObject89.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oleObject" Target="embeddings/oleObject7.bin"/><Relationship Id="rId221" Type="http://schemas.openxmlformats.org/officeDocument/2006/relationships/image" Target="media/image96.wmf"/><Relationship Id="rId242" Type="http://schemas.openxmlformats.org/officeDocument/2006/relationships/image" Target="media/image105.wmf"/><Relationship Id="rId263" Type="http://schemas.openxmlformats.org/officeDocument/2006/relationships/oleObject" Target="embeddings/oleObject143.bin"/><Relationship Id="rId37" Type="http://schemas.openxmlformats.org/officeDocument/2006/relationships/image" Target="media/image10.wmf"/><Relationship Id="rId58" Type="http://schemas.openxmlformats.org/officeDocument/2006/relationships/image" Target="media/image31.wmf"/><Relationship Id="rId79" Type="http://schemas.openxmlformats.org/officeDocument/2006/relationships/oleObject" Target="embeddings/oleObject30.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image" Target="media/image68.wmf"/><Relationship Id="rId90" Type="http://schemas.openxmlformats.org/officeDocument/2006/relationships/oleObject" Target="embeddings/oleObject36.bin"/><Relationship Id="rId165" Type="http://schemas.openxmlformats.org/officeDocument/2006/relationships/oleObject" Target="embeddings/oleObject82.bin"/><Relationship Id="rId186" Type="http://schemas.openxmlformats.org/officeDocument/2006/relationships/oleObject" Target="embeddings/oleObject97.bin"/><Relationship Id="rId211" Type="http://schemas.openxmlformats.org/officeDocument/2006/relationships/image" Target="media/image91.wmf"/><Relationship Id="rId232" Type="http://schemas.openxmlformats.org/officeDocument/2006/relationships/oleObject" Target="embeddings/oleObject122.bin"/><Relationship Id="rId253" Type="http://schemas.openxmlformats.org/officeDocument/2006/relationships/oleObject" Target="embeddings/oleObject136.bin"/><Relationship Id="rId274" Type="http://schemas.openxmlformats.org/officeDocument/2006/relationships/fontTable" Target="fontTable.xml"/><Relationship Id="rId27" Type="http://schemas.openxmlformats.org/officeDocument/2006/relationships/oleObject" Target="embeddings/oleObject18.bin"/><Relationship Id="rId48" Type="http://schemas.openxmlformats.org/officeDocument/2006/relationships/image" Target="media/image21.wmf"/><Relationship Id="rId69" Type="http://schemas.openxmlformats.org/officeDocument/2006/relationships/oleObject" Target="embeddings/oleObject25.bin"/><Relationship Id="rId113" Type="http://schemas.openxmlformats.org/officeDocument/2006/relationships/oleObject" Target="embeddings/oleObject48.bin"/><Relationship Id="rId134" Type="http://schemas.openxmlformats.org/officeDocument/2006/relationships/image" Target="media/image64.wmf"/><Relationship Id="rId80" Type="http://schemas.openxmlformats.org/officeDocument/2006/relationships/oleObject" Target="embeddings/oleObject31.bin"/><Relationship Id="rId155" Type="http://schemas.openxmlformats.org/officeDocument/2006/relationships/oleObject" Target="embeddings/oleObject77.bin"/><Relationship Id="rId176" Type="http://schemas.openxmlformats.org/officeDocument/2006/relationships/oleObject" Target="embeddings/oleObject90.bin"/><Relationship Id="rId197" Type="http://schemas.openxmlformats.org/officeDocument/2006/relationships/image" Target="media/image84.wmf"/><Relationship Id="rId201" Type="http://schemas.openxmlformats.org/officeDocument/2006/relationships/image" Target="media/image86.wmf"/><Relationship Id="rId222" Type="http://schemas.openxmlformats.org/officeDocument/2006/relationships/oleObject" Target="embeddings/oleObject116.bin"/><Relationship Id="rId243" Type="http://schemas.openxmlformats.org/officeDocument/2006/relationships/oleObject" Target="embeddings/oleObject128.bin"/><Relationship Id="rId264" Type="http://schemas.openxmlformats.org/officeDocument/2006/relationships/oleObject" Target="embeddings/oleObject144.bin"/><Relationship Id="rId17"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20.bin"/><Relationship Id="rId103" Type="http://schemas.openxmlformats.org/officeDocument/2006/relationships/oleObject" Target="embeddings/oleObject43.bin"/><Relationship Id="rId124" Type="http://schemas.openxmlformats.org/officeDocument/2006/relationships/oleObject" Target="embeddings/oleObject54.bin"/><Relationship Id="rId70" Type="http://schemas.openxmlformats.org/officeDocument/2006/relationships/image" Target="media/image37.wmf"/><Relationship Id="rId91" Type="http://schemas.openxmlformats.org/officeDocument/2006/relationships/oleObject" Target="embeddings/oleObject37.bin"/><Relationship Id="rId145" Type="http://schemas.openxmlformats.org/officeDocument/2006/relationships/oleObject" Target="embeddings/oleObject68.bin"/><Relationship Id="rId166" Type="http://schemas.openxmlformats.org/officeDocument/2006/relationships/oleObject" Target="embeddings/oleObject83.bin"/><Relationship Id="rId187" Type="http://schemas.openxmlformats.org/officeDocument/2006/relationships/image" Target="media/image80.png"/><Relationship Id="rId1" Type="http://schemas.openxmlformats.org/officeDocument/2006/relationships/numbering" Target="numbering.xml"/><Relationship Id="rId212" Type="http://schemas.openxmlformats.org/officeDocument/2006/relationships/oleObject" Target="embeddings/oleObject111.bin"/><Relationship Id="rId233" Type="http://schemas.openxmlformats.org/officeDocument/2006/relationships/oleObject" Target="embeddings/oleObject123.bin"/><Relationship Id="rId254" Type="http://schemas.openxmlformats.org/officeDocument/2006/relationships/oleObject" Target="embeddings/oleObject137.bin"/><Relationship Id="rId28" Type="http://schemas.openxmlformats.org/officeDocument/2006/relationships/image" Target="media/image2.wmf"/><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1</Pages>
  <Words>45791</Words>
  <Characters>261012</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1895</cp:lastModifiedBy>
  <cp:revision>21</cp:revision>
  <dcterms:created xsi:type="dcterms:W3CDTF">2022-02-11T13:56:00Z</dcterms:created>
  <dcterms:modified xsi:type="dcterms:W3CDTF">2022-04-07T15:14:00Z</dcterms:modified>
</cp:coreProperties>
</file>