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96AAD7C"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71247A">
              <w:t>1</w:t>
            </w:r>
            <w:r w:rsidRPr="00395158">
              <w:t>.</w:t>
            </w:r>
            <w:r w:rsidR="00BA3B07">
              <w:t>2</w:t>
            </w:r>
            <w:r w:rsidRPr="00395158">
              <w:t>.</w:t>
            </w:r>
            <w:bookmarkEnd w:id="3"/>
            <w:r w:rsidR="0071247A">
              <w:t>0</w:t>
            </w:r>
            <w:r w:rsidR="0071247A" w:rsidRPr="00395158">
              <w:t xml:space="preserve"> </w:t>
            </w:r>
            <w:r w:rsidRPr="00395158">
              <w:rPr>
                <w:sz w:val="32"/>
              </w:rPr>
              <w:t>(</w:t>
            </w:r>
            <w:bookmarkStart w:id="4" w:name="issueDate"/>
            <w:r w:rsidR="00395158" w:rsidRPr="00395158">
              <w:rPr>
                <w:sz w:val="32"/>
              </w:rPr>
              <w:t>2023</w:t>
            </w:r>
            <w:r w:rsidRPr="00395158">
              <w:rPr>
                <w:sz w:val="32"/>
              </w:rPr>
              <w:t>-</w:t>
            </w:r>
            <w:bookmarkEnd w:id="4"/>
            <w:r w:rsidR="0071247A">
              <w:rPr>
                <w:sz w:val="32"/>
              </w:rPr>
              <w:t>1</w:t>
            </w:r>
            <w:r w:rsidR="00BA3B07">
              <w:rPr>
                <w:sz w:val="32"/>
              </w:rPr>
              <w:t>1</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r w:rsidRPr="00395158">
              <w:t>Sidelink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12" o:title=""/>
                </v:shape>
                <o:OLEObject Type="Embed" ProgID="Word.Picture.8" ShapeID="_x0000_i1025" DrawAspect="Content" ObjectID="_1760361994"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4" o:title=""/>
                </v:shape>
                <o:OLEObject Type="Embed" ProgID="Word.Picture.8" ShapeID="_x0000_i1026" DrawAspect="Content" ObjectID="_176036199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3"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4"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F526808" w14:textId="1FE68AC0" w:rsidR="00CC061A"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CC061A">
        <w:rPr>
          <w:noProof/>
        </w:rPr>
        <w:t>Foreword</w:t>
      </w:r>
      <w:r w:rsidR="00CC061A">
        <w:rPr>
          <w:noProof/>
        </w:rPr>
        <w:tab/>
      </w:r>
      <w:r w:rsidR="00CC061A">
        <w:rPr>
          <w:noProof/>
        </w:rPr>
        <w:fldChar w:fldCharType="begin"/>
      </w:r>
      <w:r w:rsidR="00CC061A">
        <w:rPr>
          <w:noProof/>
        </w:rPr>
        <w:instrText xml:space="preserve"> PAGEREF _Toc149580910 \h </w:instrText>
      </w:r>
      <w:r w:rsidR="00CC061A">
        <w:rPr>
          <w:noProof/>
        </w:rPr>
      </w:r>
      <w:r w:rsidR="00CC061A">
        <w:rPr>
          <w:noProof/>
        </w:rPr>
        <w:fldChar w:fldCharType="separate"/>
      </w:r>
      <w:r w:rsidR="00CC061A">
        <w:rPr>
          <w:noProof/>
        </w:rPr>
        <w:t>6</w:t>
      </w:r>
      <w:r w:rsidR="00CC061A">
        <w:rPr>
          <w:noProof/>
        </w:rPr>
        <w:fldChar w:fldCharType="end"/>
      </w:r>
    </w:p>
    <w:p w14:paraId="576DD1E6" w14:textId="27ABD321"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_Toc149580911 \h </w:instrText>
      </w:r>
      <w:r>
        <w:rPr>
          <w:noProof/>
        </w:rPr>
      </w:r>
      <w:r>
        <w:rPr>
          <w:noProof/>
        </w:rPr>
        <w:fldChar w:fldCharType="separate"/>
      </w:r>
      <w:r>
        <w:rPr>
          <w:noProof/>
        </w:rPr>
        <w:t>7</w:t>
      </w:r>
      <w:r>
        <w:rPr>
          <w:noProof/>
        </w:rPr>
        <w:fldChar w:fldCharType="end"/>
      </w:r>
    </w:p>
    <w:p w14:paraId="2B1A39F9" w14:textId="0D7DA6CA"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_Toc149580912 \h </w:instrText>
      </w:r>
      <w:r>
        <w:rPr>
          <w:noProof/>
        </w:rPr>
      </w:r>
      <w:r>
        <w:rPr>
          <w:noProof/>
        </w:rPr>
        <w:fldChar w:fldCharType="separate"/>
      </w:r>
      <w:r>
        <w:rPr>
          <w:noProof/>
        </w:rPr>
        <w:t>7</w:t>
      </w:r>
      <w:r>
        <w:rPr>
          <w:noProof/>
        </w:rPr>
        <w:fldChar w:fldCharType="end"/>
      </w:r>
    </w:p>
    <w:p w14:paraId="282EE1FF" w14:textId="5ADF63CA"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_Toc149580913 \h </w:instrText>
      </w:r>
      <w:r>
        <w:rPr>
          <w:noProof/>
        </w:rPr>
      </w:r>
      <w:r>
        <w:rPr>
          <w:noProof/>
        </w:rPr>
        <w:fldChar w:fldCharType="separate"/>
      </w:r>
      <w:r>
        <w:rPr>
          <w:noProof/>
        </w:rPr>
        <w:t>7</w:t>
      </w:r>
      <w:r>
        <w:rPr>
          <w:noProof/>
        </w:rPr>
        <w:fldChar w:fldCharType="end"/>
      </w:r>
    </w:p>
    <w:p w14:paraId="29A0B3A1" w14:textId="5F747086"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_Toc149580914 \h </w:instrText>
      </w:r>
      <w:r>
        <w:rPr>
          <w:noProof/>
        </w:rPr>
      </w:r>
      <w:r>
        <w:rPr>
          <w:noProof/>
        </w:rPr>
        <w:fldChar w:fldCharType="separate"/>
      </w:r>
      <w:r>
        <w:rPr>
          <w:noProof/>
        </w:rPr>
        <w:t>7</w:t>
      </w:r>
      <w:r>
        <w:rPr>
          <w:noProof/>
        </w:rPr>
        <w:fldChar w:fldCharType="end"/>
      </w:r>
    </w:p>
    <w:p w14:paraId="1517DF9D" w14:textId="2BBC1AB5"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_Toc149580915 \h </w:instrText>
      </w:r>
      <w:r>
        <w:rPr>
          <w:noProof/>
        </w:rPr>
      </w:r>
      <w:r>
        <w:rPr>
          <w:noProof/>
        </w:rPr>
        <w:fldChar w:fldCharType="separate"/>
      </w:r>
      <w:r>
        <w:rPr>
          <w:noProof/>
        </w:rPr>
        <w:t>8</w:t>
      </w:r>
      <w:r>
        <w:rPr>
          <w:noProof/>
        </w:rPr>
        <w:fldChar w:fldCharType="end"/>
      </w:r>
    </w:p>
    <w:p w14:paraId="4FEA3F62" w14:textId="71FDA230"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_Toc149580916 \h </w:instrText>
      </w:r>
      <w:r>
        <w:rPr>
          <w:noProof/>
        </w:rPr>
      </w:r>
      <w:r>
        <w:rPr>
          <w:noProof/>
        </w:rPr>
        <w:fldChar w:fldCharType="separate"/>
      </w:r>
      <w:r>
        <w:rPr>
          <w:noProof/>
        </w:rPr>
        <w:t>8</w:t>
      </w:r>
      <w:r>
        <w:rPr>
          <w:noProof/>
        </w:rPr>
        <w:fldChar w:fldCharType="end"/>
      </w:r>
    </w:p>
    <w:p w14:paraId="688E7907" w14:textId="465A7A79"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_Toc149580917 \h </w:instrText>
      </w:r>
      <w:r>
        <w:rPr>
          <w:noProof/>
        </w:rPr>
      </w:r>
      <w:r>
        <w:rPr>
          <w:noProof/>
        </w:rPr>
        <w:fldChar w:fldCharType="separate"/>
      </w:r>
      <w:r>
        <w:rPr>
          <w:noProof/>
        </w:rPr>
        <w:t>8</w:t>
      </w:r>
      <w:r>
        <w:rPr>
          <w:noProof/>
        </w:rPr>
        <w:fldChar w:fldCharType="end"/>
      </w:r>
    </w:p>
    <w:p w14:paraId="3CC5E6FF" w14:textId="5E2034C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_Toc149580918 \h </w:instrText>
      </w:r>
      <w:r>
        <w:rPr>
          <w:noProof/>
        </w:rPr>
      </w:r>
      <w:r>
        <w:rPr>
          <w:noProof/>
        </w:rPr>
        <w:fldChar w:fldCharType="separate"/>
      </w:r>
      <w:r>
        <w:rPr>
          <w:noProof/>
        </w:rPr>
        <w:t>8</w:t>
      </w:r>
      <w:r>
        <w:rPr>
          <w:noProof/>
        </w:rPr>
        <w:fldChar w:fldCharType="end"/>
      </w:r>
    </w:p>
    <w:p w14:paraId="0F3B9C3B" w14:textId="1B7C6E54"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_Toc149580919 \h </w:instrText>
      </w:r>
      <w:r>
        <w:rPr>
          <w:noProof/>
        </w:rPr>
      </w:r>
      <w:r>
        <w:rPr>
          <w:noProof/>
        </w:rPr>
        <w:fldChar w:fldCharType="separate"/>
      </w:r>
      <w:r>
        <w:rPr>
          <w:noProof/>
        </w:rPr>
        <w:t>9</w:t>
      </w:r>
      <w:r>
        <w:rPr>
          <w:noProof/>
        </w:rPr>
        <w:fldChar w:fldCharType="end"/>
      </w:r>
    </w:p>
    <w:p w14:paraId="7CE543DE" w14:textId="640A1BC5"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Positioning Methods</w:t>
      </w:r>
      <w:r>
        <w:rPr>
          <w:noProof/>
        </w:rPr>
        <w:tab/>
      </w:r>
      <w:r>
        <w:rPr>
          <w:noProof/>
        </w:rPr>
        <w:fldChar w:fldCharType="begin"/>
      </w:r>
      <w:r>
        <w:rPr>
          <w:noProof/>
        </w:rPr>
        <w:instrText xml:space="preserve"> PAGEREF _Toc149580920 \h </w:instrText>
      </w:r>
      <w:r>
        <w:rPr>
          <w:noProof/>
        </w:rPr>
      </w:r>
      <w:r>
        <w:rPr>
          <w:noProof/>
        </w:rPr>
        <w:fldChar w:fldCharType="separate"/>
      </w:r>
      <w:r>
        <w:rPr>
          <w:noProof/>
        </w:rPr>
        <w:t>9</w:t>
      </w:r>
      <w:r>
        <w:rPr>
          <w:noProof/>
        </w:rPr>
        <w:fldChar w:fldCharType="end"/>
      </w:r>
    </w:p>
    <w:p w14:paraId="0269A3F2" w14:textId="32DE63EB"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_Toc149580921 \h </w:instrText>
      </w:r>
      <w:r>
        <w:rPr>
          <w:noProof/>
        </w:rPr>
      </w:r>
      <w:r>
        <w:rPr>
          <w:noProof/>
        </w:rPr>
        <w:fldChar w:fldCharType="separate"/>
      </w:r>
      <w:r>
        <w:rPr>
          <w:noProof/>
        </w:rPr>
        <w:t>9</w:t>
      </w:r>
      <w:r>
        <w:rPr>
          <w:noProof/>
        </w:rPr>
        <w:fldChar w:fldCharType="end"/>
      </w:r>
    </w:p>
    <w:p w14:paraId="29C33DFA" w14:textId="18679E6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_Toc149580922 \h </w:instrText>
      </w:r>
      <w:r>
        <w:rPr>
          <w:noProof/>
        </w:rPr>
      </w:r>
      <w:r>
        <w:rPr>
          <w:noProof/>
        </w:rPr>
        <w:fldChar w:fldCharType="separate"/>
      </w:r>
      <w:r>
        <w:rPr>
          <w:noProof/>
        </w:rPr>
        <w:t>10</w:t>
      </w:r>
      <w:r>
        <w:rPr>
          <w:noProof/>
        </w:rPr>
        <w:fldChar w:fldCharType="end"/>
      </w:r>
    </w:p>
    <w:p w14:paraId="422D691A" w14:textId="2FBE0291"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_Toc149580923 \h </w:instrText>
      </w:r>
      <w:r>
        <w:rPr>
          <w:noProof/>
        </w:rPr>
      </w:r>
      <w:r>
        <w:rPr>
          <w:noProof/>
        </w:rPr>
        <w:fldChar w:fldCharType="separate"/>
      </w:r>
      <w:r>
        <w:rPr>
          <w:noProof/>
        </w:rPr>
        <w:t>11</w:t>
      </w:r>
      <w:r>
        <w:rPr>
          <w:noProof/>
        </w:rPr>
        <w:fldChar w:fldCharType="end"/>
      </w:r>
    </w:p>
    <w:p w14:paraId="6325EDA6" w14:textId="775ED52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_Toc149580924 \h </w:instrText>
      </w:r>
      <w:r>
        <w:rPr>
          <w:noProof/>
        </w:rPr>
      </w:r>
      <w:r>
        <w:rPr>
          <w:noProof/>
        </w:rPr>
        <w:fldChar w:fldCharType="separate"/>
      </w:r>
      <w:r>
        <w:rPr>
          <w:noProof/>
        </w:rPr>
        <w:t>11</w:t>
      </w:r>
      <w:r>
        <w:rPr>
          <w:noProof/>
        </w:rPr>
        <w:fldChar w:fldCharType="end"/>
      </w:r>
    </w:p>
    <w:p w14:paraId="411AE607" w14:textId="3C7D6768"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_Toc149580925 \h </w:instrText>
      </w:r>
      <w:r>
        <w:rPr>
          <w:noProof/>
        </w:rPr>
      </w:r>
      <w:r>
        <w:rPr>
          <w:noProof/>
        </w:rPr>
        <w:fldChar w:fldCharType="separate"/>
      </w:r>
      <w:r>
        <w:rPr>
          <w:noProof/>
        </w:rPr>
        <w:t>11</w:t>
      </w:r>
      <w:r>
        <w:rPr>
          <w:noProof/>
        </w:rPr>
        <w:fldChar w:fldCharType="end"/>
      </w:r>
    </w:p>
    <w:p w14:paraId="3FF76386" w14:textId="5B592E0C"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_Toc149580926 \h </w:instrText>
      </w:r>
      <w:r>
        <w:rPr>
          <w:noProof/>
        </w:rPr>
      </w:r>
      <w:r>
        <w:rPr>
          <w:noProof/>
        </w:rPr>
        <w:fldChar w:fldCharType="separate"/>
      </w:r>
      <w:r>
        <w:rPr>
          <w:noProof/>
        </w:rPr>
        <w:t>11</w:t>
      </w:r>
      <w:r>
        <w:rPr>
          <w:noProof/>
        </w:rPr>
        <w:fldChar w:fldCharType="end"/>
      </w:r>
    </w:p>
    <w:p w14:paraId="10B1E260" w14:textId="30CBC79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A61968">
        <w:rPr>
          <w:rFonts w:eastAsia="Times New Roman"/>
          <w:noProof/>
        </w:rPr>
        <w:t>General</w:t>
      </w:r>
      <w:r>
        <w:rPr>
          <w:noProof/>
        </w:rPr>
        <w:tab/>
      </w:r>
      <w:r>
        <w:rPr>
          <w:noProof/>
        </w:rPr>
        <w:fldChar w:fldCharType="begin"/>
      </w:r>
      <w:r>
        <w:rPr>
          <w:noProof/>
        </w:rPr>
        <w:instrText xml:space="preserve"> PAGEREF _Toc149580927 \h </w:instrText>
      </w:r>
      <w:r>
        <w:rPr>
          <w:noProof/>
        </w:rPr>
      </w:r>
      <w:r>
        <w:rPr>
          <w:noProof/>
        </w:rPr>
        <w:fldChar w:fldCharType="separate"/>
      </w:r>
      <w:r>
        <w:rPr>
          <w:noProof/>
        </w:rPr>
        <w:t>11</w:t>
      </w:r>
      <w:r>
        <w:rPr>
          <w:noProof/>
        </w:rPr>
        <w:fldChar w:fldCharType="end"/>
      </w:r>
    </w:p>
    <w:p w14:paraId="1346366C" w14:textId="690D00F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A61968">
        <w:rPr>
          <w:rFonts w:eastAsia="Times New Roman"/>
          <w:noProof/>
        </w:rPr>
        <w:t>Procedure related to Acknowledgement</w:t>
      </w:r>
      <w:r>
        <w:rPr>
          <w:noProof/>
        </w:rPr>
        <w:tab/>
      </w:r>
      <w:r>
        <w:rPr>
          <w:noProof/>
        </w:rPr>
        <w:fldChar w:fldCharType="begin"/>
      </w:r>
      <w:r>
        <w:rPr>
          <w:noProof/>
        </w:rPr>
        <w:instrText xml:space="preserve"> PAGEREF _Toc149580928 \h </w:instrText>
      </w:r>
      <w:r>
        <w:rPr>
          <w:noProof/>
        </w:rPr>
      </w:r>
      <w:r>
        <w:rPr>
          <w:noProof/>
        </w:rPr>
        <w:fldChar w:fldCharType="separate"/>
      </w:r>
      <w:r>
        <w:rPr>
          <w:noProof/>
        </w:rPr>
        <w:t>11</w:t>
      </w:r>
      <w:r>
        <w:rPr>
          <w:noProof/>
        </w:rPr>
        <w:fldChar w:fldCharType="end"/>
      </w:r>
    </w:p>
    <w:p w14:paraId="07A293E5" w14:textId="30E2C9E8"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_Toc149580929 \h </w:instrText>
      </w:r>
      <w:r>
        <w:rPr>
          <w:noProof/>
        </w:rPr>
      </w:r>
      <w:r>
        <w:rPr>
          <w:noProof/>
        </w:rPr>
        <w:fldChar w:fldCharType="separate"/>
      </w:r>
      <w:r>
        <w:rPr>
          <w:noProof/>
        </w:rPr>
        <w:t>12</w:t>
      </w:r>
      <w:r>
        <w:rPr>
          <w:noProof/>
        </w:rPr>
        <w:fldChar w:fldCharType="end"/>
      </w:r>
    </w:p>
    <w:p w14:paraId="031076B0" w14:textId="0F88C91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A61968">
        <w:rPr>
          <w:rFonts w:eastAsia="Times New Roman"/>
          <w:noProof/>
        </w:rPr>
        <w:t>General</w:t>
      </w:r>
      <w:r>
        <w:rPr>
          <w:noProof/>
        </w:rPr>
        <w:tab/>
      </w:r>
      <w:r>
        <w:rPr>
          <w:noProof/>
        </w:rPr>
        <w:fldChar w:fldCharType="begin"/>
      </w:r>
      <w:r>
        <w:rPr>
          <w:noProof/>
        </w:rPr>
        <w:instrText xml:space="preserve"> PAGEREF _Toc149580930 \h </w:instrText>
      </w:r>
      <w:r>
        <w:rPr>
          <w:noProof/>
        </w:rPr>
      </w:r>
      <w:r>
        <w:rPr>
          <w:noProof/>
        </w:rPr>
        <w:fldChar w:fldCharType="separate"/>
      </w:r>
      <w:r>
        <w:rPr>
          <w:noProof/>
        </w:rPr>
        <w:t>12</w:t>
      </w:r>
      <w:r>
        <w:rPr>
          <w:noProof/>
        </w:rPr>
        <w:fldChar w:fldCharType="end"/>
      </w:r>
    </w:p>
    <w:p w14:paraId="29A5DDC9" w14:textId="3F33776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_Toc149580931 \h </w:instrText>
      </w:r>
      <w:r>
        <w:rPr>
          <w:noProof/>
        </w:rPr>
      </w:r>
      <w:r>
        <w:rPr>
          <w:noProof/>
        </w:rPr>
        <w:fldChar w:fldCharType="separate"/>
      </w:r>
      <w:r>
        <w:rPr>
          <w:noProof/>
        </w:rPr>
        <w:t>12</w:t>
      </w:r>
      <w:r>
        <w:rPr>
          <w:noProof/>
        </w:rPr>
        <w:fldChar w:fldCharType="end"/>
      </w:r>
    </w:p>
    <w:p w14:paraId="5B3A2310" w14:textId="2B3BCF23"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_Toc149580932 \h </w:instrText>
      </w:r>
      <w:r>
        <w:rPr>
          <w:noProof/>
        </w:rPr>
      </w:r>
      <w:r>
        <w:rPr>
          <w:noProof/>
        </w:rPr>
        <w:fldChar w:fldCharType="separate"/>
      </w:r>
      <w:r>
        <w:rPr>
          <w:noProof/>
        </w:rPr>
        <w:t>13</w:t>
      </w:r>
      <w:r>
        <w:rPr>
          <w:noProof/>
        </w:rPr>
        <w:fldChar w:fldCharType="end"/>
      </w:r>
    </w:p>
    <w:p w14:paraId="606012BF" w14:textId="14C4C231"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_Toc149580933 \h </w:instrText>
      </w:r>
      <w:r>
        <w:rPr>
          <w:noProof/>
        </w:rPr>
      </w:r>
      <w:r>
        <w:rPr>
          <w:noProof/>
        </w:rPr>
        <w:fldChar w:fldCharType="separate"/>
      </w:r>
      <w:r>
        <w:rPr>
          <w:noProof/>
        </w:rPr>
        <w:t>13</w:t>
      </w:r>
      <w:r>
        <w:rPr>
          <w:noProof/>
        </w:rPr>
        <w:fldChar w:fldCharType="end"/>
      </w:r>
    </w:p>
    <w:p w14:paraId="60BC25D7" w14:textId="52244FB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_Toc149580934 \h </w:instrText>
      </w:r>
      <w:r>
        <w:rPr>
          <w:noProof/>
        </w:rPr>
      </w:r>
      <w:r>
        <w:rPr>
          <w:noProof/>
        </w:rPr>
        <w:fldChar w:fldCharType="separate"/>
      </w:r>
      <w:r>
        <w:rPr>
          <w:noProof/>
        </w:rPr>
        <w:t>13</w:t>
      </w:r>
      <w:r>
        <w:rPr>
          <w:noProof/>
        </w:rPr>
        <w:fldChar w:fldCharType="end"/>
      </w:r>
    </w:p>
    <w:p w14:paraId="2D049DFF" w14:textId="4CB13ABE"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Transfer procedure</w:t>
      </w:r>
      <w:r>
        <w:rPr>
          <w:noProof/>
        </w:rPr>
        <w:tab/>
      </w:r>
      <w:r>
        <w:rPr>
          <w:noProof/>
        </w:rPr>
        <w:fldChar w:fldCharType="begin"/>
      </w:r>
      <w:r>
        <w:rPr>
          <w:noProof/>
        </w:rPr>
        <w:instrText xml:space="preserve"> PAGEREF _Toc149580935 \h </w:instrText>
      </w:r>
      <w:r>
        <w:rPr>
          <w:noProof/>
        </w:rPr>
      </w:r>
      <w:r>
        <w:rPr>
          <w:noProof/>
        </w:rPr>
        <w:fldChar w:fldCharType="separate"/>
      </w:r>
      <w:r>
        <w:rPr>
          <w:noProof/>
        </w:rPr>
        <w:t>14</w:t>
      </w:r>
      <w:r>
        <w:rPr>
          <w:noProof/>
        </w:rPr>
        <w:fldChar w:fldCharType="end"/>
      </w:r>
    </w:p>
    <w:p w14:paraId="252E00E7" w14:textId="48D3367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Indication procedure</w:t>
      </w:r>
      <w:r>
        <w:rPr>
          <w:noProof/>
        </w:rPr>
        <w:tab/>
      </w:r>
      <w:r>
        <w:rPr>
          <w:noProof/>
        </w:rPr>
        <w:fldChar w:fldCharType="begin"/>
      </w:r>
      <w:r>
        <w:rPr>
          <w:noProof/>
        </w:rPr>
        <w:instrText xml:space="preserve"> PAGEREF _Toc149580936 \h </w:instrText>
      </w:r>
      <w:r>
        <w:rPr>
          <w:noProof/>
        </w:rPr>
      </w:r>
      <w:r>
        <w:rPr>
          <w:noProof/>
        </w:rPr>
        <w:fldChar w:fldCharType="separate"/>
      </w:r>
      <w:r>
        <w:rPr>
          <w:noProof/>
        </w:rPr>
        <w:t>14</w:t>
      </w:r>
      <w:r>
        <w:rPr>
          <w:noProof/>
        </w:rPr>
        <w:fldChar w:fldCharType="end"/>
      </w:r>
    </w:p>
    <w:p w14:paraId="70E55969" w14:textId="5276A22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Capabilities</w:t>
      </w:r>
      <w:r>
        <w:rPr>
          <w:noProof/>
        </w:rPr>
        <w:tab/>
      </w:r>
      <w:r>
        <w:rPr>
          <w:noProof/>
        </w:rPr>
        <w:fldChar w:fldCharType="begin"/>
      </w:r>
      <w:r>
        <w:rPr>
          <w:noProof/>
        </w:rPr>
        <w:instrText xml:space="preserve"> PAGEREF _Toc149580937 \h </w:instrText>
      </w:r>
      <w:r>
        <w:rPr>
          <w:noProof/>
        </w:rPr>
      </w:r>
      <w:r>
        <w:rPr>
          <w:noProof/>
        </w:rPr>
        <w:fldChar w:fldCharType="separate"/>
      </w:r>
      <w:r>
        <w:rPr>
          <w:noProof/>
        </w:rPr>
        <w:t>14</w:t>
      </w:r>
      <w:r>
        <w:rPr>
          <w:noProof/>
        </w:rPr>
        <w:fldChar w:fldCharType="end"/>
      </w:r>
    </w:p>
    <w:p w14:paraId="29A3F387" w14:textId="18E3983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Capabilities</w:t>
      </w:r>
      <w:r>
        <w:rPr>
          <w:noProof/>
        </w:rPr>
        <w:tab/>
      </w:r>
      <w:r>
        <w:rPr>
          <w:noProof/>
        </w:rPr>
        <w:fldChar w:fldCharType="begin"/>
      </w:r>
      <w:r>
        <w:rPr>
          <w:noProof/>
        </w:rPr>
        <w:instrText xml:space="preserve"> PAGEREF _Toc149580938 \h </w:instrText>
      </w:r>
      <w:r>
        <w:rPr>
          <w:noProof/>
        </w:rPr>
      </w:r>
      <w:r>
        <w:rPr>
          <w:noProof/>
        </w:rPr>
        <w:fldChar w:fldCharType="separate"/>
      </w:r>
      <w:r>
        <w:rPr>
          <w:noProof/>
        </w:rPr>
        <w:t>14</w:t>
      </w:r>
      <w:r>
        <w:rPr>
          <w:noProof/>
        </w:rPr>
        <w:fldChar w:fldCharType="end"/>
      </w:r>
    </w:p>
    <w:p w14:paraId="11C2488E" w14:textId="16B75094"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Provide Capabilities</w:t>
      </w:r>
      <w:r>
        <w:rPr>
          <w:noProof/>
        </w:rPr>
        <w:tab/>
      </w:r>
      <w:r>
        <w:rPr>
          <w:noProof/>
        </w:rPr>
        <w:fldChar w:fldCharType="begin"/>
      </w:r>
      <w:r>
        <w:rPr>
          <w:noProof/>
        </w:rPr>
        <w:instrText xml:space="preserve"> PAGEREF _Toc149580939 \h </w:instrText>
      </w:r>
      <w:r>
        <w:rPr>
          <w:noProof/>
        </w:rPr>
      </w:r>
      <w:r>
        <w:rPr>
          <w:noProof/>
        </w:rPr>
        <w:fldChar w:fldCharType="separate"/>
      </w:r>
      <w:r>
        <w:rPr>
          <w:noProof/>
        </w:rPr>
        <w:t>15</w:t>
      </w:r>
      <w:r>
        <w:rPr>
          <w:noProof/>
        </w:rPr>
        <w:fldChar w:fldCharType="end"/>
      </w:r>
    </w:p>
    <w:p w14:paraId="65662023" w14:textId="64973B4D"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_Toc149580940 \h </w:instrText>
      </w:r>
      <w:r>
        <w:rPr>
          <w:noProof/>
        </w:rPr>
      </w:r>
      <w:r>
        <w:rPr>
          <w:noProof/>
        </w:rPr>
        <w:fldChar w:fldCharType="separate"/>
      </w:r>
      <w:r>
        <w:rPr>
          <w:noProof/>
        </w:rPr>
        <w:t>15</w:t>
      </w:r>
      <w:r>
        <w:rPr>
          <w:noProof/>
        </w:rPr>
        <w:fldChar w:fldCharType="end"/>
      </w:r>
    </w:p>
    <w:p w14:paraId="19EBD388" w14:textId="3082A6D1"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_Toc149580941 \h </w:instrText>
      </w:r>
      <w:r>
        <w:rPr>
          <w:noProof/>
        </w:rPr>
      </w:r>
      <w:r>
        <w:rPr>
          <w:noProof/>
        </w:rPr>
        <w:fldChar w:fldCharType="separate"/>
      </w:r>
      <w:r>
        <w:rPr>
          <w:noProof/>
        </w:rPr>
        <w:t>15</w:t>
      </w:r>
      <w:r>
        <w:rPr>
          <w:noProof/>
        </w:rPr>
        <w:fldChar w:fldCharType="end"/>
      </w:r>
    </w:p>
    <w:p w14:paraId="071EC2B4" w14:textId="46DD0DD6"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Transfer procedure</w:t>
      </w:r>
      <w:r>
        <w:rPr>
          <w:noProof/>
        </w:rPr>
        <w:tab/>
      </w:r>
      <w:r>
        <w:rPr>
          <w:noProof/>
        </w:rPr>
        <w:fldChar w:fldCharType="begin"/>
      </w:r>
      <w:r>
        <w:rPr>
          <w:noProof/>
        </w:rPr>
        <w:instrText xml:space="preserve"> PAGEREF _Toc149580942 \h </w:instrText>
      </w:r>
      <w:r>
        <w:rPr>
          <w:noProof/>
        </w:rPr>
      </w:r>
      <w:r>
        <w:rPr>
          <w:noProof/>
        </w:rPr>
        <w:fldChar w:fldCharType="separate"/>
      </w:r>
      <w:r>
        <w:rPr>
          <w:noProof/>
        </w:rPr>
        <w:t>15</w:t>
      </w:r>
      <w:r>
        <w:rPr>
          <w:noProof/>
        </w:rPr>
        <w:fldChar w:fldCharType="end"/>
      </w:r>
    </w:p>
    <w:p w14:paraId="42203301" w14:textId="641307FE"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Delivery procedure</w:t>
      </w:r>
      <w:r>
        <w:rPr>
          <w:noProof/>
        </w:rPr>
        <w:tab/>
      </w:r>
      <w:r>
        <w:rPr>
          <w:noProof/>
        </w:rPr>
        <w:fldChar w:fldCharType="begin"/>
      </w:r>
      <w:r>
        <w:rPr>
          <w:noProof/>
        </w:rPr>
        <w:instrText xml:space="preserve"> PAGEREF _Toc149580943 \h </w:instrText>
      </w:r>
      <w:r>
        <w:rPr>
          <w:noProof/>
        </w:rPr>
      </w:r>
      <w:r>
        <w:rPr>
          <w:noProof/>
        </w:rPr>
        <w:fldChar w:fldCharType="separate"/>
      </w:r>
      <w:r>
        <w:rPr>
          <w:noProof/>
        </w:rPr>
        <w:t>16</w:t>
      </w:r>
      <w:r>
        <w:rPr>
          <w:noProof/>
        </w:rPr>
        <w:fldChar w:fldCharType="end"/>
      </w:r>
    </w:p>
    <w:p w14:paraId="68518F5E" w14:textId="34B34A39"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Assistance Data</w:t>
      </w:r>
      <w:r>
        <w:rPr>
          <w:noProof/>
        </w:rPr>
        <w:tab/>
      </w:r>
      <w:r>
        <w:rPr>
          <w:noProof/>
        </w:rPr>
        <w:fldChar w:fldCharType="begin"/>
      </w:r>
      <w:r>
        <w:rPr>
          <w:noProof/>
        </w:rPr>
        <w:instrText xml:space="preserve"> PAGEREF _Toc149580944 \h </w:instrText>
      </w:r>
      <w:r>
        <w:rPr>
          <w:noProof/>
        </w:rPr>
      </w:r>
      <w:r>
        <w:rPr>
          <w:noProof/>
        </w:rPr>
        <w:fldChar w:fldCharType="separate"/>
      </w:r>
      <w:r>
        <w:rPr>
          <w:noProof/>
        </w:rPr>
        <w:t>16</w:t>
      </w:r>
      <w:r>
        <w:rPr>
          <w:noProof/>
        </w:rPr>
        <w:fldChar w:fldCharType="end"/>
      </w:r>
    </w:p>
    <w:p w14:paraId="1BF5F978" w14:textId="77DF12A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Assistance Data</w:t>
      </w:r>
      <w:r>
        <w:rPr>
          <w:noProof/>
        </w:rPr>
        <w:tab/>
      </w:r>
      <w:r>
        <w:rPr>
          <w:noProof/>
        </w:rPr>
        <w:fldChar w:fldCharType="begin"/>
      </w:r>
      <w:r>
        <w:rPr>
          <w:noProof/>
        </w:rPr>
        <w:instrText xml:space="preserve"> PAGEREF _Toc149580945 \h </w:instrText>
      </w:r>
      <w:r>
        <w:rPr>
          <w:noProof/>
        </w:rPr>
      </w:r>
      <w:r>
        <w:rPr>
          <w:noProof/>
        </w:rPr>
        <w:fldChar w:fldCharType="separate"/>
      </w:r>
      <w:r>
        <w:rPr>
          <w:noProof/>
        </w:rPr>
        <w:t>16</w:t>
      </w:r>
      <w:r>
        <w:rPr>
          <w:noProof/>
        </w:rPr>
        <w:fldChar w:fldCharType="end"/>
      </w:r>
    </w:p>
    <w:p w14:paraId="46702EC9" w14:textId="58DD4EC6"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Provide Assistance Data</w:t>
      </w:r>
      <w:r>
        <w:rPr>
          <w:noProof/>
        </w:rPr>
        <w:tab/>
      </w:r>
      <w:r>
        <w:rPr>
          <w:noProof/>
        </w:rPr>
        <w:fldChar w:fldCharType="begin"/>
      </w:r>
      <w:r>
        <w:rPr>
          <w:noProof/>
        </w:rPr>
        <w:instrText xml:space="preserve"> PAGEREF _Toc149580946 \h </w:instrText>
      </w:r>
      <w:r>
        <w:rPr>
          <w:noProof/>
        </w:rPr>
      </w:r>
      <w:r>
        <w:rPr>
          <w:noProof/>
        </w:rPr>
        <w:fldChar w:fldCharType="separate"/>
      </w:r>
      <w:r>
        <w:rPr>
          <w:noProof/>
        </w:rPr>
        <w:t>17</w:t>
      </w:r>
      <w:r>
        <w:rPr>
          <w:noProof/>
        </w:rPr>
        <w:fldChar w:fldCharType="end"/>
      </w:r>
    </w:p>
    <w:p w14:paraId="58BFA5B7" w14:textId="46152768"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_Toc149580947 \h </w:instrText>
      </w:r>
      <w:r>
        <w:rPr>
          <w:noProof/>
        </w:rPr>
      </w:r>
      <w:r>
        <w:rPr>
          <w:noProof/>
        </w:rPr>
        <w:fldChar w:fldCharType="separate"/>
      </w:r>
      <w:r>
        <w:rPr>
          <w:noProof/>
        </w:rPr>
        <w:t>17</w:t>
      </w:r>
      <w:r>
        <w:rPr>
          <w:noProof/>
        </w:rPr>
        <w:fldChar w:fldCharType="end"/>
      </w:r>
    </w:p>
    <w:p w14:paraId="4B454F5F" w14:textId="5749ECE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_Toc149580948 \h </w:instrText>
      </w:r>
      <w:r>
        <w:rPr>
          <w:noProof/>
        </w:rPr>
      </w:r>
      <w:r>
        <w:rPr>
          <w:noProof/>
        </w:rPr>
        <w:fldChar w:fldCharType="separate"/>
      </w:r>
      <w:r>
        <w:rPr>
          <w:noProof/>
        </w:rPr>
        <w:t>17</w:t>
      </w:r>
      <w:r>
        <w:rPr>
          <w:noProof/>
        </w:rPr>
        <w:fldChar w:fldCharType="end"/>
      </w:r>
    </w:p>
    <w:p w14:paraId="3D02CCF3" w14:textId="60331BE1"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Transfer procedure</w:t>
      </w:r>
      <w:r>
        <w:rPr>
          <w:noProof/>
        </w:rPr>
        <w:tab/>
      </w:r>
      <w:r>
        <w:rPr>
          <w:noProof/>
        </w:rPr>
        <w:fldChar w:fldCharType="begin"/>
      </w:r>
      <w:r>
        <w:rPr>
          <w:noProof/>
        </w:rPr>
        <w:instrText xml:space="preserve"> PAGEREF _Toc149580949 \h </w:instrText>
      </w:r>
      <w:r>
        <w:rPr>
          <w:noProof/>
        </w:rPr>
      </w:r>
      <w:r>
        <w:rPr>
          <w:noProof/>
        </w:rPr>
        <w:fldChar w:fldCharType="separate"/>
      </w:r>
      <w:r>
        <w:rPr>
          <w:noProof/>
        </w:rPr>
        <w:t>17</w:t>
      </w:r>
      <w:r>
        <w:rPr>
          <w:noProof/>
        </w:rPr>
        <w:fldChar w:fldCharType="end"/>
      </w:r>
    </w:p>
    <w:p w14:paraId="2F7D4D29" w14:textId="34ABC91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Delivery procedure</w:t>
      </w:r>
      <w:r>
        <w:rPr>
          <w:noProof/>
        </w:rPr>
        <w:tab/>
      </w:r>
      <w:r>
        <w:rPr>
          <w:noProof/>
        </w:rPr>
        <w:fldChar w:fldCharType="begin"/>
      </w:r>
      <w:r>
        <w:rPr>
          <w:noProof/>
        </w:rPr>
        <w:instrText xml:space="preserve"> PAGEREF _Toc149580950 \h </w:instrText>
      </w:r>
      <w:r>
        <w:rPr>
          <w:noProof/>
        </w:rPr>
      </w:r>
      <w:r>
        <w:rPr>
          <w:noProof/>
        </w:rPr>
        <w:fldChar w:fldCharType="separate"/>
      </w:r>
      <w:r>
        <w:rPr>
          <w:noProof/>
        </w:rPr>
        <w:t>18</w:t>
      </w:r>
      <w:r>
        <w:rPr>
          <w:noProof/>
        </w:rPr>
        <w:fldChar w:fldCharType="end"/>
      </w:r>
    </w:p>
    <w:p w14:paraId="7505F149" w14:textId="0B319638"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Request Location Information</w:t>
      </w:r>
      <w:r>
        <w:rPr>
          <w:noProof/>
        </w:rPr>
        <w:tab/>
      </w:r>
      <w:r>
        <w:rPr>
          <w:noProof/>
        </w:rPr>
        <w:fldChar w:fldCharType="begin"/>
      </w:r>
      <w:r>
        <w:rPr>
          <w:noProof/>
        </w:rPr>
        <w:instrText xml:space="preserve"> PAGEREF _Toc149580951 \h </w:instrText>
      </w:r>
      <w:r>
        <w:rPr>
          <w:noProof/>
        </w:rPr>
      </w:r>
      <w:r>
        <w:rPr>
          <w:noProof/>
        </w:rPr>
        <w:fldChar w:fldCharType="separate"/>
      </w:r>
      <w:r>
        <w:rPr>
          <w:noProof/>
        </w:rPr>
        <w:t>18</w:t>
      </w:r>
      <w:r>
        <w:rPr>
          <w:noProof/>
        </w:rPr>
        <w:fldChar w:fldCharType="end"/>
      </w:r>
    </w:p>
    <w:p w14:paraId="00068418" w14:textId="3489CEDE"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Request Location Information</w:t>
      </w:r>
      <w:r>
        <w:rPr>
          <w:noProof/>
        </w:rPr>
        <w:tab/>
      </w:r>
      <w:r>
        <w:rPr>
          <w:noProof/>
        </w:rPr>
        <w:fldChar w:fldCharType="begin"/>
      </w:r>
      <w:r>
        <w:rPr>
          <w:noProof/>
        </w:rPr>
        <w:instrText xml:space="preserve"> PAGEREF _Toc149580952 \h </w:instrText>
      </w:r>
      <w:r>
        <w:rPr>
          <w:noProof/>
        </w:rPr>
      </w:r>
      <w:r>
        <w:rPr>
          <w:noProof/>
        </w:rPr>
        <w:fldChar w:fldCharType="separate"/>
      </w:r>
      <w:r>
        <w:rPr>
          <w:noProof/>
        </w:rPr>
        <w:t>18</w:t>
      </w:r>
      <w:r>
        <w:rPr>
          <w:noProof/>
        </w:rPr>
        <w:fldChar w:fldCharType="end"/>
      </w:r>
    </w:p>
    <w:p w14:paraId="150648E4" w14:textId="776E9D8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Provide Location Information</w:t>
      </w:r>
      <w:r>
        <w:rPr>
          <w:noProof/>
        </w:rPr>
        <w:tab/>
      </w:r>
      <w:r>
        <w:rPr>
          <w:noProof/>
        </w:rPr>
        <w:fldChar w:fldCharType="begin"/>
      </w:r>
      <w:r>
        <w:rPr>
          <w:noProof/>
        </w:rPr>
        <w:instrText xml:space="preserve"> PAGEREF _Toc149580953 \h </w:instrText>
      </w:r>
      <w:r>
        <w:rPr>
          <w:noProof/>
        </w:rPr>
      </w:r>
      <w:r>
        <w:rPr>
          <w:noProof/>
        </w:rPr>
        <w:fldChar w:fldCharType="separate"/>
      </w:r>
      <w:r>
        <w:rPr>
          <w:noProof/>
        </w:rPr>
        <w:t>19</w:t>
      </w:r>
      <w:r>
        <w:rPr>
          <w:noProof/>
        </w:rPr>
        <w:fldChar w:fldCharType="end"/>
      </w:r>
    </w:p>
    <w:p w14:paraId="2D2700D6" w14:textId="3C0DF3C8"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_Toc149580954 \h </w:instrText>
      </w:r>
      <w:r>
        <w:rPr>
          <w:noProof/>
        </w:rPr>
      </w:r>
      <w:r>
        <w:rPr>
          <w:noProof/>
        </w:rPr>
        <w:fldChar w:fldCharType="separate"/>
      </w:r>
      <w:r>
        <w:rPr>
          <w:noProof/>
        </w:rPr>
        <w:t>19</w:t>
      </w:r>
      <w:r>
        <w:rPr>
          <w:noProof/>
        </w:rPr>
        <w:fldChar w:fldCharType="end"/>
      </w:r>
    </w:p>
    <w:p w14:paraId="4C57E71B" w14:textId="4285EE5C"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_Toc149580955 \h </w:instrText>
      </w:r>
      <w:r>
        <w:rPr>
          <w:noProof/>
        </w:rPr>
      </w:r>
      <w:r>
        <w:rPr>
          <w:noProof/>
        </w:rPr>
        <w:fldChar w:fldCharType="separate"/>
      </w:r>
      <w:r>
        <w:rPr>
          <w:noProof/>
        </w:rPr>
        <w:t>19</w:t>
      </w:r>
      <w:r>
        <w:rPr>
          <w:noProof/>
        </w:rPr>
        <w:fldChar w:fldCharType="end"/>
      </w:r>
    </w:p>
    <w:p w14:paraId="6349C482" w14:textId="5D267437"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Error Indication</w:t>
      </w:r>
      <w:r>
        <w:rPr>
          <w:noProof/>
        </w:rPr>
        <w:tab/>
      </w:r>
      <w:r>
        <w:rPr>
          <w:noProof/>
        </w:rPr>
        <w:fldChar w:fldCharType="begin"/>
      </w:r>
      <w:r>
        <w:rPr>
          <w:noProof/>
        </w:rPr>
        <w:instrText xml:space="preserve"> PAGEREF _Toc149580956 \h </w:instrText>
      </w:r>
      <w:r>
        <w:rPr>
          <w:noProof/>
        </w:rPr>
      </w:r>
      <w:r>
        <w:rPr>
          <w:noProof/>
        </w:rPr>
        <w:fldChar w:fldCharType="separate"/>
      </w:r>
      <w:r>
        <w:rPr>
          <w:noProof/>
        </w:rPr>
        <w:t>19</w:t>
      </w:r>
      <w:r>
        <w:rPr>
          <w:noProof/>
        </w:rPr>
        <w:fldChar w:fldCharType="end"/>
      </w:r>
    </w:p>
    <w:p w14:paraId="200496EE" w14:textId="170D7766"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Error Detection</w:t>
      </w:r>
      <w:r>
        <w:rPr>
          <w:noProof/>
        </w:rPr>
        <w:tab/>
      </w:r>
      <w:r>
        <w:rPr>
          <w:noProof/>
        </w:rPr>
        <w:fldChar w:fldCharType="begin"/>
      </w:r>
      <w:r>
        <w:rPr>
          <w:noProof/>
        </w:rPr>
        <w:instrText xml:space="preserve"> PAGEREF _Toc149580957 \h </w:instrText>
      </w:r>
      <w:r>
        <w:rPr>
          <w:noProof/>
        </w:rPr>
      </w:r>
      <w:r>
        <w:rPr>
          <w:noProof/>
        </w:rPr>
        <w:fldChar w:fldCharType="separate"/>
      </w:r>
      <w:r>
        <w:rPr>
          <w:noProof/>
        </w:rPr>
        <w:t>19</w:t>
      </w:r>
      <w:r>
        <w:rPr>
          <w:noProof/>
        </w:rPr>
        <w:fldChar w:fldCharType="end"/>
      </w:r>
    </w:p>
    <w:p w14:paraId="6B1EEAEC" w14:textId="5AECA4D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Error Message</w:t>
      </w:r>
      <w:r>
        <w:rPr>
          <w:noProof/>
        </w:rPr>
        <w:tab/>
      </w:r>
      <w:r>
        <w:rPr>
          <w:noProof/>
        </w:rPr>
        <w:fldChar w:fldCharType="begin"/>
      </w:r>
      <w:r>
        <w:rPr>
          <w:noProof/>
        </w:rPr>
        <w:instrText xml:space="preserve"> PAGEREF _Toc149580958 \h </w:instrText>
      </w:r>
      <w:r>
        <w:rPr>
          <w:noProof/>
        </w:rPr>
      </w:r>
      <w:r>
        <w:rPr>
          <w:noProof/>
        </w:rPr>
        <w:fldChar w:fldCharType="separate"/>
      </w:r>
      <w:r>
        <w:rPr>
          <w:noProof/>
        </w:rPr>
        <w:t>20</w:t>
      </w:r>
      <w:r>
        <w:rPr>
          <w:noProof/>
        </w:rPr>
        <w:fldChar w:fldCharType="end"/>
      </w:r>
    </w:p>
    <w:p w14:paraId="1C273DFF" w14:textId="794674CE"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_Toc149580959 \h </w:instrText>
      </w:r>
      <w:r>
        <w:rPr>
          <w:noProof/>
        </w:rPr>
      </w:r>
      <w:r>
        <w:rPr>
          <w:noProof/>
        </w:rPr>
        <w:fldChar w:fldCharType="separate"/>
      </w:r>
      <w:r>
        <w:rPr>
          <w:noProof/>
        </w:rPr>
        <w:t>20</w:t>
      </w:r>
      <w:r>
        <w:rPr>
          <w:noProof/>
        </w:rPr>
        <w:fldChar w:fldCharType="end"/>
      </w:r>
    </w:p>
    <w:p w14:paraId="28822698" w14:textId="098C95BF"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_Toc149580960 \h </w:instrText>
      </w:r>
      <w:r>
        <w:rPr>
          <w:noProof/>
        </w:rPr>
      </w:r>
      <w:r>
        <w:rPr>
          <w:noProof/>
        </w:rPr>
        <w:fldChar w:fldCharType="separate"/>
      </w:r>
      <w:r>
        <w:rPr>
          <w:noProof/>
        </w:rPr>
        <w:t>20</w:t>
      </w:r>
      <w:r>
        <w:rPr>
          <w:noProof/>
        </w:rPr>
        <w:fldChar w:fldCharType="end"/>
      </w:r>
    </w:p>
    <w:p w14:paraId="240F6F96" w14:textId="1AE21E4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Abort</w:t>
      </w:r>
      <w:r>
        <w:rPr>
          <w:noProof/>
        </w:rPr>
        <w:tab/>
      </w:r>
      <w:r>
        <w:rPr>
          <w:noProof/>
        </w:rPr>
        <w:fldChar w:fldCharType="begin"/>
      </w:r>
      <w:r>
        <w:rPr>
          <w:noProof/>
        </w:rPr>
        <w:instrText xml:space="preserve"> PAGEREF _Toc149580961 \h </w:instrText>
      </w:r>
      <w:r>
        <w:rPr>
          <w:noProof/>
        </w:rPr>
      </w:r>
      <w:r>
        <w:rPr>
          <w:noProof/>
        </w:rPr>
        <w:fldChar w:fldCharType="separate"/>
      </w:r>
      <w:r>
        <w:rPr>
          <w:noProof/>
        </w:rPr>
        <w:t>20</w:t>
      </w:r>
      <w:r>
        <w:rPr>
          <w:noProof/>
        </w:rPr>
        <w:fldChar w:fldCharType="end"/>
      </w:r>
    </w:p>
    <w:p w14:paraId="7F388336" w14:textId="288B828F"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Abort Message</w:t>
      </w:r>
      <w:r>
        <w:rPr>
          <w:noProof/>
        </w:rPr>
        <w:tab/>
      </w:r>
      <w:r>
        <w:rPr>
          <w:noProof/>
        </w:rPr>
        <w:fldChar w:fldCharType="begin"/>
      </w:r>
      <w:r>
        <w:rPr>
          <w:noProof/>
        </w:rPr>
        <w:instrText xml:space="preserve"> PAGEREF _Toc149580962 \h </w:instrText>
      </w:r>
      <w:r>
        <w:rPr>
          <w:noProof/>
        </w:rPr>
      </w:r>
      <w:r>
        <w:rPr>
          <w:noProof/>
        </w:rPr>
        <w:fldChar w:fldCharType="separate"/>
      </w:r>
      <w:r>
        <w:rPr>
          <w:noProof/>
        </w:rPr>
        <w:t>21</w:t>
      </w:r>
      <w:r>
        <w:rPr>
          <w:noProof/>
        </w:rPr>
        <w:fldChar w:fldCharType="end"/>
      </w:r>
    </w:p>
    <w:p w14:paraId="360EB7E3" w14:textId="6F5F11ED" w:rsidR="00CC061A" w:rsidRDefault="00CC061A">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lastRenderedPageBreak/>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_Toc149580963 \h </w:instrText>
      </w:r>
      <w:r>
        <w:rPr>
          <w:noProof/>
        </w:rPr>
      </w:r>
      <w:r>
        <w:rPr>
          <w:noProof/>
        </w:rPr>
        <w:fldChar w:fldCharType="separate"/>
      </w:r>
      <w:r>
        <w:rPr>
          <w:noProof/>
        </w:rPr>
        <w:t>23</w:t>
      </w:r>
      <w:r>
        <w:rPr>
          <w:noProof/>
        </w:rPr>
        <w:fldChar w:fldCharType="end"/>
      </w:r>
    </w:p>
    <w:p w14:paraId="6DB1504F" w14:textId="5A04C75B"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_Toc149580964 \h </w:instrText>
      </w:r>
      <w:r>
        <w:rPr>
          <w:noProof/>
        </w:rPr>
      </w:r>
      <w:r>
        <w:rPr>
          <w:noProof/>
        </w:rPr>
        <w:fldChar w:fldCharType="separate"/>
      </w:r>
      <w:r>
        <w:rPr>
          <w:noProof/>
        </w:rPr>
        <w:t>23</w:t>
      </w:r>
      <w:r>
        <w:rPr>
          <w:noProof/>
        </w:rPr>
        <w:fldChar w:fldCharType="end"/>
      </w:r>
    </w:p>
    <w:p w14:paraId="4662E687" w14:textId="2A05C2BA"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_Toc149580965 \h </w:instrText>
      </w:r>
      <w:r>
        <w:rPr>
          <w:noProof/>
        </w:rPr>
      </w:r>
      <w:r>
        <w:rPr>
          <w:noProof/>
        </w:rPr>
        <w:fldChar w:fldCharType="separate"/>
      </w:r>
      <w:r>
        <w:rPr>
          <w:noProof/>
        </w:rPr>
        <w:t>23</w:t>
      </w:r>
      <w:r>
        <w:rPr>
          <w:noProof/>
        </w:rPr>
        <w:fldChar w:fldCharType="end"/>
      </w:r>
    </w:p>
    <w:p w14:paraId="5B329E63" w14:textId="61DE778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_Toc149580966 \h </w:instrText>
      </w:r>
      <w:r>
        <w:rPr>
          <w:noProof/>
        </w:rPr>
      </w:r>
      <w:r>
        <w:rPr>
          <w:noProof/>
        </w:rPr>
        <w:fldChar w:fldCharType="separate"/>
      </w:r>
      <w:r>
        <w:rPr>
          <w:noProof/>
        </w:rPr>
        <w:t>23</w:t>
      </w:r>
      <w:r>
        <w:rPr>
          <w:noProof/>
        </w:rPr>
        <w:fldChar w:fldCharType="end"/>
      </w:r>
    </w:p>
    <w:p w14:paraId="3FF31189" w14:textId="1E3C6EF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SLPP-PDU-Definitions</w:t>
      </w:r>
      <w:r>
        <w:rPr>
          <w:noProof/>
        </w:rPr>
        <w:tab/>
      </w:r>
      <w:r>
        <w:rPr>
          <w:noProof/>
        </w:rPr>
        <w:fldChar w:fldCharType="begin"/>
      </w:r>
      <w:r>
        <w:rPr>
          <w:noProof/>
        </w:rPr>
        <w:instrText xml:space="preserve"> PAGEREF _Toc149580967 \h </w:instrText>
      </w:r>
      <w:r>
        <w:rPr>
          <w:noProof/>
        </w:rPr>
      </w:r>
      <w:r>
        <w:rPr>
          <w:noProof/>
        </w:rPr>
        <w:fldChar w:fldCharType="separate"/>
      </w:r>
      <w:r>
        <w:rPr>
          <w:noProof/>
        </w:rPr>
        <w:t>23</w:t>
      </w:r>
      <w:r>
        <w:rPr>
          <w:noProof/>
        </w:rPr>
        <w:fldChar w:fldCharType="end"/>
      </w:r>
    </w:p>
    <w:p w14:paraId="6AF478E1" w14:textId="10BAFE5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SLPP-Message</w:t>
      </w:r>
      <w:r>
        <w:rPr>
          <w:noProof/>
        </w:rPr>
        <w:tab/>
      </w:r>
      <w:r>
        <w:rPr>
          <w:noProof/>
        </w:rPr>
        <w:fldChar w:fldCharType="begin"/>
      </w:r>
      <w:r>
        <w:rPr>
          <w:noProof/>
        </w:rPr>
        <w:instrText xml:space="preserve"> PAGEREF _Toc149580968 \h </w:instrText>
      </w:r>
      <w:r>
        <w:rPr>
          <w:noProof/>
        </w:rPr>
      </w:r>
      <w:r>
        <w:rPr>
          <w:noProof/>
        </w:rPr>
        <w:fldChar w:fldCharType="separate"/>
      </w:r>
      <w:r>
        <w:rPr>
          <w:noProof/>
        </w:rPr>
        <w:t>25</w:t>
      </w:r>
      <w:r>
        <w:rPr>
          <w:noProof/>
        </w:rPr>
        <w:fldChar w:fldCharType="end"/>
      </w:r>
    </w:p>
    <w:p w14:paraId="3FCE2DD9" w14:textId="066EE0A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SLPP-MessageBody</w:t>
      </w:r>
      <w:r>
        <w:rPr>
          <w:noProof/>
        </w:rPr>
        <w:tab/>
      </w:r>
      <w:r>
        <w:rPr>
          <w:noProof/>
        </w:rPr>
        <w:fldChar w:fldCharType="begin"/>
      </w:r>
      <w:r>
        <w:rPr>
          <w:noProof/>
        </w:rPr>
        <w:instrText xml:space="preserve"> PAGEREF _Toc149580969 \h </w:instrText>
      </w:r>
      <w:r>
        <w:rPr>
          <w:noProof/>
        </w:rPr>
      </w:r>
      <w:r>
        <w:rPr>
          <w:noProof/>
        </w:rPr>
        <w:fldChar w:fldCharType="separate"/>
      </w:r>
      <w:r>
        <w:rPr>
          <w:noProof/>
        </w:rPr>
        <w:t>26</w:t>
      </w:r>
      <w:r>
        <w:rPr>
          <w:noProof/>
        </w:rPr>
        <w:fldChar w:fldCharType="end"/>
      </w:r>
    </w:p>
    <w:p w14:paraId="63C1BD10" w14:textId="165EE3C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SLPP-TransactionID</w:t>
      </w:r>
      <w:r>
        <w:rPr>
          <w:noProof/>
        </w:rPr>
        <w:tab/>
      </w:r>
      <w:r>
        <w:rPr>
          <w:noProof/>
        </w:rPr>
        <w:fldChar w:fldCharType="begin"/>
      </w:r>
      <w:r>
        <w:rPr>
          <w:noProof/>
        </w:rPr>
        <w:instrText xml:space="preserve"> PAGEREF _Toc149580970 \h </w:instrText>
      </w:r>
      <w:r>
        <w:rPr>
          <w:noProof/>
        </w:rPr>
      </w:r>
      <w:r>
        <w:rPr>
          <w:noProof/>
        </w:rPr>
        <w:fldChar w:fldCharType="separate"/>
      </w:r>
      <w:r>
        <w:rPr>
          <w:noProof/>
        </w:rPr>
        <w:t>27</w:t>
      </w:r>
      <w:r>
        <w:rPr>
          <w:noProof/>
        </w:rPr>
        <w:fldChar w:fldCharType="end"/>
      </w:r>
    </w:p>
    <w:p w14:paraId="1A7F09D9" w14:textId="4C9B29D6"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_Toc149580971 \h </w:instrText>
      </w:r>
      <w:r>
        <w:rPr>
          <w:noProof/>
        </w:rPr>
      </w:r>
      <w:r>
        <w:rPr>
          <w:noProof/>
        </w:rPr>
        <w:fldChar w:fldCharType="separate"/>
      </w:r>
      <w:r>
        <w:rPr>
          <w:noProof/>
        </w:rPr>
        <w:t>27</w:t>
      </w:r>
      <w:r>
        <w:rPr>
          <w:noProof/>
        </w:rPr>
        <w:fldChar w:fldCharType="end"/>
      </w:r>
    </w:p>
    <w:p w14:paraId="16A9870D" w14:textId="6B6FB82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RequestCapabilities</w:t>
      </w:r>
      <w:r>
        <w:rPr>
          <w:noProof/>
        </w:rPr>
        <w:tab/>
      </w:r>
      <w:r>
        <w:rPr>
          <w:noProof/>
        </w:rPr>
        <w:fldChar w:fldCharType="begin"/>
      </w:r>
      <w:r>
        <w:rPr>
          <w:noProof/>
        </w:rPr>
        <w:instrText xml:space="preserve"> PAGEREF _Toc149580972 \h </w:instrText>
      </w:r>
      <w:r>
        <w:rPr>
          <w:noProof/>
        </w:rPr>
      </w:r>
      <w:r>
        <w:rPr>
          <w:noProof/>
        </w:rPr>
        <w:fldChar w:fldCharType="separate"/>
      </w:r>
      <w:r>
        <w:rPr>
          <w:noProof/>
        </w:rPr>
        <w:t>27</w:t>
      </w:r>
      <w:r>
        <w:rPr>
          <w:noProof/>
        </w:rPr>
        <w:fldChar w:fldCharType="end"/>
      </w:r>
    </w:p>
    <w:p w14:paraId="00AEC090" w14:textId="5902A8F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ProvideCapabilities</w:t>
      </w:r>
      <w:r>
        <w:rPr>
          <w:noProof/>
        </w:rPr>
        <w:tab/>
      </w:r>
      <w:r>
        <w:rPr>
          <w:noProof/>
        </w:rPr>
        <w:fldChar w:fldCharType="begin"/>
      </w:r>
      <w:r>
        <w:rPr>
          <w:noProof/>
        </w:rPr>
        <w:instrText xml:space="preserve"> PAGEREF _Toc149580973 \h </w:instrText>
      </w:r>
      <w:r>
        <w:rPr>
          <w:noProof/>
        </w:rPr>
      </w:r>
      <w:r>
        <w:rPr>
          <w:noProof/>
        </w:rPr>
        <w:fldChar w:fldCharType="separate"/>
      </w:r>
      <w:r>
        <w:rPr>
          <w:noProof/>
        </w:rPr>
        <w:t>28</w:t>
      </w:r>
      <w:r>
        <w:rPr>
          <w:noProof/>
        </w:rPr>
        <w:fldChar w:fldCharType="end"/>
      </w:r>
    </w:p>
    <w:p w14:paraId="4B1E08B0" w14:textId="55898AE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RequestAssistanceData</w:t>
      </w:r>
      <w:r>
        <w:rPr>
          <w:noProof/>
        </w:rPr>
        <w:tab/>
      </w:r>
      <w:r>
        <w:rPr>
          <w:noProof/>
        </w:rPr>
        <w:fldChar w:fldCharType="begin"/>
      </w:r>
      <w:r>
        <w:rPr>
          <w:noProof/>
        </w:rPr>
        <w:instrText xml:space="preserve"> PAGEREF _Toc149580974 \h </w:instrText>
      </w:r>
      <w:r>
        <w:rPr>
          <w:noProof/>
        </w:rPr>
      </w:r>
      <w:r>
        <w:rPr>
          <w:noProof/>
        </w:rPr>
        <w:fldChar w:fldCharType="separate"/>
      </w:r>
      <w:r>
        <w:rPr>
          <w:noProof/>
        </w:rPr>
        <w:t>28</w:t>
      </w:r>
      <w:r>
        <w:rPr>
          <w:noProof/>
        </w:rPr>
        <w:fldChar w:fldCharType="end"/>
      </w:r>
    </w:p>
    <w:p w14:paraId="5A402081" w14:textId="0A50813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ProvideAssistanceData</w:t>
      </w:r>
      <w:r>
        <w:rPr>
          <w:noProof/>
        </w:rPr>
        <w:tab/>
      </w:r>
      <w:r>
        <w:rPr>
          <w:noProof/>
        </w:rPr>
        <w:fldChar w:fldCharType="begin"/>
      </w:r>
      <w:r>
        <w:rPr>
          <w:noProof/>
        </w:rPr>
        <w:instrText xml:space="preserve"> PAGEREF _Toc149580975 \h </w:instrText>
      </w:r>
      <w:r>
        <w:rPr>
          <w:noProof/>
        </w:rPr>
      </w:r>
      <w:r>
        <w:rPr>
          <w:noProof/>
        </w:rPr>
        <w:fldChar w:fldCharType="separate"/>
      </w:r>
      <w:r>
        <w:rPr>
          <w:noProof/>
        </w:rPr>
        <w:t>29</w:t>
      </w:r>
      <w:r>
        <w:rPr>
          <w:noProof/>
        </w:rPr>
        <w:fldChar w:fldCharType="end"/>
      </w:r>
    </w:p>
    <w:p w14:paraId="692BCEA0" w14:textId="4CB9AF9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RequestLocationInformation</w:t>
      </w:r>
      <w:r>
        <w:rPr>
          <w:noProof/>
        </w:rPr>
        <w:tab/>
      </w:r>
      <w:r>
        <w:rPr>
          <w:noProof/>
        </w:rPr>
        <w:fldChar w:fldCharType="begin"/>
      </w:r>
      <w:r>
        <w:rPr>
          <w:noProof/>
        </w:rPr>
        <w:instrText xml:space="preserve"> PAGEREF _Toc149580976 \h </w:instrText>
      </w:r>
      <w:r>
        <w:rPr>
          <w:noProof/>
        </w:rPr>
      </w:r>
      <w:r>
        <w:rPr>
          <w:noProof/>
        </w:rPr>
        <w:fldChar w:fldCharType="separate"/>
      </w:r>
      <w:r>
        <w:rPr>
          <w:noProof/>
        </w:rPr>
        <w:t>30</w:t>
      </w:r>
      <w:r>
        <w:rPr>
          <w:noProof/>
        </w:rPr>
        <w:fldChar w:fldCharType="end"/>
      </w:r>
    </w:p>
    <w:p w14:paraId="50A2C131" w14:textId="1D7591D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ProvideLocationInformation</w:t>
      </w:r>
      <w:r>
        <w:rPr>
          <w:noProof/>
        </w:rPr>
        <w:tab/>
      </w:r>
      <w:r>
        <w:rPr>
          <w:noProof/>
        </w:rPr>
        <w:fldChar w:fldCharType="begin"/>
      </w:r>
      <w:r>
        <w:rPr>
          <w:noProof/>
        </w:rPr>
        <w:instrText xml:space="preserve"> PAGEREF _Toc149580977 \h </w:instrText>
      </w:r>
      <w:r>
        <w:rPr>
          <w:noProof/>
        </w:rPr>
      </w:r>
      <w:r>
        <w:rPr>
          <w:noProof/>
        </w:rPr>
        <w:fldChar w:fldCharType="separate"/>
      </w:r>
      <w:r>
        <w:rPr>
          <w:noProof/>
        </w:rPr>
        <w:t>30</w:t>
      </w:r>
      <w:r>
        <w:rPr>
          <w:noProof/>
        </w:rPr>
        <w:fldChar w:fldCharType="end"/>
      </w:r>
    </w:p>
    <w:p w14:paraId="0EDA5251" w14:textId="11CD819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Abort</w:t>
      </w:r>
      <w:r>
        <w:rPr>
          <w:noProof/>
        </w:rPr>
        <w:tab/>
      </w:r>
      <w:r>
        <w:rPr>
          <w:noProof/>
        </w:rPr>
        <w:fldChar w:fldCharType="begin"/>
      </w:r>
      <w:r>
        <w:rPr>
          <w:noProof/>
        </w:rPr>
        <w:instrText xml:space="preserve"> PAGEREF _Toc149580978 \h </w:instrText>
      </w:r>
      <w:r>
        <w:rPr>
          <w:noProof/>
        </w:rPr>
      </w:r>
      <w:r>
        <w:rPr>
          <w:noProof/>
        </w:rPr>
        <w:fldChar w:fldCharType="separate"/>
      </w:r>
      <w:r>
        <w:rPr>
          <w:noProof/>
        </w:rPr>
        <w:t>31</w:t>
      </w:r>
      <w:r>
        <w:rPr>
          <w:noProof/>
        </w:rPr>
        <w:fldChar w:fldCharType="end"/>
      </w:r>
    </w:p>
    <w:p w14:paraId="689494E9" w14:textId="3644E58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Error</w:t>
      </w:r>
      <w:r>
        <w:rPr>
          <w:noProof/>
        </w:rPr>
        <w:tab/>
      </w:r>
      <w:r>
        <w:rPr>
          <w:noProof/>
        </w:rPr>
        <w:fldChar w:fldCharType="begin"/>
      </w:r>
      <w:r>
        <w:rPr>
          <w:noProof/>
        </w:rPr>
        <w:instrText xml:space="preserve"> PAGEREF _Toc149580979 \h </w:instrText>
      </w:r>
      <w:r>
        <w:rPr>
          <w:noProof/>
        </w:rPr>
      </w:r>
      <w:r>
        <w:rPr>
          <w:noProof/>
        </w:rPr>
        <w:fldChar w:fldCharType="separate"/>
      </w:r>
      <w:r>
        <w:rPr>
          <w:noProof/>
        </w:rPr>
        <w:t>31</w:t>
      </w:r>
      <w:r>
        <w:rPr>
          <w:noProof/>
        </w:rPr>
        <w:fldChar w:fldCharType="end"/>
      </w:r>
    </w:p>
    <w:p w14:paraId="2721A449" w14:textId="703E03EA"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_Toc149580980 \h </w:instrText>
      </w:r>
      <w:r>
        <w:rPr>
          <w:noProof/>
        </w:rPr>
      </w:r>
      <w:r>
        <w:rPr>
          <w:noProof/>
        </w:rPr>
        <w:fldChar w:fldCharType="separate"/>
      </w:r>
      <w:r>
        <w:rPr>
          <w:noProof/>
        </w:rPr>
        <w:t>32</w:t>
      </w:r>
      <w:r>
        <w:rPr>
          <w:noProof/>
        </w:rPr>
        <w:fldChar w:fldCharType="end"/>
      </w:r>
    </w:p>
    <w:p w14:paraId="50A83EBD" w14:textId="3ACC910A"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_Toc149580981 \h </w:instrText>
      </w:r>
      <w:r>
        <w:rPr>
          <w:noProof/>
        </w:rPr>
      </w:r>
      <w:r>
        <w:rPr>
          <w:noProof/>
        </w:rPr>
        <w:fldChar w:fldCharType="separate"/>
      </w:r>
      <w:r>
        <w:rPr>
          <w:noProof/>
        </w:rPr>
        <w:t>32</w:t>
      </w:r>
      <w:r>
        <w:rPr>
          <w:noProof/>
        </w:rPr>
        <w:fldChar w:fldCharType="end"/>
      </w:r>
    </w:p>
    <w:p w14:paraId="617BB7AB" w14:textId="4476BCA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rPr>
        <w:t>CommonIEsAbort</w:t>
      </w:r>
      <w:r>
        <w:rPr>
          <w:noProof/>
        </w:rPr>
        <w:tab/>
      </w:r>
      <w:r>
        <w:rPr>
          <w:noProof/>
        </w:rPr>
        <w:fldChar w:fldCharType="begin"/>
      </w:r>
      <w:r>
        <w:rPr>
          <w:noProof/>
        </w:rPr>
        <w:instrText xml:space="preserve"> PAGEREF _Toc149580982 \h </w:instrText>
      </w:r>
      <w:r>
        <w:rPr>
          <w:noProof/>
        </w:rPr>
      </w:r>
      <w:r>
        <w:rPr>
          <w:noProof/>
        </w:rPr>
        <w:fldChar w:fldCharType="separate"/>
      </w:r>
      <w:r>
        <w:rPr>
          <w:noProof/>
        </w:rPr>
        <w:t>32</w:t>
      </w:r>
      <w:r>
        <w:rPr>
          <w:noProof/>
        </w:rPr>
        <w:fldChar w:fldCharType="end"/>
      </w:r>
    </w:p>
    <w:p w14:paraId="6242013F" w14:textId="779632C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rPr>
        <w:t>CommonIEsError</w:t>
      </w:r>
      <w:r>
        <w:rPr>
          <w:noProof/>
        </w:rPr>
        <w:tab/>
      </w:r>
      <w:r>
        <w:rPr>
          <w:noProof/>
        </w:rPr>
        <w:fldChar w:fldCharType="begin"/>
      </w:r>
      <w:r>
        <w:rPr>
          <w:noProof/>
        </w:rPr>
        <w:instrText xml:space="preserve"> PAGEREF _Toc149580983 \h </w:instrText>
      </w:r>
      <w:r>
        <w:rPr>
          <w:noProof/>
        </w:rPr>
      </w:r>
      <w:r>
        <w:rPr>
          <w:noProof/>
        </w:rPr>
        <w:fldChar w:fldCharType="separate"/>
      </w:r>
      <w:r>
        <w:rPr>
          <w:noProof/>
        </w:rPr>
        <w:t>32</w:t>
      </w:r>
      <w:r>
        <w:rPr>
          <w:noProof/>
        </w:rPr>
        <w:fldChar w:fldCharType="end"/>
      </w:r>
    </w:p>
    <w:p w14:paraId="1936BDD5" w14:textId="1E2DE32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LCS-GCS-Translation</w:t>
      </w:r>
      <w:r>
        <w:rPr>
          <w:noProof/>
        </w:rPr>
        <w:tab/>
      </w:r>
      <w:r>
        <w:rPr>
          <w:noProof/>
        </w:rPr>
        <w:fldChar w:fldCharType="begin"/>
      </w:r>
      <w:r>
        <w:rPr>
          <w:noProof/>
        </w:rPr>
        <w:instrText xml:space="preserve"> PAGEREF _Toc149580984 \h </w:instrText>
      </w:r>
      <w:r>
        <w:rPr>
          <w:noProof/>
        </w:rPr>
      </w:r>
      <w:r>
        <w:rPr>
          <w:noProof/>
        </w:rPr>
        <w:fldChar w:fldCharType="separate"/>
      </w:r>
      <w:r>
        <w:rPr>
          <w:noProof/>
        </w:rPr>
        <w:t>33</w:t>
      </w:r>
      <w:r>
        <w:rPr>
          <w:noProof/>
        </w:rPr>
        <w:fldChar w:fldCharType="end"/>
      </w:r>
    </w:p>
    <w:p w14:paraId="641D5617" w14:textId="6AAADEE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LOS-NLOS-Indicator</w:t>
      </w:r>
      <w:r>
        <w:rPr>
          <w:noProof/>
        </w:rPr>
        <w:tab/>
      </w:r>
      <w:r>
        <w:rPr>
          <w:noProof/>
        </w:rPr>
        <w:fldChar w:fldCharType="begin"/>
      </w:r>
      <w:r>
        <w:rPr>
          <w:noProof/>
        </w:rPr>
        <w:instrText xml:space="preserve"> PAGEREF _Toc149580985 \h </w:instrText>
      </w:r>
      <w:r>
        <w:rPr>
          <w:noProof/>
        </w:rPr>
      </w:r>
      <w:r>
        <w:rPr>
          <w:noProof/>
        </w:rPr>
        <w:fldChar w:fldCharType="separate"/>
      </w:r>
      <w:r>
        <w:rPr>
          <w:noProof/>
        </w:rPr>
        <w:t>33</w:t>
      </w:r>
      <w:r>
        <w:rPr>
          <w:noProof/>
        </w:rPr>
        <w:fldChar w:fldCharType="end"/>
      </w:r>
    </w:p>
    <w:p w14:paraId="547C95A8" w14:textId="7AE99A62"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_Toc149580986 \h </w:instrText>
      </w:r>
      <w:r>
        <w:rPr>
          <w:noProof/>
        </w:rPr>
      </w:r>
      <w:r>
        <w:rPr>
          <w:noProof/>
        </w:rPr>
        <w:fldChar w:fldCharType="separate"/>
      </w:r>
      <w:r>
        <w:rPr>
          <w:noProof/>
        </w:rPr>
        <w:t>34</w:t>
      </w:r>
      <w:r>
        <w:rPr>
          <w:noProof/>
        </w:rPr>
        <w:fldChar w:fldCharType="end"/>
      </w:r>
    </w:p>
    <w:p w14:paraId="4A863E0C" w14:textId="7F0CD800" w:rsidR="00CC061A" w:rsidRDefault="00CC061A">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_Toc149580987 \h </w:instrText>
      </w:r>
      <w:r>
        <w:rPr>
          <w:noProof/>
        </w:rPr>
      </w:r>
      <w:r>
        <w:rPr>
          <w:noProof/>
        </w:rPr>
        <w:fldChar w:fldCharType="separate"/>
      </w:r>
      <w:r>
        <w:rPr>
          <w:noProof/>
        </w:rPr>
        <w:t>34</w:t>
      </w:r>
      <w:r>
        <w:rPr>
          <w:noProof/>
        </w:rPr>
        <w:fldChar w:fldCharType="end"/>
      </w:r>
    </w:p>
    <w:p w14:paraId="1B074168" w14:textId="70CBE272"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_Toc149580988 \h </w:instrText>
      </w:r>
      <w:r>
        <w:rPr>
          <w:noProof/>
        </w:rPr>
      </w:r>
      <w:r>
        <w:rPr>
          <w:noProof/>
        </w:rPr>
        <w:fldChar w:fldCharType="separate"/>
      </w:r>
      <w:r>
        <w:rPr>
          <w:noProof/>
        </w:rPr>
        <w:t>34</w:t>
      </w:r>
      <w:r>
        <w:rPr>
          <w:noProof/>
        </w:rPr>
        <w:fldChar w:fldCharType="end"/>
      </w:r>
    </w:p>
    <w:p w14:paraId="0064ED9B" w14:textId="1F160D23"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rPr>
        <w:t>Multiplicity and type constraint definitions</w:t>
      </w:r>
      <w:r>
        <w:rPr>
          <w:noProof/>
        </w:rPr>
        <w:tab/>
      </w:r>
      <w:r>
        <w:rPr>
          <w:noProof/>
        </w:rPr>
        <w:fldChar w:fldCharType="begin"/>
      </w:r>
      <w:r>
        <w:rPr>
          <w:noProof/>
        </w:rPr>
        <w:instrText xml:space="preserve"> PAGEREF _Toc149580989 \h </w:instrText>
      </w:r>
      <w:r>
        <w:rPr>
          <w:noProof/>
        </w:rPr>
      </w:r>
      <w:r>
        <w:rPr>
          <w:noProof/>
        </w:rPr>
        <w:fldChar w:fldCharType="separate"/>
      </w:r>
      <w:r>
        <w:rPr>
          <w:noProof/>
        </w:rPr>
        <w:t>34</w:t>
      </w:r>
      <w:r>
        <w:rPr>
          <w:noProof/>
        </w:rPr>
        <w:fldChar w:fldCharType="end"/>
      </w:r>
    </w:p>
    <w:p w14:paraId="3AFBF6FA" w14:textId="47C6930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SLPP-PDU-Definitions</w:t>
      </w:r>
      <w:r>
        <w:rPr>
          <w:noProof/>
        </w:rPr>
        <w:tab/>
      </w:r>
      <w:r>
        <w:rPr>
          <w:noProof/>
        </w:rPr>
        <w:fldChar w:fldCharType="begin"/>
      </w:r>
      <w:r>
        <w:rPr>
          <w:noProof/>
        </w:rPr>
        <w:instrText xml:space="preserve"> PAGEREF _Toc149580990 \h </w:instrText>
      </w:r>
      <w:r>
        <w:rPr>
          <w:noProof/>
        </w:rPr>
      </w:r>
      <w:r>
        <w:rPr>
          <w:noProof/>
        </w:rPr>
        <w:fldChar w:fldCharType="separate"/>
      </w:r>
      <w:r>
        <w:rPr>
          <w:noProof/>
        </w:rPr>
        <w:t>35</w:t>
      </w:r>
      <w:r>
        <w:rPr>
          <w:noProof/>
        </w:rPr>
        <w:fldChar w:fldCharType="end"/>
      </w:r>
    </w:p>
    <w:p w14:paraId="6F3E99FA" w14:textId="4A7CB426"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_Toc149580991 \h </w:instrText>
      </w:r>
      <w:r>
        <w:rPr>
          <w:noProof/>
        </w:rPr>
      </w:r>
      <w:r>
        <w:rPr>
          <w:noProof/>
        </w:rPr>
        <w:fldChar w:fldCharType="separate"/>
      </w:r>
      <w:r>
        <w:rPr>
          <w:noProof/>
        </w:rPr>
        <w:t>35</w:t>
      </w:r>
      <w:r>
        <w:rPr>
          <w:noProof/>
        </w:rPr>
        <w:fldChar w:fldCharType="end"/>
      </w:r>
    </w:p>
    <w:p w14:paraId="4FA60D25" w14:textId="532D41C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SLPP-PDU-CommonContents</w:t>
      </w:r>
      <w:r>
        <w:rPr>
          <w:noProof/>
        </w:rPr>
        <w:tab/>
      </w:r>
      <w:r>
        <w:rPr>
          <w:noProof/>
        </w:rPr>
        <w:fldChar w:fldCharType="begin"/>
      </w:r>
      <w:r>
        <w:rPr>
          <w:noProof/>
        </w:rPr>
        <w:instrText xml:space="preserve"> PAGEREF _Toc149580992 \h </w:instrText>
      </w:r>
      <w:r>
        <w:rPr>
          <w:noProof/>
        </w:rPr>
      </w:r>
      <w:r>
        <w:rPr>
          <w:noProof/>
        </w:rPr>
        <w:fldChar w:fldCharType="separate"/>
      </w:r>
      <w:r>
        <w:rPr>
          <w:noProof/>
        </w:rPr>
        <w:t>35</w:t>
      </w:r>
      <w:r>
        <w:rPr>
          <w:noProof/>
        </w:rPr>
        <w:fldChar w:fldCharType="end"/>
      </w:r>
    </w:p>
    <w:p w14:paraId="30533210" w14:textId="1C152E5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CommonIEsRequestCapabilities</w:t>
      </w:r>
      <w:r>
        <w:rPr>
          <w:noProof/>
        </w:rPr>
        <w:tab/>
      </w:r>
      <w:r>
        <w:rPr>
          <w:noProof/>
        </w:rPr>
        <w:fldChar w:fldCharType="begin"/>
      </w:r>
      <w:r>
        <w:rPr>
          <w:noProof/>
        </w:rPr>
        <w:instrText xml:space="preserve"> PAGEREF _Toc149580993 \h </w:instrText>
      </w:r>
      <w:r>
        <w:rPr>
          <w:noProof/>
        </w:rPr>
      </w:r>
      <w:r>
        <w:rPr>
          <w:noProof/>
        </w:rPr>
        <w:fldChar w:fldCharType="separate"/>
      </w:r>
      <w:r>
        <w:rPr>
          <w:noProof/>
        </w:rPr>
        <w:t>35</w:t>
      </w:r>
      <w:r>
        <w:rPr>
          <w:noProof/>
        </w:rPr>
        <w:fldChar w:fldCharType="end"/>
      </w:r>
    </w:p>
    <w:p w14:paraId="02B45FB1" w14:textId="1DE0B72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CommonIEsProvideCapabilities</w:t>
      </w:r>
      <w:r>
        <w:rPr>
          <w:noProof/>
        </w:rPr>
        <w:tab/>
      </w:r>
      <w:r>
        <w:rPr>
          <w:noProof/>
        </w:rPr>
        <w:fldChar w:fldCharType="begin"/>
      </w:r>
      <w:r>
        <w:rPr>
          <w:noProof/>
        </w:rPr>
        <w:instrText xml:space="preserve"> PAGEREF _Toc149580994 \h </w:instrText>
      </w:r>
      <w:r>
        <w:rPr>
          <w:noProof/>
        </w:rPr>
      </w:r>
      <w:r>
        <w:rPr>
          <w:noProof/>
        </w:rPr>
        <w:fldChar w:fldCharType="separate"/>
      </w:r>
      <w:r>
        <w:rPr>
          <w:noProof/>
        </w:rPr>
        <w:t>35</w:t>
      </w:r>
      <w:r>
        <w:rPr>
          <w:noProof/>
        </w:rPr>
        <w:fldChar w:fldCharType="end"/>
      </w:r>
    </w:p>
    <w:p w14:paraId="5CC7AE8A" w14:textId="675CE4D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CommonIEsRequestAssistanceData</w:t>
      </w:r>
      <w:r>
        <w:rPr>
          <w:noProof/>
        </w:rPr>
        <w:tab/>
      </w:r>
      <w:r>
        <w:rPr>
          <w:noProof/>
        </w:rPr>
        <w:fldChar w:fldCharType="begin"/>
      </w:r>
      <w:r>
        <w:rPr>
          <w:noProof/>
        </w:rPr>
        <w:instrText xml:space="preserve"> PAGEREF _Toc149580995 \h </w:instrText>
      </w:r>
      <w:r>
        <w:rPr>
          <w:noProof/>
        </w:rPr>
      </w:r>
      <w:r>
        <w:rPr>
          <w:noProof/>
        </w:rPr>
        <w:fldChar w:fldCharType="separate"/>
      </w:r>
      <w:r>
        <w:rPr>
          <w:noProof/>
        </w:rPr>
        <w:t>36</w:t>
      </w:r>
      <w:r>
        <w:rPr>
          <w:noProof/>
        </w:rPr>
        <w:fldChar w:fldCharType="end"/>
      </w:r>
    </w:p>
    <w:p w14:paraId="737FC889" w14:textId="7B90C18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CommonIEsProvideAssistanceData</w:t>
      </w:r>
      <w:r>
        <w:rPr>
          <w:noProof/>
        </w:rPr>
        <w:tab/>
      </w:r>
      <w:r>
        <w:rPr>
          <w:noProof/>
        </w:rPr>
        <w:fldChar w:fldCharType="begin"/>
      </w:r>
      <w:r>
        <w:rPr>
          <w:noProof/>
        </w:rPr>
        <w:instrText xml:space="preserve"> PAGEREF _Toc149580996 \h </w:instrText>
      </w:r>
      <w:r>
        <w:rPr>
          <w:noProof/>
        </w:rPr>
      </w:r>
      <w:r>
        <w:rPr>
          <w:noProof/>
        </w:rPr>
        <w:fldChar w:fldCharType="separate"/>
      </w:r>
      <w:r>
        <w:rPr>
          <w:noProof/>
        </w:rPr>
        <w:t>36</w:t>
      </w:r>
      <w:r>
        <w:rPr>
          <w:noProof/>
        </w:rPr>
        <w:fldChar w:fldCharType="end"/>
      </w:r>
    </w:p>
    <w:p w14:paraId="083D2FE7" w14:textId="469D690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CommonIEsRequestLocationInformation</w:t>
      </w:r>
      <w:r>
        <w:rPr>
          <w:noProof/>
        </w:rPr>
        <w:tab/>
      </w:r>
      <w:r>
        <w:rPr>
          <w:noProof/>
        </w:rPr>
        <w:fldChar w:fldCharType="begin"/>
      </w:r>
      <w:r>
        <w:rPr>
          <w:noProof/>
        </w:rPr>
        <w:instrText xml:space="preserve"> PAGEREF _Toc149580997 \h </w:instrText>
      </w:r>
      <w:r>
        <w:rPr>
          <w:noProof/>
        </w:rPr>
      </w:r>
      <w:r>
        <w:rPr>
          <w:noProof/>
        </w:rPr>
        <w:fldChar w:fldCharType="separate"/>
      </w:r>
      <w:r>
        <w:rPr>
          <w:noProof/>
        </w:rPr>
        <w:t>36</w:t>
      </w:r>
      <w:r>
        <w:rPr>
          <w:noProof/>
        </w:rPr>
        <w:fldChar w:fldCharType="end"/>
      </w:r>
    </w:p>
    <w:p w14:paraId="2E635569" w14:textId="789D689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CommonIEsProvideLocationInformation</w:t>
      </w:r>
      <w:r>
        <w:rPr>
          <w:noProof/>
        </w:rPr>
        <w:tab/>
      </w:r>
      <w:r>
        <w:rPr>
          <w:noProof/>
        </w:rPr>
        <w:fldChar w:fldCharType="begin"/>
      </w:r>
      <w:r>
        <w:rPr>
          <w:noProof/>
        </w:rPr>
        <w:instrText xml:space="preserve"> PAGEREF _Toc149580998 \h </w:instrText>
      </w:r>
      <w:r>
        <w:rPr>
          <w:noProof/>
        </w:rPr>
      </w:r>
      <w:r>
        <w:rPr>
          <w:noProof/>
        </w:rPr>
        <w:fldChar w:fldCharType="separate"/>
      </w:r>
      <w:r>
        <w:rPr>
          <w:noProof/>
        </w:rPr>
        <w:t>40</w:t>
      </w:r>
      <w:r>
        <w:rPr>
          <w:noProof/>
        </w:rPr>
        <w:fldChar w:fldCharType="end"/>
      </w:r>
    </w:p>
    <w:p w14:paraId="33D0623B" w14:textId="255F685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SLPP-PDU-CommonContents</w:t>
      </w:r>
      <w:r>
        <w:rPr>
          <w:noProof/>
        </w:rPr>
        <w:tab/>
      </w:r>
      <w:r>
        <w:rPr>
          <w:noProof/>
        </w:rPr>
        <w:fldChar w:fldCharType="begin"/>
      </w:r>
      <w:r>
        <w:rPr>
          <w:noProof/>
        </w:rPr>
        <w:instrText xml:space="preserve"> PAGEREF _Toc149580999 \h </w:instrText>
      </w:r>
      <w:r>
        <w:rPr>
          <w:noProof/>
        </w:rPr>
      </w:r>
      <w:r>
        <w:rPr>
          <w:noProof/>
        </w:rPr>
        <w:fldChar w:fldCharType="separate"/>
      </w:r>
      <w:r>
        <w:rPr>
          <w:noProof/>
        </w:rPr>
        <w:t>43</w:t>
      </w:r>
      <w:r>
        <w:rPr>
          <w:noProof/>
        </w:rPr>
        <w:fldChar w:fldCharType="end"/>
      </w:r>
    </w:p>
    <w:p w14:paraId="5C55370A" w14:textId="2FCCCA0B"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Common SL-PRS Methods Contents</w:t>
      </w:r>
      <w:r>
        <w:rPr>
          <w:noProof/>
        </w:rPr>
        <w:tab/>
      </w:r>
      <w:r>
        <w:rPr>
          <w:noProof/>
        </w:rPr>
        <w:fldChar w:fldCharType="begin"/>
      </w:r>
      <w:r>
        <w:rPr>
          <w:noProof/>
        </w:rPr>
        <w:instrText xml:space="preserve"> PAGEREF _Toc149581000 \h </w:instrText>
      </w:r>
      <w:r>
        <w:rPr>
          <w:noProof/>
        </w:rPr>
      </w:r>
      <w:r>
        <w:rPr>
          <w:noProof/>
        </w:rPr>
        <w:fldChar w:fldCharType="separate"/>
      </w:r>
      <w:r>
        <w:rPr>
          <w:noProof/>
        </w:rPr>
        <w:t>44</w:t>
      </w:r>
      <w:r>
        <w:rPr>
          <w:noProof/>
        </w:rPr>
        <w:fldChar w:fldCharType="end"/>
      </w:r>
    </w:p>
    <w:p w14:paraId="4C2D7105" w14:textId="3464482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SLPP-PDU-CommonSL-PRS-MethodsContents</w:t>
      </w:r>
      <w:r>
        <w:rPr>
          <w:noProof/>
        </w:rPr>
        <w:tab/>
      </w:r>
      <w:r>
        <w:rPr>
          <w:noProof/>
        </w:rPr>
        <w:fldChar w:fldCharType="begin"/>
      </w:r>
      <w:r>
        <w:rPr>
          <w:noProof/>
        </w:rPr>
        <w:instrText xml:space="preserve"> PAGEREF _Toc149581001 \h </w:instrText>
      </w:r>
      <w:r>
        <w:rPr>
          <w:noProof/>
        </w:rPr>
      </w:r>
      <w:r>
        <w:rPr>
          <w:noProof/>
        </w:rPr>
        <w:fldChar w:fldCharType="separate"/>
      </w:r>
      <w:r>
        <w:rPr>
          <w:noProof/>
        </w:rPr>
        <w:t>44</w:t>
      </w:r>
      <w:r>
        <w:rPr>
          <w:noProof/>
        </w:rPr>
        <w:fldChar w:fldCharType="end"/>
      </w:r>
    </w:p>
    <w:p w14:paraId="0655A65C" w14:textId="2B784A7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CommonSL-PRS-MethodsIEsRequestCapabilities</w:t>
      </w:r>
      <w:r>
        <w:rPr>
          <w:noProof/>
        </w:rPr>
        <w:tab/>
      </w:r>
      <w:r>
        <w:rPr>
          <w:noProof/>
        </w:rPr>
        <w:fldChar w:fldCharType="begin"/>
      </w:r>
      <w:r>
        <w:rPr>
          <w:noProof/>
        </w:rPr>
        <w:instrText xml:space="preserve"> PAGEREF _Toc149581002 \h </w:instrText>
      </w:r>
      <w:r>
        <w:rPr>
          <w:noProof/>
        </w:rPr>
      </w:r>
      <w:r>
        <w:rPr>
          <w:noProof/>
        </w:rPr>
        <w:fldChar w:fldCharType="separate"/>
      </w:r>
      <w:r>
        <w:rPr>
          <w:noProof/>
        </w:rPr>
        <w:t>44</w:t>
      </w:r>
      <w:r>
        <w:rPr>
          <w:noProof/>
        </w:rPr>
        <w:fldChar w:fldCharType="end"/>
      </w:r>
    </w:p>
    <w:p w14:paraId="1EDBCD39" w14:textId="27F19B6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CommonSL-PRS-MethodsIEsProvideCapabilities</w:t>
      </w:r>
      <w:r>
        <w:rPr>
          <w:noProof/>
        </w:rPr>
        <w:tab/>
      </w:r>
      <w:r>
        <w:rPr>
          <w:noProof/>
        </w:rPr>
        <w:fldChar w:fldCharType="begin"/>
      </w:r>
      <w:r>
        <w:rPr>
          <w:noProof/>
        </w:rPr>
        <w:instrText xml:space="preserve"> PAGEREF _Toc149581003 \h </w:instrText>
      </w:r>
      <w:r>
        <w:rPr>
          <w:noProof/>
        </w:rPr>
      </w:r>
      <w:r>
        <w:rPr>
          <w:noProof/>
        </w:rPr>
        <w:fldChar w:fldCharType="separate"/>
      </w:r>
      <w:r>
        <w:rPr>
          <w:noProof/>
        </w:rPr>
        <w:t>45</w:t>
      </w:r>
      <w:r>
        <w:rPr>
          <w:noProof/>
        </w:rPr>
        <w:fldChar w:fldCharType="end"/>
      </w:r>
    </w:p>
    <w:p w14:paraId="715CC737" w14:textId="5B28E12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CommonSL-PRS-MethodsIEsRequestAssistanceData</w:t>
      </w:r>
      <w:r>
        <w:rPr>
          <w:noProof/>
        </w:rPr>
        <w:tab/>
      </w:r>
      <w:r>
        <w:rPr>
          <w:noProof/>
        </w:rPr>
        <w:fldChar w:fldCharType="begin"/>
      </w:r>
      <w:r>
        <w:rPr>
          <w:noProof/>
        </w:rPr>
        <w:instrText xml:space="preserve"> PAGEREF _Toc149581004 \h </w:instrText>
      </w:r>
      <w:r>
        <w:rPr>
          <w:noProof/>
        </w:rPr>
      </w:r>
      <w:r>
        <w:rPr>
          <w:noProof/>
        </w:rPr>
        <w:fldChar w:fldCharType="separate"/>
      </w:r>
      <w:r>
        <w:rPr>
          <w:noProof/>
        </w:rPr>
        <w:t>45</w:t>
      </w:r>
      <w:r>
        <w:rPr>
          <w:noProof/>
        </w:rPr>
        <w:fldChar w:fldCharType="end"/>
      </w:r>
    </w:p>
    <w:p w14:paraId="0F537C13" w14:textId="2FA6A1D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CommonSL-PRS-MethodsIEsProvideAssistanceData</w:t>
      </w:r>
      <w:r>
        <w:rPr>
          <w:noProof/>
        </w:rPr>
        <w:tab/>
      </w:r>
      <w:r>
        <w:rPr>
          <w:noProof/>
        </w:rPr>
        <w:fldChar w:fldCharType="begin"/>
      </w:r>
      <w:r>
        <w:rPr>
          <w:noProof/>
        </w:rPr>
        <w:instrText xml:space="preserve"> PAGEREF _Toc149581005 \h </w:instrText>
      </w:r>
      <w:r>
        <w:rPr>
          <w:noProof/>
        </w:rPr>
      </w:r>
      <w:r>
        <w:rPr>
          <w:noProof/>
        </w:rPr>
        <w:fldChar w:fldCharType="separate"/>
      </w:r>
      <w:r>
        <w:rPr>
          <w:noProof/>
        </w:rPr>
        <w:t>45</w:t>
      </w:r>
      <w:r>
        <w:rPr>
          <w:noProof/>
        </w:rPr>
        <w:fldChar w:fldCharType="end"/>
      </w:r>
    </w:p>
    <w:p w14:paraId="10CB9862" w14:textId="30EC9CE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CommonSL-PRS-MethodsIEsRequestLocationInformation</w:t>
      </w:r>
      <w:r>
        <w:rPr>
          <w:noProof/>
        </w:rPr>
        <w:tab/>
      </w:r>
      <w:r>
        <w:rPr>
          <w:noProof/>
        </w:rPr>
        <w:fldChar w:fldCharType="begin"/>
      </w:r>
      <w:r>
        <w:rPr>
          <w:noProof/>
        </w:rPr>
        <w:instrText xml:space="preserve"> PAGEREF _Toc149581006 \h </w:instrText>
      </w:r>
      <w:r>
        <w:rPr>
          <w:noProof/>
        </w:rPr>
      </w:r>
      <w:r>
        <w:rPr>
          <w:noProof/>
        </w:rPr>
        <w:fldChar w:fldCharType="separate"/>
      </w:r>
      <w:r>
        <w:rPr>
          <w:noProof/>
        </w:rPr>
        <w:t>46</w:t>
      </w:r>
      <w:r>
        <w:rPr>
          <w:noProof/>
        </w:rPr>
        <w:fldChar w:fldCharType="end"/>
      </w:r>
    </w:p>
    <w:p w14:paraId="6DA192E8" w14:textId="218F278F"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Common-SL-PRS-MethodsIEsProvideLocationInformation</w:t>
      </w:r>
      <w:r>
        <w:rPr>
          <w:noProof/>
        </w:rPr>
        <w:tab/>
      </w:r>
      <w:r>
        <w:rPr>
          <w:noProof/>
        </w:rPr>
        <w:fldChar w:fldCharType="begin"/>
      </w:r>
      <w:r>
        <w:rPr>
          <w:noProof/>
        </w:rPr>
        <w:instrText xml:space="preserve"> PAGEREF _Toc149581007 \h </w:instrText>
      </w:r>
      <w:r>
        <w:rPr>
          <w:noProof/>
        </w:rPr>
      </w:r>
      <w:r>
        <w:rPr>
          <w:noProof/>
        </w:rPr>
        <w:fldChar w:fldCharType="separate"/>
      </w:r>
      <w:r>
        <w:rPr>
          <w:noProof/>
        </w:rPr>
        <w:t>46</w:t>
      </w:r>
      <w:r>
        <w:rPr>
          <w:noProof/>
        </w:rPr>
        <w:fldChar w:fldCharType="end"/>
      </w:r>
    </w:p>
    <w:p w14:paraId="6A8DCE08" w14:textId="303F17B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SLPP-PDU-CommonSL-PRS-MethodsContents</w:t>
      </w:r>
      <w:r>
        <w:rPr>
          <w:noProof/>
        </w:rPr>
        <w:tab/>
      </w:r>
      <w:r>
        <w:rPr>
          <w:noProof/>
        </w:rPr>
        <w:fldChar w:fldCharType="begin"/>
      </w:r>
      <w:r>
        <w:rPr>
          <w:noProof/>
        </w:rPr>
        <w:instrText xml:space="preserve"> PAGEREF _Toc149581008 \h </w:instrText>
      </w:r>
      <w:r>
        <w:rPr>
          <w:noProof/>
        </w:rPr>
      </w:r>
      <w:r>
        <w:rPr>
          <w:noProof/>
        </w:rPr>
        <w:fldChar w:fldCharType="separate"/>
      </w:r>
      <w:r>
        <w:rPr>
          <w:noProof/>
        </w:rPr>
        <w:t>47</w:t>
      </w:r>
      <w:r>
        <w:rPr>
          <w:noProof/>
        </w:rPr>
        <w:fldChar w:fldCharType="end"/>
      </w:r>
    </w:p>
    <w:p w14:paraId="5D25FD91" w14:textId="68D6A4CE"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SL-AoA Contents</w:t>
      </w:r>
      <w:r>
        <w:rPr>
          <w:noProof/>
        </w:rPr>
        <w:tab/>
      </w:r>
      <w:r>
        <w:rPr>
          <w:noProof/>
        </w:rPr>
        <w:fldChar w:fldCharType="begin"/>
      </w:r>
      <w:r>
        <w:rPr>
          <w:noProof/>
        </w:rPr>
        <w:instrText xml:space="preserve"> PAGEREF _Toc149581009 \h </w:instrText>
      </w:r>
      <w:r>
        <w:rPr>
          <w:noProof/>
        </w:rPr>
      </w:r>
      <w:r>
        <w:rPr>
          <w:noProof/>
        </w:rPr>
        <w:fldChar w:fldCharType="separate"/>
      </w:r>
      <w:r>
        <w:rPr>
          <w:noProof/>
        </w:rPr>
        <w:t>47</w:t>
      </w:r>
      <w:r>
        <w:rPr>
          <w:noProof/>
        </w:rPr>
        <w:fldChar w:fldCharType="end"/>
      </w:r>
    </w:p>
    <w:p w14:paraId="157D9CC3" w14:textId="2B4BA24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SLPP-PDU-SL-AoA-Contents</w:t>
      </w:r>
      <w:r>
        <w:rPr>
          <w:noProof/>
        </w:rPr>
        <w:tab/>
      </w:r>
      <w:r>
        <w:rPr>
          <w:noProof/>
        </w:rPr>
        <w:fldChar w:fldCharType="begin"/>
      </w:r>
      <w:r>
        <w:rPr>
          <w:noProof/>
        </w:rPr>
        <w:instrText xml:space="preserve"> PAGEREF _Toc149581010 \h </w:instrText>
      </w:r>
      <w:r>
        <w:rPr>
          <w:noProof/>
        </w:rPr>
      </w:r>
      <w:r>
        <w:rPr>
          <w:noProof/>
        </w:rPr>
        <w:fldChar w:fldCharType="separate"/>
      </w:r>
      <w:r>
        <w:rPr>
          <w:noProof/>
        </w:rPr>
        <w:t>47</w:t>
      </w:r>
      <w:r>
        <w:rPr>
          <w:noProof/>
        </w:rPr>
        <w:fldChar w:fldCharType="end"/>
      </w:r>
    </w:p>
    <w:p w14:paraId="0EF3ACB3" w14:textId="62F8330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SL-AoA-RequestCapabilities</w:t>
      </w:r>
      <w:r>
        <w:rPr>
          <w:noProof/>
        </w:rPr>
        <w:tab/>
      </w:r>
      <w:r>
        <w:rPr>
          <w:noProof/>
        </w:rPr>
        <w:fldChar w:fldCharType="begin"/>
      </w:r>
      <w:r>
        <w:rPr>
          <w:noProof/>
        </w:rPr>
        <w:instrText xml:space="preserve"> PAGEREF _Toc149581011 \h </w:instrText>
      </w:r>
      <w:r>
        <w:rPr>
          <w:noProof/>
        </w:rPr>
      </w:r>
      <w:r>
        <w:rPr>
          <w:noProof/>
        </w:rPr>
        <w:fldChar w:fldCharType="separate"/>
      </w:r>
      <w:r>
        <w:rPr>
          <w:noProof/>
        </w:rPr>
        <w:t>47</w:t>
      </w:r>
      <w:r>
        <w:rPr>
          <w:noProof/>
        </w:rPr>
        <w:fldChar w:fldCharType="end"/>
      </w:r>
    </w:p>
    <w:p w14:paraId="353509EC" w14:textId="3432391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SL-AoA-ProvideCapabilities</w:t>
      </w:r>
      <w:r>
        <w:rPr>
          <w:noProof/>
        </w:rPr>
        <w:tab/>
      </w:r>
      <w:r>
        <w:rPr>
          <w:noProof/>
        </w:rPr>
        <w:fldChar w:fldCharType="begin"/>
      </w:r>
      <w:r>
        <w:rPr>
          <w:noProof/>
        </w:rPr>
        <w:instrText xml:space="preserve"> PAGEREF _Toc149581012 \h </w:instrText>
      </w:r>
      <w:r>
        <w:rPr>
          <w:noProof/>
        </w:rPr>
      </w:r>
      <w:r>
        <w:rPr>
          <w:noProof/>
        </w:rPr>
        <w:fldChar w:fldCharType="separate"/>
      </w:r>
      <w:r>
        <w:rPr>
          <w:noProof/>
        </w:rPr>
        <w:t>48</w:t>
      </w:r>
      <w:r>
        <w:rPr>
          <w:noProof/>
        </w:rPr>
        <w:fldChar w:fldCharType="end"/>
      </w:r>
    </w:p>
    <w:p w14:paraId="4ECA73BB" w14:textId="1B29F2EC"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SL-AoA-RequestAssistanceData</w:t>
      </w:r>
      <w:r>
        <w:rPr>
          <w:noProof/>
        </w:rPr>
        <w:tab/>
      </w:r>
      <w:r>
        <w:rPr>
          <w:noProof/>
        </w:rPr>
        <w:fldChar w:fldCharType="begin"/>
      </w:r>
      <w:r>
        <w:rPr>
          <w:noProof/>
        </w:rPr>
        <w:instrText xml:space="preserve"> PAGEREF _Toc149581013 \h </w:instrText>
      </w:r>
      <w:r>
        <w:rPr>
          <w:noProof/>
        </w:rPr>
      </w:r>
      <w:r>
        <w:rPr>
          <w:noProof/>
        </w:rPr>
        <w:fldChar w:fldCharType="separate"/>
      </w:r>
      <w:r>
        <w:rPr>
          <w:noProof/>
        </w:rPr>
        <w:t>48</w:t>
      </w:r>
      <w:r>
        <w:rPr>
          <w:noProof/>
        </w:rPr>
        <w:fldChar w:fldCharType="end"/>
      </w:r>
    </w:p>
    <w:p w14:paraId="47C6B456" w14:textId="7A37283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SL-AoA-ProvideAssistanceData</w:t>
      </w:r>
      <w:r>
        <w:rPr>
          <w:noProof/>
        </w:rPr>
        <w:tab/>
      </w:r>
      <w:r>
        <w:rPr>
          <w:noProof/>
        </w:rPr>
        <w:fldChar w:fldCharType="begin"/>
      </w:r>
      <w:r>
        <w:rPr>
          <w:noProof/>
        </w:rPr>
        <w:instrText xml:space="preserve"> PAGEREF _Toc149581014 \h </w:instrText>
      </w:r>
      <w:r>
        <w:rPr>
          <w:noProof/>
        </w:rPr>
      </w:r>
      <w:r>
        <w:rPr>
          <w:noProof/>
        </w:rPr>
        <w:fldChar w:fldCharType="separate"/>
      </w:r>
      <w:r>
        <w:rPr>
          <w:noProof/>
        </w:rPr>
        <w:t>48</w:t>
      </w:r>
      <w:r>
        <w:rPr>
          <w:noProof/>
        </w:rPr>
        <w:fldChar w:fldCharType="end"/>
      </w:r>
    </w:p>
    <w:p w14:paraId="2D011432" w14:textId="7607B6E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SL-AoA-RequestLocationInformation</w:t>
      </w:r>
      <w:r>
        <w:rPr>
          <w:noProof/>
        </w:rPr>
        <w:tab/>
      </w:r>
      <w:r>
        <w:rPr>
          <w:noProof/>
        </w:rPr>
        <w:fldChar w:fldCharType="begin"/>
      </w:r>
      <w:r>
        <w:rPr>
          <w:noProof/>
        </w:rPr>
        <w:instrText xml:space="preserve"> PAGEREF _Toc149581015 \h </w:instrText>
      </w:r>
      <w:r>
        <w:rPr>
          <w:noProof/>
        </w:rPr>
      </w:r>
      <w:r>
        <w:rPr>
          <w:noProof/>
        </w:rPr>
        <w:fldChar w:fldCharType="separate"/>
      </w:r>
      <w:r>
        <w:rPr>
          <w:noProof/>
        </w:rPr>
        <w:t>49</w:t>
      </w:r>
      <w:r>
        <w:rPr>
          <w:noProof/>
        </w:rPr>
        <w:fldChar w:fldCharType="end"/>
      </w:r>
    </w:p>
    <w:p w14:paraId="1D708A8C" w14:textId="4013589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SL-AoA-ProvideLocationInformation</w:t>
      </w:r>
      <w:r>
        <w:rPr>
          <w:noProof/>
        </w:rPr>
        <w:tab/>
      </w:r>
      <w:r>
        <w:rPr>
          <w:noProof/>
        </w:rPr>
        <w:fldChar w:fldCharType="begin"/>
      </w:r>
      <w:r>
        <w:rPr>
          <w:noProof/>
        </w:rPr>
        <w:instrText xml:space="preserve"> PAGEREF _Toc149581016 \h </w:instrText>
      </w:r>
      <w:r>
        <w:rPr>
          <w:noProof/>
        </w:rPr>
      </w:r>
      <w:r>
        <w:rPr>
          <w:noProof/>
        </w:rPr>
        <w:fldChar w:fldCharType="separate"/>
      </w:r>
      <w:r>
        <w:rPr>
          <w:noProof/>
        </w:rPr>
        <w:t>49</w:t>
      </w:r>
      <w:r>
        <w:rPr>
          <w:noProof/>
        </w:rPr>
        <w:fldChar w:fldCharType="end"/>
      </w:r>
    </w:p>
    <w:p w14:paraId="017FE22C" w14:textId="564C06C1"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SLPP-PDU-SL-AoA-Contents</w:t>
      </w:r>
      <w:r>
        <w:rPr>
          <w:noProof/>
        </w:rPr>
        <w:tab/>
      </w:r>
      <w:r>
        <w:rPr>
          <w:noProof/>
        </w:rPr>
        <w:fldChar w:fldCharType="begin"/>
      </w:r>
      <w:r>
        <w:rPr>
          <w:noProof/>
        </w:rPr>
        <w:instrText xml:space="preserve"> PAGEREF _Toc149581017 \h </w:instrText>
      </w:r>
      <w:r>
        <w:rPr>
          <w:noProof/>
        </w:rPr>
      </w:r>
      <w:r>
        <w:rPr>
          <w:noProof/>
        </w:rPr>
        <w:fldChar w:fldCharType="separate"/>
      </w:r>
      <w:r>
        <w:rPr>
          <w:noProof/>
        </w:rPr>
        <w:t>51</w:t>
      </w:r>
      <w:r>
        <w:rPr>
          <w:noProof/>
        </w:rPr>
        <w:fldChar w:fldCharType="end"/>
      </w:r>
    </w:p>
    <w:p w14:paraId="22146623" w14:textId="4C09B0E3"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SL-RTT Contents</w:t>
      </w:r>
      <w:r>
        <w:rPr>
          <w:noProof/>
        </w:rPr>
        <w:tab/>
      </w:r>
      <w:r>
        <w:rPr>
          <w:noProof/>
        </w:rPr>
        <w:fldChar w:fldCharType="begin"/>
      </w:r>
      <w:r>
        <w:rPr>
          <w:noProof/>
        </w:rPr>
        <w:instrText xml:space="preserve"> PAGEREF _Toc149581018 \h </w:instrText>
      </w:r>
      <w:r>
        <w:rPr>
          <w:noProof/>
        </w:rPr>
      </w:r>
      <w:r>
        <w:rPr>
          <w:noProof/>
        </w:rPr>
        <w:fldChar w:fldCharType="separate"/>
      </w:r>
      <w:r>
        <w:rPr>
          <w:noProof/>
        </w:rPr>
        <w:t>51</w:t>
      </w:r>
      <w:r>
        <w:rPr>
          <w:noProof/>
        </w:rPr>
        <w:fldChar w:fldCharType="end"/>
      </w:r>
    </w:p>
    <w:p w14:paraId="039F1061" w14:textId="6CBEF42F"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SLPP-PDU-SL-RTT-Contents</w:t>
      </w:r>
      <w:r>
        <w:rPr>
          <w:noProof/>
        </w:rPr>
        <w:tab/>
      </w:r>
      <w:r>
        <w:rPr>
          <w:noProof/>
        </w:rPr>
        <w:fldChar w:fldCharType="begin"/>
      </w:r>
      <w:r>
        <w:rPr>
          <w:noProof/>
        </w:rPr>
        <w:instrText xml:space="preserve"> PAGEREF _Toc149581019 \h </w:instrText>
      </w:r>
      <w:r>
        <w:rPr>
          <w:noProof/>
        </w:rPr>
      </w:r>
      <w:r>
        <w:rPr>
          <w:noProof/>
        </w:rPr>
        <w:fldChar w:fldCharType="separate"/>
      </w:r>
      <w:r>
        <w:rPr>
          <w:noProof/>
        </w:rPr>
        <w:t>51</w:t>
      </w:r>
      <w:r>
        <w:rPr>
          <w:noProof/>
        </w:rPr>
        <w:fldChar w:fldCharType="end"/>
      </w:r>
    </w:p>
    <w:p w14:paraId="0844190B" w14:textId="777A17F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SL-RTT-RequestCapabilities</w:t>
      </w:r>
      <w:r>
        <w:rPr>
          <w:noProof/>
        </w:rPr>
        <w:tab/>
      </w:r>
      <w:r>
        <w:rPr>
          <w:noProof/>
        </w:rPr>
        <w:fldChar w:fldCharType="begin"/>
      </w:r>
      <w:r>
        <w:rPr>
          <w:noProof/>
        </w:rPr>
        <w:instrText xml:space="preserve"> PAGEREF _Toc149581020 \h </w:instrText>
      </w:r>
      <w:r>
        <w:rPr>
          <w:noProof/>
        </w:rPr>
      </w:r>
      <w:r>
        <w:rPr>
          <w:noProof/>
        </w:rPr>
        <w:fldChar w:fldCharType="separate"/>
      </w:r>
      <w:r>
        <w:rPr>
          <w:noProof/>
        </w:rPr>
        <w:t>52</w:t>
      </w:r>
      <w:r>
        <w:rPr>
          <w:noProof/>
        </w:rPr>
        <w:fldChar w:fldCharType="end"/>
      </w:r>
    </w:p>
    <w:p w14:paraId="378174E1" w14:textId="5D449A4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SL-RTT-ProvideCapabilities</w:t>
      </w:r>
      <w:r>
        <w:rPr>
          <w:noProof/>
        </w:rPr>
        <w:tab/>
      </w:r>
      <w:r>
        <w:rPr>
          <w:noProof/>
        </w:rPr>
        <w:fldChar w:fldCharType="begin"/>
      </w:r>
      <w:r>
        <w:rPr>
          <w:noProof/>
        </w:rPr>
        <w:instrText xml:space="preserve"> PAGEREF _Toc149581021 \h </w:instrText>
      </w:r>
      <w:r>
        <w:rPr>
          <w:noProof/>
        </w:rPr>
      </w:r>
      <w:r>
        <w:rPr>
          <w:noProof/>
        </w:rPr>
        <w:fldChar w:fldCharType="separate"/>
      </w:r>
      <w:r>
        <w:rPr>
          <w:noProof/>
        </w:rPr>
        <w:t>52</w:t>
      </w:r>
      <w:r>
        <w:rPr>
          <w:noProof/>
        </w:rPr>
        <w:fldChar w:fldCharType="end"/>
      </w:r>
    </w:p>
    <w:p w14:paraId="7C6DAE91" w14:textId="3806158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SL-RTT-RequestAssistanceData</w:t>
      </w:r>
      <w:r>
        <w:rPr>
          <w:noProof/>
        </w:rPr>
        <w:tab/>
      </w:r>
      <w:r>
        <w:rPr>
          <w:noProof/>
        </w:rPr>
        <w:fldChar w:fldCharType="begin"/>
      </w:r>
      <w:r>
        <w:rPr>
          <w:noProof/>
        </w:rPr>
        <w:instrText xml:space="preserve"> PAGEREF _Toc149581022 \h </w:instrText>
      </w:r>
      <w:r>
        <w:rPr>
          <w:noProof/>
        </w:rPr>
      </w:r>
      <w:r>
        <w:rPr>
          <w:noProof/>
        </w:rPr>
        <w:fldChar w:fldCharType="separate"/>
      </w:r>
      <w:r>
        <w:rPr>
          <w:noProof/>
        </w:rPr>
        <w:t>52</w:t>
      </w:r>
      <w:r>
        <w:rPr>
          <w:noProof/>
        </w:rPr>
        <w:fldChar w:fldCharType="end"/>
      </w:r>
    </w:p>
    <w:p w14:paraId="16CEFC7F" w14:textId="04D65B0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SL-RTT-ProvideAssistanceData</w:t>
      </w:r>
      <w:r>
        <w:rPr>
          <w:noProof/>
        </w:rPr>
        <w:tab/>
      </w:r>
      <w:r>
        <w:rPr>
          <w:noProof/>
        </w:rPr>
        <w:fldChar w:fldCharType="begin"/>
      </w:r>
      <w:r>
        <w:rPr>
          <w:noProof/>
        </w:rPr>
        <w:instrText xml:space="preserve"> PAGEREF _Toc149581023 \h </w:instrText>
      </w:r>
      <w:r>
        <w:rPr>
          <w:noProof/>
        </w:rPr>
      </w:r>
      <w:r>
        <w:rPr>
          <w:noProof/>
        </w:rPr>
        <w:fldChar w:fldCharType="separate"/>
      </w:r>
      <w:r>
        <w:rPr>
          <w:noProof/>
        </w:rPr>
        <w:t>53</w:t>
      </w:r>
      <w:r>
        <w:rPr>
          <w:noProof/>
        </w:rPr>
        <w:fldChar w:fldCharType="end"/>
      </w:r>
    </w:p>
    <w:p w14:paraId="1DB94584" w14:textId="3C47A7DB"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SL-RTT-RequestLocationInformation</w:t>
      </w:r>
      <w:r>
        <w:rPr>
          <w:noProof/>
        </w:rPr>
        <w:tab/>
      </w:r>
      <w:r>
        <w:rPr>
          <w:noProof/>
        </w:rPr>
        <w:fldChar w:fldCharType="begin"/>
      </w:r>
      <w:r>
        <w:rPr>
          <w:noProof/>
        </w:rPr>
        <w:instrText xml:space="preserve"> PAGEREF _Toc149581024 \h </w:instrText>
      </w:r>
      <w:r>
        <w:rPr>
          <w:noProof/>
        </w:rPr>
      </w:r>
      <w:r>
        <w:rPr>
          <w:noProof/>
        </w:rPr>
        <w:fldChar w:fldCharType="separate"/>
      </w:r>
      <w:r>
        <w:rPr>
          <w:noProof/>
        </w:rPr>
        <w:t>53</w:t>
      </w:r>
      <w:r>
        <w:rPr>
          <w:noProof/>
        </w:rPr>
        <w:fldChar w:fldCharType="end"/>
      </w:r>
    </w:p>
    <w:p w14:paraId="67ACA753" w14:textId="6EA668C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SL-RTT-ProvideLocationInformation</w:t>
      </w:r>
      <w:r>
        <w:rPr>
          <w:noProof/>
        </w:rPr>
        <w:tab/>
      </w:r>
      <w:r>
        <w:rPr>
          <w:noProof/>
        </w:rPr>
        <w:fldChar w:fldCharType="begin"/>
      </w:r>
      <w:r>
        <w:rPr>
          <w:noProof/>
        </w:rPr>
        <w:instrText xml:space="preserve"> PAGEREF _Toc149581025 \h </w:instrText>
      </w:r>
      <w:r>
        <w:rPr>
          <w:noProof/>
        </w:rPr>
      </w:r>
      <w:r>
        <w:rPr>
          <w:noProof/>
        </w:rPr>
        <w:fldChar w:fldCharType="separate"/>
      </w:r>
      <w:r>
        <w:rPr>
          <w:noProof/>
        </w:rPr>
        <w:t>53</w:t>
      </w:r>
      <w:r>
        <w:rPr>
          <w:noProof/>
        </w:rPr>
        <w:fldChar w:fldCharType="end"/>
      </w:r>
    </w:p>
    <w:p w14:paraId="659C1B34" w14:textId="12B987A0"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SLPP-PDU-SL-RTT-Contents</w:t>
      </w:r>
      <w:r>
        <w:rPr>
          <w:noProof/>
        </w:rPr>
        <w:tab/>
      </w:r>
      <w:r>
        <w:rPr>
          <w:noProof/>
        </w:rPr>
        <w:fldChar w:fldCharType="begin"/>
      </w:r>
      <w:r>
        <w:rPr>
          <w:noProof/>
        </w:rPr>
        <w:instrText xml:space="preserve"> PAGEREF _Toc149581026 \h </w:instrText>
      </w:r>
      <w:r>
        <w:rPr>
          <w:noProof/>
        </w:rPr>
      </w:r>
      <w:r>
        <w:rPr>
          <w:noProof/>
        </w:rPr>
        <w:fldChar w:fldCharType="separate"/>
      </w:r>
      <w:r>
        <w:rPr>
          <w:noProof/>
        </w:rPr>
        <w:t>55</w:t>
      </w:r>
      <w:r>
        <w:rPr>
          <w:noProof/>
        </w:rPr>
        <w:fldChar w:fldCharType="end"/>
      </w:r>
    </w:p>
    <w:p w14:paraId="30CC83FE" w14:textId="791D3EF9"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6.9</w:t>
      </w:r>
      <w:r>
        <w:rPr>
          <w:rFonts w:asciiTheme="minorHAnsi" w:eastAsiaTheme="minorEastAsia" w:hAnsiTheme="minorHAnsi" w:cstheme="minorBidi"/>
          <w:noProof/>
          <w:kern w:val="2"/>
          <w:sz w:val="22"/>
          <w:szCs w:val="22"/>
          <w:lang w:val="en-US" w:eastAsia="zh-CN"/>
          <w14:ligatures w14:val="standardContextual"/>
        </w:rPr>
        <w:tab/>
      </w:r>
      <w:r>
        <w:rPr>
          <w:noProof/>
        </w:rPr>
        <w:t>SLPP PDU SL-TDOA Contents</w:t>
      </w:r>
      <w:r>
        <w:rPr>
          <w:noProof/>
        </w:rPr>
        <w:tab/>
      </w:r>
      <w:r>
        <w:rPr>
          <w:noProof/>
        </w:rPr>
        <w:fldChar w:fldCharType="begin"/>
      </w:r>
      <w:r>
        <w:rPr>
          <w:noProof/>
        </w:rPr>
        <w:instrText xml:space="preserve"> PAGEREF _Toc149581027 \h </w:instrText>
      </w:r>
      <w:r>
        <w:rPr>
          <w:noProof/>
        </w:rPr>
      </w:r>
      <w:r>
        <w:rPr>
          <w:noProof/>
        </w:rPr>
        <w:fldChar w:fldCharType="separate"/>
      </w:r>
      <w:r>
        <w:rPr>
          <w:noProof/>
        </w:rPr>
        <w:t>55</w:t>
      </w:r>
      <w:r>
        <w:rPr>
          <w:noProof/>
        </w:rPr>
        <w:fldChar w:fldCharType="end"/>
      </w:r>
    </w:p>
    <w:p w14:paraId="30F0628B" w14:textId="0FBEBAF6"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SLPP-PDU-SL-TDOA-Contents</w:t>
      </w:r>
      <w:r>
        <w:rPr>
          <w:noProof/>
        </w:rPr>
        <w:tab/>
      </w:r>
      <w:r>
        <w:rPr>
          <w:noProof/>
        </w:rPr>
        <w:fldChar w:fldCharType="begin"/>
      </w:r>
      <w:r>
        <w:rPr>
          <w:noProof/>
        </w:rPr>
        <w:instrText xml:space="preserve"> PAGEREF _Toc149581028 \h </w:instrText>
      </w:r>
      <w:r>
        <w:rPr>
          <w:noProof/>
        </w:rPr>
      </w:r>
      <w:r>
        <w:rPr>
          <w:noProof/>
        </w:rPr>
        <w:fldChar w:fldCharType="separate"/>
      </w:r>
      <w:r>
        <w:rPr>
          <w:noProof/>
        </w:rPr>
        <w:t>55</w:t>
      </w:r>
      <w:r>
        <w:rPr>
          <w:noProof/>
        </w:rPr>
        <w:fldChar w:fldCharType="end"/>
      </w:r>
    </w:p>
    <w:p w14:paraId="11013BFA" w14:textId="4A1C6AE5"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SL-TDOA-RequestCapabilities</w:t>
      </w:r>
      <w:r>
        <w:rPr>
          <w:noProof/>
        </w:rPr>
        <w:tab/>
      </w:r>
      <w:r>
        <w:rPr>
          <w:noProof/>
        </w:rPr>
        <w:fldChar w:fldCharType="begin"/>
      </w:r>
      <w:r>
        <w:rPr>
          <w:noProof/>
        </w:rPr>
        <w:instrText xml:space="preserve"> PAGEREF _Toc149581029 \h </w:instrText>
      </w:r>
      <w:r>
        <w:rPr>
          <w:noProof/>
        </w:rPr>
      </w:r>
      <w:r>
        <w:rPr>
          <w:noProof/>
        </w:rPr>
        <w:fldChar w:fldCharType="separate"/>
      </w:r>
      <w:r>
        <w:rPr>
          <w:noProof/>
        </w:rPr>
        <w:t>55</w:t>
      </w:r>
      <w:r>
        <w:rPr>
          <w:noProof/>
        </w:rPr>
        <w:fldChar w:fldCharType="end"/>
      </w:r>
    </w:p>
    <w:p w14:paraId="77669240" w14:textId="7DAE9F3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SL-TDOA-ProvideCapabilities</w:t>
      </w:r>
      <w:r>
        <w:rPr>
          <w:noProof/>
        </w:rPr>
        <w:tab/>
      </w:r>
      <w:r>
        <w:rPr>
          <w:noProof/>
        </w:rPr>
        <w:fldChar w:fldCharType="begin"/>
      </w:r>
      <w:r>
        <w:rPr>
          <w:noProof/>
        </w:rPr>
        <w:instrText xml:space="preserve"> PAGEREF _Toc149581030 \h </w:instrText>
      </w:r>
      <w:r>
        <w:rPr>
          <w:noProof/>
        </w:rPr>
      </w:r>
      <w:r>
        <w:rPr>
          <w:noProof/>
        </w:rPr>
        <w:fldChar w:fldCharType="separate"/>
      </w:r>
      <w:r>
        <w:rPr>
          <w:noProof/>
        </w:rPr>
        <w:t>56</w:t>
      </w:r>
      <w:r>
        <w:rPr>
          <w:noProof/>
        </w:rPr>
        <w:fldChar w:fldCharType="end"/>
      </w:r>
    </w:p>
    <w:p w14:paraId="35059670" w14:textId="530A9C14"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SL-TDOA-RequestAssistanceData</w:t>
      </w:r>
      <w:r>
        <w:rPr>
          <w:noProof/>
        </w:rPr>
        <w:tab/>
      </w:r>
      <w:r>
        <w:rPr>
          <w:noProof/>
        </w:rPr>
        <w:fldChar w:fldCharType="begin"/>
      </w:r>
      <w:r>
        <w:rPr>
          <w:noProof/>
        </w:rPr>
        <w:instrText xml:space="preserve"> PAGEREF _Toc149581031 \h </w:instrText>
      </w:r>
      <w:r>
        <w:rPr>
          <w:noProof/>
        </w:rPr>
      </w:r>
      <w:r>
        <w:rPr>
          <w:noProof/>
        </w:rPr>
        <w:fldChar w:fldCharType="separate"/>
      </w:r>
      <w:r>
        <w:rPr>
          <w:noProof/>
        </w:rPr>
        <w:t>56</w:t>
      </w:r>
      <w:r>
        <w:rPr>
          <w:noProof/>
        </w:rPr>
        <w:fldChar w:fldCharType="end"/>
      </w:r>
    </w:p>
    <w:p w14:paraId="326923D3" w14:textId="1058005D"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SL-TDOA-ProvideAssistanceData</w:t>
      </w:r>
      <w:r>
        <w:rPr>
          <w:noProof/>
        </w:rPr>
        <w:tab/>
      </w:r>
      <w:r>
        <w:rPr>
          <w:noProof/>
        </w:rPr>
        <w:fldChar w:fldCharType="begin"/>
      </w:r>
      <w:r>
        <w:rPr>
          <w:noProof/>
        </w:rPr>
        <w:instrText xml:space="preserve"> PAGEREF _Toc149581032 \h </w:instrText>
      </w:r>
      <w:r>
        <w:rPr>
          <w:noProof/>
        </w:rPr>
      </w:r>
      <w:r>
        <w:rPr>
          <w:noProof/>
        </w:rPr>
        <w:fldChar w:fldCharType="separate"/>
      </w:r>
      <w:r>
        <w:rPr>
          <w:noProof/>
        </w:rPr>
        <w:t>56</w:t>
      </w:r>
      <w:r>
        <w:rPr>
          <w:noProof/>
        </w:rPr>
        <w:fldChar w:fldCharType="end"/>
      </w:r>
    </w:p>
    <w:p w14:paraId="06902707" w14:textId="115159D9"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SL-TDOA-RequestLocationInformation</w:t>
      </w:r>
      <w:r>
        <w:rPr>
          <w:noProof/>
        </w:rPr>
        <w:tab/>
      </w:r>
      <w:r>
        <w:rPr>
          <w:noProof/>
        </w:rPr>
        <w:fldChar w:fldCharType="begin"/>
      </w:r>
      <w:r>
        <w:rPr>
          <w:noProof/>
        </w:rPr>
        <w:instrText xml:space="preserve"> PAGEREF _Toc149581033 \h </w:instrText>
      </w:r>
      <w:r>
        <w:rPr>
          <w:noProof/>
        </w:rPr>
      </w:r>
      <w:r>
        <w:rPr>
          <w:noProof/>
        </w:rPr>
        <w:fldChar w:fldCharType="separate"/>
      </w:r>
      <w:r>
        <w:rPr>
          <w:noProof/>
        </w:rPr>
        <w:t>56</w:t>
      </w:r>
      <w:r>
        <w:rPr>
          <w:noProof/>
        </w:rPr>
        <w:fldChar w:fldCharType="end"/>
      </w:r>
    </w:p>
    <w:p w14:paraId="6335F50F" w14:textId="092BADC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SL-TDOA-ProvideLocationInformation</w:t>
      </w:r>
      <w:r>
        <w:rPr>
          <w:noProof/>
        </w:rPr>
        <w:tab/>
      </w:r>
      <w:r>
        <w:rPr>
          <w:noProof/>
        </w:rPr>
        <w:fldChar w:fldCharType="begin"/>
      </w:r>
      <w:r>
        <w:rPr>
          <w:noProof/>
        </w:rPr>
        <w:instrText xml:space="preserve"> PAGEREF _Toc149581034 \h </w:instrText>
      </w:r>
      <w:r>
        <w:rPr>
          <w:noProof/>
        </w:rPr>
      </w:r>
      <w:r>
        <w:rPr>
          <w:noProof/>
        </w:rPr>
        <w:fldChar w:fldCharType="separate"/>
      </w:r>
      <w:r>
        <w:rPr>
          <w:noProof/>
        </w:rPr>
        <w:t>57</w:t>
      </w:r>
      <w:r>
        <w:rPr>
          <w:noProof/>
        </w:rPr>
        <w:fldChar w:fldCharType="end"/>
      </w:r>
    </w:p>
    <w:p w14:paraId="28071F29" w14:textId="304BF72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SLPP-PDU-SL-TDOA-Contents</w:t>
      </w:r>
      <w:r>
        <w:rPr>
          <w:noProof/>
        </w:rPr>
        <w:tab/>
      </w:r>
      <w:r>
        <w:rPr>
          <w:noProof/>
        </w:rPr>
        <w:fldChar w:fldCharType="begin"/>
      </w:r>
      <w:r>
        <w:rPr>
          <w:noProof/>
        </w:rPr>
        <w:instrText xml:space="preserve"> PAGEREF _Toc149581035 \h </w:instrText>
      </w:r>
      <w:r>
        <w:rPr>
          <w:noProof/>
        </w:rPr>
      </w:r>
      <w:r>
        <w:rPr>
          <w:noProof/>
        </w:rPr>
        <w:fldChar w:fldCharType="separate"/>
      </w:r>
      <w:r>
        <w:rPr>
          <w:noProof/>
        </w:rPr>
        <w:t>58</w:t>
      </w:r>
      <w:r>
        <w:rPr>
          <w:noProof/>
        </w:rPr>
        <w:fldChar w:fldCharType="end"/>
      </w:r>
    </w:p>
    <w:p w14:paraId="34433226" w14:textId="1F2C9BCF" w:rsidR="00CC061A" w:rsidRDefault="00CC061A">
      <w:pPr>
        <w:pStyle w:val="TOC2"/>
        <w:rPr>
          <w:rFonts w:asciiTheme="minorHAnsi" w:eastAsiaTheme="minorEastAsia" w:hAnsiTheme="minorHAnsi" w:cstheme="minorBidi"/>
          <w:noProof/>
          <w:kern w:val="2"/>
          <w:sz w:val="22"/>
          <w:szCs w:val="22"/>
          <w:lang w:val="en-US" w:eastAsia="zh-CN"/>
          <w14:ligatures w14:val="standardContextual"/>
        </w:rPr>
      </w:pPr>
      <w:r>
        <w:rPr>
          <w:noProof/>
        </w:rPr>
        <w:t>6.10</w:t>
      </w:r>
      <w:r>
        <w:rPr>
          <w:rFonts w:asciiTheme="minorHAnsi" w:eastAsiaTheme="minorEastAsia" w:hAnsiTheme="minorHAnsi" w:cstheme="minorBidi"/>
          <w:noProof/>
          <w:kern w:val="2"/>
          <w:sz w:val="22"/>
          <w:szCs w:val="22"/>
          <w:lang w:val="en-US" w:eastAsia="zh-CN"/>
          <w14:ligatures w14:val="standardContextual"/>
        </w:rPr>
        <w:tab/>
      </w:r>
      <w:r>
        <w:rPr>
          <w:noProof/>
        </w:rPr>
        <w:t>SLPP PDU SL-TOA Contents</w:t>
      </w:r>
      <w:r>
        <w:rPr>
          <w:noProof/>
        </w:rPr>
        <w:tab/>
      </w:r>
      <w:r>
        <w:rPr>
          <w:noProof/>
        </w:rPr>
        <w:fldChar w:fldCharType="begin"/>
      </w:r>
      <w:r>
        <w:rPr>
          <w:noProof/>
        </w:rPr>
        <w:instrText xml:space="preserve"> PAGEREF _Toc149581036 \h </w:instrText>
      </w:r>
      <w:r>
        <w:rPr>
          <w:noProof/>
        </w:rPr>
      </w:r>
      <w:r>
        <w:rPr>
          <w:noProof/>
        </w:rPr>
        <w:fldChar w:fldCharType="separate"/>
      </w:r>
      <w:r>
        <w:rPr>
          <w:noProof/>
        </w:rPr>
        <w:t>58</w:t>
      </w:r>
      <w:r>
        <w:rPr>
          <w:noProof/>
        </w:rPr>
        <w:fldChar w:fldCharType="end"/>
      </w:r>
    </w:p>
    <w:p w14:paraId="10E7B5DF" w14:textId="7B93080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SLPP-PDU-SL-TOA-Contents</w:t>
      </w:r>
      <w:r>
        <w:rPr>
          <w:noProof/>
        </w:rPr>
        <w:tab/>
      </w:r>
      <w:r>
        <w:rPr>
          <w:noProof/>
        </w:rPr>
        <w:fldChar w:fldCharType="begin"/>
      </w:r>
      <w:r>
        <w:rPr>
          <w:noProof/>
        </w:rPr>
        <w:instrText xml:space="preserve"> PAGEREF _Toc149581037 \h </w:instrText>
      </w:r>
      <w:r>
        <w:rPr>
          <w:noProof/>
        </w:rPr>
      </w:r>
      <w:r>
        <w:rPr>
          <w:noProof/>
        </w:rPr>
        <w:fldChar w:fldCharType="separate"/>
      </w:r>
      <w:r>
        <w:rPr>
          <w:noProof/>
        </w:rPr>
        <w:t>58</w:t>
      </w:r>
      <w:r>
        <w:rPr>
          <w:noProof/>
        </w:rPr>
        <w:fldChar w:fldCharType="end"/>
      </w:r>
    </w:p>
    <w:p w14:paraId="2438EC3A" w14:textId="3FA7AD0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SL-TOA-RequestCapabilities</w:t>
      </w:r>
      <w:r>
        <w:rPr>
          <w:noProof/>
        </w:rPr>
        <w:tab/>
      </w:r>
      <w:r>
        <w:rPr>
          <w:noProof/>
        </w:rPr>
        <w:fldChar w:fldCharType="begin"/>
      </w:r>
      <w:r>
        <w:rPr>
          <w:noProof/>
        </w:rPr>
        <w:instrText xml:space="preserve"> PAGEREF _Toc149581038 \h </w:instrText>
      </w:r>
      <w:r>
        <w:rPr>
          <w:noProof/>
        </w:rPr>
      </w:r>
      <w:r>
        <w:rPr>
          <w:noProof/>
        </w:rPr>
        <w:fldChar w:fldCharType="separate"/>
      </w:r>
      <w:r>
        <w:rPr>
          <w:noProof/>
        </w:rPr>
        <w:t>59</w:t>
      </w:r>
      <w:r>
        <w:rPr>
          <w:noProof/>
        </w:rPr>
        <w:fldChar w:fldCharType="end"/>
      </w:r>
    </w:p>
    <w:p w14:paraId="36CB3A19" w14:textId="568BBAC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SL-TOA-ProvideCapabilities</w:t>
      </w:r>
      <w:r>
        <w:rPr>
          <w:noProof/>
        </w:rPr>
        <w:tab/>
      </w:r>
      <w:r>
        <w:rPr>
          <w:noProof/>
        </w:rPr>
        <w:fldChar w:fldCharType="begin"/>
      </w:r>
      <w:r>
        <w:rPr>
          <w:noProof/>
        </w:rPr>
        <w:instrText xml:space="preserve"> PAGEREF _Toc149581039 \h </w:instrText>
      </w:r>
      <w:r>
        <w:rPr>
          <w:noProof/>
        </w:rPr>
      </w:r>
      <w:r>
        <w:rPr>
          <w:noProof/>
        </w:rPr>
        <w:fldChar w:fldCharType="separate"/>
      </w:r>
      <w:r>
        <w:rPr>
          <w:noProof/>
        </w:rPr>
        <w:t>59</w:t>
      </w:r>
      <w:r>
        <w:rPr>
          <w:noProof/>
        </w:rPr>
        <w:fldChar w:fldCharType="end"/>
      </w:r>
    </w:p>
    <w:p w14:paraId="2D80A06F" w14:textId="3CE33A58"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SL-TOA-RequestAssistanceData</w:t>
      </w:r>
      <w:r>
        <w:rPr>
          <w:noProof/>
        </w:rPr>
        <w:tab/>
      </w:r>
      <w:r>
        <w:rPr>
          <w:noProof/>
        </w:rPr>
        <w:fldChar w:fldCharType="begin"/>
      </w:r>
      <w:r>
        <w:rPr>
          <w:noProof/>
        </w:rPr>
        <w:instrText xml:space="preserve"> PAGEREF _Toc149581040 \h </w:instrText>
      </w:r>
      <w:r>
        <w:rPr>
          <w:noProof/>
        </w:rPr>
      </w:r>
      <w:r>
        <w:rPr>
          <w:noProof/>
        </w:rPr>
        <w:fldChar w:fldCharType="separate"/>
      </w:r>
      <w:r>
        <w:rPr>
          <w:noProof/>
        </w:rPr>
        <w:t>59</w:t>
      </w:r>
      <w:r>
        <w:rPr>
          <w:noProof/>
        </w:rPr>
        <w:fldChar w:fldCharType="end"/>
      </w:r>
    </w:p>
    <w:p w14:paraId="3A978383" w14:textId="58417D8E"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SL-TOA-ProvideAssistanceData</w:t>
      </w:r>
      <w:r>
        <w:rPr>
          <w:noProof/>
        </w:rPr>
        <w:tab/>
      </w:r>
      <w:r>
        <w:rPr>
          <w:noProof/>
        </w:rPr>
        <w:fldChar w:fldCharType="begin"/>
      </w:r>
      <w:r>
        <w:rPr>
          <w:noProof/>
        </w:rPr>
        <w:instrText xml:space="preserve"> PAGEREF _Toc149581041 \h </w:instrText>
      </w:r>
      <w:r>
        <w:rPr>
          <w:noProof/>
        </w:rPr>
      </w:r>
      <w:r>
        <w:rPr>
          <w:noProof/>
        </w:rPr>
        <w:fldChar w:fldCharType="separate"/>
      </w:r>
      <w:r>
        <w:rPr>
          <w:noProof/>
        </w:rPr>
        <w:t>60</w:t>
      </w:r>
      <w:r>
        <w:rPr>
          <w:noProof/>
        </w:rPr>
        <w:fldChar w:fldCharType="end"/>
      </w:r>
    </w:p>
    <w:p w14:paraId="619D137A" w14:textId="417FC932"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SL-TOA-RequestLocationInformation</w:t>
      </w:r>
      <w:r>
        <w:rPr>
          <w:noProof/>
        </w:rPr>
        <w:tab/>
      </w:r>
      <w:r>
        <w:rPr>
          <w:noProof/>
        </w:rPr>
        <w:fldChar w:fldCharType="begin"/>
      </w:r>
      <w:r>
        <w:rPr>
          <w:noProof/>
        </w:rPr>
        <w:instrText xml:space="preserve"> PAGEREF _Toc149581042 \h </w:instrText>
      </w:r>
      <w:r>
        <w:rPr>
          <w:noProof/>
        </w:rPr>
      </w:r>
      <w:r>
        <w:rPr>
          <w:noProof/>
        </w:rPr>
        <w:fldChar w:fldCharType="separate"/>
      </w:r>
      <w:r>
        <w:rPr>
          <w:noProof/>
        </w:rPr>
        <w:t>60</w:t>
      </w:r>
      <w:r>
        <w:rPr>
          <w:noProof/>
        </w:rPr>
        <w:fldChar w:fldCharType="end"/>
      </w:r>
    </w:p>
    <w:p w14:paraId="620115D2" w14:textId="7141CD4A"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A61968">
        <w:rPr>
          <w:i/>
          <w:iCs/>
          <w:noProof/>
          <w:lang w:eastAsia="zh-CN"/>
        </w:rPr>
        <w:t>SL-TOA-ProvideLocationInformation</w:t>
      </w:r>
      <w:r>
        <w:rPr>
          <w:noProof/>
        </w:rPr>
        <w:tab/>
      </w:r>
      <w:r>
        <w:rPr>
          <w:noProof/>
        </w:rPr>
        <w:fldChar w:fldCharType="begin"/>
      </w:r>
      <w:r>
        <w:rPr>
          <w:noProof/>
        </w:rPr>
        <w:instrText xml:space="preserve"> PAGEREF _Toc149581043 \h </w:instrText>
      </w:r>
      <w:r>
        <w:rPr>
          <w:noProof/>
        </w:rPr>
      </w:r>
      <w:r>
        <w:rPr>
          <w:noProof/>
        </w:rPr>
        <w:fldChar w:fldCharType="separate"/>
      </w:r>
      <w:r>
        <w:rPr>
          <w:noProof/>
        </w:rPr>
        <w:t>60</w:t>
      </w:r>
      <w:r>
        <w:rPr>
          <w:noProof/>
        </w:rPr>
        <w:fldChar w:fldCharType="end"/>
      </w:r>
    </w:p>
    <w:p w14:paraId="5EAF05B5" w14:textId="1A66B337" w:rsidR="00CC061A" w:rsidRDefault="00CC061A">
      <w:pPr>
        <w:pStyle w:val="TOC4"/>
        <w:rPr>
          <w:rFonts w:asciiTheme="minorHAnsi" w:eastAsiaTheme="minorEastAsia" w:hAnsiTheme="minorHAnsi" w:cstheme="minorBidi"/>
          <w:noProof/>
          <w:kern w:val="2"/>
          <w:sz w:val="22"/>
          <w:szCs w:val="22"/>
          <w:lang w:val="en-US" w:eastAsia="zh-CN"/>
          <w14:ligatures w14:val="standardContextual"/>
        </w:rPr>
      </w:pPr>
      <w:r w:rsidRPr="00A61968">
        <w:rPr>
          <w:i/>
          <w:noProof/>
        </w:rPr>
        <w:t>–</w:t>
      </w:r>
      <w:r>
        <w:rPr>
          <w:rFonts w:asciiTheme="minorHAnsi" w:eastAsiaTheme="minorEastAsia" w:hAnsiTheme="minorHAnsi" w:cstheme="minorBidi"/>
          <w:noProof/>
          <w:kern w:val="2"/>
          <w:sz w:val="22"/>
          <w:szCs w:val="22"/>
          <w:lang w:val="en-US" w:eastAsia="zh-CN"/>
          <w14:ligatures w14:val="standardContextual"/>
        </w:rPr>
        <w:tab/>
      </w:r>
      <w:r w:rsidRPr="00A61968">
        <w:rPr>
          <w:i/>
          <w:noProof/>
        </w:rPr>
        <w:t>End of SLPP-PDU-SL-TOA-Contents</w:t>
      </w:r>
      <w:r>
        <w:rPr>
          <w:noProof/>
        </w:rPr>
        <w:tab/>
      </w:r>
      <w:r>
        <w:rPr>
          <w:noProof/>
        </w:rPr>
        <w:fldChar w:fldCharType="begin"/>
      </w:r>
      <w:r>
        <w:rPr>
          <w:noProof/>
        </w:rPr>
        <w:instrText xml:space="preserve"> PAGEREF _Toc149581044 \h </w:instrText>
      </w:r>
      <w:r>
        <w:rPr>
          <w:noProof/>
        </w:rPr>
      </w:r>
      <w:r>
        <w:rPr>
          <w:noProof/>
        </w:rPr>
        <w:fldChar w:fldCharType="separate"/>
      </w:r>
      <w:r>
        <w:rPr>
          <w:noProof/>
        </w:rPr>
        <w:t>61</w:t>
      </w:r>
      <w:r>
        <w:rPr>
          <w:noProof/>
        </w:rPr>
        <w:fldChar w:fldCharType="end"/>
      </w:r>
    </w:p>
    <w:p w14:paraId="7B7AEA96" w14:textId="6EB0BC04" w:rsidR="00CC061A" w:rsidRDefault="00CC061A">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_Toc149581045 \h </w:instrText>
      </w:r>
      <w:r>
        <w:rPr>
          <w:noProof/>
        </w:rPr>
      </w:r>
      <w:r>
        <w:rPr>
          <w:noProof/>
        </w:rPr>
        <w:fldChar w:fldCharType="separate"/>
      </w:r>
      <w:r>
        <w:rPr>
          <w:noProof/>
        </w:rPr>
        <w:t>63</w:t>
      </w:r>
      <w:r>
        <w:rPr>
          <w:noProof/>
        </w:rPr>
        <w:fldChar w:fldCharType="end"/>
      </w:r>
    </w:p>
    <w:p w14:paraId="0B9E3498" w14:textId="358663AB"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4116945"/>
      <w:bookmarkStart w:id="19" w:name="_Toc146746877"/>
      <w:bookmarkStart w:id="20" w:name="_Toc149580910"/>
      <w:bookmarkEnd w:id="17"/>
      <w:r w:rsidRPr="004D3578">
        <w:lastRenderedPageBreak/>
        <w:t>Foreword</w:t>
      </w:r>
      <w:bookmarkEnd w:id="18"/>
      <w:bookmarkEnd w:id="19"/>
      <w:bookmarkEnd w:id="20"/>
    </w:p>
    <w:p w14:paraId="2511FBFA" w14:textId="65E75A74" w:rsidR="00080512" w:rsidRPr="004D3578" w:rsidRDefault="00080512">
      <w:r w:rsidRPr="004D3578">
        <w:t xml:space="preserve">This Technical </w:t>
      </w:r>
      <w:bookmarkStart w:id="21" w:name="spectype3"/>
      <w:r w:rsidRPr="00395158">
        <w:t>Specification</w:t>
      </w:r>
      <w:bookmarkEnd w:id="21"/>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2" w:name="introduction"/>
      <w:bookmarkEnd w:id="22"/>
    </w:p>
    <w:p w14:paraId="548A512E" w14:textId="4924D4BC" w:rsidR="00080512" w:rsidRPr="004D3578" w:rsidRDefault="00080512">
      <w:pPr>
        <w:pStyle w:val="Heading1"/>
      </w:pPr>
      <w:r w:rsidRPr="004D3578">
        <w:br w:type="page"/>
      </w:r>
      <w:bookmarkStart w:id="23" w:name="scope"/>
      <w:bookmarkStart w:id="24" w:name="_Toc144116946"/>
      <w:bookmarkStart w:id="25" w:name="_Toc146746878"/>
      <w:bookmarkStart w:id="26" w:name="_Toc149580911"/>
      <w:bookmarkEnd w:id="23"/>
      <w:r w:rsidRPr="004D3578">
        <w:lastRenderedPageBreak/>
        <w:t>1</w:t>
      </w:r>
      <w:r w:rsidRPr="004D3578">
        <w:tab/>
        <w:t>Scope</w:t>
      </w:r>
      <w:bookmarkEnd w:id="24"/>
      <w:bookmarkEnd w:id="25"/>
      <w:bookmarkEnd w:id="26"/>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7" w:name="references"/>
      <w:bookmarkStart w:id="28" w:name="_Toc144116947"/>
      <w:bookmarkStart w:id="29" w:name="_Toc146746879"/>
      <w:bookmarkStart w:id="30" w:name="_Toc149580912"/>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2449E336" w:rsidR="00934DC1" w:rsidRDefault="00934DC1" w:rsidP="003A6FA4">
      <w:pPr>
        <w:pStyle w:val="EX"/>
      </w:pPr>
      <w:r w:rsidRPr="00B15D13">
        <w:t>[</w:t>
      </w:r>
      <w:r>
        <w:rPr>
          <w:lang w:eastAsia="ja-JP"/>
        </w:rPr>
        <w:t>6</w:t>
      </w:r>
      <w:r w:rsidRPr="00B15D13">
        <w:t>]</w:t>
      </w:r>
      <w:r w:rsidRPr="00B15D13">
        <w:tab/>
      </w:r>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Pr="004D3578" w:rsidRDefault="000C7FD0" w:rsidP="003A6FA4">
      <w:pPr>
        <w:pStyle w:val="EX"/>
      </w:pPr>
      <w:r>
        <w:t>[9]</w:t>
      </w:r>
      <w:r>
        <w:tab/>
      </w:r>
      <w:r w:rsidRPr="000C7FD0">
        <w:t>3GPP TS 23.287: "Architecture enhancements for 5G System (5GS) to support Vehicle-to-Everything (V2X) services".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1" w:name="definitions"/>
      <w:bookmarkStart w:id="32" w:name="_Toc144116948"/>
      <w:bookmarkStart w:id="33" w:name="_Toc146746880"/>
      <w:bookmarkStart w:id="34" w:name="_Toc149580913"/>
      <w:bookmarkEnd w:id="31"/>
      <w:r w:rsidRPr="004D3578">
        <w:t>3</w:t>
      </w:r>
      <w:r w:rsidRPr="004D3578">
        <w:tab/>
        <w:t>Definitions</w:t>
      </w:r>
      <w:r w:rsidR="00602AEA">
        <w:t xml:space="preserve"> of terms, symbols and abbreviations</w:t>
      </w:r>
      <w:bookmarkEnd w:id="32"/>
      <w:bookmarkEnd w:id="33"/>
      <w:bookmarkEnd w:id="34"/>
    </w:p>
    <w:p w14:paraId="6CBABCF9" w14:textId="77777777" w:rsidR="00080512" w:rsidRPr="004D3578" w:rsidRDefault="00080512">
      <w:pPr>
        <w:pStyle w:val="Heading2"/>
      </w:pPr>
      <w:bookmarkStart w:id="35" w:name="_Toc144116949"/>
      <w:bookmarkStart w:id="36" w:name="_Toc146746881"/>
      <w:bookmarkStart w:id="37" w:name="_Toc149580914"/>
      <w:r w:rsidRPr="004D3578">
        <w:t>3.1</w:t>
      </w:r>
      <w:r w:rsidRPr="004D3578">
        <w:tab/>
      </w:r>
      <w:r w:rsidR="002B6339">
        <w:t>Terms</w:t>
      </w:r>
      <w:bookmarkEnd w:id="35"/>
      <w:bookmarkEnd w:id="36"/>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38" w:name="_Hlk141342809"/>
      <w:r w:rsidRPr="007270E7">
        <w:rPr>
          <w:b/>
          <w:bCs/>
        </w:rPr>
        <w:t>Ranging</w:t>
      </w:r>
      <w:r w:rsidRPr="007270E7">
        <w:t>: Refers to the determination of the distance between two UEs or more UEs and/or the direction of one UE (i.e. Target UE) from another UE via PC5 interface.</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Pr="004D3578" w:rsidRDefault="007270E7">
      <w:r w:rsidRPr="007270E7">
        <w:rPr>
          <w:b/>
          <w:bCs/>
        </w:rPr>
        <w:lastRenderedPageBreak/>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p w14:paraId="5E81C5C1" w14:textId="561B8752" w:rsidR="00080512" w:rsidRPr="004D3578" w:rsidRDefault="00080512">
      <w:pPr>
        <w:pStyle w:val="Heading2"/>
      </w:pPr>
      <w:bookmarkStart w:id="39" w:name="_Toc144116950"/>
      <w:bookmarkStart w:id="40" w:name="_Toc146746882"/>
      <w:bookmarkStart w:id="41" w:name="_Toc149580915"/>
      <w:bookmarkEnd w:id="38"/>
      <w:r w:rsidRPr="004D3578">
        <w:t>3.</w:t>
      </w:r>
      <w:r w:rsidR="00DF6F1E">
        <w:t>2</w:t>
      </w:r>
      <w:r w:rsidRPr="004D3578">
        <w:tab/>
        <w:t>Abbreviations</w:t>
      </w:r>
      <w:bookmarkEnd w:id="39"/>
      <w:bookmarkEnd w:id="40"/>
      <w:bookmarkEnd w:id="41"/>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9D1DB7" w14:textId="4142E124"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42" w:name="_Hlk141342817"/>
      <w:r w:rsidRPr="007270E7">
        <w:t>SL</w:t>
      </w:r>
      <w:r w:rsidRPr="007270E7">
        <w:tab/>
        <w:t>Sidelink</w:t>
      </w:r>
    </w:p>
    <w:p w14:paraId="30AF6B37" w14:textId="049310DF" w:rsidR="0071247A" w:rsidRDefault="0071247A" w:rsidP="00137633">
      <w:pPr>
        <w:pStyle w:val="EW"/>
      </w:pPr>
      <w:r>
        <w:t>SL-AoA</w:t>
      </w:r>
      <w:r>
        <w:tab/>
      </w:r>
      <w:r w:rsidR="009F1F5A" w:rsidRPr="007270E7">
        <w:t>Sidelink</w:t>
      </w:r>
      <w:r w:rsidR="009F1F5A">
        <w:t xml:space="preserve"> </w:t>
      </w:r>
      <w:r w:rsidR="009F1F5A" w:rsidRPr="009F1F5A">
        <w:t>Angle-of-Arrival</w:t>
      </w:r>
    </w:p>
    <w:bookmarkEnd w:id="42"/>
    <w:p w14:paraId="3289DE15" w14:textId="77777777" w:rsidR="00137633" w:rsidRDefault="00137633" w:rsidP="00137633">
      <w:pPr>
        <w:pStyle w:val="EW"/>
      </w:pPr>
      <w:r>
        <w:t>SLPP</w:t>
      </w:r>
      <w:r>
        <w:tab/>
        <w:t>Sidelink Positioning Protocol</w:t>
      </w:r>
    </w:p>
    <w:p w14:paraId="5582540F" w14:textId="018A470A" w:rsidR="00D44557" w:rsidRDefault="00D44557" w:rsidP="00137633">
      <w:pPr>
        <w:pStyle w:val="EW"/>
      </w:pPr>
      <w:r>
        <w:t>SL-</w:t>
      </w:r>
      <w:r w:rsidRPr="00D44557">
        <w:t>PRS</w:t>
      </w:r>
      <w:r w:rsidRPr="00D44557">
        <w:tab/>
      </w:r>
      <w:r>
        <w:t xml:space="preserve">Sidelink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t xml:space="preserve">Sidelink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r w:rsidRPr="00D44557">
        <w:t xml:space="preserve">Sidelink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t xml:space="preserve">Sidelink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r w:rsidRPr="00D44557">
        <w:t xml:space="preserve">Sidelink Positioning Reference Signals </w:t>
      </w:r>
      <w:r>
        <w:t xml:space="preserve">based </w:t>
      </w:r>
      <w:r w:rsidRPr="00C26361">
        <w:t>Relative Time of Arrival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Of Arrival</w:t>
      </w:r>
    </w:p>
    <w:p w14:paraId="29F5AE6C" w14:textId="6BEF2FA5" w:rsidR="009E6868" w:rsidRDefault="009E6868" w:rsidP="009F1F5A">
      <w:pPr>
        <w:pStyle w:val="EW"/>
      </w:pPr>
      <w:r w:rsidRPr="009E6868">
        <w:t>SL-TOA</w:t>
      </w:r>
      <w:r w:rsidRPr="009E6868">
        <w:tab/>
        <w:t>Sidelink Time Of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43" w:name="clause4"/>
      <w:bookmarkStart w:id="44" w:name="_Toc144116951"/>
      <w:bookmarkStart w:id="45" w:name="_Toc146746883"/>
      <w:bookmarkStart w:id="46" w:name="_Toc149580916"/>
      <w:bookmarkEnd w:id="43"/>
      <w:r w:rsidRPr="004D3578">
        <w:t>4</w:t>
      </w:r>
      <w:r w:rsidRPr="004D3578">
        <w:tab/>
      </w:r>
      <w:r w:rsidR="00FE1977" w:rsidRPr="00FE1977">
        <w:t>Functionality of Protocol</w:t>
      </w:r>
      <w:bookmarkEnd w:id="44"/>
      <w:bookmarkEnd w:id="45"/>
      <w:bookmarkEnd w:id="46"/>
    </w:p>
    <w:p w14:paraId="480FB05A" w14:textId="68D3C43C" w:rsidR="00080512" w:rsidRDefault="00080512">
      <w:pPr>
        <w:pStyle w:val="Heading2"/>
      </w:pPr>
      <w:bookmarkStart w:id="47" w:name="_Toc144116952"/>
      <w:bookmarkStart w:id="48" w:name="_Toc146746884"/>
      <w:bookmarkStart w:id="49" w:name="_Toc149580917"/>
      <w:r w:rsidRPr="004D3578">
        <w:t>4.1</w:t>
      </w:r>
      <w:r w:rsidRPr="004D3578">
        <w:tab/>
      </w:r>
      <w:r w:rsidR="00FE1977" w:rsidRPr="00FE1977">
        <w:t>General</w:t>
      </w:r>
      <w:bookmarkEnd w:id="47"/>
      <w:bookmarkEnd w:id="48"/>
      <w:bookmarkEnd w:id="49"/>
    </w:p>
    <w:p w14:paraId="4768860B" w14:textId="6099E3B1" w:rsidR="00FE1977" w:rsidRDefault="00FE1977" w:rsidP="00FE1977">
      <w:pPr>
        <w:pStyle w:val="Heading3"/>
        <w:rPr>
          <w:lang w:eastAsia="ja-JP"/>
        </w:rPr>
      </w:pPr>
      <w:bookmarkStart w:id="50" w:name="_Toc27765089"/>
      <w:bookmarkStart w:id="51" w:name="_Toc37680746"/>
      <w:bookmarkStart w:id="52" w:name="_Toc46486316"/>
      <w:bookmarkStart w:id="53" w:name="_Toc52546661"/>
      <w:bookmarkStart w:id="54" w:name="_Toc52547191"/>
      <w:bookmarkStart w:id="55" w:name="_Toc52547721"/>
      <w:bookmarkStart w:id="56" w:name="_Toc52548251"/>
      <w:bookmarkStart w:id="57" w:name="_Toc131140005"/>
      <w:bookmarkStart w:id="58" w:name="_Toc144116953"/>
      <w:bookmarkStart w:id="59" w:name="_Toc146746885"/>
      <w:bookmarkStart w:id="60" w:name="_Toc149580918"/>
      <w:r w:rsidRPr="00FE1977">
        <w:rPr>
          <w:lang w:eastAsia="ja-JP"/>
        </w:rPr>
        <w:t>4.1.1</w:t>
      </w:r>
      <w:r w:rsidRPr="00FE1977">
        <w:rPr>
          <w:lang w:eastAsia="ja-JP"/>
        </w:rPr>
        <w:tab/>
      </w:r>
      <w:r>
        <w:rPr>
          <w:lang w:eastAsia="ja-JP"/>
        </w:rPr>
        <w:t>S</w:t>
      </w:r>
      <w:r w:rsidRPr="00FE1977">
        <w:rPr>
          <w:lang w:eastAsia="ja-JP"/>
        </w:rPr>
        <w:t>LPP Configuration</w:t>
      </w:r>
      <w:bookmarkEnd w:id="50"/>
      <w:bookmarkEnd w:id="51"/>
      <w:bookmarkEnd w:id="52"/>
      <w:bookmarkEnd w:id="53"/>
      <w:bookmarkEnd w:id="54"/>
      <w:bookmarkEnd w:id="55"/>
      <w:bookmarkEnd w:id="56"/>
      <w:bookmarkEnd w:id="57"/>
      <w:bookmarkEnd w:id="58"/>
      <w:bookmarkEnd w:id="59"/>
      <w:bookmarkEnd w:id="60"/>
    </w:p>
    <w:p w14:paraId="6DACBEB9" w14:textId="294107C6" w:rsidR="00DF4B59" w:rsidRPr="00B15D13" w:rsidRDefault="00DF4B59" w:rsidP="00DF4B59">
      <w:bookmarkStart w:id="61" w:name="_Hlk149287436"/>
      <w:r>
        <w:t>S</w:t>
      </w:r>
      <w:r w:rsidRPr="00B15D13">
        <w:t xml:space="preserve">LPP is used point-to-point between </w:t>
      </w:r>
      <w:r>
        <w:t>Endpoint</w:t>
      </w:r>
      <w:r w:rsidR="00D46A29">
        <w:t>s, e.g. server and target</w:t>
      </w:r>
      <w:r>
        <w:t xml:space="preserve"> </w:t>
      </w:r>
      <w:bookmarkEnd w:id="61"/>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r w:rsidRPr="00B15D13">
        <w:t xml:space="preserve">Figure 4.1.1-1 shows the configuration as applied to the </w:t>
      </w:r>
      <w:r w:rsidR="006F4CDC">
        <w:t>sidelink positioning</w:t>
      </w:r>
      <w:r w:rsidRPr="00B15D13">
        <w:t xml:space="preserve">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62" w:name="_1309812323"/>
    <w:bookmarkStart w:id="63" w:name="_1311196432"/>
    <w:bookmarkStart w:id="64" w:name="_MON_1309687589"/>
    <w:bookmarkStart w:id="65" w:name="_MON_1309687657"/>
    <w:bookmarkStart w:id="66" w:name="_MON_1309687756"/>
    <w:bookmarkStart w:id="67" w:name="_MON_1309687828"/>
    <w:bookmarkStart w:id="68" w:name="_MON_1309808743"/>
    <w:bookmarkStart w:id="69" w:name="_MON_1311808229"/>
    <w:bookmarkStart w:id="70" w:name="_MON_1321924054"/>
    <w:bookmarkStart w:id="71" w:name="_MON_1321932962"/>
    <w:bookmarkStart w:id="72" w:name="_MON_1309687824"/>
    <w:bookmarkStart w:id="73" w:name="_MON_1306860215"/>
    <w:bookmarkEnd w:id="62"/>
    <w:bookmarkEnd w:id="63"/>
    <w:bookmarkEnd w:id="64"/>
    <w:bookmarkEnd w:id="65"/>
    <w:bookmarkEnd w:id="66"/>
    <w:bookmarkEnd w:id="67"/>
    <w:bookmarkEnd w:id="68"/>
    <w:bookmarkEnd w:id="69"/>
    <w:bookmarkEnd w:id="70"/>
    <w:bookmarkEnd w:id="71"/>
    <w:bookmarkEnd w:id="72"/>
    <w:bookmarkEnd w:id="73"/>
    <w:bookmarkStart w:id="74" w:name="_MON_1309687544"/>
    <w:bookmarkEnd w:id="74"/>
    <w:p w14:paraId="67C4193D" w14:textId="170F0899" w:rsidR="00DF4B59" w:rsidRPr="00B15D13" w:rsidRDefault="00741DDA" w:rsidP="00DF4B59">
      <w:pPr>
        <w:pStyle w:val="TH"/>
      </w:pPr>
      <w:r w:rsidRPr="00B15D13">
        <w:object w:dxaOrig="8222" w:dyaOrig="5400" w14:anchorId="7DDEF6BD">
          <v:shape id="_x0000_i1027" type="#_x0000_t75" style="width:345pt;height:230.25pt" o:ole="" fillcolor="window">
            <v:imagedata r:id="rId16" o:title=""/>
          </v:shape>
          <o:OLEObject Type="Embed" ProgID="Word.Picture.8" ShapeID="_x0000_i1027" DrawAspect="Content" ObjectID="_1760361996" r:id="rId17"/>
        </w:object>
      </w:r>
    </w:p>
    <w:p w14:paraId="69092D4C" w14:textId="3ED4096E" w:rsidR="00DF4B59" w:rsidRPr="00B15D13" w:rsidRDefault="00DF4B59" w:rsidP="00DF4B59">
      <w:pPr>
        <w:pStyle w:val="TF"/>
      </w:pPr>
      <w:r w:rsidRPr="00B15D13">
        <w:t xml:space="preserve">Figure 4.1.1-1: </w:t>
      </w:r>
      <w:r w:rsidR="001C09D7">
        <w:t>S</w:t>
      </w:r>
      <w:r w:rsidRPr="00B15D13">
        <w:t xml:space="preserve">LPP Configuration for </w:t>
      </w:r>
      <w:r w:rsidR="006F4CDC">
        <w:t>sidelink positioning</w:t>
      </w:r>
    </w:p>
    <w:p w14:paraId="0FA41D14" w14:textId="6A796EA4" w:rsidR="00FE1977" w:rsidRDefault="00FE1977" w:rsidP="00FE1977">
      <w:pPr>
        <w:pStyle w:val="Heading3"/>
        <w:rPr>
          <w:lang w:eastAsia="ja-JP"/>
        </w:rPr>
      </w:pPr>
      <w:bookmarkStart w:id="75" w:name="_Toc27765090"/>
      <w:bookmarkStart w:id="76" w:name="_Toc37680747"/>
      <w:bookmarkStart w:id="77" w:name="_Toc46486317"/>
      <w:bookmarkStart w:id="78" w:name="_Toc52546662"/>
      <w:bookmarkStart w:id="79" w:name="_Toc52547192"/>
      <w:bookmarkStart w:id="80" w:name="_Toc52547722"/>
      <w:bookmarkStart w:id="81" w:name="_Toc52548252"/>
      <w:bookmarkStart w:id="82" w:name="_Toc131140006"/>
      <w:bookmarkStart w:id="83" w:name="_Toc144116954"/>
      <w:bookmarkStart w:id="84" w:name="_Toc146746886"/>
      <w:bookmarkStart w:id="85" w:name="_Toc149580919"/>
      <w:r w:rsidRPr="00FE1977">
        <w:rPr>
          <w:lang w:eastAsia="ja-JP"/>
        </w:rPr>
        <w:t>4.1.2</w:t>
      </w:r>
      <w:r w:rsidRPr="00FE1977">
        <w:rPr>
          <w:lang w:eastAsia="ja-JP"/>
        </w:rPr>
        <w:tab/>
        <w:t>SLPP Sessions and Transactions</w:t>
      </w:r>
      <w:bookmarkEnd w:id="75"/>
      <w:bookmarkEnd w:id="76"/>
      <w:bookmarkEnd w:id="77"/>
      <w:bookmarkEnd w:id="78"/>
      <w:bookmarkEnd w:id="79"/>
      <w:bookmarkEnd w:id="80"/>
      <w:bookmarkEnd w:id="81"/>
      <w:bookmarkEnd w:id="82"/>
      <w:bookmarkEnd w:id="83"/>
      <w:bookmarkEnd w:id="84"/>
      <w:bookmarkEnd w:id="85"/>
    </w:p>
    <w:p w14:paraId="43E3B926" w14:textId="6C19E136"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86" w:name="_Toc27765091"/>
      <w:bookmarkStart w:id="87" w:name="_Toc37680748"/>
      <w:bookmarkStart w:id="88" w:name="_Toc46486318"/>
      <w:bookmarkStart w:id="89" w:name="_Toc52546663"/>
      <w:bookmarkStart w:id="90" w:name="_Toc52547193"/>
      <w:bookmarkStart w:id="91" w:name="_Toc52547723"/>
      <w:bookmarkStart w:id="92" w:name="_Toc52548253"/>
      <w:bookmarkStart w:id="93" w:name="_Toc131140007"/>
      <w:bookmarkStart w:id="94" w:name="_Toc144116955"/>
      <w:bookmarkStart w:id="95" w:name="_Toc146746887"/>
      <w:bookmarkStart w:id="96" w:name="_Toc149580920"/>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86"/>
      <w:bookmarkEnd w:id="87"/>
      <w:bookmarkEnd w:id="88"/>
      <w:bookmarkEnd w:id="89"/>
      <w:bookmarkEnd w:id="90"/>
      <w:bookmarkEnd w:id="91"/>
      <w:bookmarkEnd w:id="92"/>
      <w:bookmarkEnd w:id="93"/>
      <w:bookmarkEnd w:id="94"/>
      <w:bookmarkEnd w:id="95"/>
      <w:bookmarkEnd w:id="96"/>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97" w:name="_Toc27765092"/>
      <w:bookmarkStart w:id="98" w:name="_Toc37680749"/>
      <w:bookmarkStart w:id="99" w:name="_Toc46486319"/>
      <w:bookmarkStart w:id="100" w:name="_Toc52546664"/>
      <w:bookmarkStart w:id="101" w:name="_Toc52547194"/>
      <w:bookmarkStart w:id="102" w:name="_Toc52547724"/>
      <w:bookmarkStart w:id="103" w:name="_Toc52548254"/>
      <w:bookmarkStart w:id="104" w:name="_Toc131140008"/>
      <w:bookmarkStart w:id="105" w:name="_Toc144116956"/>
      <w:bookmarkStart w:id="106" w:name="_Toc146746888"/>
      <w:bookmarkStart w:id="107" w:name="_Toc149580921"/>
      <w:r w:rsidRPr="00FE1977">
        <w:rPr>
          <w:lang w:eastAsia="ja-JP"/>
        </w:rPr>
        <w:t>4.1.4</w:t>
      </w:r>
      <w:r w:rsidRPr="00FE1977">
        <w:rPr>
          <w:lang w:eastAsia="ja-JP"/>
        </w:rPr>
        <w:tab/>
        <w:t>SLPP Messages</w:t>
      </w:r>
      <w:bookmarkEnd w:id="97"/>
      <w:bookmarkEnd w:id="98"/>
      <w:bookmarkEnd w:id="99"/>
      <w:bookmarkEnd w:id="100"/>
      <w:bookmarkEnd w:id="101"/>
      <w:bookmarkEnd w:id="102"/>
      <w:bookmarkEnd w:id="103"/>
      <w:bookmarkEnd w:id="104"/>
      <w:bookmarkEnd w:id="105"/>
      <w:bookmarkEnd w:id="106"/>
      <w:bookmarkEnd w:id="107"/>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lastRenderedPageBreak/>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08" w:name="_Toc27765093"/>
      <w:bookmarkStart w:id="109" w:name="_Toc37680750"/>
      <w:bookmarkStart w:id="110" w:name="_Toc46486320"/>
      <w:bookmarkStart w:id="111" w:name="_Toc52546665"/>
      <w:bookmarkStart w:id="112" w:name="_Toc52547195"/>
      <w:bookmarkStart w:id="113" w:name="_Toc52547725"/>
      <w:bookmarkStart w:id="114" w:name="_Toc52548255"/>
      <w:bookmarkStart w:id="115" w:name="_Toc131140009"/>
      <w:bookmarkStart w:id="116" w:name="_Toc144116957"/>
      <w:bookmarkStart w:id="117" w:name="_Toc146746889"/>
      <w:bookmarkStart w:id="118" w:name="_Toc149580922"/>
      <w:bookmarkStart w:id="119"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08"/>
      <w:bookmarkEnd w:id="109"/>
      <w:bookmarkEnd w:id="110"/>
      <w:bookmarkEnd w:id="111"/>
      <w:bookmarkEnd w:id="112"/>
      <w:bookmarkEnd w:id="113"/>
      <w:bookmarkEnd w:id="114"/>
      <w:bookmarkEnd w:id="115"/>
      <w:bookmarkEnd w:id="116"/>
      <w:bookmarkEnd w:id="117"/>
      <w:bookmarkEnd w:id="118"/>
    </w:p>
    <w:bookmarkEnd w:id="119"/>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77777777" w:rsidR="00755CBC" w:rsidRPr="00B15D13" w:rsidRDefault="00755CBC" w:rsidP="00755CBC">
      <w:pPr>
        <w:pStyle w:val="TH"/>
      </w:pPr>
      <w:r w:rsidRPr="00B15D13">
        <w:object w:dxaOrig="9405" w:dyaOrig="4816" w14:anchorId="71D2277E">
          <v:shape id="_x0000_i1028" type="#_x0000_t75" style="width:428.25pt;height:225pt" o:ole="">
            <v:imagedata r:id="rId18" o:title=""/>
          </v:shape>
          <o:OLEObject Type="Embed" ProgID="Visio.Drawing.11" ShapeID="_x0000_i1028" DrawAspect="Content" ObjectID="_1760361997"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7777777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77160453" w:rsidR="00755CBC" w:rsidRDefault="00755CBC" w:rsidP="002744DA">
      <w:r w:rsidRPr="00755CBC">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20" w:name="_Toc144116958"/>
      <w:bookmarkStart w:id="121" w:name="_Toc146746890"/>
      <w:bookmarkStart w:id="122" w:name="_Toc149580923"/>
      <w:r w:rsidRPr="00FE1977">
        <w:rPr>
          <w:lang w:eastAsia="ja-JP"/>
        </w:rPr>
        <w:lastRenderedPageBreak/>
        <w:t>4.</w:t>
      </w:r>
      <w:r>
        <w:rPr>
          <w:lang w:eastAsia="ja-JP"/>
        </w:rPr>
        <w:t>3</w:t>
      </w:r>
      <w:r w:rsidRPr="00FE1977">
        <w:rPr>
          <w:lang w:eastAsia="ja-JP"/>
        </w:rPr>
        <w:tab/>
      </w:r>
      <w:r w:rsidRPr="002744DA">
        <w:t>SLPP Transport</w:t>
      </w:r>
      <w:bookmarkEnd w:id="120"/>
      <w:bookmarkEnd w:id="121"/>
      <w:bookmarkEnd w:id="122"/>
    </w:p>
    <w:p w14:paraId="69F8DE58" w14:textId="21F3DC13" w:rsidR="002744DA" w:rsidRPr="00FE1977" w:rsidRDefault="002744DA" w:rsidP="002744DA">
      <w:pPr>
        <w:pStyle w:val="Heading3"/>
        <w:rPr>
          <w:lang w:eastAsia="ja-JP"/>
        </w:rPr>
      </w:pPr>
      <w:bookmarkStart w:id="123" w:name="_Toc144116959"/>
      <w:bookmarkStart w:id="124" w:name="_Toc146746891"/>
      <w:bookmarkStart w:id="125" w:name="_Toc149580924"/>
      <w:r w:rsidRPr="00FE1977">
        <w:rPr>
          <w:lang w:eastAsia="ja-JP"/>
        </w:rPr>
        <w:t>4.</w:t>
      </w:r>
      <w:r>
        <w:rPr>
          <w:lang w:eastAsia="ja-JP"/>
        </w:rPr>
        <w:t>3</w:t>
      </w:r>
      <w:r w:rsidRPr="00FE1977">
        <w:rPr>
          <w:lang w:eastAsia="ja-JP"/>
        </w:rPr>
        <w:t>.1</w:t>
      </w:r>
      <w:r w:rsidRPr="00FE1977">
        <w:rPr>
          <w:lang w:eastAsia="ja-JP"/>
        </w:rPr>
        <w:tab/>
      </w:r>
      <w:bookmarkStart w:id="126" w:name="_Hlk144110058"/>
      <w:r w:rsidRPr="002744DA">
        <w:rPr>
          <w:lang w:eastAsia="ja-JP"/>
        </w:rPr>
        <w:t>Transport Layer Requirements</w:t>
      </w:r>
      <w:bookmarkEnd w:id="123"/>
      <w:bookmarkEnd w:id="124"/>
      <w:bookmarkEnd w:id="125"/>
      <w:bookmarkEnd w:id="126"/>
    </w:p>
    <w:p w14:paraId="460D0F1C" w14:textId="5DE72EE4" w:rsidR="002744DA" w:rsidRDefault="002744DA" w:rsidP="002744DA">
      <w:bookmarkStart w:id="127"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27"/>
    </w:p>
    <w:p w14:paraId="4B56ADA3" w14:textId="24DBF8B5" w:rsidR="002744DA" w:rsidRPr="00FE1977" w:rsidRDefault="002744DA" w:rsidP="002744DA">
      <w:pPr>
        <w:pStyle w:val="Heading3"/>
        <w:rPr>
          <w:lang w:eastAsia="ja-JP"/>
        </w:rPr>
      </w:pPr>
      <w:bookmarkStart w:id="128" w:name="_Toc144116960"/>
      <w:bookmarkStart w:id="129" w:name="_Toc146746892"/>
      <w:bookmarkStart w:id="130" w:name="_Toc149580925"/>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28"/>
      <w:bookmarkEnd w:id="129"/>
      <w:bookmarkEnd w:id="130"/>
    </w:p>
    <w:p w14:paraId="0FFDABAC" w14:textId="640C246E" w:rsidR="002744DA" w:rsidRDefault="002744DA" w:rsidP="002744DA">
      <w:bookmarkStart w:id="131"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 </w:t>
      </w:r>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32" w:name="_Hlk144110155"/>
      <w:bookmarkEnd w:id="131"/>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33" w:name="_Toc144116961"/>
      <w:bookmarkStart w:id="134" w:name="_Toc146746893"/>
      <w:bookmarkStart w:id="135" w:name="_Toc149580926"/>
      <w:bookmarkEnd w:id="132"/>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33"/>
      <w:bookmarkEnd w:id="134"/>
      <w:bookmarkEnd w:id="135"/>
    </w:p>
    <w:p w14:paraId="2639FF28" w14:textId="37E7D737" w:rsidR="00B30642" w:rsidRPr="00F977B1" w:rsidRDefault="00B30642" w:rsidP="00F977B1">
      <w:pPr>
        <w:pStyle w:val="Heading4"/>
        <w:numPr>
          <w:ilvl w:val="255"/>
          <w:numId w:val="0"/>
        </w:numPr>
        <w:ind w:left="1418" w:hanging="1418"/>
        <w:rPr>
          <w:rFonts w:eastAsia="Times New Roman"/>
        </w:rPr>
      </w:pPr>
      <w:bookmarkStart w:id="136" w:name="_Toc144116962"/>
      <w:bookmarkStart w:id="137" w:name="_Toc146746894"/>
      <w:bookmarkStart w:id="138" w:name="_Toc149580927"/>
      <w:r w:rsidRPr="00F977B1">
        <w:rPr>
          <w:rFonts w:eastAsia="Times New Roman"/>
        </w:rPr>
        <w:t>4.3.3.1</w:t>
      </w:r>
      <w:r w:rsidRPr="00F977B1">
        <w:rPr>
          <w:rFonts w:eastAsia="Times New Roman"/>
        </w:rPr>
        <w:tab/>
        <w:t>General</w:t>
      </w:r>
      <w:bookmarkEnd w:id="136"/>
      <w:bookmarkEnd w:id="137"/>
      <w:bookmarkEnd w:id="138"/>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39" w:name="_Toc144116963"/>
      <w:bookmarkStart w:id="140" w:name="_Toc146746895"/>
      <w:bookmarkStart w:id="141" w:name="_Toc149580928"/>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39"/>
      <w:bookmarkEnd w:id="140"/>
      <w:bookmarkEnd w:id="141"/>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75pt;height:159pt" o:ole="">
            <v:imagedata r:id="rId20" o:title=""/>
          </v:shape>
          <o:OLEObject Type="Embed" ProgID="Visio.Drawing.11" ShapeID="_x0000_i1029" DrawAspect="Content" ObjectID="_1760361998"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42" w:name="_Toc144116964"/>
      <w:bookmarkStart w:id="143" w:name="_Toc146746896"/>
      <w:bookmarkStart w:id="144" w:name="_Toc149580929"/>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42"/>
      <w:bookmarkEnd w:id="143"/>
      <w:bookmarkEnd w:id="144"/>
    </w:p>
    <w:p w14:paraId="112CC24B" w14:textId="556B4E38" w:rsidR="008459E2" w:rsidRPr="00F977B1" w:rsidRDefault="008459E2" w:rsidP="008459E2">
      <w:pPr>
        <w:pStyle w:val="Heading4"/>
        <w:numPr>
          <w:ilvl w:val="255"/>
          <w:numId w:val="0"/>
        </w:numPr>
        <w:ind w:left="1418" w:hanging="1418"/>
        <w:rPr>
          <w:rFonts w:eastAsia="Times New Roman"/>
        </w:rPr>
      </w:pPr>
      <w:bookmarkStart w:id="145" w:name="_Toc144116965"/>
      <w:bookmarkStart w:id="146" w:name="_Toc146746897"/>
      <w:bookmarkStart w:id="147" w:name="_Toc149580930"/>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45"/>
      <w:bookmarkEnd w:id="146"/>
      <w:bookmarkEnd w:id="147"/>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48" w:name="_Toc27765102"/>
      <w:bookmarkStart w:id="149" w:name="_Toc37680759"/>
      <w:bookmarkStart w:id="150" w:name="_Toc46486329"/>
      <w:bookmarkStart w:id="151" w:name="_Toc52546674"/>
      <w:bookmarkStart w:id="152" w:name="_Toc52547204"/>
      <w:bookmarkStart w:id="153" w:name="_Toc52547734"/>
      <w:bookmarkStart w:id="154" w:name="_Toc52548264"/>
      <w:bookmarkStart w:id="155" w:name="_Toc139050799"/>
      <w:bookmarkStart w:id="156" w:name="_Toc144116966"/>
      <w:bookmarkStart w:id="157" w:name="_Toc146746898"/>
      <w:bookmarkStart w:id="158" w:name="_Toc149580931"/>
      <w:r w:rsidRPr="00B15D13">
        <w:rPr>
          <w:lang w:eastAsia="en-GB"/>
        </w:rPr>
        <w:t>4.3.4.2</w:t>
      </w:r>
      <w:r w:rsidRPr="00B15D13">
        <w:rPr>
          <w:lang w:eastAsia="en-GB"/>
        </w:rPr>
        <w:tab/>
        <w:t>Procedure related to Retransmission</w:t>
      </w:r>
      <w:bookmarkEnd w:id="148"/>
      <w:bookmarkEnd w:id="149"/>
      <w:bookmarkEnd w:id="150"/>
      <w:bookmarkEnd w:id="151"/>
      <w:bookmarkEnd w:id="152"/>
      <w:bookmarkEnd w:id="153"/>
      <w:bookmarkEnd w:id="154"/>
      <w:bookmarkEnd w:id="155"/>
      <w:bookmarkEnd w:id="156"/>
      <w:bookmarkEnd w:id="157"/>
      <w:bookmarkEnd w:id="158"/>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75pt;height:238.5pt" o:ole="">
            <v:imagedata r:id="rId22" o:title=""/>
          </v:shape>
          <o:OLEObject Type="Embed" ProgID="Visio.Drawing.11" ShapeID="_x0000_i1030" DrawAspect="Content" ObjectID="_1760361999"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59" w:name="_Toc27765104"/>
      <w:bookmarkStart w:id="160" w:name="_Toc37680761"/>
      <w:bookmarkStart w:id="161" w:name="_Toc46486331"/>
      <w:bookmarkStart w:id="162" w:name="_Toc52546676"/>
      <w:bookmarkStart w:id="163" w:name="_Toc52547206"/>
      <w:bookmarkStart w:id="164" w:name="_Toc52547736"/>
      <w:bookmarkStart w:id="165" w:name="_Toc52548266"/>
      <w:bookmarkStart w:id="166" w:name="_Toc131140020"/>
      <w:bookmarkStart w:id="167" w:name="_Toc144116967"/>
      <w:bookmarkStart w:id="168" w:name="_Toc146746899"/>
      <w:bookmarkStart w:id="169" w:name="_Toc149580932"/>
      <w:r w:rsidRPr="00F87806">
        <w:rPr>
          <w:lang w:eastAsia="ja-JP"/>
        </w:rPr>
        <w:t>5</w:t>
      </w:r>
      <w:r w:rsidRPr="00F87806">
        <w:rPr>
          <w:lang w:eastAsia="ja-JP"/>
        </w:rPr>
        <w:tab/>
      </w:r>
      <w:r>
        <w:rPr>
          <w:lang w:eastAsia="ja-JP"/>
        </w:rPr>
        <w:t>S</w:t>
      </w:r>
      <w:r w:rsidRPr="00F87806">
        <w:rPr>
          <w:lang w:eastAsia="ja-JP"/>
        </w:rPr>
        <w:t>LPP Procedures</w:t>
      </w:r>
      <w:bookmarkEnd w:id="159"/>
      <w:bookmarkEnd w:id="160"/>
      <w:bookmarkEnd w:id="161"/>
      <w:bookmarkEnd w:id="162"/>
      <w:bookmarkEnd w:id="163"/>
      <w:bookmarkEnd w:id="164"/>
      <w:bookmarkEnd w:id="165"/>
      <w:bookmarkEnd w:id="166"/>
      <w:bookmarkEnd w:id="167"/>
      <w:bookmarkEnd w:id="168"/>
      <w:bookmarkEnd w:id="169"/>
    </w:p>
    <w:p w14:paraId="2E98CF94" w14:textId="77777777" w:rsidR="00F87806" w:rsidRDefault="00F87806" w:rsidP="00F87806">
      <w:pPr>
        <w:pStyle w:val="Heading2"/>
        <w:rPr>
          <w:lang w:eastAsia="ja-JP"/>
        </w:rPr>
      </w:pPr>
      <w:bookmarkStart w:id="170" w:name="_Toc27765105"/>
      <w:bookmarkStart w:id="171" w:name="_Toc37680762"/>
      <w:bookmarkStart w:id="172" w:name="_Toc46486332"/>
      <w:bookmarkStart w:id="173" w:name="_Toc52546677"/>
      <w:bookmarkStart w:id="174" w:name="_Toc52547207"/>
      <w:bookmarkStart w:id="175" w:name="_Toc52547737"/>
      <w:bookmarkStart w:id="176" w:name="_Toc52548267"/>
      <w:bookmarkStart w:id="177" w:name="_Toc131140021"/>
      <w:bookmarkStart w:id="178" w:name="_Toc144116968"/>
      <w:bookmarkStart w:id="179" w:name="_Toc146746900"/>
      <w:bookmarkStart w:id="180" w:name="_Toc149580933"/>
      <w:r w:rsidRPr="00F87806">
        <w:rPr>
          <w:lang w:eastAsia="ja-JP"/>
        </w:rPr>
        <w:t>5.1</w:t>
      </w:r>
      <w:r w:rsidRPr="00F87806">
        <w:rPr>
          <w:lang w:eastAsia="ja-JP"/>
        </w:rPr>
        <w:tab/>
        <w:t>Procedures related to capability transfer</w:t>
      </w:r>
      <w:bookmarkEnd w:id="170"/>
      <w:bookmarkEnd w:id="171"/>
      <w:bookmarkEnd w:id="172"/>
      <w:bookmarkEnd w:id="173"/>
      <w:bookmarkEnd w:id="174"/>
      <w:bookmarkEnd w:id="175"/>
      <w:bookmarkEnd w:id="176"/>
      <w:bookmarkEnd w:id="177"/>
      <w:bookmarkEnd w:id="178"/>
      <w:bookmarkEnd w:id="179"/>
      <w:bookmarkEnd w:id="180"/>
    </w:p>
    <w:p w14:paraId="3E31F214" w14:textId="77777777" w:rsidR="004B2825" w:rsidRDefault="004B2825" w:rsidP="004B2825">
      <w:pPr>
        <w:pStyle w:val="Heading3"/>
        <w:rPr>
          <w:lang w:eastAsia="ja-JP"/>
        </w:rPr>
      </w:pPr>
      <w:bookmarkStart w:id="181" w:name="_Toc149580934"/>
      <w:r>
        <w:rPr>
          <w:lang w:eastAsia="ja-JP"/>
        </w:rPr>
        <w:t>5.1.1</w:t>
      </w:r>
      <w:r>
        <w:rPr>
          <w:lang w:eastAsia="ja-JP"/>
        </w:rPr>
        <w:tab/>
        <w:t>General</w:t>
      </w:r>
      <w:bookmarkEnd w:id="181"/>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0D87CD5F" w14:textId="77777777" w:rsidR="004B2825" w:rsidRDefault="004B2825" w:rsidP="004B2825">
      <w:pPr>
        <w:pStyle w:val="EditorsNote"/>
      </w:pPr>
      <w:r>
        <w:t>Editor's note</w:t>
      </w:r>
      <w:r>
        <w:tab/>
        <w:t>FFS if the server obtains the capabilities from corresponding UE directly or for some UEs based on forwarding</w:t>
      </w:r>
      <w:r w:rsidRPr="00D908F4">
        <w:t xml:space="preserve">. </w:t>
      </w:r>
    </w:p>
    <w:p w14:paraId="2DDE6C10" w14:textId="77777777" w:rsidR="004B2825" w:rsidRDefault="004B2825" w:rsidP="004B2825">
      <w:pPr>
        <w:pStyle w:val="EditorsNote"/>
      </w:pPr>
      <w:r>
        <w:t>Editor's note</w:t>
      </w:r>
      <w:r>
        <w:tab/>
        <w:t>FFS if any UEs can request the capabilities from the peer UE</w:t>
      </w:r>
      <w:r w:rsidRPr="00D908F4">
        <w:t xml:space="preserve">. </w:t>
      </w:r>
    </w:p>
    <w:p w14:paraId="7C01BA08" w14:textId="77777777" w:rsidR="004B2825" w:rsidRDefault="004B2825" w:rsidP="004B2825">
      <w:pPr>
        <w:pStyle w:val="Heading3"/>
        <w:rPr>
          <w:lang w:eastAsia="ja-JP"/>
        </w:rPr>
      </w:pPr>
      <w:bookmarkStart w:id="182" w:name="_Toc149580935"/>
      <w:r>
        <w:rPr>
          <w:lang w:eastAsia="ja-JP"/>
        </w:rPr>
        <w:lastRenderedPageBreak/>
        <w:t>5.1.2</w:t>
      </w:r>
      <w:r>
        <w:rPr>
          <w:lang w:eastAsia="ja-JP"/>
        </w:rPr>
        <w:tab/>
      </w:r>
      <w:r w:rsidRPr="00BD674B">
        <w:rPr>
          <w:lang w:eastAsia="ja-JP"/>
        </w:rPr>
        <w:t>Capability Transfer procedure</w:t>
      </w:r>
      <w:bookmarkEnd w:id="182"/>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77777777" w:rsidR="004B2825" w:rsidRPr="00B15D13" w:rsidRDefault="004B2825" w:rsidP="004B2825">
      <w:pPr>
        <w:pStyle w:val="TH"/>
      </w:pPr>
      <w:r w:rsidRPr="00B15D13">
        <w:object w:dxaOrig="7260" w:dyaOrig="2940" w14:anchorId="2262D092">
          <v:shape id="_x0000_i1031" type="#_x0000_t75" style="width:5in;height:2in" o:ole="">
            <v:imagedata r:id="rId24" o:title=""/>
          </v:shape>
          <o:OLEObject Type="Embed" ProgID="Visio.Drawing.11" ShapeID="_x0000_i1031" DrawAspect="Content" ObjectID="_1760362000"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p>
    <w:p w14:paraId="7FF6E89D" w14:textId="77777777"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any capability types specified in step 1. This message shall include the </w:t>
      </w:r>
      <w:r w:rsidRPr="00B15D13">
        <w:rPr>
          <w:i/>
        </w:rPr>
        <w:t>endTransaction</w:t>
      </w:r>
      <w:r w:rsidRPr="00B15D13">
        <w:t xml:space="preserve"> IE set to TRUE.</w:t>
      </w:r>
    </w:p>
    <w:p w14:paraId="3E46D29C" w14:textId="77777777" w:rsidR="004B2825" w:rsidRDefault="004B2825" w:rsidP="004B2825">
      <w:pPr>
        <w:pStyle w:val="Heading3"/>
        <w:rPr>
          <w:lang w:eastAsia="ja-JP"/>
        </w:rPr>
      </w:pPr>
      <w:bookmarkStart w:id="183" w:name="_Toc149580936"/>
      <w:r>
        <w:rPr>
          <w:lang w:eastAsia="ja-JP"/>
        </w:rPr>
        <w:t>5.1.3</w:t>
      </w:r>
      <w:r>
        <w:rPr>
          <w:lang w:eastAsia="ja-JP"/>
        </w:rPr>
        <w:tab/>
      </w:r>
      <w:r w:rsidRPr="006F47FF">
        <w:rPr>
          <w:lang w:eastAsia="ja-JP"/>
        </w:rPr>
        <w:t>Capability Indication procedure</w:t>
      </w:r>
      <w:bookmarkEnd w:id="183"/>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77777777" w:rsidR="004B2825" w:rsidRPr="00B15D13" w:rsidRDefault="004B2825" w:rsidP="004B2825">
      <w:pPr>
        <w:pStyle w:val="TH"/>
      </w:pPr>
      <w:r w:rsidRPr="00B15D13">
        <w:object w:dxaOrig="7260" w:dyaOrig="2220" w14:anchorId="43E8347A">
          <v:shape id="_x0000_i1032" type="#_x0000_t75" style="width:5in;height:108.75pt" o:ole="">
            <v:imagedata r:id="rId26" o:title=""/>
          </v:shape>
          <o:OLEObject Type="Embed" ProgID="Visio.Drawing.11" ShapeID="_x0000_i1032" DrawAspect="Content" ObjectID="_1760362001"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xml:space="preserve">. This message shall include the </w:t>
      </w:r>
      <w:r w:rsidRPr="00B15D13">
        <w:rPr>
          <w:i/>
        </w:rPr>
        <w:t>endTransaction</w:t>
      </w:r>
      <w:r w:rsidRPr="00B15D13">
        <w:t xml:space="preserve"> IE set to TRUE.</w:t>
      </w:r>
    </w:p>
    <w:p w14:paraId="178A5F45" w14:textId="77777777" w:rsidR="004B2825" w:rsidRDefault="004B2825" w:rsidP="004B2825">
      <w:pPr>
        <w:pStyle w:val="Heading3"/>
        <w:rPr>
          <w:lang w:eastAsia="ja-JP"/>
        </w:rPr>
      </w:pPr>
      <w:bookmarkStart w:id="184" w:name="_Toc149580937"/>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184"/>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77777777"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Pr="00B15D13">
        <w:t xml:space="preserve">IEs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185" w:name="_Toc149580938"/>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185"/>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lastRenderedPageBreak/>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t>3&gt;</w:t>
      </w:r>
      <w:r w:rsidRPr="00B15D13">
        <w:tab/>
        <w:t xml:space="preserve">include the capabilities of </w:t>
      </w:r>
      <w:r>
        <w:t>Endpoint A</w:t>
      </w:r>
      <w:r w:rsidRPr="00B15D13">
        <w:t xml:space="preserve"> for that supported positioning method in the response message;</w:t>
      </w:r>
    </w:p>
    <w:p w14:paraId="07813889" w14:textId="599FFCED"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1E34BA67" w14:textId="15BCE99A"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186" w:name="_Toc149580939"/>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186"/>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77777777" w:rsidR="004B2825" w:rsidRPr="00B15D13" w:rsidRDefault="004B2825" w:rsidP="004B2825">
      <w:pPr>
        <w:pStyle w:val="B2"/>
      </w:pPr>
      <w:r w:rsidRPr="00B15D13">
        <w:t>2&gt;</w:t>
      </w:r>
      <w:r w:rsidRPr="00B15D13">
        <w:tab/>
        <w:t xml:space="preserve">set the corresponding IE 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187" w:name="_Toc144116969"/>
      <w:bookmarkStart w:id="188" w:name="_Toc146746901"/>
      <w:bookmarkStart w:id="189" w:name="_Toc149580940"/>
      <w:r w:rsidRPr="00E32A26">
        <w:rPr>
          <w:lang w:eastAsia="ja-JP"/>
        </w:rPr>
        <w:t>5.2</w:t>
      </w:r>
      <w:r w:rsidRPr="00E32A26">
        <w:rPr>
          <w:lang w:eastAsia="ja-JP"/>
        </w:rPr>
        <w:tab/>
        <w:t>Procedures related to Assistance Data Transfer</w:t>
      </w:r>
      <w:bookmarkEnd w:id="187"/>
      <w:bookmarkEnd w:id="188"/>
      <w:bookmarkEnd w:id="189"/>
    </w:p>
    <w:p w14:paraId="5FA7B585" w14:textId="77777777" w:rsidR="004B2825" w:rsidRDefault="004B2825" w:rsidP="004B2825">
      <w:pPr>
        <w:pStyle w:val="Heading3"/>
        <w:rPr>
          <w:lang w:eastAsia="ja-JP"/>
        </w:rPr>
      </w:pPr>
      <w:bookmarkStart w:id="190" w:name="_Toc149580941"/>
      <w:r>
        <w:rPr>
          <w:lang w:eastAsia="ja-JP"/>
        </w:rPr>
        <w:t>5.2.1</w:t>
      </w:r>
      <w:r>
        <w:rPr>
          <w:lang w:eastAsia="ja-JP"/>
        </w:rPr>
        <w:tab/>
        <w:t>General</w:t>
      </w:r>
      <w:bookmarkEnd w:id="190"/>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64D7835F" w14:textId="2DA22669" w:rsidR="004B2825" w:rsidRDefault="004B2825" w:rsidP="004B2825">
      <w:pPr>
        <w:pStyle w:val="EditorsNote"/>
      </w:pPr>
    </w:p>
    <w:p w14:paraId="192509D8" w14:textId="77777777" w:rsidR="004B2825" w:rsidRDefault="004B2825" w:rsidP="004B2825">
      <w:pPr>
        <w:pStyle w:val="EditorsNote"/>
      </w:pPr>
      <w:r>
        <w:t>Editor's note</w:t>
      </w:r>
      <w:r>
        <w:tab/>
        <w:t>FFS whether the server can communicate with corresponding UE directly or for some UEs based on forwarding</w:t>
      </w:r>
      <w:r w:rsidRPr="00D908F4">
        <w:t xml:space="preserve">. </w:t>
      </w:r>
    </w:p>
    <w:p w14:paraId="3CF7719F" w14:textId="77777777" w:rsidR="004B2825" w:rsidRDefault="004B2825" w:rsidP="004B2825">
      <w:pPr>
        <w:pStyle w:val="EditorsNote"/>
      </w:pPr>
      <w:r>
        <w:t>Editor's note</w:t>
      </w:r>
      <w:r>
        <w:tab/>
        <w:t>FFS if any UEs can trigger the assistance data transfer procedure</w:t>
      </w:r>
      <w:r w:rsidRPr="00D908F4">
        <w:t xml:space="preserve">. </w:t>
      </w:r>
    </w:p>
    <w:p w14:paraId="7BCEA58B" w14:textId="77777777" w:rsidR="004B2825" w:rsidRDefault="004B2825" w:rsidP="004B2825">
      <w:pPr>
        <w:pStyle w:val="Heading3"/>
        <w:rPr>
          <w:lang w:eastAsia="ja-JP"/>
        </w:rPr>
      </w:pPr>
      <w:bookmarkStart w:id="191" w:name="_Toc149580942"/>
      <w:r>
        <w:rPr>
          <w:lang w:eastAsia="ja-JP"/>
        </w:rPr>
        <w:t>5.2.2</w:t>
      </w:r>
      <w:r>
        <w:rPr>
          <w:lang w:eastAsia="ja-JP"/>
        </w:rPr>
        <w:tab/>
      </w:r>
      <w:r w:rsidRPr="00873A2C">
        <w:rPr>
          <w:lang w:eastAsia="ja-JP"/>
        </w:rPr>
        <w:t>Assistance Data Transfer procedure</w:t>
      </w:r>
      <w:bookmarkEnd w:id="191"/>
    </w:p>
    <w:p w14:paraId="41B1BBF5" w14:textId="77777777" w:rsidR="004B2825" w:rsidRPr="00B15D13" w:rsidRDefault="004B2825" w:rsidP="004B2825">
      <w:r w:rsidRPr="00B15D13">
        <w:t>The Assistance Data Transfer procedure is shown in Figure 5.2.</w:t>
      </w:r>
      <w:r>
        <w:t>2</w:t>
      </w:r>
      <w:r w:rsidRPr="00B15D13">
        <w:t>-1.</w:t>
      </w:r>
    </w:p>
    <w:p w14:paraId="5A848696" w14:textId="77777777" w:rsidR="004B2825" w:rsidRPr="00B15D13" w:rsidRDefault="004B2825" w:rsidP="004B2825">
      <w:pPr>
        <w:pStyle w:val="TH"/>
      </w:pPr>
      <w:r w:rsidRPr="00B15D13">
        <w:object w:dxaOrig="7260" w:dyaOrig="2940" w14:anchorId="74EC2817">
          <v:shape id="_x0000_i1033" type="#_x0000_t75" style="width:5in;height:2in" o:ole="">
            <v:imagedata r:id="rId28" o:title=""/>
          </v:shape>
          <o:OLEObject Type="Embed" ProgID="Visio.Drawing.11" ShapeID="_x0000_i1033" DrawAspect="Content" ObjectID="_1760362002"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77777777" w:rsidR="004B2825" w:rsidRPr="00B15D13" w:rsidRDefault="004B2825" w:rsidP="004B2825">
      <w:pPr>
        <w:pStyle w:val="B1"/>
      </w:pPr>
      <w:r w:rsidRPr="00B15D13">
        <w:lastRenderedPageBreak/>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r w:rsidRPr="00B15D13">
        <w:rPr>
          <w:i/>
        </w:rPr>
        <w:t>endTransaction</w:t>
      </w:r>
      <w:r w:rsidRPr="00B15D13">
        <w:t xml:space="preserve"> IE to TRUE.</w:t>
      </w:r>
    </w:p>
    <w:p w14:paraId="517C4D40" w14:textId="77777777"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r w:rsidRPr="00B15D13">
        <w:rPr>
          <w:i/>
        </w:rPr>
        <w:t>endTransaction</w:t>
      </w:r>
      <w:r w:rsidRPr="00B15D13">
        <w:t xml:space="preserve"> IE set to TRUE.</w:t>
      </w:r>
    </w:p>
    <w:p w14:paraId="28AC758E" w14:textId="77777777" w:rsidR="004B2825" w:rsidRDefault="004B2825" w:rsidP="004B2825">
      <w:pPr>
        <w:pStyle w:val="Heading3"/>
        <w:rPr>
          <w:lang w:eastAsia="ja-JP"/>
        </w:rPr>
      </w:pPr>
      <w:bookmarkStart w:id="192" w:name="_Toc149580943"/>
      <w:r>
        <w:rPr>
          <w:lang w:eastAsia="ja-JP"/>
        </w:rPr>
        <w:t>5.2.3</w:t>
      </w:r>
      <w:r>
        <w:rPr>
          <w:lang w:eastAsia="ja-JP"/>
        </w:rPr>
        <w:tab/>
      </w:r>
      <w:r w:rsidRPr="00873A2C">
        <w:rPr>
          <w:lang w:eastAsia="ja-JP"/>
        </w:rPr>
        <w:t>Assistance Data Delivery procedure</w:t>
      </w:r>
      <w:bookmarkEnd w:id="192"/>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77777777" w:rsidR="004B2825" w:rsidRPr="00B15D13" w:rsidRDefault="004B2825" w:rsidP="004B2825">
      <w:pPr>
        <w:pStyle w:val="TH"/>
      </w:pPr>
      <w:r w:rsidRPr="00B15D13">
        <w:object w:dxaOrig="7981" w:dyaOrig="3226" w14:anchorId="22CAF863">
          <v:shape id="_x0000_i1034" type="#_x0000_t75" style="width:396pt;height:158.25pt" o:ole="">
            <v:imagedata r:id="rId30" o:title=""/>
          </v:shape>
          <o:OLEObject Type="Embed" ProgID="Visio.Drawing.11" ShapeID="_x0000_i1034" DrawAspect="Content" ObjectID="_1760362003"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 </w:t>
      </w:r>
      <w:r w:rsidRPr="00B15D13">
        <w:rPr>
          <w:i/>
        </w:rPr>
        <w:t>endTransaction</w:t>
      </w:r>
      <w:r w:rsidRPr="00B15D13">
        <w:t xml:space="preserve"> IE to TRUE.</w:t>
      </w:r>
    </w:p>
    <w:p w14:paraId="372FE0C4" w14:textId="77777777"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r w:rsidRPr="00B15D13">
        <w:rPr>
          <w:i/>
        </w:rPr>
        <w:t>endTransaction</w:t>
      </w:r>
      <w:r w:rsidRPr="00B15D13">
        <w:t xml:space="preserve"> IE set to TRUE.</w:t>
      </w:r>
    </w:p>
    <w:p w14:paraId="42CE8C87" w14:textId="77777777" w:rsidR="004B2825" w:rsidRDefault="004B2825" w:rsidP="004B2825">
      <w:pPr>
        <w:pStyle w:val="Heading3"/>
        <w:rPr>
          <w:lang w:eastAsia="ja-JP"/>
        </w:rPr>
      </w:pPr>
      <w:bookmarkStart w:id="193" w:name="_Toc149580944"/>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193"/>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77777777"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Pr="00B15D13">
        <w:t xml:space="preserve">IEs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194" w:name="_Toc149580945"/>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194"/>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77777777"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07AE7154" w14:textId="3D13CA8F" w:rsidR="004B2825" w:rsidRPr="00B15D13" w:rsidRDefault="004B2825" w:rsidP="004B2825">
      <w:pPr>
        <w:pStyle w:val="B1"/>
      </w:pPr>
      <w:r w:rsidRPr="00B15D13">
        <w:lastRenderedPageBreak/>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195" w:name="_Toc149580946"/>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195"/>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t>2&gt;</w:t>
      </w:r>
      <w:r w:rsidRPr="00B15D13">
        <w:tab/>
        <w:t>deliver the related assistance data to upper layers.</w:t>
      </w:r>
    </w:p>
    <w:p w14:paraId="6D3A5E23" w14:textId="663A02D7" w:rsidR="00E32A26" w:rsidRDefault="00E32A26" w:rsidP="00E32A26">
      <w:pPr>
        <w:pStyle w:val="Heading2"/>
        <w:rPr>
          <w:lang w:eastAsia="ja-JP"/>
        </w:rPr>
      </w:pPr>
      <w:bookmarkStart w:id="196" w:name="_Toc144116970"/>
      <w:bookmarkStart w:id="197" w:name="_Toc146746902"/>
      <w:bookmarkStart w:id="198" w:name="_Toc149580947"/>
      <w:r w:rsidRPr="00E32A26">
        <w:rPr>
          <w:lang w:eastAsia="ja-JP"/>
        </w:rPr>
        <w:t>5.</w:t>
      </w:r>
      <w:r>
        <w:rPr>
          <w:lang w:eastAsia="ja-JP"/>
        </w:rPr>
        <w:t>3</w:t>
      </w:r>
      <w:r w:rsidRPr="00E32A26">
        <w:rPr>
          <w:lang w:eastAsia="ja-JP"/>
        </w:rPr>
        <w:tab/>
        <w:t>Procedures related to Location Information Transfer</w:t>
      </w:r>
      <w:bookmarkEnd w:id="196"/>
      <w:bookmarkEnd w:id="197"/>
      <w:bookmarkEnd w:id="198"/>
    </w:p>
    <w:p w14:paraId="57E47C30" w14:textId="77777777" w:rsidR="00FB018D" w:rsidRDefault="00FB018D" w:rsidP="00FB018D">
      <w:pPr>
        <w:pStyle w:val="Heading3"/>
        <w:rPr>
          <w:lang w:eastAsia="ja-JP"/>
        </w:rPr>
      </w:pPr>
      <w:bookmarkStart w:id="199" w:name="_Toc149580948"/>
      <w:r>
        <w:rPr>
          <w:lang w:eastAsia="ja-JP"/>
        </w:rPr>
        <w:t>5.3.1</w:t>
      </w:r>
      <w:r>
        <w:rPr>
          <w:lang w:eastAsia="ja-JP"/>
        </w:rPr>
        <w:tab/>
        <w:t>General</w:t>
      </w:r>
      <w:bookmarkEnd w:id="199"/>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6EDB4597" w14:textId="196F463C" w:rsidR="00FB018D" w:rsidRDefault="00FB018D" w:rsidP="00FB018D">
      <w:pPr>
        <w:pStyle w:val="EditorsNote"/>
      </w:pPr>
      <w:r>
        <w:t>Editor's note</w:t>
      </w:r>
      <w:r>
        <w:tab/>
        <w:t>FFS if the server obtains the location information from corresponding UE directly or for some UEs based on forwarding</w:t>
      </w:r>
      <w:r w:rsidRPr="00D908F4">
        <w:t xml:space="preserve">. </w:t>
      </w:r>
    </w:p>
    <w:p w14:paraId="6D099150" w14:textId="77777777" w:rsidR="00FB018D" w:rsidRDefault="00FB018D" w:rsidP="00FB018D">
      <w:pPr>
        <w:pStyle w:val="EditorsNote"/>
      </w:pPr>
      <w:r>
        <w:t>Editor's note</w:t>
      </w:r>
      <w:r>
        <w:tab/>
        <w:t>FFS if any UEs can trigger the location information transfer procedure</w:t>
      </w:r>
      <w:r w:rsidRPr="00D908F4">
        <w:t xml:space="preserve">. </w:t>
      </w:r>
    </w:p>
    <w:p w14:paraId="00EA6B40" w14:textId="77777777" w:rsidR="00FB018D" w:rsidRDefault="00FB018D" w:rsidP="00FB018D">
      <w:pPr>
        <w:pStyle w:val="Heading3"/>
        <w:rPr>
          <w:lang w:eastAsia="ja-JP"/>
        </w:rPr>
      </w:pPr>
      <w:bookmarkStart w:id="200" w:name="_Toc149580949"/>
      <w:r>
        <w:rPr>
          <w:lang w:eastAsia="ja-JP"/>
        </w:rPr>
        <w:t>5.3.2</w:t>
      </w:r>
      <w:r>
        <w:rPr>
          <w:lang w:eastAsia="ja-JP"/>
        </w:rPr>
        <w:tab/>
      </w:r>
      <w:r w:rsidRPr="00616577">
        <w:rPr>
          <w:lang w:eastAsia="ja-JP"/>
        </w:rPr>
        <w:t>Location Information Transfer procedure</w:t>
      </w:r>
      <w:bookmarkEnd w:id="200"/>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77777777" w:rsidR="00FB018D" w:rsidRPr="00B15D13" w:rsidRDefault="00FB018D" w:rsidP="00FB018D">
      <w:pPr>
        <w:pStyle w:val="TH"/>
      </w:pPr>
      <w:r w:rsidRPr="00B15D13">
        <w:object w:dxaOrig="7260" w:dyaOrig="2940" w14:anchorId="4E6FEEA5">
          <v:shape id="_x0000_i1035" type="#_x0000_t75" style="width:5in;height:2in" o:ole="">
            <v:imagedata r:id="rId32" o:title=""/>
          </v:shape>
          <o:OLEObject Type="Embed" ProgID="Visio.Drawing.11" ShapeID="_x0000_i1035" DrawAspect="Content" ObjectID="_1760362004"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p>
    <w:p w14:paraId="5AD32B3B" w14:textId="77777777"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r w:rsidRPr="00B15D13">
        <w:rPr>
          <w:i/>
        </w:rPr>
        <w:t>endTransaction</w:t>
      </w:r>
      <w:r w:rsidRPr="00B15D13">
        <w:t xml:space="preserve"> IE to TRUE.</w:t>
      </w:r>
    </w:p>
    <w:p w14:paraId="722E5238" w14:textId="77777777"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r w:rsidRPr="00B15D13">
        <w:rPr>
          <w:i/>
        </w:rPr>
        <w:t>endTransaction</w:t>
      </w:r>
      <w:r w:rsidRPr="00B15D13">
        <w:t xml:space="preserve"> IE set to TRUE.</w:t>
      </w:r>
    </w:p>
    <w:p w14:paraId="76151BBC" w14:textId="77777777" w:rsidR="00FB018D" w:rsidRDefault="00FB018D" w:rsidP="00FB018D">
      <w:pPr>
        <w:pStyle w:val="Heading3"/>
        <w:rPr>
          <w:lang w:eastAsia="ja-JP"/>
        </w:rPr>
      </w:pPr>
      <w:bookmarkStart w:id="201" w:name="_Toc149580950"/>
      <w:r>
        <w:rPr>
          <w:lang w:eastAsia="ja-JP"/>
        </w:rPr>
        <w:lastRenderedPageBreak/>
        <w:t>5.3.3</w:t>
      </w:r>
      <w:r>
        <w:rPr>
          <w:lang w:eastAsia="ja-JP"/>
        </w:rPr>
        <w:tab/>
      </w:r>
      <w:r w:rsidRPr="00146071">
        <w:rPr>
          <w:lang w:eastAsia="ja-JP"/>
        </w:rPr>
        <w:t>Location Information Delivery procedure</w:t>
      </w:r>
      <w:bookmarkEnd w:id="201"/>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77777777" w:rsidR="00FB018D" w:rsidRPr="00B15D13" w:rsidRDefault="00FB018D" w:rsidP="00FB018D">
      <w:pPr>
        <w:pStyle w:val="TH"/>
      </w:pPr>
      <w:r w:rsidRPr="00B15D13">
        <w:object w:dxaOrig="7981" w:dyaOrig="3540" w14:anchorId="372314DF">
          <v:shape id="_x0000_i1036" type="#_x0000_t75" style="width:396pt;height:180.75pt" o:ole="">
            <v:imagedata r:id="rId34" o:title=""/>
          </v:shape>
          <o:OLEObject Type="Embed" ProgID="Visio.Drawing.11" ShapeID="_x0000_i1036" DrawAspect="Content" ObjectID="_1760362005"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77777777"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 </w:t>
      </w:r>
      <w:r w:rsidRPr="00B15D13">
        <w:rPr>
          <w:i/>
        </w:rPr>
        <w:t>endTransaction</w:t>
      </w:r>
      <w:r w:rsidRPr="00B15D13">
        <w:t xml:space="preserve"> IE to TRUE.</w:t>
      </w:r>
    </w:p>
    <w:p w14:paraId="01BAC486" w14:textId="77777777"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r w:rsidRPr="00B15D13">
        <w:rPr>
          <w:i/>
        </w:rPr>
        <w:t>endTransaction</w:t>
      </w:r>
      <w:r w:rsidRPr="00B15D13">
        <w:t xml:space="preserve"> IE set to TRUE.</w:t>
      </w:r>
    </w:p>
    <w:p w14:paraId="7511EA2B" w14:textId="77777777" w:rsidR="00FB018D" w:rsidRDefault="00FB018D" w:rsidP="00FB018D">
      <w:pPr>
        <w:pStyle w:val="Heading3"/>
        <w:rPr>
          <w:lang w:eastAsia="ja-JP"/>
        </w:rPr>
      </w:pPr>
      <w:bookmarkStart w:id="202" w:name="_Toc149580951"/>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02"/>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77777777"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03" w:name="_Toc149580952"/>
      <w:r>
        <w:rPr>
          <w:lang w:eastAsia="ja-JP"/>
        </w:rPr>
        <w:t>5.3.5</w:t>
      </w:r>
      <w:r>
        <w:rPr>
          <w:lang w:eastAsia="ja-JP"/>
        </w:rPr>
        <w:tab/>
      </w:r>
      <w:r w:rsidRPr="00146071">
        <w:rPr>
          <w:lang w:eastAsia="ja-JP"/>
        </w:rPr>
        <w:t>Reception of Request Location Information</w:t>
      </w:r>
      <w:bookmarkEnd w:id="203"/>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2AAE023F" w:rsidR="004D1BA0" w:rsidRPr="00B15D13" w:rsidRDefault="004D1BA0" w:rsidP="004D1BA0">
      <w:pPr>
        <w:pStyle w:val="B2"/>
      </w:pPr>
      <w:r>
        <w:t>2</w:t>
      </w:r>
      <w:r w:rsidRPr="00B15D13">
        <w:t>&gt;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7AE3D9AC" w14:textId="3E5E03CC" w:rsidR="00FB018D" w:rsidRPr="00B15D13" w:rsidRDefault="00FB018D" w:rsidP="00FB018D">
      <w:pPr>
        <w:pStyle w:val="B2"/>
      </w:pPr>
      <w:r w:rsidRPr="00B15D13">
        <w:t>2&gt;</w:t>
      </w:r>
      <w:r w:rsidRPr="00B15D13">
        <w:tab/>
        <w:t xml:space="preserve">set the IE </w:t>
      </w:r>
      <w:r w:rsidRPr="00146071">
        <w:rPr>
          <w:i/>
          <w:iCs/>
        </w:rPr>
        <w:t>S</w:t>
      </w:r>
      <w:r w:rsidRPr="00B15D13">
        <w:rPr>
          <w:i/>
        </w:rPr>
        <w:t>LPP-TransactionID</w:t>
      </w:r>
      <w:r w:rsidRPr="00B15D13">
        <w:t xml:space="preserve"> in the response to the same value as the IE </w:t>
      </w:r>
      <w:r>
        <w:rPr>
          <w:i/>
        </w:rPr>
        <w:t>SL</w:t>
      </w:r>
      <w:r w:rsidRPr="00B15D13">
        <w:rPr>
          <w:i/>
        </w:rPr>
        <w:t>PP-TransactionID</w:t>
      </w:r>
      <w:r w:rsidRPr="00B15D13">
        <w:t xml:space="preserve"> 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52BEB7A6" w14:textId="77777777" w:rsidR="00FB018D" w:rsidRPr="00B15D13" w:rsidRDefault="00FB018D" w:rsidP="00FB018D">
      <w:pPr>
        <w:pStyle w:val="B1"/>
      </w:pPr>
      <w:r w:rsidRPr="00B15D13">
        <w:t>1&gt;</w:t>
      </w:r>
      <w:r w:rsidRPr="00B15D13">
        <w:tab/>
        <w:t>otherwise:</w:t>
      </w:r>
    </w:p>
    <w:p w14:paraId="79984327" w14:textId="77777777" w:rsidR="00FB018D" w:rsidRPr="00B15D13" w:rsidRDefault="00FB018D" w:rsidP="00FB018D">
      <w:pPr>
        <w:pStyle w:val="B2"/>
      </w:pPr>
      <w:r w:rsidRPr="00B15D13">
        <w:t>2&gt;</w:t>
      </w:r>
      <w:r w:rsidRPr="00B15D13">
        <w:tab/>
        <w:t xml:space="preserve">if one or more positioning methods are included that </w:t>
      </w:r>
      <w:r>
        <w:t>Endpoint A</w:t>
      </w:r>
      <w:r w:rsidRPr="00B15D13">
        <w:t xml:space="preserve"> does not support:</w:t>
      </w:r>
    </w:p>
    <w:p w14:paraId="615525ED" w14:textId="77777777" w:rsidR="00FB018D" w:rsidRPr="00B15D13" w:rsidRDefault="00FB018D" w:rsidP="00FB018D">
      <w:pPr>
        <w:pStyle w:val="B3"/>
      </w:pPr>
      <w:r w:rsidRPr="00B15D13">
        <w:t>3&gt;</w:t>
      </w:r>
      <w:r w:rsidRPr="00B15D13">
        <w:tab/>
        <w:t>continue to process the message as if it contained only information for the supported positioning methods;</w:t>
      </w:r>
    </w:p>
    <w:p w14:paraId="1A9CF18E" w14:textId="77777777" w:rsidR="00FB018D" w:rsidRPr="00B15D13" w:rsidRDefault="00FB018D" w:rsidP="00FB018D">
      <w:pPr>
        <w:pStyle w:val="B3"/>
      </w:pPr>
      <w:r w:rsidRPr="00B15D13">
        <w:t>3&gt;</w:t>
      </w:r>
      <w:r w:rsidRPr="00B15D13">
        <w:tab/>
        <w:t xml:space="preserve">handle the signaling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204" w:name="_Toc149580953"/>
      <w:r>
        <w:rPr>
          <w:lang w:eastAsia="ja-JP"/>
        </w:rPr>
        <w:lastRenderedPageBreak/>
        <w:t>5.3.6</w:t>
      </w:r>
      <w:r>
        <w:rPr>
          <w:lang w:eastAsia="ja-JP"/>
        </w:rPr>
        <w:tab/>
      </w:r>
      <w:r w:rsidRPr="00146071">
        <w:rPr>
          <w:lang w:eastAsia="ja-JP"/>
        </w:rPr>
        <w:t>Transmission of Provide Location Information</w:t>
      </w:r>
      <w:bookmarkEnd w:id="204"/>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77777777" w:rsidR="00FB018D" w:rsidRPr="00B15D13" w:rsidRDefault="00FB018D" w:rsidP="00FB018D">
      <w:pPr>
        <w:pStyle w:val="B2"/>
      </w:pPr>
      <w:r w:rsidRPr="00B15D13">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05" w:name="_Toc144116971"/>
      <w:bookmarkStart w:id="206" w:name="_Toc146746903"/>
      <w:bookmarkStart w:id="207" w:name="_Toc149580954"/>
      <w:r w:rsidRPr="00E32A26">
        <w:rPr>
          <w:lang w:eastAsia="ja-JP"/>
        </w:rPr>
        <w:t>5.4</w:t>
      </w:r>
      <w:r w:rsidRPr="00E32A26">
        <w:rPr>
          <w:lang w:eastAsia="ja-JP"/>
        </w:rPr>
        <w:tab/>
        <w:t>Error Handling Procedures</w:t>
      </w:r>
      <w:bookmarkEnd w:id="205"/>
      <w:bookmarkEnd w:id="206"/>
      <w:bookmarkEnd w:id="207"/>
    </w:p>
    <w:p w14:paraId="7689DA82" w14:textId="77777777" w:rsidR="00FB018D" w:rsidRDefault="00FB018D" w:rsidP="00FB018D">
      <w:pPr>
        <w:pStyle w:val="Heading3"/>
        <w:rPr>
          <w:lang w:eastAsia="ja-JP"/>
        </w:rPr>
      </w:pPr>
      <w:bookmarkStart w:id="208" w:name="_Toc149580955"/>
      <w:r>
        <w:rPr>
          <w:lang w:eastAsia="ja-JP"/>
        </w:rPr>
        <w:t>5.4.1</w:t>
      </w:r>
      <w:r>
        <w:rPr>
          <w:lang w:eastAsia="ja-JP"/>
        </w:rPr>
        <w:tab/>
      </w:r>
      <w:r w:rsidRPr="00146071">
        <w:rPr>
          <w:lang w:eastAsia="ja-JP"/>
        </w:rPr>
        <w:t>General</w:t>
      </w:r>
      <w:bookmarkEnd w:id="208"/>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09" w:name="_Toc149580956"/>
      <w:r>
        <w:rPr>
          <w:lang w:eastAsia="ja-JP"/>
        </w:rPr>
        <w:t>5.4.2</w:t>
      </w:r>
      <w:r>
        <w:rPr>
          <w:lang w:eastAsia="ja-JP"/>
        </w:rPr>
        <w:tab/>
      </w:r>
      <w:r w:rsidRPr="00146071">
        <w:rPr>
          <w:lang w:eastAsia="ja-JP"/>
        </w:rPr>
        <w:t>Procedures related to Error Indication</w:t>
      </w:r>
      <w:bookmarkEnd w:id="209"/>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7" type="#_x0000_t75" style="width:396pt;height:122.25pt" o:ole="">
            <v:imagedata r:id="rId36" o:title=""/>
          </v:shape>
          <o:OLEObject Type="Embed" ProgID="Visio.Drawing.11" ShapeID="_x0000_i1037" DrawAspect="Content" ObjectID="_1760362006"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10" w:name="_Toc149580957"/>
      <w:r>
        <w:rPr>
          <w:lang w:eastAsia="ja-JP"/>
        </w:rPr>
        <w:t>5.4.3</w:t>
      </w:r>
      <w:r>
        <w:rPr>
          <w:lang w:eastAsia="ja-JP"/>
        </w:rPr>
        <w:tab/>
        <w:t>S</w:t>
      </w:r>
      <w:r w:rsidRPr="00146071">
        <w:rPr>
          <w:lang w:eastAsia="ja-JP"/>
        </w:rPr>
        <w:t>LPP Error Detection</w:t>
      </w:r>
      <w:bookmarkEnd w:id="210"/>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7D04B410"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D7FE3" w:rsidRPr="009D7FE3">
        <w:rPr>
          <w:i/>
          <w:iCs/>
        </w:rPr>
        <w:t>SessionID</w:t>
      </w:r>
      <w:r w:rsidR="009D7FE3" w:rsidRPr="009D7FE3">
        <w:t xml:space="preserve"> (if PC5-U is used as transport layer) and </w:t>
      </w:r>
      <w:r w:rsidRPr="00B15D13">
        <w:t xml:space="preserve">the received </w:t>
      </w:r>
      <w:r>
        <w:rPr>
          <w:i/>
        </w:rPr>
        <w:t>SL</w:t>
      </w:r>
      <w:r w:rsidRPr="00B15D13">
        <w:rPr>
          <w:i/>
        </w:rPr>
        <w:t>PP-TransactionID</w:t>
      </w:r>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77777777" w:rsidR="00FB018D" w:rsidRPr="00B15D13" w:rsidRDefault="00FB018D" w:rsidP="00FB018D">
      <w:pPr>
        <w:pStyle w:val="B1"/>
      </w:pPr>
      <w:r w:rsidRPr="00B15D13">
        <w:t>1&gt;</w:t>
      </w:r>
      <w:r w:rsidRPr="00B15D13">
        <w:tab/>
        <w:t xml:space="preserve">if the </w:t>
      </w:r>
      <w:r>
        <w:rPr>
          <w:i/>
        </w:rPr>
        <w:t>SL</w:t>
      </w:r>
      <w:r w:rsidRPr="00B15D13">
        <w:rPr>
          <w:i/>
        </w:rPr>
        <w:t>PP-TransactionID</w:t>
      </w:r>
      <w:r w:rsidRPr="00B15D13">
        <w:t xml:space="preserve"> matches the </w:t>
      </w:r>
      <w:r>
        <w:rPr>
          <w:i/>
        </w:rPr>
        <w:t>SL</w:t>
      </w:r>
      <w:r w:rsidRPr="00B15D13">
        <w:rPr>
          <w:i/>
        </w:rPr>
        <w:t>PP-TransactionID</w:t>
      </w:r>
      <w:r w:rsidRPr="00B15D13">
        <w:t xml:space="preserve"> 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lastRenderedPageBreak/>
        <w:t>2&gt;</w:t>
      </w:r>
      <w:r w:rsidRPr="00B15D13">
        <w:rPr>
          <w:lang w:eastAsia="en-GB"/>
        </w:rPr>
        <w:tab/>
        <w:t>abort the ongoing procedure;</w:t>
      </w:r>
    </w:p>
    <w:p w14:paraId="6504AF52" w14:textId="5DC67A88"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842007" w:rsidRPr="00842007">
        <w:rPr>
          <w:i/>
          <w:iCs/>
          <w:lang w:eastAsia="en-GB"/>
        </w:rPr>
        <w:t>SessionID</w:t>
      </w:r>
      <w:r w:rsidR="00842007" w:rsidRPr="00842007">
        <w:rPr>
          <w:lang w:eastAsia="en-GB"/>
        </w:rPr>
        <w:t xml:space="preserve"> (if PC5-U is used as transport layer)</w:t>
      </w:r>
      <w:r w:rsidR="00842007">
        <w:rPr>
          <w:lang w:eastAsia="en-GB"/>
        </w:rPr>
        <w:t>,</w:t>
      </w:r>
      <w:r w:rsidR="00842007" w:rsidRPr="00842007">
        <w:rPr>
          <w:lang w:eastAsia="en-GB"/>
        </w:rPr>
        <w:t xml:space="preserve"> </w:t>
      </w:r>
      <w:r w:rsidRPr="00B15D13">
        <w:rPr>
          <w:lang w:eastAsia="en-GB"/>
        </w:rPr>
        <w:t>the received transaction ID and type of error;</w:t>
      </w:r>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11" w:name="_Toc149580958"/>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11"/>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45AD3F3"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 xml:space="preserve">the </w:t>
      </w:r>
      <w:r w:rsidR="00E13A09" w:rsidRPr="009D7FE3">
        <w:rPr>
          <w:i/>
          <w:iCs/>
        </w:rPr>
        <w:t>SessionID</w:t>
      </w:r>
      <w:r w:rsidRPr="00B15D13">
        <w:t xml:space="preserve"> </w:t>
      </w:r>
      <w:r w:rsidR="00E13A09">
        <w:t xml:space="preserve">and </w:t>
      </w:r>
      <w:r w:rsidRPr="00B15D13">
        <w:t xml:space="preserve">the </w:t>
      </w:r>
      <w:r>
        <w:rPr>
          <w:i/>
        </w:rPr>
        <w:t>SL</w:t>
      </w:r>
      <w:r w:rsidRPr="00B15D13">
        <w:rPr>
          <w:i/>
        </w:rPr>
        <w:t>PP-TransactionID</w:t>
      </w:r>
      <w:r w:rsidRPr="00B15D13">
        <w:t xml:space="preserve"> 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12" w:name="_Toc144116972"/>
      <w:bookmarkStart w:id="213" w:name="_Toc146746904"/>
      <w:bookmarkStart w:id="214" w:name="_Toc149580959"/>
      <w:r w:rsidRPr="00E32A26">
        <w:rPr>
          <w:lang w:eastAsia="ja-JP"/>
        </w:rPr>
        <w:t>5.5</w:t>
      </w:r>
      <w:r w:rsidRPr="00E32A26">
        <w:rPr>
          <w:lang w:eastAsia="ja-JP"/>
        </w:rPr>
        <w:tab/>
        <w:t>Abort Procedure</w:t>
      </w:r>
      <w:bookmarkEnd w:id="212"/>
      <w:bookmarkEnd w:id="213"/>
      <w:bookmarkEnd w:id="214"/>
    </w:p>
    <w:p w14:paraId="45E5A87E" w14:textId="77777777" w:rsidR="00FB018D" w:rsidRDefault="00FB018D" w:rsidP="00FB018D">
      <w:pPr>
        <w:pStyle w:val="Heading3"/>
        <w:rPr>
          <w:lang w:eastAsia="ja-JP"/>
        </w:rPr>
      </w:pPr>
      <w:bookmarkStart w:id="215" w:name="_Toc149580960"/>
      <w:r>
        <w:rPr>
          <w:lang w:eastAsia="ja-JP"/>
        </w:rPr>
        <w:t>5.5.1</w:t>
      </w:r>
      <w:r>
        <w:rPr>
          <w:lang w:eastAsia="ja-JP"/>
        </w:rPr>
        <w:tab/>
        <w:t>General</w:t>
      </w:r>
      <w:bookmarkEnd w:id="215"/>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16" w:name="_Toc149580961"/>
      <w:r>
        <w:rPr>
          <w:lang w:eastAsia="ja-JP"/>
        </w:rPr>
        <w:t>5.5.2</w:t>
      </w:r>
      <w:r>
        <w:rPr>
          <w:lang w:eastAsia="ja-JP"/>
        </w:rPr>
        <w:tab/>
      </w:r>
      <w:r w:rsidRPr="001A7927">
        <w:rPr>
          <w:lang w:eastAsia="ja-JP"/>
        </w:rPr>
        <w:t>Procedures related to Abort</w:t>
      </w:r>
      <w:bookmarkEnd w:id="216"/>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8" type="#_x0000_t75" style="width:396.75pt;height:136.5pt" o:ole="">
            <v:imagedata r:id="rId38" o:title=""/>
          </v:shape>
          <o:OLEObject Type="Embed" ProgID="Visio.Drawing.11" ShapeID="_x0000_i1038" DrawAspect="Content" ObjectID="_1760362007"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44DB11E2"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4D1BA0" w:rsidRPr="00842007">
        <w:rPr>
          <w:i/>
          <w:iCs/>
          <w:lang w:eastAsia="en-GB"/>
        </w:rPr>
        <w:t>SessionID</w:t>
      </w:r>
      <w:r w:rsidR="004D1BA0" w:rsidRPr="00842007">
        <w:rPr>
          <w:lang w:eastAsia="en-GB"/>
        </w:rPr>
        <w:t xml:space="preserve"> (if PC5-U is used as transport layer)</w:t>
      </w:r>
      <w:r w:rsidR="004D1BA0">
        <w:rPr>
          <w:lang w:eastAsia="en-GB"/>
        </w:rPr>
        <w:t xml:space="preserve"> and </w:t>
      </w:r>
      <w:r w:rsidRPr="00B15D13">
        <w:rPr>
          <w:lang w:eastAsia="en-GB"/>
        </w:rPr>
        <w:t xml:space="preserve">the </w:t>
      </w:r>
      <w:r>
        <w:rPr>
          <w:i/>
        </w:rPr>
        <w:t>SL</w:t>
      </w:r>
      <w:r w:rsidRPr="00B15D13">
        <w:rPr>
          <w:i/>
        </w:rPr>
        <w:t>PP-TransactionID</w:t>
      </w:r>
      <w:r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17" w:name="_Toc149580962"/>
      <w:r>
        <w:rPr>
          <w:lang w:eastAsia="ja-JP"/>
        </w:rPr>
        <w:lastRenderedPageBreak/>
        <w:t>5.5.3</w:t>
      </w:r>
      <w:r>
        <w:rPr>
          <w:lang w:eastAsia="ja-JP"/>
        </w:rPr>
        <w:tab/>
      </w:r>
      <w:r w:rsidRPr="001A7927">
        <w:rPr>
          <w:lang w:eastAsia="ja-JP"/>
        </w:rPr>
        <w:t xml:space="preserve">Reception of an </w:t>
      </w:r>
      <w:r>
        <w:rPr>
          <w:lang w:eastAsia="ja-JP"/>
        </w:rPr>
        <w:t>S</w:t>
      </w:r>
      <w:r w:rsidRPr="001A7927">
        <w:rPr>
          <w:lang w:eastAsia="ja-JP"/>
        </w:rPr>
        <w:t>LPP Abort Message</w:t>
      </w:r>
      <w:bookmarkEnd w:id="217"/>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5279CB1D"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r w:rsidR="004D1BA0" w:rsidRPr="009D7FE3">
        <w:rPr>
          <w:i/>
          <w:iCs/>
        </w:rPr>
        <w:t>SessionID</w:t>
      </w:r>
      <w:r w:rsidR="004D1BA0" w:rsidRPr="00B15D13">
        <w:t xml:space="preserve"> </w:t>
      </w:r>
      <w:r w:rsidR="004D1BA0">
        <w:t xml:space="preserve">and </w:t>
      </w:r>
      <w:r w:rsidRPr="00B15D13">
        <w:t xml:space="preserve">the </w:t>
      </w:r>
      <w:r>
        <w:rPr>
          <w:i/>
        </w:rPr>
        <w:t>SL</w:t>
      </w:r>
      <w:r w:rsidRPr="00B15D13">
        <w:rPr>
          <w:i/>
        </w:rPr>
        <w:t>PP-TransactionID</w:t>
      </w:r>
      <w:r w:rsidRPr="00B15D13">
        <w:t xml:space="preserve"> 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18" w:name="_Toc60777073"/>
      <w:bookmarkStart w:id="219" w:name="_Toc131064787"/>
      <w:bookmarkStart w:id="220" w:name="_Toc144116973"/>
      <w:bookmarkStart w:id="221" w:name="_Toc146746905"/>
      <w:bookmarkStart w:id="222" w:name="_Toc149580963"/>
      <w:r w:rsidRPr="000B534A">
        <w:rPr>
          <w:lang w:eastAsia="ja-JP"/>
        </w:rPr>
        <w:lastRenderedPageBreak/>
        <w:t>6</w:t>
      </w:r>
      <w:r w:rsidRPr="000B534A">
        <w:rPr>
          <w:lang w:eastAsia="ja-JP"/>
        </w:rPr>
        <w:tab/>
        <w:t>Protocol data units, formats and parameters (ASN.1)</w:t>
      </w:r>
      <w:bookmarkEnd w:id="218"/>
      <w:bookmarkEnd w:id="219"/>
      <w:bookmarkEnd w:id="220"/>
      <w:bookmarkEnd w:id="221"/>
      <w:bookmarkEnd w:id="222"/>
    </w:p>
    <w:p w14:paraId="3D3DBBC5" w14:textId="1E0AD8F9" w:rsidR="00E32A26" w:rsidRPr="000C1D77" w:rsidRDefault="00E32A26" w:rsidP="00E32A26">
      <w:pPr>
        <w:pStyle w:val="Heading2"/>
        <w:rPr>
          <w:lang w:val="en-US" w:eastAsia="ja-JP"/>
        </w:rPr>
      </w:pPr>
      <w:bookmarkStart w:id="223" w:name="_Toc144116974"/>
      <w:bookmarkStart w:id="224" w:name="_Toc146746906"/>
      <w:bookmarkStart w:id="225" w:name="_Toc149580964"/>
      <w:r w:rsidRPr="00E32A26">
        <w:rPr>
          <w:lang w:eastAsia="ja-JP"/>
        </w:rPr>
        <w:t>6.1</w:t>
      </w:r>
      <w:r w:rsidRPr="00E32A26">
        <w:rPr>
          <w:lang w:eastAsia="ja-JP"/>
        </w:rPr>
        <w:tab/>
        <w:t>General</w:t>
      </w:r>
      <w:bookmarkEnd w:id="223"/>
      <w:bookmarkEnd w:id="224"/>
      <w:bookmarkEnd w:id="225"/>
    </w:p>
    <w:p w14:paraId="68E5BC28" w14:textId="77777777" w:rsidR="005871F1" w:rsidRPr="00F10B4F" w:rsidRDefault="005871F1" w:rsidP="005871F1">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bookmarkStart w:id="226" w:name="_Hlk141345066"/>
      <w:r>
        <w:t>Editor's note</w:t>
      </w:r>
      <w:r>
        <w:tab/>
      </w:r>
      <w:r w:rsidRPr="00D908F4">
        <w:t xml:space="preserve">FFS </w:t>
      </w:r>
      <w:r>
        <w:t xml:space="preserve">on </w:t>
      </w:r>
      <w:r w:rsidRPr="00D908F4">
        <w:t>Need code (e.g. how to support no UL/DL), support of delta signalling</w:t>
      </w:r>
      <w:r w:rsidRPr="00EA5CCD">
        <w:t>, full configuration, import IE from LPP, setup/release</w:t>
      </w:r>
      <w:r w:rsidRPr="00D908F4">
        <w:t xml:space="preserve">. </w:t>
      </w:r>
    </w:p>
    <w:bookmarkEnd w:id="226"/>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29A5DA7D" w14:textId="023D9898" w:rsidR="009278B1" w:rsidRDefault="009278B1" w:rsidP="009278B1">
      <w:pPr>
        <w:keepNext/>
        <w:tabs>
          <w:tab w:val="left" w:pos="8080"/>
        </w:tabs>
      </w:pPr>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9278B1">
      <w:pPr>
        <w:keepNext/>
        <w:tabs>
          <w:tab w:val="left" w:pos="8080"/>
        </w:tabs>
      </w:pPr>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27" w:name="_Toc144116975"/>
      <w:bookmarkStart w:id="228" w:name="_Toc146746907"/>
      <w:bookmarkStart w:id="229" w:name="_Toc149580965"/>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27"/>
      <w:bookmarkEnd w:id="228"/>
      <w:bookmarkEnd w:id="229"/>
    </w:p>
    <w:p w14:paraId="45B608BB" w14:textId="3FFC764B" w:rsidR="000B534A" w:rsidRDefault="000B534A" w:rsidP="002744DA">
      <w:pPr>
        <w:pStyle w:val="Heading3"/>
        <w:rPr>
          <w:lang w:eastAsia="ja-JP"/>
        </w:rPr>
      </w:pPr>
      <w:bookmarkStart w:id="230" w:name="_Toc144116976"/>
      <w:bookmarkStart w:id="231" w:name="_Toc146746908"/>
      <w:bookmarkStart w:id="232" w:name="_Toc149580966"/>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30"/>
      <w:bookmarkEnd w:id="231"/>
      <w:bookmarkEnd w:id="232"/>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33" w:name="_Toc60777080"/>
      <w:bookmarkStart w:id="234" w:name="_Toc131064794"/>
      <w:bookmarkStart w:id="235" w:name="_Toc144116977"/>
      <w:bookmarkStart w:id="236" w:name="_Toc146746909"/>
      <w:bookmarkStart w:id="237" w:name="_Toc14958096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33"/>
      <w:bookmarkEnd w:id="234"/>
      <w:bookmarkEnd w:id="235"/>
      <w:bookmarkEnd w:id="236"/>
      <w:bookmarkEnd w:id="237"/>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lastRenderedPageBreak/>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38"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-RequestCapabilities,</w:t>
      </w:r>
    </w:p>
    <w:p w14:paraId="3EF76EF1" w14:textId="3F68AA2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-ProvideCapabilities,</w:t>
      </w:r>
    </w:p>
    <w:p w14:paraId="3567D9E9" w14:textId="2CD95FC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-RequestAssistanceData,</w:t>
      </w:r>
    </w:p>
    <w:p w14:paraId="6C1F889F" w14:textId="4CBE90C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-ProvideAssistanceData,</w:t>
      </w:r>
    </w:p>
    <w:p w14:paraId="10C938D2" w14:textId="5648290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-RequestLocationInformation,</w:t>
      </w:r>
    </w:p>
    <w:p w14:paraId="129589E9" w14:textId="3BD1E8D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33FF412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38"/>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0A202FA1"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and therefore, do not contribute to the protocol size.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39" w:name="_Toc144116978"/>
      <w:bookmarkStart w:id="240" w:name="_Toc146746910"/>
      <w:bookmarkStart w:id="241" w:name="_Toc149580968"/>
      <w:r w:rsidRPr="0068228D">
        <w:rPr>
          <w:i/>
          <w:iCs/>
          <w:noProof/>
          <w:lang w:eastAsia="zh-CN"/>
        </w:rPr>
        <w:t>–</w:t>
      </w:r>
      <w:r w:rsidRPr="0068228D">
        <w:rPr>
          <w:i/>
          <w:iCs/>
          <w:noProof/>
          <w:lang w:eastAsia="zh-CN"/>
        </w:rPr>
        <w:tab/>
      </w:r>
      <w:r>
        <w:rPr>
          <w:i/>
          <w:iCs/>
          <w:noProof/>
          <w:lang w:eastAsia="zh-CN"/>
        </w:rPr>
        <w:t>SLPP-Message</w:t>
      </w:r>
      <w:bookmarkEnd w:id="239"/>
      <w:bookmarkEnd w:id="240"/>
      <w:bookmarkEnd w:id="241"/>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4A42D9D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SLPP-TransactionID</w:t>
      </w:r>
      <w:r w:rsidR="001E229B">
        <w:rPr>
          <w:noProof/>
          <w:lang w:eastAsia="en-GB"/>
        </w:rPr>
        <w:t xml:space="preserve">  OPTIONAL</w:t>
      </w:r>
      <w:r>
        <w:rPr>
          <w:noProof/>
          <w:lang w:eastAsia="en-GB"/>
        </w:rPr>
        <w:t>,</w:t>
      </w:r>
    </w:p>
    <w:p w14:paraId="5A770F6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BOOLEAN,</w:t>
      </w:r>
    </w:p>
    <w:p w14:paraId="2495CCA3" w14:textId="2DD5590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SequenceNumber</w:t>
      </w:r>
      <w:r w:rsidR="00CB7523">
        <w:rPr>
          <w:noProof/>
          <w:lang w:eastAsia="en-GB"/>
        </w:rPr>
        <w:t xml:space="preserve">      OPTIONAL</w:t>
      </w:r>
      <w:r>
        <w:rPr>
          <w:noProof/>
          <w:lang w:eastAsia="en-GB"/>
        </w:rPr>
        <w:t>,</w:t>
      </w:r>
    </w:p>
    <w:p w14:paraId="54380996" w14:textId="63BF4BD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SessionID</w:t>
      </w:r>
      <w:r w:rsidR="00CB7523">
        <w:rPr>
          <w:noProof/>
          <w:lang w:eastAsia="en-GB"/>
        </w:rPr>
        <w:t xml:space="preserve">           OPTIONAL</w:t>
      </w:r>
      <w:r>
        <w:rPr>
          <w:noProof/>
          <w:lang w:eastAsia="en-GB"/>
        </w:rPr>
        <w:t>,</w:t>
      </w:r>
    </w:p>
    <w:p w14:paraId="21D85F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Acknowledgement     OPTIONAL,</w:t>
      </w:r>
    </w:p>
    <w:p w14:paraId="19A70E8E" w14:textId="7FDFB53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SLPP-MessageBody    OPTIONAL</w:t>
      </w:r>
      <w:r w:rsidR="001E5D7B">
        <w:rPr>
          <w:noProof/>
          <w:lang w:eastAsia="en-GB"/>
        </w:rPr>
        <w:t>,</w:t>
      </w:r>
    </w:p>
    <w:p w14:paraId="0E75068F" w14:textId="0B65904D"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nonCriticalExtension    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242"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ackRequested: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17BEB0AA" w:rsidR="00BD1004" w:rsidRPr="00BD1004" w:rsidRDefault="00BD1004" w:rsidP="00BD1004">
            <w:pPr>
              <w:pStyle w:val="TAL"/>
              <w:rPr>
                <w:i/>
                <w:noProof/>
              </w:rPr>
            </w:pPr>
            <w:r w:rsidRPr="00B15D13">
              <w:t xml:space="preserve">This field may be included when </w:t>
            </w:r>
            <w:r>
              <w:t>S</w:t>
            </w:r>
            <w:r w:rsidRPr="00B15D13">
              <w:t xml:space="preserve">LPP operates over the control plane and 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3AADB0C2"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243" w:name="_Toc146746911"/>
      <w:bookmarkStart w:id="244" w:name="_Toc149580969"/>
      <w:r w:rsidRPr="0068228D">
        <w:rPr>
          <w:i/>
          <w:iCs/>
          <w:noProof/>
          <w:lang w:eastAsia="zh-CN"/>
        </w:rPr>
        <w:t>–</w:t>
      </w:r>
      <w:r w:rsidRPr="0068228D">
        <w:rPr>
          <w:i/>
          <w:iCs/>
          <w:noProof/>
          <w:lang w:eastAsia="zh-CN"/>
        </w:rPr>
        <w:tab/>
      </w:r>
      <w:r>
        <w:rPr>
          <w:i/>
          <w:iCs/>
          <w:noProof/>
          <w:lang w:eastAsia="zh-CN"/>
        </w:rPr>
        <w:t>SLPP-MessageBody</w:t>
      </w:r>
      <w:bookmarkEnd w:id="242"/>
      <w:bookmarkEnd w:id="243"/>
      <w:bookmarkEnd w:id="244"/>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D586DD" w14:textId="546FA575" w:rsidR="00926E1F" w:rsidRPr="00513797" w:rsidRDefault="00926E1F" w:rsidP="00454027">
      <w:bookmarkStart w:id="245" w:name="_Hlk141345076"/>
    </w:p>
    <w:p w14:paraId="59E5CE7B" w14:textId="4B371D8F" w:rsidR="008C79FC" w:rsidRDefault="008C79FC" w:rsidP="008C79FC">
      <w:pPr>
        <w:pStyle w:val="Heading4"/>
        <w:overflowPunct w:val="0"/>
        <w:autoSpaceDE w:val="0"/>
        <w:autoSpaceDN w:val="0"/>
        <w:adjustRightInd w:val="0"/>
        <w:textAlignment w:val="baseline"/>
        <w:rPr>
          <w:lang w:eastAsia="zh-CN"/>
        </w:rPr>
      </w:pPr>
      <w:bookmarkStart w:id="246" w:name="_Toc146746912"/>
      <w:bookmarkStart w:id="247" w:name="_Toc149580970"/>
      <w:bookmarkEnd w:id="245"/>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246"/>
      <w:bookmarkEnd w:id="247"/>
    </w:p>
    <w:p w14:paraId="602F3825" w14:textId="022B7D9A" w:rsidR="008C79FC" w:rsidRPr="00E813AF" w:rsidRDefault="008C79FC" w:rsidP="008C79FC">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SLPP-TransactionID</w:t>
      </w:r>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0E89E020" w14:textId="77777777" w:rsidR="008C79FC" w:rsidRPr="0068228D" w:rsidRDefault="008C79FC" w:rsidP="008C79FC">
      <w:pPr>
        <w:overflowPunct w:val="0"/>
        <w:autoSpaceDE w:val="0"/>
        <w:autoSpaceDN w:val="0"/>
        <w:adjustRightInd w:val="0"/>
        <w:textAlignment w:val="baseline"/>
        <w:rPr>
          <w:lang w:eastAsia="zh-CN"/>
        </w:rPr>
      </w:pPr>
    </w:p>
    <w:p w14:paraId="5A67E8B1"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56A990" w14:textId="33AF700E" w:rsidR="008C79FC"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w:t>
      </w:r>
      <w:r>
        <w:rPr>
          <w:noProof/>
          <w:color w:val="808080"/>
          <w:lang w:eastAsia="en-GB"/>
        </w:rPr>
        <w:t>TRANSACTIONID</w:t>
      </w:r>
      <w:r w:rsidRPr="000E1374">
        <w:rPr>
          <w:noProof/>
          <w:color w:val="808080"/>
          <w:lang w:eastAsia="en-GB"/>
        </w:rPr>
        <w:t>-START</w:t>
      </w:r>
    </w:p>
    <w:p w14:paraId="1AB3DC4C" w14:textId="77777777" w:rsidR="008C79FC" w:rsidRPr="0068228D" w:rsidRDefault="008C79FC" w:rsidP="008C79FC">
      <w:pPr>
        <w:pStyle w:val="PL"/>
        <w:shd w:val="clear" w:color="auto" w:fill="E6E6E6"/>
        <w:overflowPunct w:val="0"/>
        <w:autoSpaceDE w:val="0"/>
        <w:autoSpaceDN w:val="0"/>
        <w:adjustRightInd w:val="0"/>
        <w:textAlignment w:val="baseline"/>
        <w:rPr>
          <w:noProof/>
          <w:lang w:eastAsia="en-GB"/>
        </w:rPr>
      </w:pPr>
    </w:p>
    <w:p w14:paraId="2486675E" w14:textId="47C1FAF6" w:rsidR="008C79FC" w:rsidRDefault="00981EDD" w:rsidP="008C79FC">
      <w:pPr>
        <w:pStyle w:val="PL"/>
        <w:shd w:val="clear" w:color="auto" w:fill="E6E6E6"/>
        <w:overflowPunct w:val="0"/>
        <w:autoSpaceDE w:val="0"/>
        <w:autoSpaceDN w:val="0"/>
        <w:adjustRightInd w:val="0"/>
        <w:textAlignment w:val="baseline"/>
        <w:rPr>
          <w:noProof/>
          <w:lang w:eastAsia="en-GB"/>
        </w:rPr>
      </w:pPr>
      <w:r>
        <w:rPr>
          <w:noProof/>
          <w:lang w:eastAsia="en-GB"/>
        </w:rPr>
        <w:t>S</w:t>
      </w:r>
      <w:r w:rsidR="008C79FC">
        <w:rPr>
          <w:noProof/>
          <w:lang w:eastAsia="en-GB"/>
        </w:rPr>
        <w:t>LPP-TransactionID ::= SEQUENCE {</w:t>
      </w:r>
    </w:p>
    <w:p w14:paraId="1E09C7B1" w14:textId="63FB2C7A" w:rsidR="008C79FC" w:rsidRDefault="008C79FC" w:rsidP="00D54FE8">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transactionNumber               TransactionNumber</w:t>
      </w:r>
    </w:p>
    <w:p w14:paraId="783E94A9"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w:t>
      </w:r>
    </w:p>
    <w:p w14:paraId="13D9FC8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E52343D" w14:textId="77777777" w:rsidR="008C79FC" w:rsidRDefault="008C79FC" w:rsidP="008C79FC">
      <w:pPr>
        <w:pStyle w:val="PL"/>
        <w:shd w:val="clear" w:color="auto" w:fill="E6E6E6"/>
        <w:overflowPunct w:val="0"/>
        <w:autoSpaceDE w:val="0"/>
        <w:autoSpaceDN w:val="0"/>
        <w:adjustRightInd w:val="0"/>
        <w:textAlignment w:val="baseline"/>
        <w:rPr>
          <w:noProof/>
          <w:lang w:eastAsia="en-GB"/>
        </w:rPr>
      </w:pPr>
    </w:p>
    <w:p w14:paraId="7F0D9587" w14:textId="5401ECDA" w:rsidR="008C79FC" w:rsidRDefault="008C79FC" w:rsidP="008C79FC">
      <w:pPr>
        <w:pStyle w:val="PL"/>
        <w:shd w:val="clear" w:color="auto" w:fill="E6E6E6"/>
        <w:overflowPunct w:val="0"/>
        <w:autoSpaceDE w:val="0"/>
        <w:autoSpaceDN w:val="0"/>
        <w:adjustRightInd w:val="0"/>
        <w:textAlignment w:val="baseline"/>
        <w:rPr>
          <w:noProof/>
          <w:lang w:eastAsia="en-GB"/>
        </w:rPr>
      </w:pPr>
      <w:r>
        <w:rPr>
          <w:noProof/>
          <w:lang w:eastAsia="en-GB"/>
        </w:rPr>
        <w:t>TransactionNumber ::= INTEGER (0..255)</w:t>
      </w:r>
    </w:p>
    <w:p w14:paraId="23DFF982" w14:textId="77777777" w:rsidR="001C09D7" w:rsidRDefault="001C09D7" w:rsidP="008C79FC">
      <w:pPr>
        <w:pStyle w:val="PL"/>
        <w:shd w:val="clear" w:color="auto" w:fill="E6E6E6"/>
        <w:overflowPunct w:val="0"/>
        <w:autoSpaceDE w:val="0"/>
        <w:autoSpaceDN w:val="0"/>
        <w:adjustRightInd w:val="0"/>
        <w:textAlignment w:val="baseline"/>
        <w:rPr>
          <w:noProof/>
          <w:lang w:eastAsia="en-GB"/>
        </w:rPr>
      </w:pPr>
    </w:p>
    <w:p w14:paraId="472E4757" w14:textId="533BE06F"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Pr>
          <w:noProof/>
          <w:lang w:eastAsia="en-GB"/>
        </w:rPr>
        <w:t>-- TAG-SLPP-</w:t>
      </w:r>
      <w:r w:rsidRPr="008C79FC">
        <w:rPr>
          <w:noProof/>
          <w:lang w:eastAsia="en-GB"/>
        </w:rPr>
        <w:t>TRANSACTIONID</w:t>
      </w:r>
      <w:r>
        <w:rPr>
          <w:noProof/>
          <w:lang w:eastAsia="en-GB"/>
        </w:rPr>
        <w:t>-STOP</w:t>
      </w:r>
    </w:p>
    <w:p w14:paraId="5573B2A4" w14:textId="77777777" w:rsidR="008C79FC" w:rsidRPr="0068228D" w:rsidRDefault="008C79FC" w:rsidP="008C79FC">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B45455" w14:textId="77777777" w:rsidR="00981EDD" w:rsidRPr="00E368BF" w:rsidRDefault="00981EDD" w:rsidP="00981EDD"/>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248" w:name="_Toc144116980"/>
      <w:bookmarkStart w:id="249" w:name="_Toc146746913"/>
      <w:bookmarkStart w:id="250" w:name="_Toc149580971"/>
      <w:r w:rsidRPr="00513797">
        <w:t>6.2.2</w:t>
      </w:r>
      <w:r w:rsidRPr="00513797">
        <w:tab/>
        <w:t>Message definitions</w:t>
      </w:r>
      <w:bookmarkEnd w:id="248"/>
      <w:bookmarkEnd w:id="249"/>
      <w:bookmarkEnd w:id="250"/>
    </w:p>
    <w:p w14:paraId="4E8DD261" w14:textId="4B9CA9DC" w:rsidR="001762C2" w:rsidRPr="00E813AF" w:rsidRDefault="001762C2" w:rsidP="001762C2">
      <w:pPr>
        <w:pStyle w:val="Heading4"/>
      </w:pPr>
      <w:bookmarkStart w:id="251" w:name="_Toc27765140"/>
      <w:bookmarkStart w:id="252" w:name="_Toc37680797"/>
      <w:bookmarkStart w:id="253" w:name="_Toc46486367"/>
      <w:bookmarkStart w:id="254" w:name="_Toc52546712"/>
      <w:bookmarkStart w:id="255" w:name="_Toc52547242"/>
      <w:bookmarkStart w:id="256" w:name="_Toc52547772"/>
      <w:bookmarkStart w:id="257" w:name="_Toc52548302"/>
      <w:bookmarkStart w:id="258" w:name="_Toc131140056"/>
      <w:bookmarkStart w:id="259" w:name="_Toc144116981"/>
      <w:bookmarkStart w:id="260" w:name="_Toc146746914"/>
      <w:bookmarkStart w:id="261" w:name="_Toc149580972"/>
      <w:r w:rsidRPr="00E813AF">
        <w:t>–</w:t>
      </w:r>
      <w:r w:rsidRPr="00E813AF">
        <w:tab/>
      </w:r>
      <w:r w:rsidRPr="00E813AF">
        <w:rPr>
          <w:i/>
        </w:rPr>
        <w:t>RequestCapabilities</w:t>
      </w:r>
      <w:bookmarkEnd w:id="251"/>
      <w:bookmarkEnd w:id="252"/>
      <w:bookmarkEnd w:id="253"/>
      <w:bookmarkEnd w:id="254"/>
      <w:bookmarkEnd w:id="255"/>
      <w:bookmarkEnd w:id="256"/>
      <w:bookmarkEnd w:id="257"/>
      <w:bookmarkEnd w:id="258"/>
      <w:bookmarkEnd w:id="259"/>
      <w:bookmarkEnd w:id="260"/>
      <w:bookmarkEnd w:id="261"/>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lastRenderedPageBreak/>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262" w:name="_Toc27765141"/>
      <w:bookmarkStart w:id="263" w:name="_Toc37680798"/>
      <w:bookmarkStart w:id="264" w:name="_Toc46486368"/>
      <w:bookmarkStart w:id="265" w:name="_Toc52546713"/>
      <w:bookmarkStart w:id="266" w:name="_Toc52547243"/>
      <w:bookmarkStart w:id="267" w:name="_Toc52547773"/>
      <w:bookmarkStart w:id="268" w:name="_Toc52548303"/>
      <w:bookmarkStart w:id="269" w:name="_Toc131140057"/>
      <w:bookmarkStart w:id="270" w:name="_Toc144116982"/>
      <w:bookmarkStart w:id="271" w:name="_Toc146746915"/>
      <w:bookmarkStart w:id="272" w:name="_Toc149580973"/>
      <w:r w:rsidRPr="00E813AF">
        <w:t>–</w:t>
      </w:r>
      <w:r w:rsidRPr="00E813AF">
        <w:tab/>
      </w:r>
      <w:r w:rsidRPr="00E813AF">
        <w:rPr>
          <w:i/>
        </w:rPr>
        <w:t>ProvideCapabilities</w:t>
      </w:r>
      <w:bookmarkEnd w:id="262"/>
      <w:bookmarkEnd w:id="263"/>
      <w:bookmarkEnd w:id="264"/>
      <w:bookmarkEnd w:id="265"/>
      <w:bookmarkEnd w:id="266"/>
      <w:bookmarkEnd w:id="267"/>
      <w:bookmarkEnd w:id="268"/>
      <w:bookmarkEnd w:id="269"/>
      <w:bookmarkEnd w:id="270"/>
      <w:bookmarkEnd w:id="271"/>
      <w:bookmarkEnd w:id="272"/>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6CE47DD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273" w:name="_Toc27765142"/>
      <w:bookmarkStart w:id="274" w:name="_Toc37680799"/>
      <w:bookmarkStart w:id="275" w:name="_Toc46486369"/>
      <w:bookmarkStart w:id="276" w:name="_Toc52546714"/>
      <w:bookmarkStart w:id="277" w:name="_Toc52547244"/>
      <w:bookmarkStart w:id="278" w:name="_Toc52547774"/>
      <w:bookmarkStart w:id="279" w:name="_Toc52548304"/>
      <w:bookmarkStart w:id="280" w:name="_Toc131140058"/>
      <w:bookmarkStart w:id="281" w:name="_Toc144116983"/>
      <w:bookmarkStart w:id="282" w:name="_Toc146746916"/>
      <w:bookmarkStart w:id="283" w:name="_Toc149580974"/>
      <w:r w:rsidRPr="00E813AF">
        <w:t>–</w:t>
      </w:r>
      <w:r w:rsidRPr="00E813AF">
        <w:tab/>
      </w:r>
      <w:r w:rsidRPr="00E813AF">
        <w:rPr>
          <w:i/>
        </w:rPr>
        <w:t>RequestAssistanceData</w:t>
      </w:r>
      <w:bookmarkEnd w:id="273"/>
      <w:bookmarkEnd w:id="274"/>
      <w:bookmarkEnd w:id="275"/>
      <w:bookmarkEnd w:id="276"/>
      <w:bookmarkEnd w:id="277"/>
      <w:bookmarkEnd w:id="278"/>
      <w:bookmarkEnd w:id="279"/>
      <w:bookmarkEnd w:id="280"/>
      <w:bookmarkEnd w:id="281"/>
      <w:bookmarkEnd w:id="282"/>
      <w:bookmarkEnd w:id="283"/>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712A6A0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6DEB8B95"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284" w:name="_Toc27765143"/>
      <w:bookmarkStart w:id="285" w:name="_Toc37680800"/>
      <w:bookmarkStart w:id="286" w:name="_Toc46486370"/>
      <w:bookmarkStart w:id="287" w:name="_Toc52546715"/>
      <w:bookmarkStart w:id="288" w:name="_Toc52547245"/>
      <w:bookmarkStart w:id="289" w:name="_Toc52547775"/>
      <w:bookmarkStart w:id="290" w:name="_Toc52548305"/>
      <w:bookmarkStart w:id="291" w:name="_Toc131140059"/>
      <w:bookmarkStart w:id="292" w:name="_Toc144116984"/>
      <w:bookmarkStart w:id="293" w:name="_Toc146746917"/>
      <w:bookmarkStart w:id="294" w:name="_Toc149580975"/>
      <w:r w:rsidRPr="00E813AF">
        <w:t>–</w:t>
      </w:r>
      <w:r w:rsidRPr="00E813AF">
        <w:tab/>
      </w:r>
      <w:r w:rsidRPr="00E813AF">
        <w:rPr>
          <w:i/>
        </w:rPr>
        <w:t>ProvideAssistanceData</w:t>
      </w:r>
      <w:bookmarkEnd w:id="284"/>
      <w:bookmarkEnd w:id="285"/>
      <w:bookmarkEnd w:id="286"/>
      <w:bookmarkEnd w:id="287"/>
      <w:bookmarkEnd w:id="288"/>
      <w:bookmarkEnd w:id="289"/>
      <w:bookmarkEnd w:id="290"/>
      <w:bookmarkEnd w:id="291"/>
      <w:bookmarkEnd w:id="292"/>
      <w:bookmarkEnd w:id="293"/>
      <w:bookmarkEnd w:id="294"/>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311E68B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295" w:name="_Toc27765144"/>
      <w:bookmarkStart w:id="296" w:name="_Toc37680801"/>
      <w:bookmarkStart w:id="297" w:name="_Toc46486371"/>
      <w:bookmarkStart w:id="298" w:name="_Toc52546716"/>
      <w:bookmarkStart w:id="299" w:name="_Toc52547246"/>
      <w:bookmarkStart w:id="300" w:name="_Toc52547776"/>
      <w:bookmarkStart w:id="301" w:name="_Toc52548306"/>
      <w:bookmarkStart w:id="302" w:name="_Toc131140060"/>
      <w:bookmarkStart w:id="303" w:name="_Toc144116985"/>
      <w:bookmarkStart w:id="304" w:name="_Toc146746918"/>
      <w:bookmarkStart w:id="305" w:name="_Toc149580976"/>
      <w:r w:rsidRPr="00E813AF">
        <w:t>–</w:t>
      </w:r>
      <w:r w:rsidRPr="00E813AF">
        <w:tab/>
      </w:r>
      <w:r w:rsidRPr="00E813AF">
        <w:rPr>
          <w:i/>
        </w:rPr>
        <w:t>RequestLocationInformation</w:t>
      </w:r>
      <w:bookmarkEnd w:id="295"/>
      <w:bookmarkEnd w:id="296"/>
      <w:bookmarkEnd w:id="297"/>
      <w:bookmarkEnd w:id="298"/>
      <w:bookmarkEnd w:id="299"/>
      <w:bookmarkEnd w:id="300"/>
      <w:bookmarkEnd w:id="301"/>
      <w:bookmarkEnd w:id="302"/>
      <w:bookmarkEnd w:id="303"/>
      <w:bookmarkEnd w:id="304"/>
      <w:bookmarkEnd w:id="305"/>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262084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-AOA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06" w:name="_Toc27765145"/>
      <w:bookmarkStart w:id="307" w:name="_Toc37680802"/>
      <w:bookmarkStart w:id="308" w:name="_Toc46486372"/>
      <w:bookmarkStart w:id="309" w:name="_Toc52546717"/>
      <w:bookmarkStart w:id="310" w:name="_Toc52547247"/>
      <w:bookmarkStart w:id="311" w:name="_Toc52547777"/>
      <w:bookmarkStart w:id="312" w:name="_Toc52548307"/>
      <w:bookmarkStart w:id="313" w:name="_Toc131140061"/>
      <w:bookmarkStart w:id="314" w:name="_Toc144116986"/>
      <w:bookmarkStart w:id="315" w:name="_Toc146746919"/>
      <w:bookmarkStart w:id="316" w:name="_Toc149580977"/>
      <w:r w:rsidRPr="00E813AF">
        <w:t>–</w:t>
      </w:r>
      <w:r w:rsidRPr="00E813AF">
        <w:tab/>
      </w:r>
      <w:r w:rsidRPr="00E813AF">
        <w:rPr>
          <w:i/>
        </w:rPr>
        <w:t>ProvideLocationInformation</w:t>
      </w:r>
      <w:bookmarkEnd w:id="306"/>
      <w:bookmarkEnd w:id="307"/>
      <w:bookmarkEnd w:id="308"/>
      <w:bookmarkEnd w:id="309"/>
      <w:bookmarkEnd w:id="310"/>
      <w:bookmarkEnd w:id="311"/>
      <w:bookmarkEnd w:id="312"/>
      <w:bookmarkEnd w:id="313"/>
      <w:bookmarkEnd w:id="314"/>
      <w:bookmarkEnd w:id="315"/>
      <w:bookmarkEnd w:id="316"/>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271620AB" w:rsidR="00D2396C" w:rsidRPr="00D2396C" w:rsidRDefault="00D2396C" w:rsidP="00D2396C">
      <w:pPr>
        <w:pStyle w:val="PL"/>
        <w:shd w:val="clear" w:color="auto" w:fill="E6E6E6"/>
        <w:rPr>
          <w:snapToGrid w:val="0"/>
        </w:rPr>
      </w:pPr>
      <w:r w:rsidRPr="00D2396C">
        <w:rPr>
          <w:snapToGrid w:val="0"/>
        </w:rPr>
        <w:lastRenderedPageBreak/>
        <w:t xml:space="preserve">    </w:t>
      </w:r>
      <w:r w:rsidR="005B6C85">
        <w:rPr>
          <w:snapToGrid w:val="0"/>
        </w:rPr>
        <w:t>sl</w:t>
      </w:r>
      <w:r w:rsidR="00370959">
        <w:rPr>
          <w:snapToGrid w:val="0"/>
        </w:rPr>
        <w:t>-AOA</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SL-AOA</w:t>
      </w:r>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17" w:name="_Toc27765146"/>
      <w:bookmarkStart w:id="318" w:name="_Toc37680803"/>
      <w:bookmarkStart w:id="319" w:name="_Toc46486373"/>
      <w:bookmarkStart w:id="320" w:name="_Toc52546718"/>
      <w:bookmarkStart w:id="321" w:name="_Toc52547248"/>
      <w:bookmarkStart w:id="322" w:name="_Toc52547778"/>
      <w:bookmarkStart w:id="323" w:name="_Toc52548308"/>
      <w:bookmarkStart w:id="324" w:name="_Toc131140062"/>
      <w:bookmarkStart w:id="325" w:name="_Toc144116987"/>
      <w:bookmarkStart w:id="326" w:name="_Toc146746920"/>
      <w:bookmarkStart w:id="327" w:name="_Toc149580978"/>
      <w:r w:rsidRPr="00E813AF">
        <w:rPr>
          <w:i/>
          <w:lang w:eastAsia="en-GB"/>
        </w:rPr>
        <w:t>–</w:t>
      </w:r>
      <w:r w:rsidRPr="00E813AF">
        <w:rPr>
          <w:i/>
          <w:lang w:eastAsia="en-GB"/>
        </w:rPr>
        <w:tab/>
      </w:r>
      <w:r w:rsidRPr="00E813AF">
        <w:rPr>
          <w:i/>
        </w:rPr>
        <w:t>Abort</w:t>
      </w:r>
      <w:bookmarkEnd w:id="317"/>
      <w:bookmarkEnd w:id="318"/>
      <w:bookmarkEnd w:id="319"/>
      <w:bookmarkEnd w:id="320"/>
      <w:bookmarkEnd w:id="321"/>
      <w:bookmarkEnd w:id="322"/>
      <w:bookmarkEnd w:id="323"/>
      <w:bookmarkEnd w:id="324"/>
      <w:bookmarkEnd w:id="325"/>
      <w:bookmarkEnd w:id="326"/>
      <w:bookmarkEnd w:id="327"/>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E8B6984"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28" w:name="_Toc27765147"/>
      <w:bookmarkStart w:id="329" w:name="_Toc37680804"/>
      <w:bookmarkStart w:id="330" w:name="_Toc46486374"/>
      <w:bookmarkStart w:id="331" w:name="_Toc52546719"/>
      <w:bookmarkStart w:id="332" w:name="_Toc52547249"/>
      <w:bookmarkStart w:id="333" w:name="_Toc52547779"/>
      <w:bookmarkStart w:id="334" w:name="_Toc52548309"/>
      <w:bookmarkStart w:id="335" w:name="_Toc131140063"/>
      <w:bookmarkStart w:id="336" w:name="_Toc144116988"/>
      <w:bookmarkStart w:id="337" w:name="_Toc146746921"/>
      <w:bookmarkStart w:id="338" w:name="_Toc149580979"/>
      <w:r w:rsidRPr="00E813AF">
        <w:rPr>
          <w:i/>
          <w:lang w:eastAsia="en-GB"/>
        </w:rPr>
        <w:t>–</w:t>
      </w:r>
      <w:r w:rsidRPr="00E813AF">
        <w:rPr>
          <w:i/>
          <w:lang w:eastAsia="en-GB"/>
        </w:rPr>
        <w:tab/>
      </w:r>
      <w:r w:rsidRPr="00E813AF">
        <w:rPr>
          <w:i/>
        </w:rPr>
        <w:t>Error</w:t>
      </w:r>
      <w:bookmarkEnd w:id="328"/>
      <w:bookmarkEnd w:id="329"/>
      <w:bookmarkEnd w:id="330"/>
      <w:bookmarkEnd w:id="331"/>
      <w:bookmarkEnd w:id="332"/>
      <w:bookmarkEnd w:id="333"/>
      <w:bookmarkEnd w:id="334"/>
      <w:bookmarkEnd w:id="335"/>
      <w:bookmarkEnd w:id="336"/>
      <w:bookmarkEnd w:id="337"/>
      <w:bookmarkEnd w:id="338"/>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74EDAA70" w:rsidR="001762C2" w:rsidRDefault="005C1D16" w:rsidP="001762C2">
      <w:pPr>
        <w:pStyle w:val="PL"/>
        <w:shd w:val="clear" w:color="auto" w:fill="E6E6E6"/>
      </w:pPr>
      <w:r>
        <w:t xml:space="preserve">        </w:t>
      </w:r>
      <w:r w:rsidR="001762C2" w:rsidRPr="00E813AF">
        <w:t>error</w:t>
      </w:r>
      <w:r w:rsidR="00284EE6">
        <w:t xml:space="preserve">        </w:t>
      </w:r>
      <w:r>
        <w:t xml:space="preserve">         </w:t>
      </w:r>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339" w:name="_Toc60777137"/>
      <w:bookmarkStart w:id="340" w:name="_Toc131064856"/>
      <w:bookmarkStart w:id="341" w:name="_Toc144116989"/>
      <w:bookmarkStart w:id="342" w:name="_Toc146746922"/>
      <w:bookmarkStart w:id="343" w:name="_Toc149580980"/>
      <w:r w:rsidRPr="000B534A">
        <w:rPr>
          <w:lang w:eastAsia="ja-JP"/>
        </w:rPr>
        <w:t>6.3</w:t>
      </w:r>
      <w:r w:rsidRPr="000B534A">
        <w:rPr>
          <w:lang w:eastAsia="ja-JP"/>
        </w:rPr>
        <w:tab/>
      </w:r>
      <w:r>
        <w:rPr>
          <w:lang w:eastAsia="ja-JP"/>
        </w:rPr>
        <w:t>SLPP</w:t>
      </w:r>
      <w:r w:rsidRPr="000B534A">
        <w:rPr>
          <w:lang w:eastAsia="ja-JP"/>
        </w:rPr>
        <w:t xml:space="preserve"> information elements</w:t>
      </w:r>
      <w:bookmarkEnd w:id="339"/>
      <w:bookmarkEnd w:id="340"/>
      <w:bookmarkEnd w:id="341"/>
      <w:bookmarkEnd w:id="342"/>
      <w:bookmarkEnd w:id="343"/>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344" w:name="_Toc144116990"/>
      <w:bookmarkStart w:id="345" w:name="_Toc146746923"/>
      <w:bookmarkStart w:id="346" w:name="_Toc149580981"/>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344"/>
      <w:bookmarkEnd w:id="345"/>
      <w:bookmarkEnd w:id="346"/>
    </w:p>
    <w:p w14:paraId="4C350797" w14:textId="77777777" w:rsidR="00E25106" w:rsidRPr="00B15D13" w:rsidRDefault="00E25106" w:rsidP="00E25106">
      <w:pPr>
        <w:pStyle w:val="Heading4"/>
        <w:rPr>
          <w:i/>
          <w:iCs/>
        </w:rPr>
      </w:pPr>
      <w:bookmarkStart w:id="347" w:name="_Toc37680843"/>
      <w:bookmarkStart w:id="348" w:name="_Toc46486414"/>
      <w:bookmarkStart w:id="349" w:name="_Toc52546759"/>
      <w:bookmarkStart w:id="350" w:name="_Toc52547289"/>
      <w:bookmarkStart w:id="351" w:name="_Toc52547819"/>
      <w:bookmarkStart w:id="352" w:name="_Toc52548349"/>
      <w:bookmarkStart w:id="353" w:name="_Toc139050888"/>
      <w:bookmarkStart w:id="354" w:name="_Toc149580982"/>
      <w:r w:rsidRPr="00B15D13">
        <w:rPr>
          <w:i/>
          <w:iCs/>
        </w:rPr>
        <w:t>–</w:t>
      </w:r>
      <w:r w:rsidRPr="00B15D13">
        <w:rPr>
          <w:i/>
          <w:iCs/>
        </w:rPr>
        <w:tab/>
        <w:t>CommonIEsAbort</w:t>
      </w:r>
      <w:bookmarkEnd w:id="347"/>
      <w:bookmarkEnd w:id="348"/>
      <w:bookmarkEnd w:id="349"/>
      <w:bookmarkEnd w:id="350"/>
      <w:bookmarkEnd w:id="351"/>
      <w:bookmarkEnd w:id="352"/>
      <w:bookmarkEnd w:id="353"/>
      <w:bookmarkEnd w:id="354"/>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07E90EB2"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7CB81220"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should be used by the location server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355" w:name="_Toc37680844"/>
      <w:bookmarkStart w:id="356" w:name="_Toc46486415"/>
      <w:bookmarkStart w:id="357" w:name="_Toc52546760"/>
      <w:bookmarkStart w:id="358" w:name="_Toc52547290"/>
      <w:bookmarkStart w:id="359" w:name="_Toc52547820"/>
      <w:bookmarkStart w:id="360" w:name="_Toc52548350"/>
      <w:bookmarkStart w:id="361" w:name="_Toc139050889"/>
      <w:bookmarkStart w:id="362" w:name="_Toc149580983"/>
      <w:r w:rsidRPr="00B15D13">
        <w:t>–</w:t>
      </w:r>
      <w:r w:rsidRPr="00B15D13">
        <w:tab/>
      </w:r>
      <w:r w:rsidRPr="00B15D13">
        <w:rPr>
          <w:i/>
          <w:iCs/>
        </w:rPr>
        <w:t>CommonIEsError</w:t>
      </w:r>
      <w:bookmarkEnd w:id="355"/>
      <w:bookmarkEnd w:id="356"/>
      <w:bookmarkEnd w:id="357"/>
      <w:bookmarkEnd w:id="358"/>
      <w:bookmarkEnd w:id="359"/>
      <w:bookmarkEnd w:id="360"/>
      <w:bookmarkEnd w:id="361"/>
      <w:bookmarkEnd w:id="362"/>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3EED6DDC"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D16DD3B"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3851CBB5" w14:textId="06DBC265" w:rsidR="00964DC0" w:rsidRPr="00B15D13" w:rsidRDefault="00964DC0" w:rsidP="00964DC0">
      <w:pPr>
        <w:pStyle w:val="Heading4"/>
      </w:pPr>
      <w:bookmarkStart w:id="363" w:name="_Toc139050893"/>
      <w:bookmarkStart w:id="364" w:name="_Toc149580984"/>
      <w:r w:rsidRPr="00B15D13">
        <w:t>–</w:t>
      </w:r>
      <w:r w:rsidRPr="00B15D13">
        <w:tab/>
      </w:r>
      <w:r w:rsidRPr="00B15D13">
        <w:rPr>
          <w:i/>
        </w:rPr>
        <w:t>LCS-GCS-Translation</w:t>
      </w:r>
      <w:bookmarkEnd w:id="363"/>
      <w:bookmarkEnd w:id="364"/>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2DD5C9FE"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gamma                    INTEGER (0..3599),</w:t>
      </w:r>
    </w:p>
    <w:p w14:paraId="7DB2CF44"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365" w:name="_Toc139050894"/>
      <w:bookmarkStart w:id="366" w:name="_Toc149580985"/>
      <w:r w:rsidRPr="00B15D13">
        <w:t>–</w:t>
      </w:r>
      <w:r w:rsidRPr="00B15D13">
        <w:tab/>
      </w:r>
      <w:r w:rsidRPr="00B15D13">
        <w:rPr>
          <w:i/>
        </w:rPr>
        <w:t>LOS-NLOS-Indicator</w:t>
      </w:r>
      <w:bookmarkEnd w:id="365"/>
      <w:bookmarkEnd w:id="366"/>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lastRenderedPageBreak/>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0A14DB">
            <w:pPr>
              <w:pStyle w:val="TAL"/>
              <w:keepNext w:val="0"/>
              <w:keepLines w:val="0"/>
              <w:rPr>
                <w:b/>
                <w:bCs/>
                <w:i/>
                <w:iCs/>
                <w:snapToGrid w:val="0"/>
              </w:rPr>
            </w:pPr>
            <w:r w:rsidRPr="00B15D13">
              <w:rPr>
                <w:b/>
                <w:bCs/>
                <w:i/>
                <w:iCs/>
                <w:snapToGrid w:val="0"/>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Pr="000B534A" w:rsidRDefault="002156A7" w:rsidP="002156A7">
      <w:pPr>
        <w:rPr>
          <w:lang w:eastAsia="ja-JP"/>
        </w:rPr>
      </w:pPr>
    </w:p>
    <w:p w14:paraId="3853FE37" w14:textId="5C560A4A" w:rsidR="000B534A" w:rsidRDefault="000B534A" w:rsidP="00513797">
      <w:pPr>
        <w:pStyle w:val="Heading3"/>
        <w:rPr>
          <w:lang w:eastAsia="ja-JP"/>
        </w:rPr>
      </w:pPr>
      <w:bookmarkStart w:id="367" w:name="_Toc60777428"/>
      <w:bookmarkStart w:id="368" w:name="_Toc131065208"/>
      <w:bookmarkStart w:id="369" w:name="_Toc144116991"/>
      <w:bookmarkStart w:id="370" w:name="_Toc146746924"/>
      <w:bookmarkStart w:id="371" w:name="_Toc149580986"/>
      <w:r w:rsidRPr="000B534A">
        <w:rPr>
          <w:lang w:eastAsia="ja-JP"/>
        </w:rPr>
        <w:t>6.3.</w:t>
      </w:r>
      <w:r>
        <w:rPr>
          <w:lang w:eastAsia="ja-JP"/>
        </w:rPr>
        <w:t>2</w:t>
      </w:r>
      <w:r w:rsidRPr="000B534A">
        <w:rPr>
          <w:lang w:eastAsia="ja-JP"/>
        </w:rPr>
        <w:tab/>
        <w:t>UE capability information elements</w:t>
      </w:r>
      <w:bookmarkEnd w:id="367"/>
      <w:bookmarkEnd w:id="368"/>
      <w:bookmarkEnd w:id="369"/>
      <w:bookmarkEnd w:id="370"/>
      <w:bookmarkEnd w:id="371"/>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372" w:name="_Toc144116992"/>
      <w:bookmarkStart w:id="373" w:name="_Toc146746925"/>
      <w:bookmarkStart w:id="374" w:name="_Toc149580987"/>
      <w:r w:rsidRPr="000B534A">
        <w:rPr>
          <w:lang w:eastAsia="ja-JP"/>
        </w:rPr>
        <w:t>6.3.3</w:t>
      </w:r>
      <w:r w:rsidRPr="000B534A">
        <w:rPr>
          <w:lang w:eastAsia="ja-JP"/>
        </w:rPr>
        <w:tab/>
        <w:t>Positioning Method information elements</w:t>
      </w:r>
      <w:bookmarkEnd w:id="372"/>
      <w:bookmarkEnd w:id="373"/>
      <w:bookmarkEnd w:id="374"/>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375" w:name="_Toc144116993"/>
      <w:bookmarkStart w:id="376" w:name="_Toc146746926"/>
      <w:bookmarkStart w:id="377" w:name="_Toc149580988"/>
      <w:r w:rsidRPr="00E32A26">
        <w:rPr>
          <w:lang w:eastAsia="ja-JP"/>
        </w:rPr>
        <w:t>6.</w:t>
      </w:r>
      <w:r w:rsidR="000B534A">
        <w:rPr>
          <w:lang w:eastAsia="ja-JP"/>
        </w:rPr>
        <w:t>4</w:t>
      </w:r>
      <w:r w:rsidRPr="00E32A26">
        <w:rPr>
          <w:lang w:eastAsia="ja-JP"/>
        </w:rPr>
        <w:tab/>
        <w:t>Multiplicity and type constraint values</w:t>
      </w:r>
      <w:bookmarkEnd w:id="375"/>
      <w:bookmarkEnd w:id="376"/>
      <w:bookmarkEnd w:id="377"/>
    </w:p>
    <w:p w14:paraId="6B0AAC6F" w14:textId="77777777" w:rsidR="00693A5A" w:rsidRPr="00B15D13" w:rsidRDefault="00693A5A" w:rsidP="00693A5A">
      <w:pPr>
        <w:pStyle w:val="Heading4"/>
        <w:rPr>
          <w:i/>
          <w:iCs/>
        </w:rPr>
      </w:pPr>
      <w:bookmarkStart w:id="378" w:name="_Toc20487544"/>
      <w:bookmarkStart w:id="379" w:name="_Toc29342845"/>
      <w:bookmarkStart w:id="380" w:name="_Toc29343984"/>
      <w:bookmarkStart w:id="381" w:name="_Toc36567250"/>
      <w:bookmarkStart w:id="382" w:name="_Toc36810698"/>
      <w:bookmarkStart w:id="383" w:name="_Toc36847062"/>
      <w:bookmarkStart w:id="384" w:name="_Toc36939715"/>
      <w:bookmarkStart w:id="385" w:name="_Toc37082695"/>
      <w:bookmarkStart w:id="386" w:name="_Toc46486823"/>
      <w:bookmarkStart w:id="387" w:name="_Toc52547168"/>
      <w:bookmarkStart w:id="388" w:name="_Toc52547698"/>
      <w:bookmarkStart w:id="389" w:name="_Toc52548228"/>
      <w:bookmarkStart w:id="390" w:name="_Toc52548758"/>
      <w:bookmarkStart w:id="391" w:name="_Toc139051325"/>
      <w:bookmarkStart w:id="392" w:name="_Toc149580989"/>
      <w:r w:rsidRPr="00B15D13">
        <w:rPr>
          <w:i/>
          <w:iCs/>
        </w:rPr>
        <w:t>–</w:t>
      </w:r>
      <w:r w:rsidRPr="00B15D13">
        <w:rPr>
          <w:i/>
          <w:iCs/>
        </w:rPr>
        <w:tab/>
        <w:t>Multiplicity and type constraint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6E3B481" w:rsidR="00693A5A" w:rsidRPr="00B15D13" w:rsidRDefault="009C3C7E" w:rsidP="00693A5A">
      <w:pPr>
        <w:pStyle w:val="PL"/>
        <w:shd w:val="clear" w:color="auto" w:fill="E6E6E6"/>
      </w:pPr>
      <w:r w:rsidRPr="009C3C7E">
        <w:t>maxNrOfSLTxUEs</w:t>
      </w:r>
      <w:r w:rsidR="00693A5A" w:rsidRPr="00693A5A">
        <w:t xml:space="preserve">        </w:t>
      </w:r>
      <w:r w:rsidR="00693A5A">
        <w:t xml:space="preserve">                      </w:t>
      </w:r>
      <w:r w:rsidR="00693A5A" w:rsidRPr="00693A5A">
        <w:t xml:space="preserve">INTEGER ::= 256        -- Max Tx UEs per Rx UE, </w:t>
      </w:r>
      <w:r w:rsidR="00693A5A" w:rsidRPr="00CC061A">
        <w:rPr>
          <w:color w:val="FF0000"/>
        </w:rPr>
        <w:t>FFS on the value</w:t>
      </w:r>
    </w:p>
    <w:p w14:paraId="050843B4" w14:textId="77777777" w:rsidR="00693A5A" w:rsidRPr="00B15D13" w:rsidRDefault="00693A5A"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393" w:name="_Toc37681247"/>
      <w:bookmarkStart w:id="394" w:name="_Toc46486824"/>
      <w:bookmarkStart w:id="395" w:name="_Toc52547169"/>
      <w:bookmarkStart w:id="396" w:name="_Toc52547699"/>
      <w:bookmarkStart w:id="397" w:name="_Toc52548229"/>
      <w:bookmarkStart w:id="398" w:name="_Toc52548759"/>
      <w:bookmarkStart w:id="399" w:name="_Toc131140545"/>
      <w:bookmarkStart w:id="400" w:name="_Toc144116994"/>
      <w:bookmarkStart w:id="401" w:name="_Toc146746927"/>
      <w:bookmarkStart w:id="402" w:name="_Toc149580990"/>
      <w:r w:rsidRPr="00E813AF">
        <w:rPr>
          <w:i/>
          <w:noProof/>
        </w:rPr>
        <w:lastRenderedPageBreak/>
        <w:t>–</w:t>
      </w:r>
      <w:r w:rsidRPr="00E813AF">
        <w:rPr>
          <w:i/>
          <w:noProof/>
        </w:rPr>
        <w:tab/>
        <w:t xml:space="preserve">End of </w:t>
      </w:r>
      <w:r w:rsidR="00C57B97">
        <w:rPr>
          <w:i/>
          <w:noProof/>
        </w:rPr>
        <w:t>S</w:t>
      </w:r>
      <w:r w:rsidRPr="00E813AF">
        <w:rPr>
          <w:i/>
          <w:noProof/>
        </w:rPr>
        <w:t>LPP-PDU-Definitions</w:t>
      </w:r>
      <w:bookmarkEnd w:id="393"/>
      <w:bookmarkEnd w:id="394"/>
      <w:bookmarkEnd w:id="395"/>
      <w:bookmarkEnd w:id="396"/>
      <w:bookmarkEnd w:id="397"/>
      <w:bookmarkEnd w:id="398"/>
      <w:bookmarkEnd w:id="399"/>
      <w:bookmarkEnd w:id="400"/>
      <w:bookmarkEnd w:id="401"/>
      <w:bookmarkEnd w:id="402"/>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403" w:name="_Toc144116995"/>
      <w:bookmarkStart w:id="404" w:name="_Toc146746928"/>
      <w:bookmarkStart w:id="405" w:name="_Toc149580991"/>
      <w:r w:rsidRPr="00E368BF">
        <w:t>6.</w:t>
      </w:r>
      <w:r>
        <w:t>5</w:t>
      </w:r>
      <w:r w:rsidRPr="00E368BF">
        <w:tab/>
      </w:r>
      <w:r w:rsidRPr="00D2396C">
        <w:t>SLPP PDU Common Contents</w:t>
      </w:r>
      <w:bookmarkEnd w:id="403"/>
      <w:bookmarkEnd w:id="404"/>
      <w:bookmarkEnd w:id="405"/>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406" w:name="_Toc144116996"/>
      <w:bookmarkStart w:id="407" w:name="_Toc146746929"/>
      <w:bookmarkStart w:id="408" w:name="_Toc14958099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06"/>
      <w:bookmarkEnd w:id="407"/>
      <w:bookmarkEnd w:id="408"/>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r>
        <w:rPr>
          <w:noProof/>
          <w:lang w:eastAsia="en-GB"/>
        </w:rPr>
        <w:t>-</w:t>
      </w:r>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409" w:name="_Toc144116997"/>
      <w:bookmarkStart w:id="410" w:name="_Toc146746930"/>
      <w:bookmarkStart w:id="411" w:name="_Toc149580993"/>
      <w:r w:rsidRPr="0068228D">
        <w:rPr>
          <w:i/>
          <w:iCs/>
          <w:noProof/>
          <w:lang w:eastAsia="zh-CN"/>
        </w:rPr>
        <w:t>–</w:t>
      </w:r>
      <w:r w:rsidRPr="0068228D">
        <w:rPr>
          <w:i/>
          <w:iCs/>
          <w:noProof/>
          <w:lang w:eastAsia="zh-CN"/>
        </w:rPr>
        <w:tab/>
      </w:r>
      <w:r w:rsidRPr="009B7AF2">
        <w:rPr>
          <w:i/>
          <w:iCs/>
          <w:noProof/>
          <w:lang w:eastAsia="zh-CN"/>
        </w:rPr>
        <w:t>CommonIEsRequestCapabilities</w:t>
      </w:r>
      <w:bookmarkEnd w:id="409"/>
      <w:bookmarkEnd w:id="410"/>
      <w:bookmarkEnd w:id="411"/>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412" w:name="_Toc144116998"/>
      <w:bookmarkStart w:id="413" w:name="_Toc146746931"/>
      <w:bookmarkStart w:id="414" w:name="_Toc149580994"/>
      <w:r w:rsidRPr="0068228D">
        <w:rPr>
          <w:i/>
          <w:iCs/>
          <w:noProof/>
          <w:lang w:eastAsia="zh-CN"/>
        </w:rPr>
        <w:t>–</w:t>
      </w:r>
      <w:r w:rsidRPr="0068228D">
        <w:rPr>
          <w:i/>
          <w:iCs/>
          <w:noProof/>
          <w:lang w:eastAsia="zh-CN"/>
        </w:rPr>
        <w:tab/>
      </w:r>
      <w:r w:rsidRPr="009B7AF2">
        <w:rPr>
          <w:i/>
          <w:iCs/>
          <w:noProof/>
          <w:lang w:eastAsia="zh-CN"/>
        </w:rPr>
        <w:t>CommonIEsProvideCapabilities</w:t>
      </w:r>
      <w:bookmarkEnd w:id="412"/>
      <w:bookmarkEnd w:id="413"/>
      <w:bookmarkEnd w:id="414"/>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415" w:name="_Toc144116999"/>
      <w:bookmarkStart w:id="416" w:name="_Toc146746932"/>
      <w:bookmarkStart w:id="417" w:name="_Toc149580995"/>
      <w:r w:rsidRPr="0068228D">
        <w:rPr>
          <w:i/>
          <w:iCs/>
          <w:noProof/>
          <w:lang w:eastAsia="zh-CN"/>
        </w:rPr>
        <w:t>–</w:t>
      </w:r>
      <w:r w:rsidRPr="0068228D">
        <w:rPr>
          <w:i/>
          <w:iCs/>
          <w:noProof/>
          <w:lang w:eastAsia="zh-CN"/>
        </w:rPr>
        <w:tab/>
      </w:r>
      <w:r w:rsidRPr="009B7AF2">
        <w:rPr>
          <w:i/>
          <w:iCs/>
          <w:noProof/>
          <w:lang w:eastAsia="zh-CN"/>
        </w:rPr>
        <w:t>CommonIEsRequestAssistanceData</w:t>
      </w:r>
      <w:bookmarkEnd w:id="415"/>
      <w:bookmarkEnd w:id="416"/>
      <w:bookmarkEnd w:id="417"/>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418" w:name="_Toc144117000"/>
      <w:bookmarkStart w:id="419" w:name="_Toc146746933"/>
      <w:bookmarkStart w:id="420" w:name="_Toc149580996"/>
      <w:r w:rsidRPr="0068228D">
        <w:rPr>
          <w:i/>
          <w:iCs/>
          <w:noProof/>
          <w:lang w:eastAsia="zh-CN"/>
        </w:rPr>
        <w:t>–</w:t>
      </w:r>
      <w:r w:rsidRPr="0068228D">
        <w:rPr>
          <w:i/>
          <w:iCs/>
          <w:noProof/>
          <w:lang w:eastAsia="zh-CN"/>
        </w:rPr>
        <w:tab/>
      </w:r>
      <w:r w:rsidRPr="009B7AF2">
        <w:rPr>
          <w:i/>
          <w:iCs/>
          <w:noProof/>
          <w:lang w:eastAsia="zh-CN"/>
        </w:rPr>
        <w:t>CommonIEsProvideAssistanceData</w:t>
      </w:r>
      <w:bookmarkEnd w:id="418"/>
      <w:bookmarkEnd w:id="419"/>
      <w:bookmarkEnd w:id="420"/>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421" w:name="_Toc144117001"/>
      <w:bookmarkStart w:id="422" w:name="_Toc146746934"/>
      <w:bookmarkStart w:id="423" w:name="_Toc149580997"/>
      <w:r w:rsidRPr="0068228D">
        <w:rPr>
          <w:i/>
          <w:iCs/>
          <w:noProof/>
          <w:lang w:eastAsia="zh-CN"/>
        </w:rPr>
        <w:t>–</w:t>
      </w:r>
      <w:r w:rsidRPr="0068228D">
        <w:rPr>
          <w:i/>
          <w:iCs/>
          <w:noProof/>
          <w:lang w:eastAsia="zh-CN"/>
        </w:rPr>
        <w:tab/>
      </w:r>
      <w:r w:rsidRPr="009B7AF2">
        <w:rPr>
          <w:i/>
          <w:iCs/>
          <w:noProof/>
          <w:lang w:eastAsia="zh-CN"/>
        </w:rPr>
        <w:t>CommonIEsRequestLocationInformation</w:t>
      </w:r>
      <w:bookmarkEnd w:id="421"/>
      <w:bookmarkEnd w:id="422"/>
      <w:bookmarkEnd w:id="423"/>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LocationInformationType,</w:t>
      </w:r>
    </w:p>
    <w:p w14:paraId="58B1CCC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periodicalReporting                PeriodicalReportingCriteria OPTIONAL,</w:t>
      </w:r>
    </w:p>
    <w:p w14:paraId="380932A7"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AdditionalInformation       OPTIONAL,</w:t>
      </w:r>
    </w:p>
    <w:p w14:paraId="53E8F407"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QoS                         OPTIONAL,</w:t>
      </w:r>
    </w:p>
    <w:p w14:paraId="2AE695B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Environment                 OPTIONAL,</w:t>
      </w:r>
    </w:p>
    <w:p w14:paraId="6B09AFBE"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69F54646" w14:textId="58129D25" w:rsidR="006532A9" w:rsidRDefault="00EE2D86"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ra1, ra2, ra4, ra8, ra16, ra32, ra64, ra-Infinity },</w:t>
      </w:r>
    </w:p>
    <w:p w14:paraId="61ECFB1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noPeriodicalReporting, ri0-25, ri0-5, ri1, ri2, ri4, ri8, ri16, 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5A20C6A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7790D414"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73984D6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3DA8B6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2C31CD6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2DFF08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0830C11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854F03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 xml:space="preserve">ime             </w:t>
      </w:r>
      <w:r w:rsidR="00BC62CE">
        <w:rPr>
          <w:noProof/>
          <w:lang w:eastAsia="en-GB"/>
        </w:rPr>
        <w:t xml:space="preserve">       </w:t>
      </w:r>
      <w:r>
        <w:rPr>
          <w:noProof/>
          <w:lang w:eastAsia="en-GB"/>
        </w:rPr>
        <w:t>INTEGER (1..128),</w:t>
      </w:r>
    </w:p>
    <w:p w14:paraId="3F60EC88" w14:textId="551CD305"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u</w:t>
      </w:r>
      <w:r>
        <w:rPr>
          <w:noProof/>
          <w:lang w:eastAsia="en-GB"/>
        </w:rPr>
        <w:t xml:space="preserve">nit            </w:t>
      </w:r>
      <w:r w:rsidR="00BC62CE">
        <w:rPr>
          <w:noProof/>
          <w:lang w:eastAsia="en-GB"/>
        </w:rPr>
        <w:t xml:space="preserve">       </w:t>
      </w:r>
      <w:r>
        <w:rPr>
          <w:noProof/>
          <w:lang w:eastAsia="en-GB"/>
        </w:rPr>
        <w:t xml:space="preserve"> ENUMERATED { ten-seconds, ten-milli-seconds}    OPTIONAL</w:t>
      </w:r>
      <w:r w:rsidR="00C90FC4">
        <w:rPr>
          <w:noProof/>
          <w:lang w:eastAsia="en-GB"/>
        </w:rPr>
        <w:t>,</w:t>
      </w:r>
    </w:p>
    <w:p w14:paraId="045EEB8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08E00ED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539CDC3D" w:rsidR="0066786E" w:rsidRPr="00147C45" w:rsidRDefault="0066786E" w:rsidP="0066786E">
            <w:pPr>
              <w:pStyle w:val="TAL"/>
              <w:keepNext w:val="0"/>
              <w:keepLines w:val="0"/>
              <w:rPr>
                <w:b/>
                <w:bCs/>
                <w:i/>
                <w:noProof/>
              </w:rPr>
            </w:pPr>
            <w:r w:rsidRPr="00147C45">
              <w:rPr>
                <w:bCs/>
                <w:noProof/>
              </w:rPr>
              <w:t xml:space="preserve">This IE indicates whether a target device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target device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target device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77777777" w:rsidR="0066786E" w:rsidRPr="00147C45" w:rsidRDefault="0066786E" w:rsidP="0066786E">
            <w:pPr>
              <w:pStyle w:val="TAL"/>
              <w:keepNext w:val="0"/>
              <w:keepLines w:val="0"/>
              <w:rPr>
                <w:bCs/>
                <w:noProof/>
                <w:szCs w:val="18"/>
              </w:rPr>
            </w:pPr>
            <w:r w:rsidRPr="00147C45">
              <w:rPr>
                <w:bCs/>
                <w:noProof/>
                <w:szCs w:val="18"/>
              </w:rPr>
              <w:t>This field provides the target device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4B7738FA"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the target device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the target device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the target device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the target device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E0841F6"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target device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The value '</w:t>
            </w:r>
            <w:r w:rsidRPr="00147C45">
              <w:rPr>
                <w:rFonts w:ascii="Arial" w:hAnsi="Arial" w:cs="Arial"/>
                <w:i/>
                <w:noProof/>
                <w:sz w:val="18"/>
                <w:szCs w:val="18"/>
              </w:rPr>
              <w:t>ra1</w:t>
            </w:r>
            <w:r w:rsidRPr="00147C45">
              <w:rPr>
                <w:rFonts w:ascii="Arial" w:hAnsi="Arial" w:cs="Arial"/>
                <w:noProof/>
                <w:sz w:val="18"/>
                <w:szCs w:val="18"/>
              </w:rPr>
              <w:t>' shall not be used by a sender.</w:t>
            </w:r>
          </w:p>
          <w:p w14:paraId="4F3566BD" w14:textId="19E2FB8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target device is able to obtain new measurements or obtain a new location estimate. </w:t>
            </w:r>
            <w:r w:rsidRPr="00147C45">
              <w:rPr>
                <w:rFonts w:ascii="Arial" w:hAnsi="Arial" w:cs="Arial"/>
                <w:noProof/>
                <w:sz w:val="18"/>
                <w:szCs w:val="18"/>
              </w:rPr>
              <w:t>The value '</w:t>
            </w:r>
            <w:r w:rsidRPr="00147C45">
              <w:rPr>
                <w:rFonts w:ascii="Arial" w:hAnsi="Arial" w:cs="Arial"/>
                <w:i/>
                <w:snapToGrid w:val="0"/>
                <w:sz w:val="18"/>
                <w:szCs w:val="18"/>
              </w:rPr>
              <w:t>noPeriodicalReporting</w:t>
            </w:r>
            <w:r w:rsidRPr="00147C45">
              <w:rPr>
                <w:rFonts w:ascii="Arial" w:hAnsi="Arial" w:cs="Arial"/>
                <w:snapToGrid w:val="0"/>
                <w:sz w:val="18"/>
                <w:szCs w:val="18"/>
              </w:rPr>
              <w:t>'</w:t>
            </w:r>
            <w:r w:rsidRPr="00147C45">
              <w:rPr>
                <w:rFonts w:ascii="Arial" w:hAnsi="Arial" w:cs="Arial"/>
                <w:noProof/>
                <w:sz w:val="18"/>
                <w:szCs w:val="18"/>
              </w:rPr>
              <w:t xml:space="preserve"> shall not be used by a sender.</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77777777" w:rsidR="006532A9" w:rsidRPr="00147C45" w:rsidRDefault="006532A9" w:rsidP="006532A9">
            <w:pPr>
              <w:pStyle w:val="TAL"/>
              <w:keepNext w:val="0"/>
              <w:keepLines w:val="0"/>
              <w:rPr>
                <w:bCs/>
                <w:noProof/>
              </w:rPr>
            </w:pPr>
            <w:r w:rsidRPr="00147C45">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77777777"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r w:rsidRPr="00147C45">
              <w:rPr>
                <w:rFonts w:ascii="Arial" w:hAnsi="Arial" w:cs="Arial"/>
                <w:i/>
                <w:snapToGrid w:val="0"/>
                <w:sz w:val="18"/>
                <w:szCs w:val="18"/>
              </w:rPr>
              <w:t>periodicalReporting</w:t>
            </w:r>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this field should not be included by the location server and shall be ignored by the target device (if included).</w:t>
            </w:r>
          </w:p>
          <w:p w14:paraId="0A450B25" w14:textId="52E62E2E"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Pr="00147C45">
              <w:rPr>
                <w:rFonts w:ascii="Arial" w:hAnsi="Arial" w:cs="Arial"/>
                <w:b/>
                <w:bCs/>
                <w:i/>
                <w:noProof/>
                <w:sz w:val="18"/>
                <w:szCs w:val="18"/>
              </w:rPr>
              <w:t>unit</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Enumerated value '</w:t>
            </w:r>
            <w:r w:rsidRPr="00147C45">
              <w:rPr>
                <w:rFonts w:ascii="Arial" w:hAnsi="Arial" w:cs="Arial"/>
                <w:bCs/>
                <w:i/>
                <w:noProof/>
                <w:sz w:val="18"/>
                <w:szCs w:val="18"/>
              </w:rPr>
              <w:t>ten-seconds</w:t>
            </w:r>
            <w:r w:rsidRPr="00147C45">
              <w:rPr>
                <w:rFonts w:ascii="Arial" w:hAnsi="Arial" w:cs="Arial"/>
                <w:bCs/>
                <w:noProof/>
                <w:sz w:val="18"/>
                <w:szCs w:val="18"/>
              </w:rPr>
              <w:t>' corresponds to a resolution of 10 seconds. Enumerated value '</w:t>
            </w:r>
            <w:r w:rsidRPr="00147C45">
              <w:rPr>
                <w:rFonts w:ascii="Arial" w:hAnsi="Arial" w:cs="Arial"/>
                <w:bCs/>
                <w:i/>
                <w:noProof/>
                <w:sz w:val="18"/>
                <w:szCs w:val="18"/>
              </w:rPr>
              <w:t>ten-milli-seconds</w:t>
            </w:r>
            <w:r w:rsidRPr="00147C45">
              <w:rPr>
                <w:rFonts w:ascii="Arial" w:hAnsi="Arial" w:cs="Arial"/>
                <w:bCs/>
                <w:noProof/>
                <w:sz w:val="18"/>
                <w:szCs w:val="18"/>
              </w:rPr>
              <w:t xml:space="preserve">' corresponds to a resolution of 0.01 seconds. If this field is absent, the unit/resolution is 1 second. </w:t>
            </w:r>
          </w:p>
          <w:p w14:paraId="15C94B08" w14:textId="77777777" w:rsidR="006532A9" w:rsidRPr="00147C45" w:rsidRDefault="006532A9" w:rsidP="00CC061A">
            <w:pPr>
              <w:pStyle w:val="B2"/>
              <w:spacing w:after="0"/>
              <w:rPr>
                <w:bCs/>
                <w:noProof/>
              </w:rPr>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13D526BE" w:rsidR="006532A9" w:rsidRPr="00147C45" w:rsidRDefault="006532A9" w:rsidP="00BC62CE">
            <w:pPr>
              <w:pStyle w:val="TAL"/>
              <w:keepNext w:val="0"/>
              <w:keepLines w:val="0"/>
              <w:rPr>
                <w:b/>
                <w:bCs/>
                <w:i/>
                <w:noProof/>
              </w:rPr>
            </w:pPr>
            <w:r w:rsidRPr="00147C45">
              <w:rPr>
                <w:noProof/>
              </w:rPr>
              <w:t xml:space="preserve">All QoS requirements shall be obtained by the target device to the degree possible but it is permitted to return a response that does not fulfill all QoS requirements if some were not attainable. </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424" w:name="_Toc144117002"/>
      <w:bookmarkStart w:id="425" w:name="_Toc146746935"/>
      <w:bookmarkStart w:id="426" w:name="_Toc149580998"/>
      <w:r w:rsidRPr="0068228D">
        <w:rPr>
          <w:i/>
          <w:iCs/>
          <w:noProof/>
          <w:lang w:eastAsia="zh-CN"/>
        </w:rPr>
        <w:t>–</w:t>
      </w:r>
      <w:r w:rsidRPr="0068228D">
        <w:rPr>
          <w:i/>
          <w:iCs/>
          <w:noProof/>
          <w:lang w:eastAsia="zh-CN"/>
        </w:rPr>
        <w:tab/>
      </w:r>
      <w:r w:rsidRPr="009B7AF2">
        <w:rPr>
          <w:i/>
          <w:iCs/>
          <w:noProof/>
          <w:lang w:eastAsia="zh-CN"/>
        </w:rPr>
        <w:t>CommonIEsProvideLocationInformation</w:t>
      </w:r>
      <w:bookmarkEnd w:id="424"/>
      <w:bookmarkEnd w:id="425"/>
      <w:bookmarkEnd w:id="426"/>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[locationTargetUe-sl-pos](Up to RAN2)</w:t>
      </w:r>
    </w:p>
    <w:p w14:paraId="30E71B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427" w:name="_Hlk148641826"/>
      <w:r>
        <w:rPr>
          <w:noProof/>
          <w:lang w:eastAsia="en-GB"/>
        </w:rPr>
        <w:t>LocationCoordinates</w:t>
      </w:r>
      <w:bookmarkEnd w:id="427"/>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53FD45A0" w14:textId="08BE81BD" w:rsidR="00C04139" w:rsidRDefault="00C04139"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 xml:space="preserve">rangeAndDirection                                 </w:t>
      </w:r>
      <w:r>
        <w:rPr>
          <w:noProof/>
          <w:lang w:eastAsia="en-GB"/>
        </w:rPr>
        <w:t xml:space="preserve">  </w:t>
      </w:r>
      <w:r w:rsidRPr="00C04139">
        <w:rPr>
          <w:noProof/>
          <w:lang w:eastAsia="en-GB"/>
        </w:rPr>
        <w:t>RangeAndDirection</w:t>
      </w:r>
      <w:r>
        <w:rPr>
          <w:noProof/>
          <w:lang w:eastAsia="en-GB"/>
        </w:rPr>
        <w:t>,</w:t>
      </w:r>
    </w:p>
    <w:p w14:paraId="69C5791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1625AFA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123105CE"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7F382C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883794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CFE0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FF0BE3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1BD38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733A5E2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213BEEE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1348752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uncertaintySemiMajor                                  INTEGER (0..127),</w:t>
      </w:r>
    </w:p>
    <w:p w14:paraId="5DC20D5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788780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014F09F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3D002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F3B81F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B0572B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6C7E340D"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RangeAndDirection ::= </w:t>
      </w:r>
      <w:r w:rsidR="00A10A15">
        <w:rPr>
          <w:noProof/>
          <w:lang w:eastAsia="en-GB"/>
        </w:rPr>
        <w:t xml:space="preserve">SEQUENCE </w:t>
      </w:r>
      <w:r>
        <w:rPr>
          <w:noProof/>
          <w:lang w:eastAsia="en-GB"/>
        </w:rPr>
        <w:t>{</w:t>
      </w:r>
    </w:p>
    <w:p w14:paraId="53F25026" w14:textId="1875846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11B21148"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Azimuth  </w:t>
      </w:r>
      <w:r>
        <w:rPr>
          <w:noProof/>
          <w:lang w:eastAsia="en-GB"/>
        </w:rPr>
        <w:t xml:space="preserve">   </w:t>
      </w:r>
      <w:r w:rsidR="00C04139">
        <w:rPr>
          <w:noProof/>
          <w:lang w:eastAsia="en-GB"/>
        </w:rPr>
        <w:t>OPTIONAL,</w:t>
      </w:r>
    </w:p>
    <w:p w14:paraId="332A9434" w14:textId="32878E7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65D335A8"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(0..50000),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77EC46AD"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(0..359),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5530D7A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(0..179),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2710C48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target device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428" w:name="_Toc144117003"/>
      <w:bookmarkStart w:id="429" w:name="_Toc146746936"/>
      <w:bookmarkStart w:id="430" w:name="_Toc149580999"/>
      <w:r w:rsidRPr="00E813AF">
        <w:rPr>
          <w:i/>
          <w:noProof/>
        </w:rPr>
        <w:t>–</w:t>
      </w:r>
      <w:r w:rsidRPr="00E813AF">
        <w:rPr>
          <w:i/>
          <w:noProof/>
        </w:rPr>
        <w:tab/>
      </w:r>
      <w:r w:rsidRPr="009B7AF2">
        <w:rPr>
          <w:i/>
          <w:noProof/>
        </w:rPr>
        <w:t>End of SLPP-PDU-CommonContents</w:t>
      </w:r>
      <w:bookmarkEnd w:id="428"/>
      <w:bookmarkEnd w:id="429"/>
      <w:bookmarkEnd w:id="430"/>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431" w:name="_Toc149581000"/>
      <w:r w:rsidRPr="00E368BF">
        <w:t>6.</w:t>
      </w:r>
      <w:r>
        <w:t>6</w:t>
      </w:r>
      <w:r w:rsidRPr="00E368BF">
        <w:tab/>
      </w:r>
      <w:r w:rsidRPr="00214EC8">
        <w:t>SLPP PDU Common SL-PRS Methods Contents</w:t>
      </w:r>
      <w:bookmarkEnd w:id="431"/>
    </w:p>
    <w:p w14:paraId="658B6598" w14:textId="5DF17C26" w:rsidR="00214EC8" w:rsidRPr="0068228D" w:rsidRDefault="00214EC8" w:rsidP="00214EC8">
      <w:pPr>
        <w:pStyle w:val="Heading4"/>
        <w:rPr>
          <w:i/>
          <w:iCs/>
          <w:noProof/>
          <w:lang w:eastAsia="zh-CN"/>
        </w:rPr>
      </w:pPr>
      <w:bookmarkStart w:id="432" w:name="_Toc149581001"/>
      <w:r w:rsidRPr="0068228D">
        <w:rPr>
          <w:i/>
          <w:iCs/>
          <w:noProof/>
          <w:lang w:eastAsia="zh-CN"/>
        </w:rPr>
        <w:t>–</w:t>
      </w:r>
      <w:r w:rsidRPr="0068228D">
        <w:rPr>
          <w:i/>
          <w:iCs/>
          <w:noProof/>
          <w:lang w:eastAsia="zh-CN"/>
        </w:rPr>
        <w:tab/>
      </w:r>
      <w:r w:rsidRPr="00F20895">
        <w:rPr>
          <w:i/>
          <w:iCs/>
          <w:noProof/>
          <w:lang w:eastAsia="zh-CN"/>
        </w:rPr>
        <w:t>SLPP-PDU-CommonSL-PRS-MethodsContents</w:t>
      </w:r>
      <w:bookmarkEnd w:id="432"/>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40D07AD" w14:textId="6F6C843E"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D2EB98A" w14:textId="23995B88"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009C3C7E" w:rsidRPr="009C3C7E">
        <w:rPr>
          <w:lang w:eastAsia="en-GB"/>
        </w:rPr>
        <w:t>maxNrOfSLTxUEs</w:t>
      </w:r>
    </w:p>
    <w:p w14:paraId="384E3F23"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433" w:name="_Toc149581002"/>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433"/>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434" w:name="_Toc149581003"/>
      <w:r w:rsidRPr="0068228D">
        <w:rPr>
          <w:i/>
          <w:iCs/>
          <w:noProof/>
          <w:lang w:eastAsia="zh-CN"/>
        </w:rPr>
        <w:lastRenderedPageBreak/>
        <w:t>–</w:t>
      </w:r>
      <w:r w:rsidRPr="0068228D">
        <w:rPr>
          <w:i/>
          <w:iCs/>
          <w:noProof/>
          <w:lang w:eastAsia="zh-CN"/>
        </w:rPr>
        <w:tab/>
      </w:r>
      <w:r w:rsidRPr="0038783C">
        <w:rPr>
          <w:i/>
          <w:iCs/>
          <w:noProof/>
          <w:lang w:eastAsia="zh-CN"/>
        </w:rPr>
        <w:t>CommonSL-PRS-MethodsIEsProvideCapabilities</w:t>
      </w:r>
      <w:bookmarkEnd w:id="434"/>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093B4AA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37285FBD"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435" w:name="_Toc149581004"/>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435"/>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7089FA1C" w14:textId="7F7C60CA" w:rsidR="00BC404C" w:rsidRDefault="0022055B"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w:t>
      </w:r>
      <w:r w:rsidRPr="0022055B">
        <w:rPr>
          <w:lang w:eastAsia="en-GB"/>
        </w:rPr>
        <w:t xml:space="preserve">anchorUE-LocationInformationRequest </w:t>
      </w:r>
      <w:r>
        <w:rPr>
          <w:lang w:eastAsia="en-GB"/>
        </w:rPr>
        <w:t xml:space="preserve">           </w:t>
      </w:r>
      <w:r w:rsidRPr="0022055B">
        <w:rPr>
          <w:lang w:eastAsia="en-GB"/>
        </w:rPr>
        <w:t>ENUMERATED { true}</w:t>
      </w:r>
      <w:r>
        <w:rPr>
          <w:lang w:eastAsia="en-GB"/>
        </w:rPr>
        <w:t xml:space="preserve">        OPTIONAL,</w:t>
      </w:r>
    </w:p>
    <w:p w14:paraId="4B7AA80C" w14:textId="6F42CB9B" w:rsidR="00630A15" w:rsidRDefault="00630A15"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630A15"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1751DA7" w14:textId="30DE8E8C" w:rsidR="00630A15" w:rsidRPr="00FA0D37" w:rsidRDefault="00630A15" w:rsidP="00E253E1">
            <w:pPr>
              <w:pStyle w:val="TAL"/>
              <w:rPr>
                <w:szCs w:val="22"/>
                <w:lang w:eastAsia="sv-SE"/>
              </w:rPr>
            </w:pPr>
            <w:r w:rsidRPr="00630A15">
              <w:rPr>
                <w:noProof/>
              </w:rPr>
              <w:t>.</w:t>
            </w:r>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436" w:name="_Toc149581005"/>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436"/>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p>
    <w:p w14:paraId="30A5384A" w14:textId="650F5079"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SL-PRS-Config     OPTIONAL,</w:t>
      </w:r>
    </w:p>
    <w:p w14:paraId="2CA10863"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SL-PRS-Config ::= SEQUENCE {</w:t>
      </w:r>
    </w:p>
    <w:p w14:paraId="3DCE31B9" w14:textId="77777777" w:rsidR="0066786E" w:rsidRDefault="0066786E" w:rsidP="0066786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Pr="00271FC1">
        <w:rPr>
          <w:lang w:eastAsia="en-GB"/>
        </w:rPr>
        <w:t>For absolute sidelink positioning, the locations of the anchor UEs are provided to the entity that does the location calculation.</w:t>
      </w:r>
    </w:p>
    <w:p w14:paraId="2A5652B6" w14:textId="39CC7C0C" w:rsidR="0066786E" w:rsidRDefault="0066786E" w:rsidP="0066786E">
      <w:pPr>
        <w:pStyle w:val="PL"/>
        <w:shd w:val="clear" w:color="auto" w:fill="E6E6E6"/>
        <w:overflowPunct w:val="0"/>
        <w:autoSpaceDE w:val="0"/>
        <w:autoSpaceDN w:val="0"/>
        <w:adjustRightInd w:val="0"/>
        <w:textAlignment w:val="baseline"/>
        <w:rPr>
          <w:lang w:eastAsia="en-GB"/>
        </w:rPr>
      </w:pPr>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r w:rsidR="00CC53E8">
        <w:rPr>
          <w:lang w:eastAsia="en-GB"/>
        </w:rPr>
        <w:t xml:space="preserve">       </w:t>
      </w:r>
      <w:r w:rsidRPr="00271FC1">
        <w:rPr>
          <w:lang w:eastAsia="en-GB"/>
        </w:rPr>
        <w:t>LocationCoordinates    OPTIONAL,</w:t>
      </w:r>
      <w:r>
        <w:rPr>
          <w:lang w:eastAsia="en-GB"/>
        </w:rPr>
        <w:t xml:space="preserve"> </w:t>
      </w:r>
    </w:p>
    <w:p w14:paraId="434F97D6" w14:textId="3DD1FCB0"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r>
        <w:rPr>
          <w:lang w:eastAsia="en-GB"/>
        </w:rPr>
        <w:t>, from server to Tx UE</w:t>
      </w:r>
    </w:p>
    <w:p w14:paraId="552AAF01" w14:textId="25FF2FC3"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265DB8FD"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Pr>
                <w:noProof/>
              </w:rPr>
              <w:t xml:space="preserve"> </w:t>
            </w:r>
            <w:r w:rsidRPr="00630A15">
              <w:rPr>
                <w:noProof/>
              </w:rPr>
              <w:t>). 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437" w:name="_Toc149581006"/>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437"/>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438" w:name="_Toc149581007"/>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438"/>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439" w:name="_Toc149581008"/>
      <w:r w:rsidRPr="00E813AF">
        <w:rPr>
          <w:i/>
          <w:noProof/>
        </w:rPr>
        <w:t>–</w:t>
      </w:r>
      <w:r w:rsidRPr="00E813AF">
        <w:rPr>
          <w:i/>
          <w:noProof/>
        </w:rPr>
        <w:tab/>
      </w:r>
      <w:r w:rsidRPr="009B7AF2">
        <w:rPr>
          <w:i/>
          <w:noProof/>
        </w:rPr>
        <w:t xml:space="preserve">End of </w:t>
      </w:r>
      <w:r w:rsidRPr="000E6F3F">
        <w:rPr>
          <w:i/>
          <w:noProof/>
        </w:rPr>
        <w:t>SLPP-PDU-CommonSL-PRS-MethodsContents</w:t>
      </w:r>
      <w:bookmarkEnd w:id="439"/>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440" w:name="_Toc144117004"/>
      <w:bookmarkStart w:id="441" w:name="_Toc146746937"/>
      <w:bookmarkStart w:id="442" w:name="_Toc149581009"/>
      <w:r w:rsidRPr="00E368BF">
        <w:t>6.</w:t>
      </w:r>
      <w:r w:rsidR="0092172A">
        <w:t>7</w:t>
      </w:r>
      <w:r w:rsidRPr="00E368BF">
        <w:tab/>
      </w:r>
      <w:r w:rsidRPr="001733A4">
        <w:t xml:space="preserve">SLPP PDU </w:t>
      </w:r>
      <w:r w:rsidR="0092172A">
        <w:t>SL-AoA</w:t>
      </w:r>
      <w:r w:rsidRPr="001733A4">
        <w:t xml:space="preserve"> Contents</w:t>
      </w:r>
      <w:bookmarkEnd w:id="440"/>
      <w:bookmarkEnd w:id="441"/>
      <w:bookmarkEnd w:id="442"/>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443" w:name="_Toc144117005"/>
      <w:bookmarkStart w:id="444" w:name="_Toc146746938"/>
      <w:bookmarkStart w:id="445" w:name="_Toc14958101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443"/>
      <w:bookmarkEnd w:id="444"/>
      <w:bookmarkEnd w:id="445"/>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369AAE4" w14:textId="0A4A6079"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446" w:name="_Toc144117006"/>
      <w:bookmarkStart w:id="447" w:name="_Toc146746939"/>
      <w:bookmarkStart w:id="448" w:name="_Toc149581011"/>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446"/>
      <w:bookmarkEnd w:id="447"/>
      <w:bookmarkEnd w:id="448"/>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449" w:name="_Toc144117007"/>
      <w:bookmarkStart w:id="450" w:name="_Toc146746940"/>
      <w:bookmarkStart w:id="451" w:name="_Toc149581012"/>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449"/>
      <w:bookmarkEnd w:id="450"/>
      <w:bookmarkEnd w:id="451"/>
    </w:p>
    <w:p w14:paraId="6C1FACE7" w14:textId="77777777" w:rsidR="001733A4" w:rsidRPr="0068228D" w:rsidRDefault="001733A4" w:rsidP="001733A4">
      <w:pPr>
        <w:overflowPunct w:val="0"/>
        <w:autoSpaceDE w:val="0"/>
        <w:autoSpaceDN w:val="0"/>
        <w:adjustRightInd w:val="0"/>
        <w:textAlignment w:val="baseline"/>
        <w:rPr>
          <w:lang w:eastAsia="zh-CN"/>
        </w:rPr>
      </w:pP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4B6F376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452" w:name="_Toc144117008"/>
      <w:bookmarkStart w:id="453" w:name="_Toc146746941"/>
      <w:bookmarkStart w:id="454" w:name="_Toc149581013"/>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452"/>
      <w:bookmarkEnd w:id="453"/>
      <w:bookmarkEnd w:id="454"/>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455" w:name="_Toc144117009"/>
      <w:bookmarkStart w:id="456" w:name="_Toc146746942"/>
      <w:bookmarkStart w:id="457" w:name="_Toc14958101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455"/>
      <w:bookmarkEnd w:id="456"/>
      <w:bookmarkEnd w:id="457"/>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51D483BD"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Pr="00FE3214">
        <w:rPr>
          <w:lang w:eastAsia="en-GB"/>
        </w:rPr>
        <w:t>layer2ID   BIT STRING (SIZE(16)),</w:t>
      </w:r>
    </w:p>
    <w:p w14:paraId="26607591"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 expected-SL-AoA-and-Uncertainty</w:t>
      </w:r>
    </w:p>
    <w:p w14:paraId="5D8B004F"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INTEGER(0..1799),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EF12F2" w14:textId="22D824F7" w:rsidR="0084280B" w:rsidRDefault="0084280B" w:rsidP="0084280B">
      <w:pPr>
        <w:pStyle w:val="EditorsNote"/>
      </w:pPr>
      <w:r>
        <w:t>Editor's note</w:t>
      </w:r>
      <w:r>
        <w:tab/>
        <w:t>FFS if layer2ID or applicationLayerID should be used</w:t>
      </w:r>
      <w:r w:rsidRPr="00D908F4">
        <w:t xml:space="preserve">. </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77777777" w:rsidR="00FE3214" w:rsidRDefault="00FE3214" w:rsidP="00380A51">
            <w:pPr>
              <w:pStyle w:val="TAL"/>
              <w:rPr>
                <w:b/>
                <w:bCs/>
                <w:i/>
                <w:noProof/>
              </w:rPr>
            </w:pPr>
            <w:r w:rsidRPr="00FE3214">
              <w:rPr>
                <w:b/>
                <w:bCs/>
                <w:i/>
                <w:noProof/>
              </w:rPr>
              <w:t xml:space="preserve">layer2ID </w:t>
            </w:r>
          </w:p>
          <w:p w14:paraId="47565C12" w14:textId="5D00FA36" w:rsidR="00FE3214" w:rsidRPr="00147C45" w:rsidRDefault="00FE3214" w:rsidP="00FE3214">
            <w:pPr>
              <w:pStyle w:val="TAL"/>
              <w:rPr>
                <w:b/>
                <w:bCs/>
                <w:i/>
                <w:noProof/>
              </w:rPr>
            </w:pPr>
            <w:r>
              <w:rPr>
                <w:noProof/>
              </w:rPr>
              <w:t>The 16 most significant bits of the Layer-2 ID set to the identifier provided by upper layers as defined in TS 23.287 [</w:t>
            </w:r>
            <w:r w:rsidR="000C7FD0">
              <w:rPr>
                <w:noProof/>
              </w:rPr>
              <w:t>9</w:t>
            </w:r>
            <w:r>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458" w:name="_Toc144117010"/>
      <w:bookmarkStart w:id="459" w:name="_Toc146746943"/>
      <w:bookmarkStart w:id="460" w:name="_Toc14958101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458"/>
      <w:bookmarkEnd w:id="459"/>
      <w:bookmarkEnd w:id="460"/>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56FB42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461" w:name="_Toc144117011"/>
      <w:bookmarkStart w:id="462" w:name="_Toc146746944"/>
      <w:bookmarkStart w:id="463" w:name="_Toc14958101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461"/>
      <w:bookmarkEnd w:id="462"/>
      <w:bookmarkEnd w:id="463"/>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 xml:space="preserve">-SignalMeasurementInformation           </w:t>
      </w:r>
      <w:r>
        <w:rPr>
          <w:lang w:eastAsia="en-GB"/>
        </w:rPr>
        <w:t xml:space="preserve">        </w:t>
      </w:r>
      <w:r w:rsidRPr="00CB75E5">
        <w:rPr>
          <w:lang w:eastAsia="en-GB"/>
        </w:rPr>
        <w:t>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5EB04C7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009C3C7E" w:rsidRPr="009C3C7E">
        <w:rPr>
          <w:lang w:eastAsia="en-GB"/>
        </w:rPr>
        <w:t>maxNrOfSLTxUEs</w:t>
      </w:r>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6D3F2F1"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OPTIONAL,  -- sl-losNlosIndicator</w:t>
      </w:r>
    </w:p>
    <w:p w14:paraId="4F549D52"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567AEC0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(TBD)         OPTIONAL,  -- sl-PRS-AoA</w:t>
      </w:r>
    </w:p>
    <w:p w14:paraId="215850E5"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OPTIONAL,  -- sl-LCS-to-GCS-translation</w:t>
      </w:r>
    </w:p>
    <w:p w14:paraId="5424266D"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63300E39"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(TBD)         OPTIONAL,  -- sl-PRS-RSRP</w:t>
      </w:r>
    </w:p>
    <w:p w14:paraId="459E7AFF"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(TBD)         OPTIONAL,  -- sl-PRS-RSRPP</w:t>
      </w:r>
    </w:p>
    <w:p w14:paraId="194C9B15"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(TBD)         OPTIONAL,  -- sl-PRS-AoA</w:t>
      </w:r>
    </w:p>
    <w:p w14:paraId="2AE633F2"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67D5A835"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D0067E">
        <w:rPr>
          <w:lang w:eastAsia="en-GB"/>
        </w:rPr>
        <w:t>8</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428DBD45"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(TBD)         OPTIONAL,  -- additionalPath-SL-PRS-AoA</w:t>
      </w:r>
    </w:p>
    <w:p w14:paraId="52A2E9DD"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OPTIONAL,  -- sl-LCS-to-GCS-translation</w:t>
      </w:r>
    </w:p>
    <w:p w14:paraId="4EF2AF68"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(TBD)         OPTIONAL,  -- additionalPath-SL-PRS-AoA</w:t>
      </w:r>
    </w:p>
    <w:p w14:paraId="4F4006BE"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OPTIONAL,  -- sl-LCS-to-GCS-translation</w:t>
      </w:r>
    </w:p>
    <w:p w14:paraId="0C92B0CE"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(TBD)         OPTIONAL,  -- additionalPath-SL-PRS-RSRPP</w:t>
      </w:r>
    </w:p>
    <w:p w14:paraId="6D44C244"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77777777" w:rsidR="00933131" w:rsidRPr="00FA0D37" w:rsidRDefault="00933131"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933131"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933131" w:rsidRDefault="00933131" w:rsidP="00933131">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933131" w:rsidRPr="0066786E" w:rsidRDefault="00933131" w:rsidP="00933131">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933131"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933131" w:rsidRDefault="00933131" w:rsidP="00380A51">
            <w:pPr>
              <w:pStyle w:val="TAL"/>
              <w:rPr>
                <w:b/>
                <w:bCs/>
                <w:i/>
                <w:noProof/>
              </w:rPr>
            </w:pPr>
            <w:r w:rsidRPr="00060086">
              <w:rPr>
                <w:b/>
                <w:bCs/>
                <w:i/>
                <w:noProof/>
              </w:rPr>
              <w:t>sl-AzimuthAoA-FirstPathResult</w:t>
            </w:r>
          </w:p>
          <w:p w14:paraId="39B735B9" w14:textId="77777777" w:rsidR="00933131" w:rsidRPr="00147C45" w:rsidRDefault="00933131" w:rsidP="00380A51">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933131"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933131" w:rsidRDefault="00933131" w:rsidP="00380A51">
            <w:pPr>
              <w:pStyle w:val="TAL"/>
              <w:rPr>
                <w:b/>
                <w:bCs/>
                <w:i/>
                <w:noProof/>
              </w:rPr>
            </w:pPr>
            <w:r w:rsidRPr="00060086">
              <w:rPr>
                <w:b/>
                <w:bCs/>
                <w:i/>
                <w:noProof/>
              </w:rPr>
              <w:t>sl-AzimuthAoA-LCS-GCS-Translation</w:t>
            </w:r>
          </w:p>
          <w:p w14:paraId="531B28A6" w14:textId="77777777" w:rsidR="00933131" w:rsidRPr="00147C45" w:rsidRDefault="00933131" w:rsidP="00380A51">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933131"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933131" w:rsidRDefault="00933131" w:rsidP="00380A51">
            <w:pPr>
              <w:pStyle w:val="TAL"/>
              <w:rPr>
                <w:b/>
                <w:i/>
                <w:snapToGrid w:val="0"/>
              </w:rPr>
            </w:pPr>
            <w:r w:rsidRPr="00060086">
              <w:rPr>
                <w:b/>
                <w:i/>
                <w:snapToGrid w:val="0"/>
              </w:rPr>
              <w:t>sl-POS-ARP-ID-Rx</w:t>
            </w:r>
          </w:p>
          <w:p w14:paraId="5DE18BAF" w14:textId="77777777" w:rsidR="00933131" w:rsidRPr="00147C45" w:rsidRDefault="00933131"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933131"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933131" w:rsidRDefault="00933131" w:rsidP="00380A51">
            <w:pPr>
              <w:pStyle w:val="TAL"/>
              <w:rPr>
                <w:b/>
                <w:i/>
                <w:snapToGrid w:val="0"/>
              </w:rPr>
            </w:pPr>
            <w:r w:rsidRPr="00F63B24">
              <w:rPr>
                <w:b/>
                <w:i/>
                <w:snapToGrid w:val="0"/>
              </w:rPr>
              <w:t>sl-PRS-RSRP-Result</w:t>
            </w:r>
          </w:p>
          <w:p w14:paraId="6204783B" w14:textId="77777777" w:rsidR="00933131" w:rsidRPr="00B5219A" w:rsidRDefault="00933131"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933131"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933131" w:rsidRDefault="00933131" w:rsidP="00380A51">
            <w:pPr>
              <w:pStyle w:val="TAL"/>
              <w:rPr>
                <w:b/>
                <w:i/>
                <w:snapToGrid w:val="0"/>
              </w:rPr>
            </w:pPr>
            <w:r w:rsidRPr="00F63B24">
              <w:rPr>
                <w:b/>
                <w:i/>
                <w:snapToGrid w:val="0"/>
              </w:rPr>
              <w:t>sl-PRS-FirstPathRSRPP-Result</w:t>
            </w:r>
          </w:p>
          <w:p w14:paraId="6C86CC09" w14:textId="77777777" w:rsidR="00933131" w:rsidRPr="00F63B24" w:rsidRDefault="00933131"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933131"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933131" w:rsidRDefault="00933131" w:rsidP="00380A51">
            <w:pPr>
              <w:pStyle w:val="TAL"/>
              <w:rPr>
                <w:b/>
                <w:bCs/>
                <w:i/>
                <w:noProof/>
              </w:rPr>
            </w:pPr>
            <w:r w:rsidRPr="00F63B24">
              <w:rPr>
                <w:b/>
                <w:bCs/>
                <w:i/>
                <w:noProof/>
              </w:rPr>
              <w:t>sl-ZenithAoA-FirstPathResult</w:t>
            </w:r>
          </w:p>
          <w:p w14:paraId="6C07E07B" w14:textId="77777777" w:rsidR="00933131" w:rsidRPr="00F63B24" w:rsidRDefault="00933131" w:rsidP="00380A51">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933131"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933131" w:rsidRDefault="00933131" w:rsidP="00380A51">
            <w:pPr>
              <w:pStyle w:val="TAL"/>
              <w:rPr>
                <w:b/>
                <w:bCs/>
                <w:i/>
                <w:noProof/>
              </w:rPr>
            </w:pPr>
            <w:r w:rsidRPr="00060086">
              <w:rPr>
                <w:b/>
                <w:bCs/>
                <w:i/>
                <w:noProof/>
              </w:rPr>
              <w:t>sl-</w:t>
            </w:r>
            <w:r w:rsidR="00822600" w:rsidRPr="00822600">
              <w:rPr>
                <w:b/>
                <w:bCs/>
                <w:i/>
                <w:noProof/>
              </w:rPr>
              <w:t>ZenithAoA</w:t>
            </w:r>
            <w:r w:rsidRPr="00060086">
              <w:rPr>
                <w:b/>
                <w:bCs/>
                <w:i/>
                <w:noProof/>
              </w:rPr>
              <w:t>-LCS-GCS-Translation</w:t>
            </w:r>
          </w:p>
          <w:p w14:paraId="75DC646D" w14:textId="77777777" w:rsidR="00933131" w:rsidRPr="00F63B24" w:rsidRDefault="00933131" w:rsidP="00380A51">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464" w:name="_Toc144117012"/>
      <w:bookmarkStart w:id="465" w:name="_Toc146746945"/>
      <w:bookmarkStart w:id="466" w:name="_Toc149581017"/>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464"/>
      <w:bookmarkEnd w:id="465"/>
      <w:bookmarkEnd w:id="466"/>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467" w:name="_Toc144117013"/>
      <w:bookmarkStart w:id="468" w:name="_Toc146746946"/>
      <w:bookmarkStart w:id="469" w:name="_Toc149581018"/>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467"/>
      <w:bookmarkEnd w:id="468"/>
      <w:bookmarkEnd w:id="469"/>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470" w:name="_Toc144117014"/>
      <w:bookmarkStart w:id="471" w:name="_Toc146746947"/>
      <w:bookmarkStart w:id="472" w:name="_Toc14958101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470"/>
      <w:bookmarkEnd w:id="471"/>
      <w:bookmarkEnd w:id="472"/>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lastRenderedPageBreak/>
        <w:t>IMPORTS</w:t>
      </w:r>
    </w:p>
    <w:p w14:paraId="44B3D79D"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575B56F" w14:textId="099189B3"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473" w:name="_Toc144117015"/>
      <w:bookmarkStart w:id="474" w:name="_Toc146746948"/>
      <w:bookmarkStart w:id="475" w:name="_Toc149581020"/>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473"/>
      <w:bookmarkEnd w:id="474"/>
      <w:bookmarkEnd w:id="475"/>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476" w:name="_Toc144117016"/>
      <w:bookmarkStart w:id="477" w:name="_Toc146746949"/>
      <w:bookmarkStart w:id="478" w:name="_Toc149581021"/>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476"/>
      <w:bookmarkEnd w:id="477"/>
      <w:bookmarkEnd w:id="478"/>
    </w:p>
    <w:p w14:paraId="025D2C4A" w14:textId="77777777" w:rsidR="001733A4" w:rsidRPr="0068228D" w:rsidRDefault="001733A4" w:rsidP="001733A4">
      <w:pPr>
        <w:overflowPunct w:val="0"/>
        <w:autoSpaceDE w:val="0"/>
        <w:autoSpaceDN w:val="0"/>
        <w:adjustRightInd w:val="0"/>
        <w:textAlignment w:val="baseline"/>
        <w:rPr>
          <w:lang w:eastAsia="zh-CN"/>
        </w:rPr>
      </w:pP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479" w:name="_Toc144117017"/>
      <w:bookmarkStart w:id="480" w:name="_Toc146746950"/>
      <w:bookmarkStart w:id="481" w:name="_Toc14958102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479"/>
      <w:bookmarkEnd w:id="480"/>
      <w:bookmarkEnd w:id="481"/>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lastRenderedPageBreak/>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482" w:name="_Toc144117018"/>
      <w:bookmarkStart w:id="483" w:name="_Toc146746951"/>
      <w:bookmarkStart w:id="484" w:name="_Toc14958102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482"/>
      <w:bookmarkEnd w:id="483"/>
      <w:bookmarkEnd w:id="484"/>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485" w:name="_Toc144117019"/>
      <w:bookmarkStart w:id="486" w:name="_Toc146746952"/>
      <w:bookmarkStart w:id="487" w:name="_Toc14958102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485"/>
      <w:bookmarkEnd w:id="486"/>
      <w:bookmarkEnd w:id="487"/>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488" w:name="_Toc144117020"/>
      <w:bookmarkStart w:id="489" w:name="_Toc146746953"/>
      <w:bookmarkStart w:id="490" w:name="_Toc14958102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488"/>
      <w:bookmarkEnd w:id="489"/>
      <w:bookmarkEnd w:id="490"/>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 xml:space="preserve">-SignalMeasurementInformation           </w:t>
      </w:r>
      <w:r>
        <w:rPr>
          <w:lang w:eastAsia="en-GB"/>
        </w:rPr>
        <w:t xml:space="preserve">        </w:t>
      </w:r>
      <w:r w:rsidRPr="00CB75E5">
        <w:rPr>
          <w:lang w:eastAsia="en-GB"/>
        </w:rPr>
        <w:t>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4F0C892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r w:rsidR="009C3C7E" w:rsidRPr="009C3C7E">
        <w:rPr>
          <w:lang w:eastAsia="en-GB"/>
        </w:rPr>
        <w:t>maxNrOfSLTxUEs</w:t>
      </w:r>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61D35645"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OPTIONAL,  -- sl-losNlosIndicator</w:t>
      </w:r>
    </w:p>
    <w:p w14:paraId="7042099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3076F3EC" w14:textId="77777777"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sl-PRS-RxTxTimeDiffFirstPathResult    INTEGER (TBD)         OPTIONAL,  -- sl-PRS-RxTxTimeDiff</w:t>
      </w:r>
    </w:p>
    <w:p w14:paraId="5E786732"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(TBD)         OPTIONAL,  -- sl-PRS-RSRP</w:t>
      </w:r>
    </w:p>
    <w:p w14:paraId="4C1BC76C"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(TBD)         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22472C89"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82F2AEE"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D0067E">
        <w:rPr>
          <w:lang w:eastAsia="en-GB"/>
        </w:rPr>
        <w:t>31</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6B4A55C2" w14:textId="77777777"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INTEGER (TBD)         OPTIONAL,  -- additionalPath-SL-PRS-Rx-Tx-TimeDiff</w:t>
      </w:r>
    </w:p>
    <w:p w14:paraId="1DC8E90B"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(TBD)         OPTIONAL,  -- additionalPath-SL-PRS-RSRPP</w:t>
      </w:r>
    </w:p>
    <w:p w14:paraId="3FA0FE5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77777777" w:rsidR="00D0067E" w:rsidRPr="00FA0D37" w:rsidRDefault="00D0067E"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491" w:name="_Toc144117021"/>
      <w:bookmarkStart w:id="492" w:name="_Toc146746954"/>
      <w:bookmarkStart w:id="493" w:name="_Toc149581026"/>
      <w:r w:rsidRPr="00E813AF">
        <w:rPr>
          <w:i/>
          <w:noProof/>
        </w:rPr>
        <w:lastRenderedPageBreak/>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491"/>
      <w:bookmarkEnd w:id="492"/>
      <w:bookmarkEnd w:id="493"/>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494" w:name="_Toc144117022"/>
      <w:bookmarkStart w:id="495" w:name="_Toc146746955"/>
      <w:bookmarkStart w:id="496" w:name="_Toc149581027"/>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494"/>
      <w:bookmarkEnd w:id="495"/>
      <w:bookmarkEnd w:id="496"/>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497" w:name="_Toc144117023"/>
      <w:bookmarkStart w:id="498" w:name="_Toc146746956"/>
      <w:bookmarkStart w:id="499" w:name="_Toc149581028"/>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500" w:name="_Hlk148605185"/>
      <w:r w:rsidR="0092172A">
        <w:rPr>
          <w:i/>
          <w:iCs/>
          <w:noProof/>
          <w:lang w:eastAsia="zh-CN"/>
        </w:rPr>
        <w:t>SL-TDOA</w:t>
      </w:r>
      <w:bookmarkEnd w:id="500"/>
      <w:r>
        <w:rPr>
          <w:i/>
          <w:iCs/>
          <w:noProof/>
          <w:lang w:eastAsia="zh-CN"/>
        </w:rPr>
        <w:t>-Contents</w:t>
      </w:r>
      <w:bookmarkEnd w:id="497"/>
      <w:bookmarkEnd w:id="498"/>
      <w:bookmarkEnd w:id="499"/>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501272BE" w14:textId="5ABF6EBF"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501" w:name="_Toc144117024"/>
      <w:bookmarkStart w:id="502" w:name="_Toc146746957"/>
      <w:bookmarkStart w:id="503" w:name="_Toc149581029"/>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501"/>
      <w:bookmarkEnd w:id="502"/>
      <w:bookmarkEnd w:id="503"/>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504" w:name="_Toc144117025"/>
      <w:bookmarkStart w:id="505" w:name="_Toc146746958"/>
      <w:bookmarkStart w:id="506" w:name="_Toc149581030"/>
      <w:r w:rsidRPr="0068228D">
        <w:rPr>
          <w:i/>
          <w:iCs/>
          <w:noProof/>
          <w:lang w:eastAsia="zh-CN"/>
        </w:rPr>
        <w:lastRenderedPageBreak/>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504"/>
      <w:bookmarkEnd w:id="505"/>
      <w:bookmarkEnd w:id="506"/>
    </w:p>
    <w:p w14:paraId="15F6FECE" w14:textId="77777777" w:rsidR="004659F2" w:rsidRPr="0068228D" w:rsidRDefault="004659F2" w:rsidP="004659F2">
      <w:pPr>
        <w:overflowPunct w:val="0"/>
        <w:autoSpaceDE w:val="0"/>
        <w:autoSpaceDN w:val="0"/>
        <w:adjustRightInd w:val="0"/>
        <w:textAlignment w:val="baseline"/>
        <w:rPr>
          <w:lang w:eastAsia="zh-CN"/>
        </w:rPr>
      </w:pP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916202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507" w:name="_Toc144117026"/>
      <w:bookmarkStart w:id="508" w:name="_Toc146746959"/>
      <w:bookmarkStart w:id="509" w:name="_Toc14958103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507"/>
      <w:bookmarkEnd w:id="508"/>
      <w:bookmarkEnd w:id="509"/>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7C93235F"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510" w:name="_Toc144117027"/>
      <w:bookmarkStart w:id="511" w:name="_Toc146746960"/>
      <w:bookmarkStart w:id="512" w:name="_Toc14958103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510"/>
      <w:bookmarkEnd w:id="511"/>
      <w:bookmarkEnd w:id="512"/>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6C486E34"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513" w:name="_Toc144117028"/>
      <w:bookmarkStart w:id="514" w:name="_Toc146746961"/>
      <w:bookmarkStart w:id="515" w:name="_Toc14958103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513"/>
      <w:bookmarkEnd w:id="514"/>
      <w:bookmarkEnd w:id="515"/>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516" w:name="_Toc144117029"/>
      <w:bookmarkStart w:id="517" w:name="_Toc146746962"/>
      <w:bookmarkStart w:id="518" w:name="_Toc14958103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516"/>
      <w:bookmarkEnd w:id="517"/>
      <w:bookmarkEnd w:id="518"/>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204203BB" w14:textId="728AC52F"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 xml:space="preserve">-SignalMeasurementInformation           </w:t>
      </w:r>
      <w:r>
        <w:rPr>
          <w:lang w:eastAsia="en-GB"/>
        </w:rPr>
        <w:t xml:space="preserve">        </w:t>
      </w:r>
      <w:r w:rsidRPr="00CB75E5">
        <w:rPr>
          <w:lang w:eastAsia="en-GB"/>
        </w:rPr>
        <w:t>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4D14677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r w:rsidR="009C3C7E" w:rsidRPr="009C3C7E">
        <w:rPr>
          <w:lang w:eastAsia="en-GB"/>
        </w:rPr>
        <w:t>maxNrOfSLTxUEs</w:t>
      </w:r>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796E327D"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OPTIONAL,  -- sl-losNlosIndicator</w:t>
      </w:r>
    </w:p>
    <w:p w14:paraId="65E3CAE9"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99ABA8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(TBD)         OPTIONAL,  -- sl-PRS-RSRP</w:t>
      </w:r>
    </w:p>
    <w:p w14:paraId="3FF2730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(TBD)         OPTIONAL,  -- sl-PRS-RSRPP</w:t>
      </w:r>
    </w:p>
    <w:p w14:paraId="06D911DB"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sl-RSTD-FirstPathResult               INTEGER (TBD)         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71D5CC5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00B22ADA"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(SIZE(1..31))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6F9B8CEA" w14:textId="77777777"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w:t>
      </w:r>
      <w:r w:rsidRPr="00CB75E5">
        <w:rPr>
          <w:lang w:eastAsia="en-GB"/>
        </w:rPr>
        <w:t xml:space="preserve">  INTEGER (TBD)         OPTIONAL,  -- additionalPath-SL-PRS-RSTD</w:t>
      </w:r>
    </w:p>
    <w:p w14:paraId="44136052"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(TBD)         OPTIONAL,  -- additionalPath-SL-PRS-RSRPP</w:t>
      </w:r>
    </w:p>
    <w:p w14:paraId="0EF3D02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77777777" w:rsidR="00D0067E" w:rsidRPr="00FA0D37" w:rsidRDefault="00D0067E"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519" w:name="_Toc144117030"/>
      <w:bookmarkStart w:id="520" w:name="_Toc146746963"/>
      <w:bookmarkStart w:id="521" w:name="_Toc149581035"/>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519"/>
      <w:bookmarkEnd w:id="520"/>
      <w:bookmarkEnd w:id="521"/>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522" w:name="_Toc149581036"/>
      <w:r w:rsidRPr="00E368BF">
        <w:t>6.</w:t>
      </w:r>
      <w:r>
        <w:t>10</w:t>
      </w:r>
      <w:r w:rsidRPr="00E368BF">
        <w:tab/>
      </w:r>
      <w:r w:rsidRPr="001733A4">
        <w:t xml:space="preserve">SLPP PDU </w:t>
      </w:r>
      <w:r w:rsidRPr="0092172A">
        <w:t>SL-</w:t>
      </w:r>
      <w:r>
        <w:t xml:space="preserve">TOA </w:t>
      </w:r>
      <w:r w:rsidRPr="001733A4">
        <w:t>Contents</w:t>
      </w:r>
      <w:bookmarkEnd w:id="522"/>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523" w:name="_Toc149581037"/>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523"/>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5094ACFB" w14:textId="55075174"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524" w:name="_Toc149581038"/>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524"/>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525" w:name="_Toc149581039"/>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525"/>
    </w:p>
    <w:p w14:paraId="63DE3CA6" w14:textId="77777777" w:rsidR="0092172A" w:rsidRPr="0068228D" w:rsidRDefault="0092172A" w:rsidP="0092172A">
      <w:pPr>
        <w:overflowPunct w:val="0"/>
        <w:autoSpaceDE w:val="0"/>
        <w:autoSpaceDN w:val="0"/>
        <w:adjustRightInd w:val="0"/>
        <w:textAlignment w:val="baseline"/>
        <w:rPr>
          <w:lang w:eastAsia="zh-CN"/>
        </w:rPr>
      </w:pP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526" w:name="_Toc14958104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526"/>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527" w:name="_Toc149581041"/>
      <w:r w:rsidRPr="0068228D">
        <w:rPr>
          <w:i/>
          <w:iCs/>
          <w:noProof/>
          <w:lang w:eastAsia="zh-CN"/>
        </w:rPr>
        <w:lastRenderedPageBreak/>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527"/>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057C0BE6"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04A86C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528" w:name="_Toc14958104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528"/>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529" w:name="_Toc14958104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529"/>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2C215CE4"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 xml:space="preserve">-SignalMeasurementInformation           </w:t>
      </w:r>
      <w:r>
        <w:rPr>
          <w:lang w:eastAsia="en-GB"/>
        </w:rPr>
        <w:t xml:space="preserve">        </w:t>
      </w:r>
      <w:r w:rsidRPr="00CB75E5">
        <w:rPr>
          <w:lang w:eastAsia="en-GB"/>
        </w:rPr>
        <w:t>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0BE7B04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r w:rsidR="009C3C7E" w:rsidRPr="009C3C7E">
        <w:rPr>
          <w:lang w:eastAsia="en-GB"/>
        </w:rPr>
        <w:t>maxNrOfSLTxUEs</w:t>
      </w:r>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34332EAA"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los-NLOS-Indicator                    LOS-NLOS-Indicator    OPTIONAL,  -- sl-losNlosIndicator</w:t>
      </w:r>
    </w:p>
    <w:p w14:paraId="5F0C0DBA"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sl-RTOA-FirstPathResult               INTEGER (TBD)         OPTIONAL,  -- sl-PRS-RTOA</w:t>
      </w:r>
    </w:p>
    <w:p w14:paraId="7EBA7F5F" w14:textId="758EABD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1E90CD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(TBD)         OPTIONAL,  -- sl-PRS-RSRP</w:t>
      </w:r>
    </w:p>
    <w:p w14:paraId="149EBF6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(TBD)         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7B893C79"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6B7A3C65" w14:textId="520D9987" w:rsidR="00E937F6" w:rsidRDefault="00E937F6" w:rsidP="00E937F6">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Pr="00CB75E5">
        <w:rPr>
          <w:lang w:eastAsia="en-GB"/>
        </w:rPr>
        <w:t xml:space="preserve">  INTEGER (TBD)         OPTIONAL,  -- additionalPath-SL-PRS-</w:t>
      </w:r>
      <w:r>
        <w:rPr>
          <w:lang w:eastAsia="en-GB"/>
        </w:rPr>
        <w:t>RTOA</w:t>
      </w:r>
    </w:p>
    <w:p w14:paraId="4B6BDD0F" w14:textId="7777777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(TBD)         OPTIONAL,  -- additionalPath-SL-PRS-RSRPP</w:t>
      </w:r>
    </w:p>
    <w:p w14:paraId="040C77B9" w14:textId="7777777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77777777" w:rsidR="00D0067E" w:rsidRPr="00FA0D37" w:rsidRDefault="00D0067E" w:rsidP="00380A51">
            <w:pPr>
              <w:pStyle w:val="TAL"/>
              <w:rPr>
                <w:szCs w:val="22"/>
                <w:lang w:eastAsia="sv-SE"/>
              </w:rPr>
            </w:pPr>
            <w:r w:rsidRPr="00060086">
              <w:rPr>
                <w:noProof/>
              </w:rPr>
              <w:t xml:space="preserve">This field specifies the target device's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530" w:name="_Toc149581044"/>
      <w:r w:rsidRPr="00E813AF">
        <w:rPr>
          <w:i/>
          <w:noProof/>
        </w:rPr>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530"/>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3483C9B" w:rsidR="00004A47" w:rsidRPr="00513797" w:rsidRDefault="00004A47" w:rsidP="00513797">
      <w:pPr>
        <w:pStyle w:val="Heading8"/>
      </w:pPr>
      <w:bookmarkStart w:id="531" w:name="_Toc60777687"/>
      <w:bookmarkStart w:id="532" w:name="_Toc139046123"/>
      <w:bookmarkStart w:id="533" w:name="_Toc144117031"/>
      <w:bookmarkStart w:id="534" w:name="_Toc146746964"/>
      <w:bookmarkStart w:id="535" w:name="_Toc149581045"/>
      <w:r w:rsidRPr="00513797">
        <w:t>Annex &lt;X&gt; (informative):</w:t>
      </w:r>
      <w:r w:rsidRPr="00513797">
        <w:br/>
        <w:t>Change history</w:t>
      </w:r>
      <w:bookmarkEnd w:id="531"/>
      <w:bookmarkEnd w:id="532"/>
      <w:bookmarkEnd w:id="533"/>
      <w:bookmarkEnd w:id="534"/>
      <w:bookmarkEnd w:id="535"/>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6" w:name="historyclause"/>
            <w:bookmarkEnd w:id="536"/>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3C5D0784" w:rsidR="000B5EB5" w:rsidRPr="002A684C" w:rsidRDefault="000B5EB5" w:rsidP="000B5EB5">
            <w:pPr>
              <w:pStyle w:val="TAC"/>
              <w:rPr>
                <w:sz w:val="16"/>
                <w:szCs w:val="16"/>
              </w:rPr>
            </w:pPr>
            <w:r w:rsidRPr="008478B6">
              <w:rPr>
                <w:sz w:val="16"/>
                <w:szCs w:val="16"/>
              </w:rPr>
              <w:t>R2-23</w:t>
            </w:r>
            <w:r w:rsidR="00933E4F">
              <w:rPr>
                <w:sz w:val="16"/>
                <w:szCs w:val="16"/>
              </w:rPr>
              <w:t>10222</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537" w:name="_Hlk149287359"/>
            <w:r>
              <w:rPr>
                <w:sz w:val="16"/>
                <w:szCs w:val="16"/>
              </w:rPr>
              <w:t>Not endorsed in RAN2#123bis</w:t>
            </w:r>
            <w:bookmarkEnd w:id="537"/>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r w:rsidR="00933E4F" w:rsidRPr="00315B85" w14:paraId="13D58C6F" w14:textId="77777777" w:rsidTr="008478B6">
        <w:tc>
          <w:tcPr>
            <w:tcW w:w="800" w:type="dxa"/>
            <w:shd w:val="solid" w:color="FFFFFF" w:fill="auto"/>
          </w:tcPr>
          <w:p w14:paraId="64E41C61" w14:textId="6BF2369B" w:rsidR="00933E4F" w:rsidRDefault="00933E4F" w:rsidP="00933E4F">
            <w:pPr>
              <w:pStyle w:val="TAC"/>
              <w:rPr>
                <w:sz w:val="16"/>
                <w:szCs w:val="16"/>
              </w:rPr>
            </w:pPr>
            <w:r>
              <w:rPr>
                <w:sz w:val="16"/>
                <w:szCs w:val="16"/>
              </w:rPr>
              <w:t>11/2023</w:t>
            </w:r>
          </w:p>
        </w:tc>
        <w:tc>
          <w:tcPr>
            <w:tcW w:w="901" w:type="dxa"/>
            <w:shd w:val="solid" w:color="FFFFFF" w:fill="auto"/>
          </w:tcPr>
          <w:p w14:paraId="1E218F1E" w14:textId="2A43F23D" w:rsidR="00933E4F" w:rsidRDefault="00933E4F" w:rsidP="00933E4F">
            <w:pPr>
              <w:pStyle w:val="TAC"/>
              <w:rPr>
                <w:sz w:val="16"/>
                <w:szCs w:val="16"/>
              </w:rPr>
            </w:pPr>
            <w:r>
              <w:rPr>
                <w:sz w:val="16"/>
                <w:szCs w:val="16"/>
              </w:rPr>
              <w:t>RAN2#124</w:t>
            </w:r>
          </w:p>
        </w:tc>
        <w:tc>
          <w:tcPr>
            <w:tcW w:w="1134" w:type="dxa"/>
            <w:shd w:val="solid" w:color="FFFFFF" w:fill="auto"/>
          </w:tcPr>
          <w:p w14:paraId="087C33D7" w14:textId="066F5AAB" w:rsidR="00933E4F" w:rsidRPr="008478B6" w:rsidRDefault="00DB08BB" w:rsidP="00933E4F">
            <w:pPr>
              <w:pStyle w:val="TAC"/>
              <w:rPr>
                <w:sz w:val="16"/>
                <w:szCs w:val="16"/>
              </w:rPr>
            </w:pPr>
            <w:r w:rsidRPr="00DB08BB">
              <w:rPr>
                <w:sz w:val="16"/>
                <w:szCs w:val="16"/>
              </w:rPr>
              <w:t>R2-231202</w:t>
            </w:r>
            <w:r>
              <w:rPr>
                <w:sz w:val="16"/>
                <w:szCs w:val="16"/>
              </w:rPr>
              <w:t>1</w:t>
            </w:r>
          </w:p>
        </w:tc>
        <w:tc>
          <w:tcPr>
            <w:tcW w:w="567" w:type="dxa"/>
            <w:shd w:val="solid" w:color="FFFFFF" w:fill="auto"/>
          </w:tcPr>
          <w:p w14:paraId="1FDD6C97" w14:textId="77777777" w:rsidR="00933E4F" w:rsidRPr="00315B85" w:rsidRDefault="00933E4F" w:rsidP="00933E4F">
            <w:pPr>
              <w:pStyle w:val="TAC"/>
              <w:rPr>
                <w:sz w:val="16"/>
                <w:szCs w:val="16"/>
              </w:rPr>
            </w:pPr>
          </w:p>
        </w:tc>
        <w:tc>
          <w:tcPr>
            <w:tcW w:w="426" w:type="dxa"/>
            <w:shd w:val="solid" w:color="FFFFFF" w:fill="auto"/>
          </w:tcPr>
          <w:p w14:paraId="0C9B9A26" w14:textId="77777777" w:rsidR="00933E4F" w:rsidRPr="00315B85" w:rsidRDefault="00933E4F" w:rsidP="00933E4F">
            <w:pPr>
              <w:pStyle w:val="TAC"/>
              <w:rPr>
                <w:sz w:val="16"/>
                <w:szCs w:val="16"/>
              </w:rPr>
            </w:pPr>
          </w:p>
        </w:tc>
        <w:tc>
          <w:tcPr>
            <w:tcW w:w="425" w:type="dxa"/>
            <w:shd w:val="solid" w:color="FFFFFF" w:fill="auto"/>
          </w:tcPr>
          <w:p w14:paraId="48756D9C" w14:textId="77777777" w:rsidR="00933E4F" w:rsidRPr="00315B85" w:rsidRDefault="00933E4F" w:rsidP="00933E4F">
            <w:pPr>
              <w:pStyle w:val="TAC"/>
              <w:rPr>
                <w:sz w:val="16"/>
                <w:szCs w:val="16"/>
              </w:rPr>
            </w:pPr>
          </w:p>
        </w:tc>
        <w:tc>
          <w:tcPr>
            <w:tcW w:w="4678" w:type="dxa"/>
            <w:shd w:val="solid" w:color="FFFFFF" w:fill="auto"/>
          </w:tcPr>
          <w:p w14:paraId="5BFAD04A" w14:textId="77777777" w:rsidR="00933E4F" w:rsidRPr="00315B85" w:rsidRDefault="00933E4F" w:rsidP="00933E4F">
            <w:pPr>
              <w:pStyle w:val="TAL"/>
              <w:rPr>
                <w:sz w:val="16"/>
                <w:szCs w:val="16"/>
              </w:rPr>
            </w:pPr>
          </w:p>
        </w:tc>
        <w:tc>
          <w:tcPr>
            <w:tcW w:w="708" w:type="dxa"/>
            <w:shd w:val="solid" w:color="FFFFFF" w:fill="auto"/>
          </w:tcPr>
          <w:p w14:paraId="40157FD3" w14:textId="1BB1F329" w:rsidR="00933E4F" w:rsidRDefault="00933E4F" w:rsidP="00933E4F">
            <w:pPr>
              <w:pStyle w:val="TAC"/>
              <w:rPr>
                <w:sz w:val="16"/>
                <w:szCs w:val="16"/>
              </w:rPr>
            </w:pPr>
            <w:r>
              <w:rPr>
                <w:sz w:val="16"/>
                <w:szCs w:val="16"/>
              </w:rPr>
              <w:t>1.2.0</w:t>
            </w: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976CE" w14:textId="77777777" w:rsidR="00210FE6" w:rsidRDefault="00210FE6">
      <w:r>
        <w:separator/>
      </w:r>
    </w:p>
  </w:endnote>
  <w:endnote w:type="continuationSeparator" w:id="0">
    <w:p w14:paraId="025D7DE0" w14:textId="77777777" w:rsidR="00210FE6" w:rsidRDefault="00210FE6">
      <w:r>
        <w:continuationSeparator/>
      </w:r>
    </w:p>
  </w:endnote>
  <w:endnote w:type="continuationNotice" w:id="1">
    <w:p w14:paraId="7A0F9509" w14:textId="77777777" w:rsidR="00210FE6" w:rsidRDefault="00210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6538" w14:textId="77777777" w:rsidR="00210FE6" w:rsidRDefault="00210FE6">
      <w:r>
        <w:separator/>
      </w:r>
    </w:p>
  </w:footnote>
  <w:footnote w:type="continuationSeparator" w:id="0">
    <w:p w14:paraId="7DD3F415" w14:textId="77777777" w:rsidR="00210FE6" w:rsidRDefault="00210FE6">
      <w:r>
        <w:continuationSeparator/>
      </w:r>
    </w:p>
  </w:footnote>
  <w:footnote w:type="continuationNotice" w:id="1">
    <w:p w14:paraId="2916968B" w14:textId="77777777" w:rsidR="00210FE6" w:rsidRDefault="00210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0AC0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8BB">
      <w:rPr>
        <w:rFonts w:ascii="Arial" w:hAnsi="Arial" w:cs="Arial"/>
        <w:b/>
        <w:noProof/>
        <w:sz w:val="18"/>
        <w:szCs w:val="18"/>
      </w:rPr>
      <w:t>3GPP TS 38.355 V1.2.0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DEC2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8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47"/>
    <w:rsid w:val="000074B3"/>
    <w:rsid w:val="00010DE1"/>
    <w:rsid w:val="000243D5"/>
    <w:rsid w:val="000270B9"/>
    <w:rsid w:val="000278A3"/>
    <w:rsid w:val="00033397"/>
    <w:rsid w:val="00040095"/>
    <w:rsid w:val="000441DE"/>
    <w:rsid w:val="00046E75"/>
    <w:rsid w:val="00051180"/>
    <w:rsid w:val="00051834"/>
    <w:rsid w:val="00052E3F"/>
    <w:rsid w:val="00054A22"/>
    <w:rsid w:val="00060086"/>
    <w:rsid w:val="00062023"/>
    <w:rsid w:val="0006397A"/>
    <w:rsid w:val="000655A6"/>
    <w:rsid w:val="0007551C"/>
    <w:rsid w:val="00080512"/>
    <w:rsid w:val="000A14DB"/>
    <w:rsid w:val="000A572A"/>
    <w:rsid w:val="000A7A7A"/>
    <w:rsid w:val="000B534A"/>
    <w:rsid w:val="000B5EB5"/>
    <w:rsid w:val="000C1D77"/>
    <w:rsid w:val="000C47C3"/>
    <w:rsid w:val="000C7FD0"/>
    <w:rsid w:val="000D05FA"/>
    <w:rsid w:val="000D2D8F"/>
    <w:rsid w:val="000D58AB"/>
    <w:rsid w:val="000E0EB8"/>
    <w:rsid w:val="000E1374"/>
    <w:rsid w:val="000F6B98"/>
    <w:rsid w:val="001063E9"/>
    <w:rsid w:val="00115D27"/>
    <w:rsid w:val="0012780F"/>
    <w:rsid w:val="00130352"/>
    <w:rsid w:val="0013242F"/>
    <w:rsid w:val="00133525"/>
    <w:rsid w:val="00133B9F"/>
    <w:rsid w:val="00137633"/>
    <w:rsid w:val="00146FF6"/>
    <w:rsid w:val="00160E46"/>
    <w:rsid w:val="00160EA0"/>
    <w:rsid w:val="001706CB"/>
    <w:rsid w:val="00172481"/>
    <w:rsid w:val="001726F6"/>
    <w:rsid w:val="001733A4"/>
    <w:rsid w:val="00173E3B"/>
    <w:rsid w:val="00174E78"/>
    <w:rsid w:val="001762C2"/>
    <w:rsid w:val="00177688"/>
    <w:rsid w:val="0018193A"/>
    <w:rsid w:val="001872EE"/>
    <w:rsid w:val="001A4C42"/>
    <w:rsid w:val="001A7420"/>
    <w:rsid w:val="001B6637"/>
    <w:rsid w:val="001C09D7"/>
    <w:rsid w:val="001C21C3"/>
    <w:rsid w:val="001D02C2"/>
    <w:rsid w:val="001D56C2"/>
    <w:rsid w:val="001D6D64"/>
    <w:rsid w:val="001E14A5"/>
    <w:rsid w:val="001E229B"/>
    <w:rsid w:val="001E5D7B"/>
    <w:rsid w:val="001F0C1D"/>
    <w:rsid w:val="001F1132"/>
    <w:rsid w:val="001F168B"/>
    <w:rsid w:val="0020406F"/>
    <w:rsid w:val="00206344"/>
    <w:rsid w:val="00210FE6"/>
    <w:rsid w:val="002114F7"/>
    <w:rsid w:val="00211C5A"/>
    <w:rsid w:val="00214EC8"/>
    <w:rsid w:val="002156A7"/>
    <w:rsid w:val="0022055B"/>
    <w:rsid w:val="00233E67"/>
    <w:rsid w:val="002347A2"/>
    <w:rsid w:val="002360CF"/>
    <w:rsid w:val="00240DBE"/>
    <w:rsid w:val="0025633A"/>
    <w:rsid w:val="00256DB7"/>
    <w:rsid w:val="002666FB"/>
    <w:rsid w:val="002675F0"/>
    <w:rsid w:val="00271FC1"/>
    <w:rsid w:val="002744DA"/>
    <w:rsid w:val="002760EE"/>
    <w:rsid w:val="00284EE6"/>
    <w:rsid w:val="00297C5E"/>
    <w:rsid w:val="002A684C"/>
    <w:rsid w:val="002B1267"/>
    <w:rsid w:val="002B6339"/>
    <w:rsid w:val="002B6E79"/>
    <w:rsid w:val="002C2FBC"/>
    <w:rsid w:val="002E00EE"/>
    <w:rsid w:val="002E1756"/>
    <w:rsid w:val="00307AA9"/>
    <w:rsid w:val="00312D76"/>
    <w:rsid w:val="00315767"/>
    <w:rsid w:val="00315B85"/>
    <w:rsid w:val="003172DC"/>
    <w:rsid w:val="003335B3"/>
    <w:rsid w:val="003354DF"/>
    <w:rsid w:val="003464F5"/>
    <w:rsid w:val="0035291E"/>
    <w:rsid w:val="003543D1"/>
    <w:rsid w:val="0035462D"/>
    <w:rsid w:val="00356555"/>
    <w:rsid w:val="00370959"/>
    <w:rsid w:val="00375BC2"/>
    <w:rsid w:val="003765B8"/>
    <w:rsid w:val="003840DE"/>
    <w:rsid w:val="003934AC"/>
    <w:rsid w:val="00395158"/>
    <w:rsid w:val="003A6FA4"/>
    <w:rsid w:val="003B3F3C"/>
    <w:rsid w:val="003C3971"/>
    <w:rsid w:val="003F7AEB"/>
    <w:rsid w:val="00404D55"/>
    <w:rsid w:val="00406EBF"/>
    <w:rsid w:val="00406FA9"/>
    <w:rsid w:val="00411CBE"/>
    <w:rsid w:val="00415C82"/>
    <w:rsid w:val="00423334"/>
    <w:rsid w:val="004345EC"/>
    <w:rsid w:val="0043752A"/>
    <w:rsid w:val="00454027"/>
    <w:rsid w:val="0045483B"/>
    <w:rsid w:val="00465515"/>
    <w:rsid w:val="004659F2"/>
    <w:rsid w:val="004873E8"/>
    <w:rsid w:val="0049115F"/>
    <w:rsid w:val="00492FD4"/>
    <w:rsid w:val="0049751D"/>
    <w:rsid w:val="004B1E0A"/>
    <w:rsid w:val="004B2825"/>
    <w:rsid w:val="004C0DE6"/>
    <w:rsid w:val="004C30AC"/>
    <w:rsid w:val="004D1BA0"/>
    <w:rsid w:val="004D3578"/>
    <w:rsid w:val="004E213A"/>
    <w:rsid w:val="004E6BBE"/>
    <w:rsid w:val="004F0988"/>
    <w:rsid w:val="004F3340"/>
    <w:rsid w:val="00502DCA"/>
    <w:rsid w:val="00506B6C"/>
    <w:rsid w:val="00513797"/>
    <w:rsid w:val="005202D8"/>
    <w:rsid w:val="005208BB"/>
    <w:rsid w:val="00521938"/>
    <w:rsid w:val="005246EF"/>
    <w:rsid w:val="005324A0"/>
    <w:rsid w:val="0053388B"/>
    <w:rsid w:val="00535773"/>
    <w:rsid w:val="005407EC"/>
    <w:rsid w:val="00543E6C"/>
    <w:rsid w:val="00565087"/>
    <w:rsid w:val="00566049"/>
    <w:rsid w:val="005871F1"/>
    <w:rsid w:val="0058785F"/>
    <w:rsid w:val="00597B11"/>
    <w:rsid w:val="005A54E2"/>
    <w:rsid w:val="005A7262"/>
    <w:rsid w:val="005B00CA"/>
    <w:rsid w:val="005B6C85"/>
    <w:rsid w:val="005C1D16"/>
    <w:rsid w:val="005D1509"/>
    <w:rsid w:val="005D2E01"/>
    <w:rsid w:val="005D7526"/>
    <w:rsid w:val="005E4BB2"/>
    <w:rsid w:val="005F788A"/>
    <w:rsid w:val="00602AEA"/>
    <w:rsid w:val="00614FDF"/>
    <w:rsid w:val="00630A15"/>
    <w:rsid w:val="0063543D"/>
    <w:rsid w:val="00647114"/>
    <w:rsid w:val="006532A9"/>
    <w:rsid w:val="006561C7"/>
    <w:rsid w:val="00664053"/>
    <w:rsid w:val="0066786E"/>
    <w:rsid w:val="00670CF4"/>
    <w:rsid w:val="00681906"/>
    <w:rsid w:val="006826B2"/>
    <w:rsid w:val="006912E9"/>
    <w:rsid w:val="00693A5A"/>
    <w:rsid w:val="006A22DB"/>
    <w:rsid w:val="006A323F"/>
    <w:rsid w:val="006A4ACE"/>
    <w:rsid w:val="006B30D0"/>
    <w:rsid w:val="006B6140"/>
    <w:rsid w:val="006C3D95"/>
    <w:rsid w:val="006D75B7"/>
    <w:rsid w:val="006E4FC5"/>
    <w:rsid w:val="006E5C86"/>
    <w:rsid w:val="006F4CDC"/>
    <w:rsid w:val="006F5C09"/>
    <w:rsid w:val="006F7FE5"/>
    <w:rsid w:val="007000D6"/>
    <w:rsid w:val="00701116"/>
    <w:rsid w:val="0070498A"/>
    <w:rsid w:val="0071174C"/>
    <w:rsid w:val="0071247A"/>
    <w:rsid w:val="00713354"/>
    <w:rsid w:val="00713C44"/>
    <w:rsid w:val="0072535F"/>
    <w:rsid w:val="007270E7"/>
    <w:rsid w:val="00734A5B"/>
    <w:rsid w:val="0074026F"/>
    <w:rsid w:val="00741DDA"/>
    <w:rsid w:val="007429F6"/>
    <w:rsid w:val="00744E76"/>
    <w:rsid w:val="00747F7A"/>
    <w:rsid w:val="00755CBC"/>
    <w:rsid w:val="0076281B"/>
    <w:rsid w:val="00765EA3"/>
    <w:rsid w:val="00771CD1"/>
    <w:rsid w:val="00774DA4"/>
    <w:rsid w:val="00781F0F"/>
    <w:rsid w:val="00794165"/>
    <w:rsid w:val="0079493C"/>
    <w:rsid w:val="007B600E"/>
    <w:rsid w:val="007C17D6"/>
    <w:rsid w:val="007C5C6C"/>
    <w:rsid w:val="007D52C3"/>
    <w:rsid w:val="007E3F70"/>
    <w:rsid w:val="007F0F4A"/>
    <w:rsid w:val="007F6769"/>
    <w:rsid w:val="008028A4"/>
    <w:rsid w:val="00803434"/>
    <w:rsid w:val="00822600"/>
    <w:rsid w:val="00827F2F"/>
    <w:rsid w:val="00830747"/>
    <w:rsid w:val="00830904"/>
    <w:rsid w:val="00830CE7"/>
    <w:rsid w:val="00840209"/>
    <w:rsid w:val="00842007"/>
    <w:rsid w:val="0084280B"/>
    <w:rsid w:val="008459E2"/>
    <w:rsid w:val="008478B6"/>
    <w:rsid w:val="00852E6C"/>
    <w:rsid w:val="00855048"/>
    <w:rsid w:val="00855E9A"/>
    <w:rsid w:val="008606D1"/>
    <w:rsid w:val="00866B81"/>
    <w:rsid w:val="008768CA"/>
    <w:rsid w:val="00877CB5"/>
    <w:rsid w:val="00881A02"/>
    <w:rsid w:val="00884199"/>
    <w:rsid w:val="008932DB"/>
    <w:rsid w:val="008A39FE"/>
    <w:rsid w:val="008C384C"/>
    <w:rsid w:val="008C43D0"/>
    <w:rsid w:val="008C79FC"/>
    <w:rsid w:val="008C7B64"/>
    <w:rsid w:val="008D5108"/>
    <w:rsid w:val="008D6D8C"/>
    <w:rsid w:val="008D7959"/>
    <w:rsid w:val="008E2D68"/>
    <w:rsid w:val="008E6756"/>
    <w:rsid w:val="0090271F"/>
    <w:rsid w:val="00902E23"/>
    <w:rsid w:val="00907492"/>
    <w:rsid w:val="009114D7"/>
    <w:rsid w:val="0091348E"/>
    <w:rsid w:val="00917CCB"/>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5DAE"/>
    <w:rsid w:val="009803D6"/>
    <w:rsid w:val="00980E77"/>
    <w:rsid w:val="00981EDD"/>
    <w:rsid w:val="00990C34"/>
    <w:rsid w:val="009A1191"/>
    <w:rsid w:val="009B7AF2"/>
    <w:rsid w:val="009C3C7E"/>
    <w:rsid w:val="009D1550"/>
    <w:rsid w:val="009D29EA"/>
    <w:rsid w:val="009D7FE3"/>
    <w:rsid w:val="009E3002"/>
    <w:rsid w:val="009E6868"/>
    <w:rsid w:val="009E79DC"/>
    <w:rsid w:val="009F1C4D"/>
    <w:rsid w:val="009F1F5A"/>
    <w:rsid w:val="009F37B7"/>
    <w:rsid w:val="00A10A15"/>
    <w:rsid w:val="00A10F02"/>
    <w:rsid w:val="00A12BDE"/>
    <w:rsid w:val="00A164B4"/>
    <w:rsid w:val="00A23FBC"/>
    <w:rsid w:val="00A25E09"/>
    <w:rsid w:val="00A26956"/>
    <w:rsid w:val="00A27486"/>
    <w:rsid w:val="00A3620E"/>
    <w:rsid w:val="00A40524"/>
    <w:rsid w:val="00A4077F"/>
    <w:rsid w:val="00A456DD"/>
    <w:rsid w:val="00A463D7"/>
    <w:rsid w:val="00A47B3D"/>
    <w:rsid w:val="00A53724"/>
    <w:rsid w:val="00A56066"/>
    <w:rsid w:val="00A63A21"/>
    <w:rsid w:val="00A63DEA"/>
    <w:rsid w:val="00A70A31"/>
    <w:rsid w:val="00A73129"/>
    <w:rsid w:val="00A82346"/>
    <w:rsid w:val="00A92BA1"/>
    <w:rsid w:val="00A95A32"/>
    <w:rsid w:val="00A96982"/>
    <w:rsid w:val="00AB4A5D"/>
    <w:rsid w:val="00AC6BC6"/>
    <w:rsid w:val="00AD45A1"/>
    <w:rsid w:val="00AE6164"/>
    <w:rsid w:val="00AE65E2"/>
    <w:rsid w:val="00AF1460"/>
    <w:rsid w:val="00AF2B2F"/>
    <w:rsid w:val="00B15449"/>
    <w:rsid w:val="00B30642"/>
    <w:rsid w:val="00B35770"/>
    <w:rsid w:val="00B37E76"/>
    <w:rsid w:val="00B40E80"/>
    <w:rsid w:val="00B43A09"/>
    <w:rsid w:val="00B4785D"/>
    <w:rsid w:val="00B5219A"/>
    <w:rsid w:val="00B85442"/>
    <w:rsid w:val="00B90349"/>
    <w:rsid w:val="00B90F6A"/>
    <w:rsid w:val="00B93086"/>
    <w:rsid w:val="00BA19ED"/>
    <w:rsid w:val="00BA3B07"/>
    <w:rsid w:val="00BA4B8D"/>
    <w:rsid w:val="00BB14B8"/>
    <w:rsid w:val="00BB5C45"/>
    <w:rsid w:val="00BC0F7D"/>
    <w:rsid w:val="00BC288A"/>
    <w:rsid w:val="00BC404C"/>
    <w:rsid w:val="00BC62CE"/>
    <w:rsid w:val="00BD1004"/>
    <w:rsid w:val="00BD5814"/>
    <w:rsid w:val="00BD7D31"/>
    <w:rsid w:val="00BE0B14"/>
    <w:rsid w:val="00BE3255"/>
    <w:rsid w:val="00BF128E"/>
    <w:rsid w:val="00C04139"/>
    <w:rsid w:val="00C06D00"/>
    <w:rsid w:val="00C074DD"/>
    <w:rsid w:val="00C1496A"/>
    <w:rsid w:val="00C24670"/>
    <w:rsid w:val="00C26361"/>
    <w:rsid w:val="00C33079"/>
    <w:rsid w:val="00C34FEA"/>
    <w:rsid w:val="00C45231"/>
    <w:rsid w:val="00C551FF"/>
    <w:rsid w:val="00C57B97"/>
    <w:rsid w:val="00C703CE"/>
    <w:rsid w:val="00C72833"/>
    <w:rsid w:val="00C7289D"/>
    <w:rsid w:val="00C754AC"/>
    <w:rsid w:val="00C80062"/>
    <w:rsid w:val="00C80F1D"/>
    <w:rsid w:val="00C90FC4"/>
    <w:rsid w:val="00C91962"/>
    <w:rsid w:val="00C93EAD"/>
    <w:rsid w:val="00C93F40"/>
    <w:rsid w:val="00CA3D0C"/>
    <w:rsid w:val="00CB6029"/>
    <w:rsid w:val="00CB7523"/>
    <w:rsid w:val="00CB757D"/>
    <w:rsid w:val="00CB75E5"/>
    <w:rsid w:val="00CC061A"/>
    <w:rsid w:val="00CC53E8"/>
    <w:rsid w:val="00CD0BCB"/>
    <w:rsid w:val="00CD4BB5"/>
    <w:rsid w:val="00CF0565"/>
    <w:rsid w:val="00CF0646"/>
    <w:rsid w:val="00D0067E"/>
    <w:rsid w:val="00D0543B"/>
    <w:rsid w:val="00D06404"/>
    <w:rsid w:val="00D174AE"/>
    <w:rsid w:val="00D2396C"/>
    <w:rsid w:val="00D422C8"/>
    <w:rsid w:val="00D4377C"/>
    <w:rsid w:val="00D44557"/>
    <w:rsid w:val="00D46A29"/>
    <w:rsid w:val="00D54FE8"/>
    <w:rsid w:val="00D57972"/>
    <w:rsid w:val="00D632B1"/>
    <w:rsid w:val="00D63CD9"/>
    <w:rsid w:val="00D675A9"/>
    <w:rsid w:val="00D738D6"/>
    <w:rsid w:val="00D755EB"/>
    <w:rsid w:val="00D76048"/>
    <w:rsid w:val="00D82E6F"/>
    <w:rsid w:val="00D86333"/>
    <w:rsid w:val="00D87E00"/>
    <w:rsid w:val="00D908F4"/>
    <w:rsid w:val="00D9134D"/>
    <w:rsid w:val="00D935EC"/>
    <w:rsid w:val="00D93ABE"/>
    <w:rsid w:val="00DA2AEA"/>
    <w:rsid w:val="00DA7A03"/>
    <w:rsid w:val="00DB08BB"/>
    <w:rsid w:val="00DB1818"/>
    <w:rsid w:val="00DC067B"/>
    <w:rsid w:val="00DC309B"/>
    <w:rsid w:val="00DC4090"/>
    <w:rsid w:val="00DC4DA2"/>
    <w:rsid w:val="00DD20DF"/>
    <w:rsid w:val="00DD4C17"/>
    <w:rsid w:val="00DD638D"/>
    <w:rsid w:val="00DD74A5"/>
    <w:rsid w:val="00DF2B1F"/>
    <w:rsid w:val="00DF4B59"/>
    <w:rsid w:val="00DF62CD"/>
    <w:rsid w:val="00DF6F1E"/>
    <w:rsid w:val="00DF785E"/>
    <w:rsid w:val="00E05A1F"/>
    <w:rsid w:val="00E13A09"/>
    <w:rsid w:val="00E16509"/>
    <w:rsid w:val="00E25106"/>
    <w:rsid w:val="00E32A26"/>
    <w:rsid w:val="00E3607A"/>
    <w:rsid w:val="00E42A12"/>
    <w:rsid w:val="00E44582"/>
    <w:rsid w:val="00E479D5"/>
    <w:rsid w:val="00E5464A"/>
    <w:rsid w:val="00E66773"/>
    <w:rsid w:val="00E77645"/>
    <w:rsid w:val="00E91ED4"/>
    <w:rsid w:val="00E937F6"/>
    <w:rsid w:val="00EA15B0"/>
    <w:rsid w:val="00EA2122"/>
    <w:rsid w:val="00EA5EA7"/>
    <w:rsid w:val="00EA66BD"/>
    <w:rsid w:val="00EB363F"/>
    <w:rsid w:val="00EB6D2A"/>
    <w:rsid w:val="00EC4A25"/>
    <w:rsid w:val="00EC5309"/>
    <w:rsid w:val="00EC77BF"/>
    <w:rsid w:val="00ED4D84"/>
    <w:rsid w:val="00ED51C8"/>
    <w:rsid w:val="00EE1E47"/>
    <w:rsid w:val="00EE2D86"/>
    <w:rsid w:val="00EE5EBA"/>
    <w:rsid w:val="00EE6881"/>
    <w:rsid w:val="00EF608C"/>
    <w:rsid w:val="00F025A2"/>
    <w:rsid w:val="00F03132"/>
    <w:rsid w:val="00F04712"/>
    <w:rsid w:val="00F13360"/>
    <w:rsid w:val="00F178F4"/>
    <w:rsid w:val="00F22EC7"/>
    <w:rsid w:val="00F242AB"/>
    <w:rsid w:val="00F325C8"/>
    <w:rsid w:val="00F33F39"/>
    <w:rsid w:val="00F34834"/>
    <w:rsid w:val="00F42C65"/>
    <w:rsid w:val="00F61B69"/>
    <w:rsid w:val="00F63B24"/>
    <w:rsid w:val="00F653B8"/>
    <w:rsid w:val="00F77549"/>
    <w:rsid w:val="00F82D7B"/>
    <w:rsid w:val="00F87806"/>
    <w:rsid w:val="00F9008D"/>
    <w:rsid w:val="00F977B1"/>
    <w:rsid w:val="00FA092D"/>
    <w:rsid w:val="00FA1266"/>
    <w:rsid w:val="00FA3248"/>
    <w:rsid w:val="00FB018D"/>
    <w:rsid w:val="00FC1192"/>
    <w:rsid w:val="00FD2FCB"/>
    <w:rsid w:val="00FE1977"/>
    <w:rsid w:val="00FE3214"/>
    <w:rsid w:val="00FE488D"/>
    <w:rsid w:val="00FF2A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194</TotalTime>
  <Pages>63</Pages>
  <Words>14565</Words>
  <Characters>83027</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cp:lastModifiedBy>
  <cp:revision>9</cp:revision>
  <cp:lastPrinted>2019-02-25T14:05:00Z</cp:lastPrinted>
  <dcterms:created xsi:type="dcterms:W3CDTF">2023-10-27T07:50:00Z</dcterms:created>
  <dcterms:modified xsi:type="dcterms:W3CDTF">2023-11-01T08:17:00Z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