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6D9BEBFD"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0B74B3">
              <w:t>7</w:t>
            </w:r>
            <w:r w:rsidRPr="00535751">
              <w:t>.</w:t>
            </w:r>
            <w:bookmarkEnd w:id="3"/>
            <w:r w:rsidR="00B06ECE" w:rsidRPr="00535751">
              <w:t>0</w:t>
            </w:r>
            <w:r w:rsidRPr="00535751">
              <w:t xml:space="preserve"> </w:t>
            </w:r>
            <w:r w:rsidRPr="00535751">
              <w:rPr>
                <w:sz w:val="32"/>
              </w:rPr>
              <w:t>(</w:t>
            </w:r>
            <w:bookmarkStart w:id="4" w:name="issueDate"/>
            <w:r w:rsidR="00E45372" w:rsidRPr="00535751">
              <w:rPr>
                <w:sz w:val="32"/>
              </w:rPr>
              <w:t>202</w:t>
            </w:r>
            <w:r w:rsidR="00E45372">
              <w:rPr>
                <w:sz w:val="32"/>
              </w:rPr>
              <w:t>1</w:t>
            </w:r>
            <w:r w:rsidRPr="00535751">
              <w:rPr>
                <w:sz w:val="32"/>
              </w:rPr>
              <w:t>-</w:t>
            </w:r>
            <w:bookmarkEnd w:id="4"/>
            <w:r w:rsidR="000B74B3">
              <w:rPr>
                <w:sz w:val="32"/>
              </w:rPr>
              <w:t>06</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77777777" w:rsidR="00D57972" w:rsidRPr="00535751" w:rsidRDefault="00B97493">
            <w:r>
              <w:rPr>
                <w:i/>
              </w:rPr>
              <w:pict w14:anchorId="5F55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08BD93FA" w14:textId="77777777" w:rsidR="00D57972" w:rsidRPr="00535751" w:rsidRDefault="00B97493" w:rsidP="00133525">
            <w:pPr>
              <w:jc w:val="right"/>
            </w:pPr>
            <w:bookmarkStart w:id="7" w:name="logos"/>
            <w:r>
              <w:pict w14:anchorId="15EC4476">
                <v:shape id="_x0000_i1026" type="#_x0000_t75" style="width:127.4pt;height:74.75pt">
                  <v:imagedata r:id="rId10" o:title="3GPP-logo_web"/>
                </v:shape>
              </w:pict>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396D683B" w14:textId="4435DE91" w:rsidR="00B97493" w:rsidRDefault="00B97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_Toc76540596 \h </w:instrText>
      </w:r>
      <w:r>
        <w:fldChar w:fldCharType="separate"/>
      </w:r>
      <w:r>
        <w:t>5</w:t>
      </w:r>
      <w:r>
        <w:fldChar w:fldCharType="end"/>
      </w:r>
    </w:p>
    <w:p w14:paraId="35447DC5" w14:textId="2B755FDD" w:rsidR="00B97493" w:rsidRDefault="00B97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_Toc76540597 \h </w:instrText>
      </w:r>
      <w:r>
        <w:fldChar w:fldCharType="separate"/>
      </w:r>
      <w:r>
        <w:t>7</w:t>
      </w:r>
      <w:r>
        <w:fldChar w:fldCharType="end"/>
      </w:r>
    </w:p>
    <w:p w14:paraId="1F99BC58" w14:textId="005216AD" w:rsidR="00B97493" w:rsidRDefault="00B97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_Toc76540598 \h </w:instrText>
      </w:r>
      <w:r>
        <w:fldChar w:fldCharType="separate"/>
      </w:r>
      <w:r>
        <w:t>7</w:t>
      </w:r>
      <w:r>
        <w:fldChar w:fldCharType="end"/>
      </w:r>
    </w:p>
    <w:p w14:paraId="67DB4446" w14:textId="5EBB48BC" w:rsidR="00B97493" w:rsidRDefault="00B97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_Toc76540599 \h </w:instrText>
      </w:r>
      <w:r>
        <w:fldChar w:fldCharType="separate"/>
      </w:r>
      <w:r>
        <w:t>7</w:t>
      </w:r>
      <w:r>
        <w:fldChar w:fldCharType="end"/>
      </w:r>
    </w:p>
    <w:p w14:paraId="61D71622" w14:textId="60BF75C3" w:rsidR="00B97493" w:rsidRDefault="00B97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_Toc76540600 \h </w:instrText>
      </w:r>
      <w:r>
        <w:fldChar w:fldCharType="separate"/>
      </w:r>
      <w:r>
        <w:t>7</w:t>
      </w:r>
      <w:r>
        <w:fldChar w:fldCharType="end"/>
      </w:r>
    </w:p>
    <w:p w14:paraId="1378F4FD" w14:textId="6D0A7D61" w:rsidR="00B97493" w:rsidRDefault="00B97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_Toc76540601 \h </w:instrText>
      </w:r>
      <w:r>
        <w:fldChar w:fldCharType="separate"/>
      </w:r>
      <w:r>
        <w:t>8</w:t>
      </w:r>
      <w:r>
        <w:fldChar w:fldCharType="end"/>
      </w:r>
    </w:p>
    <w:p w14:paraId="225B5133" w14:textId="6A3FB9E9" w:rsidR="00B97493" w:rsidRDefault="00B97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_Toc76540602 \h </w:instrText>
      </w:r>
      <w:r>
        <w:fldChar w:fldCharType="separate"/>
      </w:r>
      <w:r>
        <w:t>8</w:t>
      </w:r>
      <w:r>
        <w:fldChar w:fldCharType="end"/>
      </w:r>
    </w:p>
    <w:p w14:paraId="2446C95A" w14:textId="0E26F8D7" w:rsidR="00B97493" w:rsidRDefault="00B97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_Toc76540603 \h </w:instrText>
      </w:r>
      <w:r>
        <w:fldChar w:fldCharType="separate"/>
      </w:r>
      <w:r>
        <w:t>8</w:t>
      </w:r>
      <w:r>
        <w:fldChar w:fldCharType="end"/>
      </w:r>
    </w:p>
    <w:p w14:paraId="4AA74189" w14:textId="07BDA4CC" w:rsidR="00B97493" w:rsidRDefault="00B97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_Toc76540604 \h </w:instrText>
      </w:r>
      <w:r>
        <w:fldChar w:fldCharType="separate"/>
      </w:r>
      <w:r>
        <w:t>9</w:t>
      </w:r>
      <w:r>
        <w:fldChar w:fldCharType="end"/>
      </w:r>
    </w:p>
    <w:p w14:paraId="0D89F552" w14:textId="06D0D735" w:rsidR="00B97493" w:rsidRDefault="00B974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_Toc76540605 \h </w:instrText>
      </w:r>
      <w:r>
        <w:fldChar w:fldCharType="separate"/>
      </w:r>
      <w:r>
        <w:t>9</w:t>
      </w:r>
      <w:r>
        <w:fldChar w:fldCharType="end"/>
      </w:r>
    </w:p>
    <w:p w14:paraId="00950862" w14:textId="26B6247A" w:rsidR="00B97493" w:rsidRDefault="00B97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_Toc76540606 \h </w:instrText>
      </w:r>
      <w:r>
        <w:fldChar w:fldCharType="separate"/>
      </w:r>
      <w:r>
        <w:t>9</w:t>
      </w:r>
      <w:r>
        <w:fldChar w:fldCharType="end"/>
      </w:r>
    </w:p>
    <w:p w14:paraId="706F56EA" w14:textId="5EA4B09C" w:rsidR="00B97493" w:rsidRDefault="00B974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_Toc76540607 \h </w:instrText>
      </w:r>
      <w:r>
        <w:fldChar w:fldCharType="separate"/>
      </w:r>
      <w:r>
        <w:t>9</w:t>
      </w:r>
      <w:r>
        <w:fldChar w:fldCharType="end"/>
      </w:r>
    </w:p>
    <w:p w14:paraId="7A663B80" w14:textId="5ED02A93" w:rsidR="00B97493" w:rsidRDefault="00B974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_Toc76540608 \h </w:instrText>
      </w:r>
      <w:r>
        <w:fldChar w:fldCharType="separate"/>
      </w:r>
      <w:r>
        <w:t>10</w:t>
      </w:r>
      <w:r>
        <w:fldChar w:fldCharType="end"/>
      </w:r>
    </w:p>
    <w:p w14:paraId="3F05A9D7" w14:textId="73302E40" w:rsidR="00B97493" w:rsidRDefault="00B9749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_Toc76540609 \h </w:instrText>
      </w:r>
      <w:r>
        <w:fldChar w:fldCharType="separate"/>
      </w:r>
      <w:r>
        <w:t>10</w:t>
      </w:r>
      <w:r>
        <w:fldChar w:fldCharType="end"/>
      </w:r>
    </w:p>
    <w:p w14:paraId="57517F2F" w14:textId="6E2A29C4" w:rsidR="00B97493" w:rsidRDefault="00B97493">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_Toc76540610 \h </w:instrText>
      </w:r>
      <w:r>
        <w:fldChar w:fldCharType="separate"/>
      </w:r>
      <w:r>
        <w:t>11</w:t>
      </w:r>
      <w:r>
        <w:fldChar w:fldCharType="end"/>
      </w:r>
    </w:p>
    <w:p w14:paraId="6C89255C" w14:textId="529FF17B" w:rsidR="00B97493" w:rsidRDefault="00B97493">
      <w:pPr>
        <w:pStyle w:val="TOC2"/>
        <w:rPr>
          <w:rFonts w:asciiTheme="minorHAnsi" w:eastAsiaTheme="minorEastAsia" w:hAnsiTheme="minorHAnsi" w:cstheme="minorBidi"/>
          <w:sz w:val="22"/>
          <w:szCs w:val="22"/>
          <w:lang w:eastAsia="en-GB"/>
        </w:rPr>
      </w:pPr>
      <w:r w:rsidRPr="00F93738">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F93738">
        <w:rPr>
          <w:rFonts w:eastAsia="PMingLiU"/>
          <w:lang w:eastAsia="zh-TW"/>
        </w:rPr>
        <w:t xml:space="preserve"> </w:t>
      </w:r>
      <w:r>
        <w:t>NR-DC configurations for NR frequency range 1</w:t>
      </w:r>
      <w:r>
        <w:tab/>
      </w:r>
      <w:r>
        <w:fldChar w:fldCharType="begin"/>
      </w:r>
      <w:r>
        <w:instrText xml:space="preserve"> PAGEREF _Toc76540611 \h </w:instrText>
      </w:r>
      <w:r>
        <w:fldChar w:fldCharType="separate"/>
      </w:r>
      <w:r>
        <w:t>11</w:t>
      </w:r>
      <w:r>
        <w:fldChar w:fldCharType="end"/>
      </w:r>
    </w:p>
    <w:p w14:paraId="646B1ADA" w14:textId="4C028784" w:rsidR="00B97493" w:rsidRDefault="00B97493">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_Toc76540612 \h </w:instrText>
      </w:r>
      <w:r>
        <w:fldChar w:fldCharType="separate"/>
      </w:r>
      <w:r>
        <w:t>12</w:t>
      </w:r>
      <w:r>
        <w:fldChar w:fldCharType="end"/>
      </w:r>
    </w:p>
    <w:p w14:paraId="7BF214B4" w14:textId="295C8A69" w:rsidR="00B97493" w:rsidRDefault="00B97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_Toc76540613 \h </w:instrText>
      </w:r>
      <w:r>
        <w:fldChar w:fldCharType="separate"/>
      </w:r>
      <w:r>
        <w:t>12</w:t>
      </w:r>
      <w:r>
        <w:fldChar w:fldCharType="end"/>
      </w:r>
    </w:p>
    <w:p w14:paraId="111132BB" w14:textId="2CC8A063" w:rsidR="00B97493" w:rsidRDefault="00B97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_Toc76540614 \h </w:instrText>
      </w:r>
      <w:r>
        <w:fldChar w:fldCharType="separate"/>
      </w:r>
      <w:r>
        <w:t>12</w:t>
      </w:r>
      <w:r>
        <w:fldChar w:fldCharType="end"/>
      </w:r>
    </w:p>
    <w:p w14:paraId="5BD3F4CB" w14:textId="5728BDBA" w:rsidR="00B97493" w:rsidRDefault="00B97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_Toc76540615 \h </w:instrText>
      </w:r>
      <w:r>
        <w:fldChar w:fldCharType="separate"/>
      </w:r>
      <w:r>
        <w:t>13</w:t>
      </w:r>
      <w:r>
        <w:fldChar w:fldCharType="end"/>
      </w:r>
    </w:p>
    <w:p w14:paraId="6D62E6CF" w14:textId="5C1313E8" w:rsidR="00B97493" w:rsidRDefault="00B97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_Toc76540616 \h </w:instrText>
      </w:r>
      <w:r>
        <w:fldChar w:fldCharType="separate"/>
      </w:r>
      <w:r>
        <w:t>13</w:t>
      </w:r>
      <w:r>
        <w:fldChar w:fldCharType="end"/>
      </w:r>
    </w:p>
    <w:p w14:paraId="063D95F4" w14:textId="1326340F" w:rsidR="00B97493" w:rsidRDefault="00B97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_Toc76540617 \h </w:instrText>
      </w:r>
      <w:r>
        <w:fldChar w:fldCharType="separate"/>
      </w:r>
      <w:r>
        <w:t>14</w:t>
      </w:r>
      <w:r>
        <w:fldChar w:fldCharType="end"/>
      </w:r>
    </w:p>
    <w:p w14:paraId="03AE63C6" w14:textId="5A8C2B23" w:rsidR="00B97493" w:rsidRDefault="00B97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_Toc76540618 \h </w:instrText>
      </w:r>
      <w:r>
        <w:fldChar w:fldCharType="separate"/>
      </w:r>
      <w:r>
        <w:t>14</w:t>
      </w:r>
      <w:r>
        <w:fldChar w:fldCharType="end"/>
      </w:r>
    </w:p>
    <w:p w14:paraId="543643E6" w14:textId="4E574E2D" w:rsidR="00B97493" w:rsidRDefault="00B97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_Toc76540619 \h </w:instrText>
      </w:r>
      <w:r>
        <w:fldChar w:fldCharType="separate"/>
      </w:r>
      <w:r>
        <w:t>15</w:t>
      </w:r>
      <w:r>
        <w:fldChar w:fldCharType="end"/>
      </w:r>
    </w:p>
    <w:p w14:paraId="40D7A566" w14:textId="15B5AB96" w:rsidR="00B97493" w:rsidRDefault="00B97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_Toc76540620 \h </w:instrText>
      </w:r>
      <w:r>
        <w:fldChar w:fldCharType="separate"/>
      </w:r>
      <w:r>
        <w:t>15</w:t>
      </w:r>
      <w:r>
        <w:fldChar w:fldCharType="end"/>
      </w:r>
    </w:p>
    <w:p w14:paraId="2BF1018A" w14:textId="4D8385A0" w:rsidR="00B97493" w:rsidRDefault="00B974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_Toc76540621 \h </w:instrText>
      </w:r>
      <w:r>
        <w:fldChar w:fldCharType="separate"/>
      </w:r>
      <w:r>
        <w:t>15</w:t>
      </w:r>
      <w:r>
        <w:fldChar w:fldCharType="end"/>
      </w:r>
    </w:p>
    <w:p w14:paraId="57D4C98C" w14:textId="1F6474CF" w:rsidR="00B97493" w:rsidRDefault="00B9749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_Toc76540622 \h </w:instrText>
      </w:r>
      <w:r>
        <w:fldChar w:fldCharType="separate"/>
      </w:r>
      <w:r>
        <w:t>15</w:t>
      </w:r>
      <w:r>
        <w:fldChar w:fldCharType="end"/>
      </w:r>
    </w:p>
    <w:p w14:paraId="1944E577" w14:textId="4056D7BC" w:rsidR="00B97493" w:rsidRDefault="00B9749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_Toc76540623 \h </w:instrText>
      </w:r>
      <w:r>
        <w:fldChar w:fldCharType="separate"/>
      </w:r>
      <w:r>
        <w:t>16</w:t>
      </w:r>
      <w:r>
        <w:fldChar w:fldCharType="end"/>
      </w:r>
    </w:p>
    <w:p w14:paraId="0323C566" w14:textId="002E48E9" w:rsidR="00B97493" w:rsidRDefault="00B97493">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_Toc76540624 \h </w:instrText>
      </w:r>
      <w:r>
        <w:fldChar w:fldCharType="separate"/>
      </w:r>
      <w:r>
        <w:t>16</w:t>
      </w:r>
      <w:r>
        <w:fldChar w:fldCharType="end"/>
      </w:r>
    </w:p>
    <w:p w14:paraId="0E589241" w14:textId="04EF8A48" w:rsidR="00B97493" w:rsidRDefault="00B97493">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_Toc76540625 \h </w:instrText>
      </w:r>
      <w:r>
        <w:fldChar w:fldCharType="separate"/>
      </w:r>
      <w:r>
        <w:t>17</w:t>
      </w:r>
      <w:r>
        <w:fldChar w:fldCharType="end"/>
      </w:r>
    </w:p>
    <w:p w14:paraId="76EF83EE" w14:textId="617CF6BF" w:rsidR="00B97493" w:rsidRDefault="00B97493">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_Toc76540626 \h </w:instrText>
      </w:r>
      <w:r>
        <w:fldChar w:fldCharType="separate"/>
      </w:r>
      <w:r>
        <w:t>17</w:t>
      </w:r>
      <w:r>
        <w:fldChar w:fldCharType="end"/>
      </w:r>
    </w:p>
    <w:p w14:paraId="5DA53AC5" w14:textId="0F894E8A" w:rsidR="00B97493" w:rsidRDefault="00B97493">
      <w:pPr>
        <w:pStyle w:val="TOC8"/>
        <w:rPr>
          <w:rFonts w:asciiTheme="minorHAnsi" w:eastAsiaTheme="minorEastAsia" w:hAnsiTheme="minorHAnsi" w:cstheme="minorBidi"/>
          <w:b w:val="0"/>
          <w:szCs w:val="22"/>
          <w:lang w:eastAsia="en-GB"/>
        </w:rPr>
      </w:pPr>
      <w:r w:rsidRPr="00F93738">
        <w:rPr>
          <w:lang w:val="en-US"/>
        </w:rPr>
        <w:t xml:space="preserve">Annex A </w:t>
      </w:r>
      <w:r>
        <w:t>:</w:t>
      </w:r>
      <w:r w:rsidRPr="00F93738">
        <w:rPr>
          <w:lang w:val="en-US"/>
        </w:rPr>
        <w:t xml:space="preserve"> </w:t>
      </w:r>
      <w:r>
        <w:rPr>
          <w:lang w:eastAsia="ko-KR"/>
        </w:rPr>
        <w:t>Frequency arrangement for overlapping operating bands</w:t>
      </w:r>
      <w:r>
        <w:tab/>
      </w:r>
      <w:r>
        <w:fldChar w:fldCharType="begin"/>
      </w:r>
      <w:r>
        <w:instrText xml:space="preserve"> PAGEREF _Toc76540627 \h </w:instrText>
      </w:r>
      <w:r>
        <w:fldChar w:fldCharType="separate"/>
      </w:r>
      <w:r>
        <w:t>18</w:t>
      </w:r>
      <w:r>
        <w:fldChar w:fldCharType="end"/>
      </w:r>
    </w:p>
    <w:p w14:paraId="26CC7468" w14:textId="29B52CDB" w:rsidR="00B97493" w:rsidRDefault="00B97493">
      <w:pPr>
        <w:pStyle w:val="TOC8"/>
        <w:rPr>
          <w:rFonts w:asciiTheme="minorHAnsi" w:eastAsiaTheme="minorEastAsia" w:hAnsiTheme="minorHAnsi" w:cstheme="minorBidi"/>
          <w:b w:val="0"/>
          <w:szCs w:val="22"/>
          <w:lang w:eastAsia="en-GB"/>
        </w:rPr>
      </w:pPr>
      <w:r>
        <w:t>Annex B (normative):</w:t>
      </w:r>
      <w:r w:rsidRPr="00F93738">
        <w:rPr>
          <w:lang w:val="en-US"/>
        </w:rPr>
        <w:t xml:space="preserve"> Common Requirements for bands, CA, SUL or DC</w:t>
      </w:r>
      <w:r>
        <w:tab/>
      </w:r>
      <w:r>
        <w:fldChar w:fldCharType="begin"/>
      </w:r>
      <w:r>
        <w:instrText xml:space="preserve"> PAGEREF _Toc76540628 \h </w:instrText>
      </w:r>
      <w:r>
        <w:fldChar w:fldCharType="separate"/>
      </w:r>
      <w:r>
        <w:t>18</w:t>
      </w:r>
      <w:r>
        <w:fldChar w:fldCharType="end"/>
      </w:r>
    </w:p>
    <w:p w14:paraId="0C9A6F49" w14:textId="66696968" w:rsidR="00B97493" w:rsidRDefault="00B97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_Toc76540629 \h </w:instrText>
      </w:r>
      <w:r>
        <w:fldChar w:fldCharType="separate"/>
      </w:r>
      <w:r>
        <w:t>18</w:t>
      </w:r>
      <w:r>
        <w:fldChar w:fldCharType="end"/>
      </w:r>
    </w:p>
    <w:p w14:paraId="1BABEB29" w14:textId="4F25B0F1" w:rsidR="00B97493" w:rsidRDefault="00B97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_Toc76540630 \h </w:instrText>
      </w:r>
      <w:r>
        <w:fldChar w:fldCharType="separate"/>
      </w:r>
      <w:r>
        <w:t>18</w:t>
      </w:r>
      <w:r>
        <w:fldChar w:fldCharType="end"/>
      </w:r>
    </w:p>
    <w:p w14:paraId="2D693ABE" w14:textId="1DCBB284" w:rsidR="00B97493" w:rsidRDefault="00B97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_Toc76540631 \h </w:instrText>
      </w:r>
      <w:r>
        <w:fldChar w:fldCharType="separate"/>
      </w:r>
      <w:r>
        <w:t>18</w:t>
      </w:r>
      <w:r>
        <w:fldChar w:fldCharType="end"/>
      </w:r>
    </w:p>
    <w:p w14:paraId="38FF635D" w14:textId="12AAB546" w:rsidR="00B97493" w:rsidRDefault="00B97493">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_Toc76540632 \h </w:instrText>
      </w:r>
      <w:r>
        <w:fldChar w:fldCharType="separate"/>
      </w:r>
      <w:r>
        <w:t>18</w:t>
      </w:r>
      <w:r>
        <w:fldChar w:fldCharType="end"/>
      </w:r>
    </w:p>
    <w:p w14:paraId="3893C68B" w14:textId="30581A13" w:rsidR="00B97493" w:rsidRDefault="00B97493">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_Toc76540633 \h </w:instrText>
      </w:r>
      <w:r>
        <w:fldChar w:fldCharType="separate"/>
      </w:r>
      <w:r>
        <w:t>19</w:t>
      </w:r>
      <w:r>
        <w:fldChar w:fldCharType="end"/>
      </w:r>
    </w:p>
    <w:p w14:paraId="1834A195" w14:textId="2B9DE527" w:rsidR="00B97493" w:rsidRDefault="00B9749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_Toc76540634 \h </w:instrText>
      </w:r>
      <w:r>
        <w:fldChar w:fldCharType="separate"/>
      </w:r>
      <w:r>
        <w:t>19</w:t>
      </w:r>
      <w:r>
        <w:fldChar w:fldCharType="end"/>
      </w:r>
    </w:p>
    <w:p w14:paraId="362797DD" w14:textId="34CC9BF0" w:rsidR="00B97493" w:rsidRDefault="00B97493">
      <w:pPr>
        <w:pStyle w:val="TOC2"/>
        <w:rPr>
          <w:rFonts w:asciiTheme="minorHAnsi" w:eastAsiaTheme="minorEastAsia" w:hAnsiTheme="minorHAnsi" w:cstheme="minorBidi"/>
          <w:sz w:val="22"/>
          <w:szCs w:val="22"/>
          <w:lang w:eastAsia="en-GB"/>
        </w:rPr>
      </w:pPr>
      <w:r>
        <w:t>B.</w:t>
      </w:r>
      <w:r w:rsidRPr="00F93738">
        <w:rPr>
          <w:lang w:val="en-US"/>
        </w:rPr>
        <w:t>4</w:t>
      </w:r>
      <w:r>
        <w:t>.1</w:t>
      </w:r>
      <w:r>
        <w:rPr>
          <w:rFonts w:asciiTheme="minorHAnsi" w:eastAsiaTheme="minorEastAsia" w:hAnsiTheme="minorHAnsi" w:cstheme="minorBidi"/>
          <w:sz w:val="22"/>
          <w:szCs w:val="22"/>
          <w:lang w:eastAsia="en-GB"/>
        </w:rPr>
        <w:tab/>
      </w:r>
      <w:r>
        <w:t xml:space="preserve">Common </w:t>
      </w:r>
      <w:r w:rsidRPr="00F93738">
        <w:rPr>
          <w:lang w:val="en-US"/>
        </w:rPr>
        <w:t>UE RF</w:t>
      </w:r>
      <w:r>
        <w:t xml:space="preserve"> requirements for a release independent band</w:t>
      </w:r>
      <w:r>
        <w:tab/>
      </w:r>
      <w:r>
        <w:fldChar w:fldCharType="begin"/>
      </w:r>
      <w:r>
        <w:instrText xml:space="preserve"> PAGEREF _Toc76540635 \h </w:instrText>
      </w:r>
      <w:r>
        <w:fldChar w:fldCharType="separate"/>
      </w:r>
      <w:r>
        <w:t>19</w:t>
      </w:r>
      <w:r>
        <w:fldChar w:fldCharType="end"/>
      </w:r>
    </w:p>
    <w:p w14:paraId="27F9BEBF" w14:textId="53C10AD0" w:rsidR="00B97493" w:rsidRDefault="00B97493">
      <w:pPr>
        <w:pStyle w:val="TOC2"/>
        <w:rPr>
          <w:rFonts w:asciiTheme="minorHAnsi" w:eastAsiaTheme="minorEastAsia" w:hAnsiTheme="minorHAnsi" w:cstheme="minorBidi"/>
          <w:sz w:val="22"/>
          <w:szCs w:val="22"/>
          <w:lang w:eastAsia="en-GB"/>
        </w:rPr>
      </w:pPr>
      <w:r>
        <w:t>B.</w:t>
      </w:r>
      <w:r w:rsidRPr="00F93738">
        <w:rPr>
          <w:lang w:val="en-US"/>
        </w:rPr>
        <w:t>4</w:t>
      </w:r>
      <w:r>
        <w:t>.2</w:t>
      </w:r>
      <w:r>
        <w:rPr>
          <w:rFonts w:asciiTheme="minorHAnsi" w:eastAsiaTheme="minorEastAsia" w:hAnsiTheme="minorHAnsi" w:cstheme="minorBidi"/>
          <w:sz w:val="22"/>
          <w:szCs w:val="22"/>
          <w:lang w:eastAsia="en-GB"/>
        </w:rPr>
        <w:tab/>
      </w:r>
      <w:r>
        <w:t xml:space="preserve">Common </w:t>
      </w:r>
      <w:r w:rsidRPr="00F93738">
        <w:rPr>
          <w:lang w:val="en-US"/>
        </w:rPr>
        <w:t>UE RF</w:t>
      </w:r>
      <w:r>
        <w:t xml:space="preserve"> requirements for CA configurations within NR frequency range 1 or NR frequency range 2</w:t>
      </w:r>
      <w:r>
        <w:tab/>
      </w:r>
      <w:r>
        <w:fldChar w:fldCharType="begin"/>
      </w:r>
      <w:r>
        <w:instrText xml:space="preserve"> PAGEREF _Toc76540636 \h </w:instrText>
      </w:r>
      <w:r>
        <w:fldChar w:fldCharType="separate"/>
      </w:r>
      <w:r>
        <w:t>20</w:t>
      </w:r>
      <w:r>
        <w:fldChar w:fldCharType="end"/>
      </w:r>
    </w:p>
    <w:p w14:paraId="33176779" w14:textId="2D7825F8" w:rsidR="00B97493" w:rsidRDefault="00B97493">
      <w:pPr>
        <w:pStyle w:val="TOC2"/>
        <w:rPr>
          <w:rFonts w:asciiTheme="minorHAnsi" w:eastAsiaTheme="minorEastAsia" w:hAnsiTheme="minorHAnsi" w:cstheme="minorBidi"/>
          <w:sz w:val="22"/>
          <w:szCs w:val="22"/>
          <w:lang w:eastAsia="en-GB"/>
        </w:rPr>
      </w:pPr>
      <w:r>
        <w:t>B.</w:t>
      </w:r>
      <w:r w:rsidRPr="00F93738">
        <w:rPr>
          <w:lang w:val="en-US"/>
        </w:rPr>
        <w:t>4</w:t>
      </w:r>
      <w:r>
        <w:t>.3</w:t>
      </w:r>
      <w:r>
        <w:rPr>
          <w:rFonts w:asciiTheme="minorHAnsi" w:eastAsiaTheme="minorEastAsia" w:hAnsiTheme="minorHAnsi" w:cstheme="minorBidi"/>
          <w:sz w:val="22"/>
          <w:szCs w:val="22"/>
          <w:lang w:eastAsia="en-GB"/>
        </w:rPr>
        <w:tab/>
      </w:r>
      <w:r>
        <w:t xml:space="preserve">Common </w:t>
      </w:r>
      <w:r w:rsidRPr="00F93738">
        <w:rPr>
          <w:lang w:val="en-US"/>
        </w:rPr>
        <w:t>UE RF</w:t>
      </w:r>
      <w:r>
        <w:t xml:space="preserve"> requirements for SUL</w:t>
      </w:r>
      <w:r>
        <w:tab/>
      </w:r>
      <w:r>
        <w:fldChar w:fldCharType="begin"/>
      </w:r>
      <w:r>
        <w:instrText xml:space="preserve"> PAGEREF _Toc76540637 \h </w:instrText>
      </w:r>
      <w:r>
        <w:fldChar w:fldCharType="separate"/>
      </w:r>
      <w:r>
        <w:t>20</w:t>
      </w:r>
      <w:r>
        <w:fldChar w:fldCharType="end"/>
      </w:r>
    </w:p>
    <w:p w14:paraId="23E96EBE" w14:textId="066581A7" w:rsidR="00B97493" w:rsidRDefault="00B97493">
      <w:pPr>
        <w:pStyle w:val="TOC2"/>
        <w:rPr>
          <w:rFonts w:asciiTheme="minorHAnsi" w:eastAsiaTheme="minorEastAsia" w:hAnsiTheme="minorHAnsi" w:cstheme="minorBidi"/>
          <w:sz w:val="22"/>
          <w:szCs w:val="22"/>
          <w:lang w:eastAsia="en-GB"/>
        </w:rPr>
      </w:pPr>
      <w:r>
        <w:t>B.</w:t>
      </w:r>
      <w:r w:rsidRPr="00F93738">
        <w:rPr>
          <w:lang w:val="en-US"/>
        </w:rPr>
        <w:t>4</w:t>
      </w:r>
      <w:r>
        <w:t>.4</w:t>
      </w:r>
      <w:r>
        <w:rPr>
          <w:rFonts w:asciiTheme="minorHAnsi" w:eastAsiaTheme="minorEastAsia" w:hAnsiTheme="minorHAnsi" w:cstheme="minorBidi"/>
          <w:sz w:val="22"/>
          <w:szCs w:val="22"/>
          <w:lang w:eastAsia="en-GB"/>
        </w:rPr>
        <w:tab/>
      </w:r>
      <w:r>
        <w:t xml:space="preserve">Common </w:t>
      </w:r>
      <w:r w:rsidRPr="00F93738">
        <w:rPr>
          <w:lang w:val="en-US"/>
        </w:rPr>
        <w:t>UE RF</w:t>
      </w:r>
      <w:r>
        <w:t xml:space="preserve"> requirements for interband CA configurations between NR frequency range 1 and NR frequency range 2</w:t>
      </w:r>
      <w:r>
        <w:tab/>
      </w:r>
      <w:r>
        <w:fldChar w:fldCharType="begin"/>
      </w:r>
      <w:r>
        <w:instrText xml:space="preserve"> PAGEREF _Toc76540638 \h </w:instrText>
      </w:r>
      <w:r>
        <w:fldChar w:fldCharType="separate"/>
      </w:r>
      <w:r>
        <w:t>21</w:t>
      </w:r>
      <w:r>
        <w:fldChar w:fldCharType="end"/>
      </w:r>
    </w:p>
    <w:p w14:paraId="4D4A2412" w14:textId="754F5F01" w:rsidR="00B97493" w:rsidRDefault="00B97493">
      <w:pPr>
        <w:pStyle w:val="TOC2"/>
        <w:rPr>
          <w:rFonts w:asciiTheme="minorHAnsi" w:eastAsiaTheme="minorEastAsia" w:hAnsiTheme="minorHAnsi" w:cstheme="minorBidi"/>
          <w:sz w:val="22"/>
          <w:szCs w:val="22"/>
          <w:lang w:eastAsia="en-GB"/>
        </w:rPr>
      </w:pPr>
      <w:r>
        <w:t>B.</w:t>
      </w:r>
      <w:r w:rsidRPr="00F93738">
        <w:rPr>
          <w:lang w:val="en-US"/>
        </w:rPr>
        <w:t>4</w:t>
      </w:r>
      <w:r>
        <w:t>.5</w:t>
      </w:r>
      <w:r>
        <w:rPr>
          <w:rFonts w:asciiTheme="minorHAnsi" w:eastAsiaTheme="minorEastAsia" w:hAnsiTheme="minorHAnsi" w:cstheme="minorBidi"/>
          <w:sz w:val="22"/>
          <w:szCs w:val="22"/>
          <w:lang w:eastAsia="en-GB"/>
        </w:rPr>
        <w:tab/>
      </w:r>
      <w:r>
        <w:t xml:space="preserve">Common </w:t>
      </w:r>
      <w:r w:rsidRPr="00F93738">
        <w:rPr>
          <w:lang w:val="en-US"/>
        </w:rPr>
        <w:t>UE RF</w:t>
      </w:r>
      <w:r>
        <w:t xml:space="preserve"> requirements for Inter-band NR-DC configurations between frequency range 1 and frequency range 2</w:t>
      </w:r>
      <w:r>
        <w:tab/>
      </w:r>
      <w:r>
        <w:fldChar w:fldCharType="begin"/>
      </w:r>
      <w:r>
        <w:instrText xml:space="preserve"> PAGEREF _Toc76540639 \h </w:instrText>
      </w:r>
      <w:r>
        <w:fldChar w:fldCharType="separate"/>
      </w:r>
      <w:r>
        <w:t>21</w:t>
      </w:r>
      <w:r>
        <w:fldChar w:fldCharType="end"/>
      </w:r>
    </w:p>
    <w:p w14:paraId="3056B775" w14:textId="64839050" w:rsidR="00B97493" w:rsidRDefault="00B97493">
      <w:pPr>
        <w:pStyle w:val="TOC2"/>
        <w:rPr>
          <w:rFonts w:asciiTheme="minorHAnsi" w:eastAsiaTheme="minorEastAsia" w:hAnsiTheme="minorHAnsi" w:cstheme="minorBidi"/>
          <w:sz w:val="22"/>
          <w:szCs w:val="22"/>
          <w:lang w:eastAsia="en-GB"/>
        </w:rPr>
      </w:pPr>
      <w:r>
        <w:lastRenderedPageBreak/>
        <w:t>B.</w:t>
      </w:r>
      <w:r w:rsidRPr="00F93738">
        <w:rPr>
          <w:lang w:val="en-US"/>
        </w:rPr>
        <w:t>4</w:t>
      </w:r>
      <w:r>
        <w:t>.6</w:t>
      </w:r>
      <w:r>
        <w:rPr>
          <w:rFonts w:asciiTheme="minorHAnsi" w:eastAsiaTheme="minorEastAsia" w:hAnsiTheme="minorHAnsi" w:cstheme="minorBidi"/>
          <w:sz w:val="22"/>
          <w:szCs w:val="22"/>
          <w:lang w:eastAsia="en-GB"/>
        </w:rPr>
        <w:tab/>
      </w:r>
      <w:r>
        <w:t xml:space="preserve">Common </w:t>
      </w:r>
      <w:r w:rsidRPr="00F93738">
        <w:rPr>
          <w:lang w:val="en-US"/>
        </w:rPr>
        <w:t>UE RF</w:t>
      </w:r>
      <w:r>
        <w:t xml:space="preserve"> requirements for NR interworking between NR and E-UTRA</w:t>
      </w:r>
      <w:r>
        <w:tab/>
      </w:r>
      <w:r>
        <w:fldChar w:fldCharType="begin"/>
      </w:r>
      <w:r>
        <w:instrText xml:space="preserve"> PAGEREF _Toc76540640 \h </w:instrText>
      </w:r>
      <w:r>
        <w:fldChar w:fldCharType="separate"/>
      </w:r>
      <w:r>
        <w:t>22</w:t>
      </w:r>
      <w:r>
        <w:fldChar w:fldCharType="end"/>
      </w:r>
    </w:p>
    <w:p w14:paraId="09C8D315" w14:textId="13E974B0" w:rsidR="00B97493" w:rsidRDefault="00B97493">
      <w:pPr>
        <w:pStyle w:val="TOC8"/>
        <w:rPr>
          <w:rFonts w:asciiTheme="minorHAnsi" w:eastAsiaTheme="minorEastAsia" w:hAnsiTheme="minorHAnsi" w:cstheme="minorBidi"/>
          <w:b w:val="0"/>
          <w:szCs w:val="22"/>
          <w:lang w:eastAsia="en-GB"/>
        </w:rPr>
      </w:pPr>
      <w:r>
        <w:t xml:space="preserve">Annex C (normative): </w:t>
      </w:r>
      <w:r w:rsidRPr="00F93738">
        <w:rPr>
          <w:lang w:val="en-US"/>
        </w:rPr>
        <w:t>Common Requirements for high speed train scenario</w:t>
      </w:r>
      <w:r>
        <w:tab/>
      </w:r>
      <w:r>
        <w:fldChar w:fldCharType="begin"/>
      </w:r>
      <w:r>
        <w:instrText xml:space="preserve"> PAGEREF _Toc76540641 \h </w:instrText>
      </w:r>
      <w:r>
        <w:fldChar w:fldCharType="separate"/>
      </w:r>
      <w:r>
        <w:t>23</w:t>
      </w:r>
      <w:r>
        <w:fldChar w:fldCharType="end"/>
      </w:r>
    </w:p>
    <w:p w14:paraId="78567C5B" w14:textId="66FF4B52" w:rsidR="00B97493" w:rsidRDefault="00B97493">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_Toc76540642 \h </w:instrText>
      </w:r>
      <w:r>
        <w:fldChar w:fldCharType="separate"/>
      </w:r>
      <w:r>
        <w:t>23</w:t>
      </w:r>
      <w:r>
        <w:fldChar w:fldCharType="end"/>
      </w:r>
    </w:p>
    <w:p w14:paraId="28EDA3F3" w14:textId="381B4FDA" w:rsidR="00B97493" w:rsidRDefault="00B97493">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_Toc76540643 \h </w:instrText>
      </w:r>
      <w:r>
        <w:fldChar w:fldCharType="separate"/>
      </w:r>
      <w:r>
        <w:t>23</w:t>
      </w:r>
      <w:r>
        <w:fldChar w:fldCharType="end"/>
      </w:r>
    </w:p>
    <w:p w14:paraId="3FB7628A" w14:textId="1AFCB106" w:rsidR="00B97493" w:rsidRDefault="00B97493">
      <w:pPr>
        <w:pStyle w:val="TOC8"/>
        <w:rPr>
          <w:rFonts w:asciiTheme="minorHAnsi" w:eastAsiaTheme="minorEastAsia" w:hAnsiTheme="minorHAnsi" w:cstheme="minorBidi"/>
          <w:b w:val="0"/>
          <w:szCs w:val="22"/>
          <w:lang w:eastAsia="en-GB"/>
        </w:rPr>
      </w:pPr>
      <w:r w:rsidRPr="00F93738">
        <w:rPr>
          <w:lang w:val="en-US"/>
        </w:rPr>
        <w:t xml:space="preserve">Annex </w:t>
      </w:r>
      <w:r w:rsidRPr="00F93738">
        <w:rPr>
          <w:lang w:val="en-US" w:eastAsia="zh-CN"/>
        </w:rPr>
        <w:t>D</w:t>
      </w:r>
      <w:r w:rsidRPr="00F93738">
        <w:rPr>
          <w:lang w:val="en-US"/>
        </w:rPr>
        <w:t xml:space="preserve"> (normative): Common </w:t>
      </w:r>
      <w:r>
        <w:t>PMI</w:t>
      </w:r>
      <w:r>
        <w:rPr>
          <w:lang w:eastAsia="zh-CN"/>
        </w:rPr>
        <w:t xml:space="preserve"> </w:t>
      </w:r>
      <w:r w:rsidRPr="00F93738">
        <w:rPr>
          <w:rFonts w:cs="Arial"/>
        </w:rPr>
        <w:t xml:space="preserve">reporting </w:t>
      </w:r>
      <w:r w:rsidRPr="00F93738">
        <w:rPr>
          <w:lang w:val="en-US" w:eastAsia="zh-CN"/>
        </w:rPr>
        <w:t>r</w:t>
      </w:r>
      <w:r w:rsidRPr="00F93738">
        <w:rPr>
          <w:lang w:val="en-US"/>
        </w:rPr>
        <w:t xml:space="preserve">equirements </w:t>
      </w:r>
      <w:r w:rsidRPr="00F93738">
        <w:rPr>
          <w:lang w:val="en-US" w:eastAsia="zh-CN"/>
        </w:rPr>
        <w:t>f</w:t>
      </w:r>
      <w:r w:rsidRPr="00F93738">
        <w:rPr>
          <w:rFonts w:cs="Arial"/>
        </w:rPr>
        <w:t xml:space="preserve">or </w:t>
      </w:r>
      <w:r>
        <w:rPr>
          <w:lang w:eastAsia="zh-CN"/>
        </w:rPr>
        <w:t>16TX and 32TX</w:t>
      </w:r>
      <w:r>
        <w:tab/>
      </w:r>
      <w:r>
        <w:fldChar w:fldCharType="begin"/>
      </w:r>
      <w:r>
        <w:instrText xml:space="preserve"> PAGEREF _Toc76540644 \h </w:instrText>
      </w:r>
      <w:r>
        <w:fldChar w:fldCharType="separate"/>
      </w:r>
      <w:r>
        <w:t>24</w:t>
      </w:r>
      <w:r>
        <w:fldChar w:fldCharType="end"/>
      </w:r>
    </w:p>
    <w:p w14:paraId="794C29FC" w14:textId="0B59324A" w:rsidR="00B97493" w:rsidRDefault="00B97493">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F93738">
        <w:rPr>
          <w:rFonts w:cs="Arial"/>
        </w:rPr>
        <w:t xml:space="preserve">reporting </w:t>
      </w:r>
      <w:r>
        <w:rPr>
          <w:lang w:eastAsia="zh-CN"/>
        </w:rPr>
        <w:t>requirements</w:t>
      </w:r>
      <w:r>
        <w:t xml:space="preserve"> </w:t>
      </w:r>
      <w:r w:rsidRPr="00F93738">
        <w:rPr>
          <w:rFonts w:cs="Arial"/>
        </w:rPr>
        <w:t xml:space="preserve">for </w:t>
      </w:r>
      <w:r>
        <w:rPr>
          <w:lang w:eastAsia="zh-CN"/>
        </w:rPr>
        <w:t>16TX and 32TX</w:t>
      </w:r>
      <w:r w:rsidRPr="00F93738">
        <w:rPr>
          <w:lang w:val="en-US"/>
        </w:rPr>
        <w:t xml:space="preserve"> TypeI-SinglePanel</w:t>
      </w:r>
      <w:r w:rsidRPr="00F93738">
        <w:rPr>
          <w:lang w:val="en-US" w:eastAsia="zh-CN"/>
        </w:rPr>
        <w:t xml:space="preserve"> Codebook</w:t>
      </w:r>
      <w:r>
        <w:tab/>
      </w:r>
      <w:r>
        <w:fldChar w:fldCharType="begin"/>
      </w:r>
      <w:r>
        <w:instrText xml:space="preserve"> PAGEREF _Toc76540645 \h </w:instrText>
      </w:r>
      <w:r>
        <w:fldChar w:fldCharType="separate"/>
      </w:r>
      <w:r>
        <w:t>24</w:t>
      </w:r>
      <w:r>
        <w:fldChar w:fldCharType="end"/>
      </w:r>
    </w:p>
    <w:p w14:paraId="79F3B14A" w14:textId="21D5B115" w:rsidR="00B97493" w:rsidRDefault="00B97493">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F93738">
        <w:rPr>
          <w:rFonts w:cs="Arial"/>
        </w:rPr>
        <w:t xml:space="preserve">reporting </w:t>
      </w:r>
      <w:r>
        <w:rPr>
          <w:lang w:eastAsia="zh-CN"/>
        </w:rPr>
        <w:t>requirements</w:t>
      </w:r>
      <w:r>
        <w:t xml:space="preserve"> </w:t>
      </w:r>
      <w:r w:rsidRPr="00F93738">
        <w:rPr>
          <w:rFonts w:cs="Arial"/>
        </w:rPr>
        <w:t xml:space="preserve">for </w:t>
      </w:r>
      <w:r>
        <w:rPr>
          <w:lang w:eastAsia="zh-CN"/>
        </w:rPr>
        <w:t xml:space="preserve">16TX </w:t>
      </w:r>
      <w:r>
        <w:t xml:space="preserve">TypeII </w:t>
      </w:r>
      <w:r w:rsidRPr="00F93738">
        <w:rPr>
          <w:lang w:val="en-US" w:eastAsia="zh-CN"/>
        </w:rPr>
        <w:t>Codebook</w:t>
      </w:r>
      <w:r>
        <w:tab/>
      </w:r>
      <w:r>
        <w:fldChar w:fldCharType="begin"/>
      </w:r>
      <w:r>
        <w:instrText xml:space="preserve"> PAGEREF _Toc76540646 \h </w:instrText>
      </w:r>
      <w:r>
        <w:fldChar w:fldCharType="separate"/>
      </w:r>
      <w:r>
        <w:t>25</w:t>
      </w:r>
      <w:r>
        <w:fldChar w:fldCharType="end"/>
      </w:r>
    </w:p>
    <w:p w14:paraId="14E550C2" w14:textId="5EAFC54F" w:rsidR="00B97493" w:rsidRDefault="00B97493">
      <w:pPr>
        <w:pStyle w:val="TOC8"/>
        <w:rPr>
          <w:rFonts w:asciiTheme="minorHAnsi" w:eastAsiaTheme="minorEastAsia" w:hAnsiTheme="minorHAnsi" w:cstheme="minorBidi"/>
          <w:b w:val="0"/>
          <w:szCs w:val="22"/>
          <w:lang w:eastAsia="en-GB"/>
        </w:rPr>
      </w:pPr>
      <w:r w:rsidRPr="00F93738">
        <w:rPr>
          <w:lang w:val="en-US"/>
        </w:rPr>
        <w:t xml:space="preserve">Annex </w:t>
      </w:r>
      <w:r w:rsidRPr="00F93738">
        <w:rPr>
          <w:lang w:val="en-US" w:eastAsia="zh-CN"/>
        </w:rPr>
        <w:t>E</w:t>
      </w:r>
      <w:r w:rsidRPr="00F93738">
        <w:rPr>
          <w:lang w:val="en-US"/>
        </w:rPr>
        <w:t xml:space="preserve"> (normative): Common </w:t>
      </w:r>
      <w:r>
        <w:t>PDSCH demoulation requirements with LTE CRS rate matching</w:t>
      </w:r>
      <w:r>
        <w:tab/>
      </w:r>
      <w:r>
        <w:fldChar w:fldCharType="begin"/>
      </w:r>
      <w:r>
        <w:instrText xml:space="preserve"> PAGEREF _Toc76540647 \h </w:instrText>
      </w:r>
      <w:r>
        <w:fldChar w:fldCharType="separate"/>
      </w:r>
      <w:r>
        <w:t>25</w:t>
      </w:r>
      <w:r>
        <w:fldChar w:fldCharType="end"/>
      </w:r>
    </w:p>
    <w:p w14:paraId="3C57D31B" w14:textId="70DC9E5B" w:rsidR="00B97493" w:rsidRDefault="00B97493">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F93738">
        <w:rPr>
          <w:lang w:val="en-US"/>
        </w:rPr>
        <w:t xml:space="preserve">Common </w:t>
      </w:r>
      <w:r>
        <w:t>PDSCH demoulation requirements with LTE CRS rate matching</w:t>
      </w:r>
      <w:r>
        <w:tab/>
      </w:r>
      <w:r>
        <w:fldChar w:fldCharType="begin"/>
      </w:r>
      <w:r>
        <w:instrText xml:space="preserve"> PAGEREF _Toc76540648 \h </w:instrText>
      </w:r>
      <w:r>
        <w:fldChar w:fldCharType="separate"/>
      </w:r>
      <w:r>
        <w:t>25</w:t>
      </w:r>
      <w:r>
        <w:fldChar w:fldCharType="end"/>
      </w:r>
    </w:p>
    <w:p w14:paraId="104A883B" w14:textId="14C73F0E" w:rsidR="00B97493" w:rsidRDefault="00B97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_Toc76540649 \h </w:instrText>
      </w:r>
      <w:r>
        <w:fldChar w:fldCharType="separate"/>
      </w:r>
      <w:r>
        <w:t>26</w:t>
      </w:r>
      <w:r>
        <w:fldChar w:fldCharType="end"/>
      </w:r>
    </w:p>
    <w:p w14:paraId="37104192" w14:textId="1658F59C" w:rsidR="00080512" w:rsidRPr="00535751" w:rsidRDefault="00B97493">
      <w:r>
        <w:rPr>
          <w:noProof/>
          <w:sz w:val="22"/>
        </w:rP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82E0FA9" w14:textId="77777777" w:rsidR="00080512" w:rsidRPr="00535751" w:rsidRDefault="00080512">
      <w:r w:rsidRPr="00535751">
        <w:t xml:space="preserve">This Technical </w:t>
      </w:r>
      <w:bookmarkStart w:id="28" w:name="spectype3"/>
      <w:r w:rsidRPr="00535751">
        <w:t>Specification</w:t>
      </w:r>
      <w:bookmarkEnd w:id="28"/>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9" w:name="introduction"/>
      <w:bookmarkEnd w:id="29"/>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0" w:name="scope"/>
      <w:bookmarkStart w:id="31" w:name="_Toc21098334"/>
      <w:bookmarkStart w:id="32" w:name="_Toc29470561"/>
      <w:bookmarkStart w:id="33" w:name="_Toc37141929"/>
      <w:bookmarkStart w:id="34" w:name="_Toc37141980"/>
      <w:bookmarkStart w:id="35" w:name="_Toc37142032"/>
      <w:bookmarkStart w:id="36" w:name="_Toc37269035"/>
      <w:bookmarkStart w:id="37" w:name="_Toc37269078"/>
      <w:bookmarkStart w:id="38" w:name="_Toc45907601"/>
      <w:bookmarkStart w:id="39" w:name="_Toc52564783"/>
      <w:bookmarkStart w:id="40" w:name="_Toc60857378"/>
      <w:bookmarkStart w:id="41" w:name="_Toc61184705"/>
      <w:bookmarkStart w:id="42" w:name="_Toc66389959"/>
      <w:bookmarkStart w:id="43" w:name="_Toc66390014"/>
      <w:bookmarkStart w:id="44" w:name="_Toc74643153"/>
      <w:bookmarkStart w:id="45" w:name="_Toc76540597"/>
      <w:bookmarkEnd w:id="30"/>
      <w:r w:rsidR="00B06ECE" w:rsidRPr="00535751">
        <w:lastRenderedPageBreak/>
        <w:t>1</w:t>
      </w:r>
      <w:r w:rsidR="00B06ECE" w:rsidRPr="00535751">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46" w:name="_Toc21098335"/>
      <w:bookmarkStart w:id="47" w:name="_Toc29470562"/>
      <w:bookmarkStart w:id="48" w:name="_Toc37141930"/>
      <w:bookmarkStart w:id="49" w:name="_Toc37141981"/>
      <w:bookmarkStart w:id="50" w:name="_Toc37142033"/>
      <w:bookmarkStart w:id="51" w:name="_Toc37269036"/>
      <w:bookmarkStart w:id="52" w:name="_Toc37269079"/>
      <w:bookmarkStart w:id="53" w:name="_Toc45907602"/>
      <w:bookmarkStart w:id="54" w:name="_Toc52564784"/>
      <w:bookmarkStart w:id="55" w:name="_Toc60857379"/>
      <w:bookmarkStart w:id="56" w:name="_Toc61184706"/>
      <w:bookmarkStart w:id="57" w:name="_Toc66389960"/>
      <w:bookmarkStart w:id="58" w:name="_Toc66390015"/>
      <w:bookmarkStart w:id="59" w:name="_Toc74643154"/>
      <w:bookmarkStart w:id="60" w:name="_Toc76540598"/>
      <w:r w:rsidRPr="00535751">
        <w:t>2</w:t>
      </w:r>
      <w:r w:rsidRPr="00535751">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61" w:name="OLE_LINK1"/>
      <w:bookmarkStart w:id="62" w:name="OLE_LINK2"/>
      <w:bookmarkStart w:id="63" w:name="OLE_LINK3"/>
      <w:bookmarkStart w:id="64"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61"/>
    <w:bookmarkEnd w:id="62"/>
    <w:bookmarkEnd w:id="63"/>
    <w:bookmarkEnd w:id="64"/>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65" w:name="_Toc21098336"/>
      <w:bookmarkStart w:id="66" w:name="_Toc29470563"/>
      <w:bookmarkStart w:id="67" w:name="_Toc37141931"/>
      <w:bookmarkStart w:id="68" w:name="_Toc37141982"/>
      <w:bookmarkStart w:id="69" w:name="_Toc37142034"/>
      <w:bookmarkStart w:id="70" w:name="_Toc37269037"/>
      <w:bookmarkStart w:id="71" w:name="_Toc37269080"/>
      <w:bookmarkStart w:id="72" w:name="_Toc45907603"/>
      <w:bookmarkStart w:id="73" w:name="_Toc52564785"/>
      <w:bookmarkStart w:id="74" w:name="_Toc60857380"/>
      <w:bookmarkStart w:id="75" w:name="_Toc61184707"/>
      <w:bookmarkStart w:id="76" w:name="_Toc66389961"/>
      <w:bookmarkStart w:id="77" w:name="_Toc66390016"/>
      <w:bookmarkStart w:id="78" w:name="_Toc74643155"/>
      <w:bookmarkStart w:id="79" w:name="_Toc76540599"/>
      <w:r w:rsidRPr="00535751">
        <w:t>3</w:t>
      </w:r>
      <w:r w:rsidRPr="00535751">
        <w:tab/>
        <w:t>Definitions, symbols and 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2084B3E" w14:textId="77777777" w:rsidR="00B06ECE" w:rsidRPr="00535751" w:rsidRDefault="00B06ECE" w:rsidP="00B06ECE">
      <w:pPr>
        <w:pStyle w:val="Heading2"/>
      </w:pPr>
      <w:bookmarkStart w:id="80" w:name="_Toc21098337"/>
      <w:bookmarkStart w:id="81" w:name="_Toc29470564"/>
      <w:bookmarkStart w:id="82" w:name="_Toc37141932"/>
      <w:bookmarkStart w:id="83" w:name="_Toc37141983"/>
      <w:bookmarkStart w:id="84" w:name="_Toc37142035"/>
      <w:bookmarkStart w:id="85" w:name="_Toc37269038"/>
      <w:bookmarkStart w:id="86" w:name="_Toc37269081"/>
      <w:bookmarkStart w:id="87" w:name="_Toc45907604"/>
      <w:bookmarkStart w:id="88" w:name="_Toc52564786"/>
      <w:bookmarkStart w:id="89" w:name="_Toc60857381"/>
      <w:bookmarkStart w:id="90" w:name="_Toc61184708"/>
      <w:bookmarkStart w:id="91" w:name="_Toc66389962"/>
      <w:bookmarkStart w:id="92" w:name="_Toc66390017"/>
      <w:bookmarkStart w:id="93" w:name="_Toc74643156"/>
      <w:bookmarkStart w:id="94" w:name="_Toc76540600"/>
      <w:r w:rsidRPr="00535751">
        <w:t>3.1</w:t>
      </w:r>
      <w:r w:rsidRPr="00535751">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95" w:name="_Toc21098338"/>
      <w:bookmarkStart w:id="96" w:name="_Toc29470565"/>
      <w:bookmarkStart w:id="97" w:name="_Toc37141933"/>
      <w:bookmarkStart w:id="98" w:name="_Toc37141984"/>
      <w:bookmarkStart w:id="99" w:name="_Toc37142036"/>
      <w:bookmarkStart w:id="100" w:name="_Toc37269039"/>
      <w:bookmarkStart w:id="101" w:name="_Toc37269082"/>
      <w:bookmarkStart w:id="102" w:name="_Toc45907605"/>
      <w:bookmarkStart w:id="103" w:name="_Toc52564787"/>
      <w:bookmarkStart w:id="104" w:name="_Toc60857382"/>
      <w:bookmarkStart w:id="105" w:name="_Toc61184709"/>
      <w:bookmarkStart w:id="106" w:name="_Toc66389963"/>
      <w:bookmarkStart w:id="107" w:name="_Toc66390018"/>
      <w:bookmarkStart w:id="108" w:name="_Toc74643157"/>
      <w:bookmarkStart w:id="109" w:name="_Toc76540601"/>
      <w:r w:rsidRPr="00535751">
        <w:lastRenderedPageBreak/>
        <w:t>3.2</w:t>
      </w:r>
      <w:r w:rsidRPr="00535751">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10" w:name="_Toc21098339"/>
      <w:bookmarkStart w:id="111" w:name="_Toc29470566"/>
      <w:bookmarkStart w:id="112" w:name="_Toc37141934"/>
      <w:bookmarkStart w:id="113" w:name="_Toc37141985"/>
      <w:bookmarkStart w:id="114" w:name="_Toc37142037"/>
      <w:bookmarkStart w:id="115" w:name="_Toc37269040"/>
      <w:bookmarkStart w:id="116" w:name="_Toc37269083"/>
      <w:bookmarkStart w:id="117" w:name="_Toc45907606"/>
      <w:bookmarkStart w:id="118" w:name="_Toc52564788"/>
      <w:bookmarkStart w:id="119" w:name="_Toc60857383"/>
      <w:bookmarkStart w:id="120" w:name="_Toc61184710"/>
      <w:bookmarkStart w:id="121" w:name="_Toc66389964"/>
      <w:bookmarkStart w:id="122" w:name="_Toc66390019"/>
      <w:bookmarkStart w:id="123" w:name="_Toc74643158"/>
      <w:bookmarkStart w:id="124" w:name="_Toc76540602"/>
      <w:r w:rsidRPr="00535751">
        <w:t>3.3</w:t>
      </w:r>
      <w:r w:rsidRPr="00535751">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25" w:name="_Toc21098340"/>
      <w:bookmarkStart w:id="126" w:name="_Toc29470567"/>
      <w:bookmarkStart w:id="127" w:name="_Toc37141935"/>
      <w:bookmarkStart w:id="128" w:name="_Toc37141986"/>
      <w:bookmarkStart w:id="129" w:name="_Toc37142038"/>
      <w:bookmarkStart w:id="130" w:name="_Toc37269041"/>
      <w:bookmarkStart w:id="131" w:name="_Toc37269084"/>
      <w:bookmarkStart w:id="132" w:name="_Toc45907607"/>
      <w:bookmarkStart w:id="133" w:name="_Toc52564789"/>
      <w:bookmarkStart w:id="134" w:name="_Toc60857384"/>
      <w:bookmarkStart w:id="135" w:name="_Toc61184711"/>
      <w:bookmarkStart w:id="136" w:name="_Toc66389965"/>
      <w:bookmarkStart w:id="137" w:name="_Toc66390020"/>
      <w:bookmarkStart w:id="138" w:name="_Toc74643159"/>
      <w:bookmarkStart w:id="139" w:name="_Toc76540603"/>
      <w:r w:rsidRPr="00535751">
        <w:t>4</w:t>
      </w:r>
      <w:r w:rsidRPr="00535751">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77777777" w:rsidR="00B06ECE" w:rsidRPr="00535751" w:rsidRDefault="00B06ECE" w:rsidP="00B06ECE">
      <w:r w:rsidRPr="00535751">
        <w:t>The applicable UE Categories are specified in TS 38.306 [7] according to the release to which the UE conforms.</w:t>
      </w:r>
    </w:p>
    <w:p w14:paraId="4BB6AC55" w14:textId="77777777" w:rsidR="00B06ECE" w:rsidRPr="00535751" w:rsidRDefault="00B06ECE" w:rsidP="00B06ECE">
      <w:pPr>
        <w:pStyle w:val="Heading1"/>
      </w:pPr>
      <w:bookmarkStart w:id="140" w:name="_Toc21098341"/>
      <w:bookmarkStart w:id="141" w:name="_Toc29470568"/>
      <w:bookmarkStart w:id="142" w:name="_Toc37141936"/>
      <w:bookmarkStart w:id="143" w:name="_Toc37141987"/>
      <w:bookmarkStart w:id="144" w:name="_Toc37142039"/>
      <w:bookmarkStart w:id="145" w:name="_Toc37269042"/>
      <w:bookmarkStart w:id="146" w:name="_Toc37269085"/>
      <w:bookmarkStart w:id="147" w:name="_Toc45907608"/>
      <w:bookmarkStart w:id="148" w:name="_Toc52564790"/>
      <w:bookmarkStart w:id="149" w:name="_Toc60857385"/>
      <w:bookmarkStart w:id="150" w:name="_Toc61184712"/>
      <w:bookmarkStart w:id="151" w:name="_Toc66389966"/>
      <w:bookmarkStart w:id="152" w:name="_Toc66390021"/>
      <w:bookmarkStart w:id="153" w:name="_Toc74643160"/>
      <w:bookmarkStart w:id="154" w:name="_Toc76540604"/>
      <w:r w:rsidRPr="00535751">
        <w:lastRenderedPageBreak/>
        <w:t>5</w:t>
      </w:r>
      <w:r w:rsidRPr="00535751">
        <w:tab/>
        <w:t>Release independent features for NR frequency range 1</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9FE24C7" w14:textId="77777777" w:rsidR="00B06ECE" w:rsidRPr="00535751" w:rsidRDefault="00B06ECE" w:rsidP="00B06ECE">
      <w:pPr>
        <w:pStyle w:val="Heading2"/>
      </w:pPr>
      <w:bookmarkStart w:id="155" w:name="_Toc21098342"/>
      <w:bookmarkStart w:id="156" w:name="_Toc29470569"/>
      <w:bookmarkStart w:id="157" w:name="_Toc37141937"/>
      <w:bookmarkStart w:id="158" w:name="_Toc37141988"/>
      <w:bookmarkStart w:id="159" w:name="_Toc37142040"/>
      <w:bookmarkStart w:id="160" w:name="_Toc37269043"/>
      <w:bookmarkStart w:id="161" w:name="_Toc37269086"/>
      <w:bookmarkStart w:id="162" w:name="_Toc45907609"/>
      <w:bookmarkStart w:id="163" w:name="_Toc52564791"/>
      <w:bookmarkStart w:id="164" w:name="_Toc60857386"/>
      <w:bookmarkStart w:id="165" w:name="_Toc61184713"/>
      <w:bookmarkStart w:id="166" w:name="_Toc66389967"/>
      <w:bookmarkStart w:id="167" w:name="_Toc66390022"/>
      <w:bookmarkStart w:id="168" w:name="_Toc74643161"/>
      <w:bookmarkStart w:id="169" w:name="_Toc76540605"/>
      <w:r w:rsidRPr="00535751">
        <w:t>5.1</w:t>
      </w:r>
      <w:r w:rsidRPr="00535751">
        <w:tab/>
        <w:t>Additional NR operating bands and UE power classes for NR frequency range 1</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170" w:name="_Toc21098343"/>
      <w:bookmarkStart w:id="171" w:name="_Toc29470570"/>
      <w:bookmarkStart w:id="172" w:name="_Toc37141938"/>
      <w:bookmarkStart w:id="173" w:name="_Toc37141989"/>
      <w:bookmarkStart w:id="174" w:name="_Toc37142041"/>
      <w:bookmarkStart w:id="175" w:name="_Toc37269044"/>
      <w:bookmarkStart w:id="176" w:name="_Toc37269087"/>
      <w:bookmarkStart w:id="177" w:name="_Toc45907610"/>
      <w:bookmarkStart w:id="178" w:name="_Toc52564792"/>
      <w:bookmarkStart w:id="179" w:name="_Toc60857387"/>
      <w:bookmarkStart w:id="180" w:name="_Toc61184714"/>
      <w:bookmarkStart w:id="181" w:name="_Toc66389968"/>
      <w:bookmarkStart w:id="182" w:name="_Toc66390023"/>
      <w:bookmarkStart w:id="183" w:name="_Toc74643162"/>
      <w:bookmarkStart w:id="184" w:name="_Toc76540606"/>
      <w:r w:rsidRPr="00535751">
        <w:t>5.2</w:t>
      </w:r>
      <w:r w:rsidRPr="00535751">
        <w:tab/>
        <w:t>Additional NR CA configurations for NR frequency range 1</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24B3854" w14:textId="77777777" w:rsidR="00B06ECE" w:rsidRPr="00535751" w:rsidRDefault="00B06ECE" w:rsidP="00B06ECE">
      <w:pPr>
        <w:pStyle w:val="Heading3"/>
      </w:pPr>
      <w:bookmarkStart w:id="185" w:name="_Toc21098344"/>
      <w:bookmarkStart w:id="186" w:name="_Toc29470571"/>
      <w:bookmarkStart w:id="187" w:name="_Toc37141939"/>
      <w:bookmarkStart w:id="188" w:name="_Toc37141990"/>
      <w:bookmarkStart w:id="189" w:name="_Toc37142042"/>
      <w:bookmarkStart w:id="190" w:name="_Toc37269045"/>
      <w:bookmarkStart w:id="191" w:name="_Toc37269088"/>
      <w:bookmarkStart w:id="192" w:name="_Toc45907611"/>
      <w:bookmarkStart w:id="193" w:name="_Toc52564793"/>
      <w:bookmarkStart w:id="194" w:name="_Toc60857388"/>
      <w:bookmarkStart w:id="195" w:name="_Toc61184715"/>
      <w:bookmarkStart w:id="196" w:name="_Toc66389969"/>
      <w:bookmarkStart w:id="197" w:name="_Toc66390024"/>
      <w:bookmarkStart w:id="198" w:name="_Toc74643163"/>
      <w:bookmarkStart w:id="199" w:name="_Toc76540607"/>
      <w:r w:rsidRPr="00535751">
        <w:t>5.2.1</w:t>
      </w:r>
      <w:r w:rsidRPr="00535751">
        <w:tab/>
        <w:t>Intraband CA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200" w:name="_Toc21098345"/>
      <w:bookmarkStart w:id="201" w:name="_Toc29470572"/>
      <w:bookmarkStart w:id="202" w:name="_Toc37141940"/>
      <w:bookmarkStart w:id="203" w:name="_Toc37141991"/>
      <w:bookmarkStart w:id="204" w:name="_Toc37142043"/>
      <w:bookmarkStart w:id="205" w:name="_Toc37269046"/>
      <w:bookmarkStart w:id="206" w:name="_Toc37269089"/>
      <w:bookmarkStart w:id="207" w:name="_Toc45907612"/>
      <w:bookmarkStart w:id="208" w:name="_Toc52564794"/>
      <w:bookmarkStart w:id="209" w:name="_Toc60857389"/>
      <w:bookmarkStart w:id="210" w:name="_Toc61184716"/>
      <w:bookmarkStart w:id="211" w:name="_Toc66389970"/>
      <w:bookmarkStart w:id="212" w:name="_Toc66390025"/>
      <w:bookmarkStart w:id="213" w:name="_Toc74643164"/>
      <w:bookmarkStart w:id="214" w:name="_Toc76540608"/>
      <w:r w:rsidRPr="00535751">
        <w:t>5.2.2</w:t>
      </w:r>
      <w:r w:rsidRPr="00535751">
        <w:tab/>
        <w:t>Interband CA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2FF84BE" w14:textId="77777777" w:rsidR="00B06ECE" w:rsidRPr="00535751" w:rsidRDefault="00B06ECE" w:rsidP="00B06ECE">
      <w:bookmarkStart w:id="215"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215"/>
    </w:tbl>
    <w:p w14:paraId="6A274A81" w14:textId="77777777" w:rsidR="00B06ECE" w:rsidRPr="00535751" w:rsidRDefault="00B06ECE" w:rsidP="00B06ECE"/>
    <w:p w14:paraId="00621CEB" w14:textId="77777777" w:rsidR="00B06ECE" w:rsidRPr="00535751" w:rsidRDefault="00B06ECE" w:rsidP="00B06ECE">
      <w:pPr>
        <w:pStyle w:val="Heading2"/>
      </w:pPr>
      <w:bookmarkStart w:id="216" w:name="_Toc21098346"/>
      <w:bookmarkStart w:id="217" w:name="_Toc29470573"/>
      <w:bookmarkStart w:id="218" w:name="_Toc37141941"/>
      <w:bookmarkStart w:id="219" w:name="_Toc37141992"/>
      <w:bookmarkStart w:id="220" w:name="_Toc37142044"/>
      <w:bookmarkStart w:id="221" w:name="_Toc37269047"/>
      <w:bookmarkStart w:id="222" w:name="_Toc37269090"/>
      <w:bookmarkStart w:id="223" w:name="_Toc45907613"/>
      <w:bookmarkStart w:id="224" w:name="_Toc52564795"/>
      <w:bookmarkStart w:id="225" w:name="_Toc60857390"/>
      <w:bookmarkStart w:id="226" w:name="_Toc61184717"/>
      <w:bookmarkStart w:id="227" w:name="_Toc66389971"/>
      <w:bookmarkStart w:id="228" w:name="_Toc66390026"/>
      <w:bookmarkStart w:id="229" w:name="_Toc74643165"/>
      <w:bookmarkStart w:id="230" w:name="_Toc76540609"/>
      <w:r w:rsidRPr="00535751">
        <w:t>5.3</w:t>
      </w:r>
      <w:r w:rsidRPr="00535751">
        <w:tab/>
        <w:t>Additional NR SUL configurations for NR frequency range 1</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231" w:name="_Toc60857391"/>
      <w:bookmarkStart w:id="232" w:name="_Toc61184718"/>
      <w:bookmarkStart w:id="233" w:name="_Toc66389972"/>
      <w:bookmarkStart w:id="234" w:name="_Toc66390027"/>
      <w:bookmarkStart w:id="235" w:name="_Toc74643166"/>
      <w:bookmarkStart w:id="236" w:name="_Toc76540610"/>
      <w:r>
        <w:t>5.</w:t>
      </w:r>
      <w:r>
        <w:rPr>
          <w:lang w:eastAsia="zh-CN"/>
        </w:rPr>
        <w:t>4</w:t>
      </w:r>
      <w:r>
        <w:tab/>
        <w:t>Other release independent features for NR frequency range 1</w:t>
      </w:r>
      <w:bookmarkEnd w:id="231"/>
      <w:bookmarkEnd w:id="232"/>
      <w:bookmarkEnd w:id="233"/>
      <w:bookmarkEnd w:id="234"/>
      <w:bookmarkEnd w:id="235"/>
      <w:bookmarkEnd w:id="236"/>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r w:rsidR="00CD68C5" w:rsidRPr="0087716F">
              <w:t xml:space="preserve"> </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237" w:name="_Toc60857392"/>
      <w:bookmarkStart w:id="238" w:name="_Toc61184719"/>
      <w:bookmarkStart w:id="239" w:name="_Toc66389973"/>
      <w:bookmarkStart w:id="240" w:name="_Toc66390028"/>
      <w:bookmarkStart w:id="241" w:name="_Toc74643167"/>
      <w:bookmarkStart w:id="242" w:name="_Toc76540611"/>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37"/>
      <w:bookmarkEnd w:id="238"/>
      <w:bookmarkEnd w:id="239"/>
      <w:bookmarkEnd w:id="240"/>
      <w:bookmarkEnd w:id="241"/>
      <w:bookmarkEnd w:id="242"/>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243" w:name="_Toc66389974"/>
      <w:bookmarkStart w:id="244" w:name="_Toc66390029"/>
      <w:bookmarkStart w:id="245" w:name="_Toc74643168"/>
      <w:bookmarkStart w:id="246" w:name="_Toc76540612"/>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43"/>
      <w:bookmarkEnd w:id="244"/>
      <w:bookmarkEnd w:id="245"/>
      <w:bookmarkEnd w:id="246"/>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77777777" w:rsidR="00A779F3" w:rsidRDefault="00A779F3" w:rsidP="00B06ECE"/>
    <w:p w14:paraId="7AEA7A10" w14:textId="77777777" w:rsidR="00B06ECE" w:rsidRPr="00535751" w:rsidRDefault="00B06ECE" w:rsidP="00B06ECE">
      <w:pPr>
        <w:pStyle w:val="Heading1"/>
      </w:pPr>
      <w:bookmarkStart w:id="247" w:name="_Toc21098347"/>
      <w:bookmarkStart w:id="248" w:name="_Toc29470574"/>
      <w:bookmarkStart w:id="249" w:name="_Toc37141942"/>
      <w:bookmarkStart w:id="250" w:name="_Toc37141993"/>
      <w:bookmarkStart w:id="251" w:name="_Toc37142045"/>
      <w:bookmarkStart w:id="252" w:name="_Toc37269048"/>
      <w:bookmarkStart w:id="253" w:name="_Toc37269091"/>
      <w:bookmarkStart w:id="254" w:name="_Toc45907614"/>
      <w:bookmarkStart w:id="255" w:name="_Toc52564796"/>
      <w:bookmarkStart w:id="256" w:name="_Toc60857393"/>
      <w:bookmarkStart w:id="257" w:name="_Toc61184720"/>
      <w:bookmarkStart w:id="258" w:name="_Toc66389975"/>
      <w:bookmarkStart w:id="259" w:name="_Toc66390030"/>
      <w:bookmarkStart w:id="260" w:name="_Toc74643169"/>
      <w:bookmarkStart w:id="261" w:name="_Toc76540613"/>
      <w:r w:rsidRPr="00535751">
        <w:t>6</w:t>
      </w:r>
      <w:r w:rsidRPr="00535751">
        <w:tab/>
        <w:t>Release independent features for NR frequency range 2</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059AB0E" w14:textId="77777777" w:rsidR="00B06ECE" w:rsidRPr="00535751" w:rsidRDefault="00B06ECE" w:rsidP="00B06ECE">
      <w:pPr>
        <w:pStyle w:val="Heading2"/>
      </w:pPr>
      <w:bookmarkStart w:id="262" w:name="_Toc21098348"/>
      <w:bookmarkStart w:id="263" w:name="_Toc29470575"/>
      <w:bookmarkStart w:id="264" w:name="_Toc37141943"/>
      <w:bookmarkStart w:id="265" w:name="_Toc37141994"/>
      <w:bookmarkStart w:id="266" w:name="_Toc37142046"/>
      <w:bookmarkStart w:id="267" w:name="_Toc37269049"/>
      <w:bookmarkStart w:id="268" w:name="_Toc37269092"/>
      <w:bookmarkStart w:id="269" w:name="_Toc45907615"/>
      <w:bookmarkStart w:id="270" w:name="_Toc52564797"/>
      <w:bookmarkStart w:id="271" w:name="_Toc60857394"/>
      <w:bookmarkStart w:id="272" w:name="_Toc61184721"/>
      <w:bookmarkStart w:id="273" w:name="_Toc66389976"/>
      <w:bookmarkStart w:id="274" w:name="_Toc66390031"/>
      <w:bookmarkStart w:id="275" w:name="_Toc74643170"/>
      <w:bookmarkStart w:id="276" w:name="_Toc76540614"/>
      <w:r w:rsidRPr="00535751">
        <w:t>6.1</w:t>
      </w:r>
      <w:r w:rsidRPr="00535751">
        <w:tab/>
        <w:t>Additional NR operating bands and UE power classes for NR frequency range 2</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277" w:name="_Toc21098349"/>
      <w:bookmarkStart w:id="278" w:name="_Toc29470576"/>
      <w:bookmarkStart w:id="279" w:name="_Toc37141944"/>
      <w:bookmarkStart w:id="280" w:name="_Toc37141995"/>
      <w:bookmarkStart w:id="281" w:name="_Toc37142047"/>
      <w:bookmarkStart w:id="282" w:name="_Toc37269050"/>
      <w:bookmarkStart w:id="283" w:name="_Toc37269093"/>
      <w:bookmarkStart w:id="284" w:name="_Toc45907616"/>
      <w:bookmarkStart w:id="285" w:name="_Toc52564798"/>
      <w:bookmarkStart w:id="286" w:name="_Toc60857395"/>
      <w:bookmarkStart w:id="287" w:name="_Toc61184722"/>
      <w:bookmarkStart w:id="288" w:name="_Toc66389977"/>
      <w:bookmarkStart w:id="289" w:name="_Toc66390032"/>
      <w:bookmarkStart w:id="290" w:name="_Toc74643171"/>
      <w:bookmarkStart w:id="291" w:name="_Toc76540615"/>
      <w:r w:rsidRPr="00535751">
        <w:lastRenderedPageBreak/>
        <w:t>6.2</w:t>
      </w:r>
      <w:r w:rsidRPr="00535751">
        <w:tab/>
        <w:t>Additional NR CA configurations for NR frequency range 2</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D31E4D7" w14:textId="77777777" w:rsidR="00B06ECE" w:rsidRPr="00535751" w:rsidRDefault="00B06ECE" w:rsidP="00B06ECE">
      <w:pPr>
        <w:pStyle w:val="Heading3"/>
      </w:pPr>
      <w:bookmarkStart w:id="292" w:name="_Toc21098350"/>
      <w:bookmarkStart w:id="293" w:name="_Toc29470577"/>
      <w:bookmarkStart w:id="294" w:name="_Toc37141945"/>
      <w:bookmarkStart w:id="295" w:name="_Toc37141996"/>
      <w:bookmarkStart w:id="296" w:name="_Toc37142048"/>
      <w:bookmarkStart w:id="297" w:name="_Toc37269051"/>
      <w:bookmarkStart w:id="298" w:name="_Toc37269094"/>
      <w:bookmarkStart w:id="299" w:name="_Toc45907617"/>
      <w:bookmarkStart w:id="300" w:name="_Toc52564799"/>
      <w:bookmarkStart w:id="301" w:name="_Toc60857396"/>
      <w:bookmarkStart w:id="302" w:name="_Toc61184723"/>
      <w:bookmarkStart w:id="303" w:name="_Toc66389978"/>
      <w:bookmarkStart w:id="304" w:name="_Toc66390033"/>
      <w:bookmarkStart w:id="305" w:name="_Toc74643172"/>
      <w:bookmarkStart w:id="306" w:name="_Toc76540616"/>
      <w:r w:rsidRPr="00535751">
        <w:t>6.2.1</w:t>
      </w:r>
      <w:r w:rsidRPr="00535751">
        <w:tab/>
        <w:t>Intraband CA</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lastRenderedPageBreak/>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307" w:name="_Toc21098351"/>
      <w:bookmarkStart w:id="308" w:name="_Toc29470578"/>
      <w:bookmarkStart w:id="309" w:name="_Toc37141946"/>
      <w:bookmarkStart w:id="310" w:name="_Toc37141997"/>
      <w:bookmarkStart w:id="311" w:name="_Toc37142049"/>
      <w:bookmarkStart w:id="312" w:name="_Toc37269052"/>
      <w:bookmarkStart w:id="313" w:name="_Toc37269095"/>
      <w:bookmarkStart w:id="314" w:name="_Toc45907618"/>
      <w:bookmarkStart w:id="315" w:name="_Toc52564800"/>
      <w:bookmarkStart w:id="316" w:name="_Toc60857397"/>
      <w:bookmarkStart w:id="317" w:name="_Toc61184724"/>
      <w:bookmarkStart w:id="318" w:name="_Toc66389979"/>
      <w:bookmarkStart w:id="319" w:name="_Toc66390034"/>
      <w:bookmarkStart w:id="320" w:name="_Toc74643173"/>
      <w:bookmarkStart w:id="321" w:name="_Toc76540617"/>
      <w:r w:rsidRPr="00535751">
        <w:t>7</w:t>
      </w:r>
      <w:r w:rsidRPr="00535751">
        <w:tab/>
        <w:t>Release independent features for NR interworking between NR frequency range 1 and NR frequency range 2</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4A25BB2" w14:textId="77777777" w:rsidR="00B06ECE" w:rsidRPr="00535751" w:rsidRDefault="00B06ECE" w:rsidP="00B06ECE">
      <w:pPr>
        <w:pStyle w:val="Heading2"/>
      </w:pPr>
      <w:bookmarkStart w:id="322" w:name="_Toc21098352"/>
      <w:bookmarkStart w:id="323" w:name="_Toc29470579"/>
      <w:bookmarkStart w:id="324" w:name="_Toc37141947"/>
      <w:bookmarkStart w:id="325" w:name="_Toc37141998"/>
      <w:bookmarkStart w:id="326" w:name="_Toc37142050"/>
      <w:bookmarkStart w:id="327" w:name="_Toc37269053"/>
      <w:bookmarkStart w:id="328" w:name="_Toc37269096"/>
      <w:bookmarkStart w:id="329" w:name="_Toc45907619"/>
      <w:bookmarkStart w:id="330" w:name="_Toc52564801"/>
      <w:bookmarkStart w:id="331" w:name="_Toc60857398"/>
      <w:bookmarkStart w:id="332" w:name="_Toc61184725"/>
      <w:bookmarkStart w:id="333" w:name="_Toc66389980"/>
      <w:bookmarkStart w:id="334" w:name="_Toc66390035"/>
      <w:bookmarkStart w:id="335" w:name="_Toc74643174"/>
      <w:bookmarkStart w:id="336" w:name="_Toc76540618"/>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337" w:name="_Toc21098353"/>
      <w:bookmarkStart w:id="338" w:name="_Toc29470580"/>
      <w:bookmarkStart w:id="339" w:name="_Toc37141948"/>
      <w:bookmarkStart w:id="340" w:name="_Toc37141999"/>
      <w:bookmarkStart w:id="341" w:name="_Toc37142051"/>
      <w:bookmarkStart w:id="342" w:name="_Toc37269054"/>
      <w:bookmarkStart w:id="343" w:name="_Toc37269097"/>
      <w:bookmarkStart w:id="344" w:name="_Toc45907620"/>
      <w:bookmarkStart w:id="345" w:name="_Toc52564802"/>
      <w:bookmarkStart w:id="346" w:name="_Toc60857399"/>
      <w:bookmarkStart w:id="347" w:name="_Toc61184726"/>
      <w:bookmarkStart w:id="348" w:name="_Toc66389981"/>
      <w:bookmarkStart w:id="349" w:name="_Toc66390036"/>
      <w:bookmarkStart w:id="350" w:name="_Toc74643175"/>
      <w:bookmarkStart w:id="351" w:name="_Toc76540619"/>
      <w:r w:rsidRPr="00535751">
        <w:lastRenderedPageBreak/>
        <w:t>7.2</w:t>
      </w:r>
      <w:r w:rsidRPr="00535751">
        <w:tab/>
        <w:t>Additional Inter-band NR-DC configurations between frequency range 1 and frequency range 2</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352" w:name="_Toc21098354"/>
      <w:bookmarkStart w:id="353" w:name="_Toc29470581"/>
      <w:bookmarkStart w:id="354" w:name="_Toc37141949"/>
      <w:bookmarkStart w:id="355" w:name="_Toc37142000"/>
      <w:bookmarkStart w:id="356" w:name="_Toc37142052"/>
      <w:bookmarkStart w:id="357" w:name="_Toc37269055"/>
      <w:bookmarkStart w:id="358" w:name="_Toc37269098"/>
      <w:bookmarkStart w:id="359" w:name="_Toc45907621"/>
      <w:bookmarkStart w:id="360" w:name="_Toc52564803"/>
      <w:bookmarkStart w:id="361" w:name="_Toc60857400"/>
      <w:bookmarkStart w:id="362" w:name="_Toc61184727"/>
      <w:bookmarkStart w:id="363" w:name="_Toc66389982"/>
      <w:bookmarkStart w:id="364" w:name="_Toc66390037"/>
      <w:bookmarkStart w:id="365" w:name="_Toc74643176"/>
      <w:bookmarkStart w:id="366" w:name="_Toc76540620"/>
      <w:r w:rsidRPr="00535751">
        <w:t>8</w:t>
      </w:r>
      <w:r w:rsidRPr="00535751">
        <w:tab/>
        <w:t>Release independent features for NR interworking between NR and E-UTRA</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D73E650" w14:textId="77777777" w:rsidR="00B06ECE" w:rsidRPr="00535751" w:rsidRDefault="00B06ECE" w:rsidP="00B06ECE">
      <w:pPr>
        <w:pStyle w:val="Heading2"/>
      </w:pPr>
      <w:bookmarkStart w:id="367" w:name="_Toc21098355"/>
      <w:bookmarkStart w:id="368" w:name="_Toc29470582"/>
      <w:bookmarkStart w:id="369" w:name="_Toc37141950"/>
      <w:bookmarkStart w:id="370" w:name="_Toc37142001"/>
      <w:bookmarkStart w:id="371" w:name="_Toc37142053"/>
      <w:bookmarkStart w:id="372" w:name="_Toc37269056"/>
      <w:bookmarkStart w:id="373" w:name="_Toc37269099"/>
      <w:bookmarkStart w:id="374" w:name="_Toc45907622"/>
      <w:bookmarkStart w:id="375" w:name="_Toc52564804"/>
      <w:bookmarkStart w:id="376" w:name="_Toc60857401"/>
      <w:bookmarkStart w:id="377" w:name="_Toc61184728"/>
      <w:bookmarkStart w:id="378" w:name="_Toc66389983"/>
      <w:bookmarkStart w:id="379" w:name="_Toc66390038"/>
      <w:bookmarkStart w:id="380" w:name="_Toc74643177"/>
      <w:bookmarkStart w:id="381" w:name="_Toc76540621"/>
      <w:r w:rsidRPr="00535751">
        <w:t>8.1</w:t>
      </w:r>
      <w:r w:rsidRPr="00535751">
        <w:tab/>
        <w:t>Additional EN-DC configurations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257449D" w14:textId="77777777" w:rsidR="00B06ECE" w:rsidRPr="00535751" w:rsidRDefault="00B06ECE" w:rsidP="00B06ECE">
      <w:pPr>
        <w:pStyle w:val="Heading3"/>
      </w:pPr>
      <w:bookmarkStart w:id="382" w:name="_Toc21098356"/>
      <w:bookmarkStart w:id="383" w:name="_Toc29470583"/>
      <w:bookmarkStart w:id="384" w:name="_Toc37141951"/>
      <w:bookmarkStart w:id="385" w:name="_Toc37142002"/>
      <w:bookmarkStart w:id="386" w:name="_Toc37142054"/>
      <w:bookmarkStart w:id="387" w:name="_Toc37269057"/>
      <w:bookmarkStart w:id="388" w:name="_Toc37269100"/>
      <w:bookmarkStart w:id="389" w:name="_Toc45907623"/>
      <w:bookmarkStart w:id="390" w:name="_Toc52564805"/>
      <w:bookmarkStart w:id="391" w:name="_Toc60857402"/>
      <w:bookmarkStart w:id="392" w:name="_Toc61184729"/>
      <w:bookmarkStart w:id="393" w:name="_Toc66389984"/>
      <w:bookmarkStart w:id="394" w:name="_Toc66390039"/>
      <w:bookmarkStart w:id="395" w:name="_Toc74643178"/>
      <w:bookmarkStart w:id="396" w:name="_Toc76540622"/>
      <w:r w:rsidRPr="00535751">
        <w:t>8.1.1</w:t>
      </w:r>
      <w:r w:rsidRPr="00535751">
        <w:tab/>
        <w:t>Intraband EN-DC</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397" w:name="_Toc21098357"/>
      <w:bookmarkStart w:id="398" w:name="_Toc29470584"/>
      <w:bookmarkStart w:id="399" w:name="_Toc37141952"/>
      <w:bookmarkStart w:id="400" w:name="_Toc37142003"/>
      <w:bookmarkStart w:id="401" w:name="_Toc37142055"/>
      <w:bookmarkStart w:id="402" w:name="_Toc37269058"/>
      <w:bookmarkStart w:id="403" w:name="_Toc37269101"/>
      <w:bookmarkStart w:id="404" w:name="_Toc45907624"/>
      <w:bookmarkStart w:id="405" w:name="_Toc52564806"/>
      <w:bookmarkStart w:id="406" w:name="_Toc60857403"/>
      <w:bookmarkStart w:id="407" w:name="_Toc61184730"/>
      <w:bookmarkStart w:id="408" w:name="_Toc66389985"/>
      <w:bookmarkStart w:id="409" w:name="_Toc66390040"/>
      <w:bookmarkStart w:id="410" w:name="_Toc74643179"/>
      <w:bookmarkStart w:id="411" w:name="_Toc76540623"/>
      <w:r w:rsidRPr="00535751">
        <w:t>8.1.2</w:t>
      </w:r>
      <w:r w:rsidRPr="00535751">
        <w:tab/>
        <w:t>Interband EN-DC</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002488" w14:textId="77777777" w:rsidR="00B06ECE" w:rsidRPr="00535751" w:rsidRDefault="00B06ECE" w:rsidP="00B06ECE">
      <w:pPr>
        <w:pStyle w:val="Heading4"/>
      </w:pPr>
      <w:bookmarkStart w:id="412" w:name="_Toc21098358"/>
      <w:bookmarkStart w:id="413" w:name="_Toc29470585"/>
      <w:bookmarkStart w:id="414" w:name="_Toc37141953"/>
      <w:bookmarkStart w:id="415" w:name="_Toc37142004"/>
      <w:bookmarkStart w:id="416" w:name="_Toc37142056"/>
      <w:bookmarkStart w:id="417" w:name="_Toc37269059"/>
      <w:bookmarkStart w:id="418" w:name="_Toc37269102"/>
      <w:bookmarkStart w:id="419" w:name="_Toc45907625"/>
      <w:bookmarkStart w:id="420" w:name="_Toc52564807"/>
      <w:bookmarkStart w:id="421" w:name="_Toc60857404"/>
      <w:bookmarkStart w:id="422" w:name="_Toc61184731"/>
      <w:bookmarkStart w:id="423" w:name="_Toc66389986"/>
      <w:bookmarkStart w:id="424" w:name="_Toc66390041"/>
      <w:bookmarkStart w:id="425" w:name="_Toc74643180"/>
      <w:bookmarkStart w:id="426" w:name="_Toc76540624"/>
      <w:r w:rsidRPr="00535751">
        <w:t>8.1.2.1</w:t>
      </w:r>
      <w:r w:rsidRPr="00535751">
        <w:tab/>
        <w:t>Interband EN-DC within frequency</w:t>
      </w:r>
      <w:r w:rsidRPr="00535751" w:rsidDel="0007492E">
        <w:t xml:space="preserve"> </w:t>
      </w:r>
      <w:r w:rsidRPr="00535751">
        <w:t>range 1</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427"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427"/>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428" w:name="_Toc21098359"/>
      <w:bookmarkStart w:id="429" w:name="_Toc29470586"/>
      <w:bookmarkStart w:id="430" w:name="_Toc37141954"/>
      <w:bookmarkStart w:id="431" w:name="_Toc37142005"/>
      <w:bookmarkStart w:id="432" w:name="_Toc37142057"/>
      <w:bookmarkStart w:id="433" w:name="_Toc37269060"/>
      <w:bookmarkStart w:id="434" w:name="_Toc37269103"/>
      <w:bookmarkStart w:id="435" w:name="_Toc45907626"/>
      <w:bookmarkStart w:id="436" w:name="_Toc52564808"/>
      <w:bookmarkStart w:id="437" w:name="_Toc60857405"/>
      <w:bookmarkStart w:id="438" w:name="_Toc61184732"/>
      <w:bookmarkStart w:id="439" w:name="_Toc66389987"/>
      <w:bookmarkStart w:id="440" w:name="_Toc66390042"/>
      <w:bookmarkStart w:id="441" w:name="_Toc74643181"/>
      <w:bookmarkStart w:id="442" w:name="_Toc76540625"/>
      <w:r w:rsidRPr="00535751">
        <w:t>8.1.2.2</w:t>
      </w:r>
      <w:r w:rsidRPr="00535751">
        <w:tab/>
        <w:t>Interband EN-DC including frequency</w:t>
      </w:r>
      <w:r w:rsidRPr="00535751" w:rsidDel="0007492E">
        <w:t xml:space="preserve"> </w:t>
      </w:r>
      <w:r w:rsidRPr="00535751">
        <w:t>range 2</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443" w:name="_Toc21098360"/>
      <w:bookmarkStart w:id="444" w:name="_Toc29470587"/>
      <w:bookmarkStart w:id="445" w:name="_Toc37141955"/>
      <w:bookmarkStart w:id="446" w:name="_Toc37142006"/>
      <w:bookmarkStart w:id="447" w:name="_Toc37142058"/>
      <w:bookmarkStart w:id="448" w:name="_Toc37269061"/>
      <w:bookmarkStart w:id="449" w:name="_Toc37269104"/>
      <w:bookmarkStart w:id="450" w:name="_Toc45907627"/>
      <w:bookmarkStart w:id="451" w:name="_Toc52564809"/>
      <w:bookmarkStart w:id="452" w:name="_Toc60857406"/>
      <w:bookmarkStart w:id="453" w:name="_Toc61184733"/>
      <w:bookmarkStart w:id="454" w:name="_Toc66389988"/>
      <w:bookmarkStart w:id="455" w:name="_Toc66390043"/>
      <w:bookmarkStart w:id="456" w:name="_Toc74643182"/>
      <w:bookmarkStart w:id="457" w:name="_Toc76540626"/>
      <w:r w:rsidRPr="00535751">
        <w:t>8.1.2.3</w:t>
      </w:r>
      <w:r w:rsidRPr="00535751">
        <w:tab/>
        <w:t>Interband EN-DC including frequency range 1 and frequency range 2</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458" w:name="_Hlk526770197"/>
      <w:r w:rsidRPr="00535751">
        <w:t>Table 8.1.2.3-1</w:t>
      </w:r>
      <w:bookmarkEnd w:id="458"/>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459" w:name="_Toc21098361"/>
      <w:bookmarkStart w:id="460" w:name="_Toc29470588"/>
      <w:bookmarkStart w:id="461" w:name="_Toc37141956"/>
      <w:bookmarkStart w:id="462" w:name="_Toc37142007"/>
      <w:bookmarkStart w:id="463" w:name="_Toc37142059"/>
      <w:bookmarkStart w:id="464" w:name="_Toc37269062"/>
      <w:bookmarkStart w:id="465" w:name="_Toc37269105"/>
      <w:bookmarkStart w:id="466" w:name="_Toc45907628"/>
      <w:bookmarkStart w:id="467" w:name="_Toc52564810"/>
      <w:bookmarkStart w:id="468" w:name="_Toc60857407"/>
      <w:bookmarkStart w:id="469" w:name="_Toc61184734"/>
      <w:bookmarkStart w:id="470" w:name="_Toc66389989"/>
      <w:bookmarkStart w:id="471" w:name="_Toc66390044"/>
      <w:bookmarkStart w:id="472" w:name="_Toc74643183"/>
      <w:bookmarkStart w:id="473" w:name="_Toc76540627"/>
      <w:r w:rsidRPr="00535751">
        <w:rPr>
          <w:lang w:val="en-US"/>
        </w:rPr>
        <w:lastRenderedPageBreak/>
        <w:t>Annex A</w:t>
      </w:r>
      <w:bookmarkEnd w:id="459"/>
      <w:bookmarkEnd w:id="460"/>
      <w:bookmarkEnd w:id="461"/>
      <w:bookmarkEnd w:id="462"/>
      <w:bookmarkEnd w:id="463"/>
      <w:bookmarkEnd w:id="464"/>
      <w:bookmarkEnd w:id="465"/>
      <w:bookmarkEnd w:id="466"/>
      <w:bookmarkEnd w:id="467"/>
      <w:bookmarkEnd w:id="468"/>
      <w:bookmarkEnd w:id="469"/>
      <w:bookmarkEnd w:id="470"/>
      <w:bookmarkEnd w:id="471"/>
      <w:r w:rsidRPr="00535751">
        <w:rPr>
          <w:lang w:val="en-US"/>
        </w:rPr>
        <w:t xml:space="preserve"> </w:t>
      </w:r>
      <w:bookmarkStart w:id="474" w:name="_Toc60857408"/>
      <w:bookmarkStart w:id="475" w:name="_Toc61184735"/>
      <w:bookmarkStart w:id="476" w:name="_Toc66389990"/>
      <w:bookmarkStart w:id="477" w:name="_Toc66390045"/>
      <w:r w:rsidR="005B5E00" w:rsidRPr="00535751">
        <w:t>:</w:t>
      </w:r>
      <w:r w:rsidR="005B5E00" w:rsidRPr="00535751">
        <w:rPr>
          <w:lang w:val="en-US"/>
        </w:rPr>
        <w:br/>
      </w:r>
      <w:r w:rsidR="001E10C7" w:rsidRPr="00D960B3">
        <w:rPr>
          <w:lang w:eastAsia="ko-KR"/>
        </w:rPr>
        <w:t>Frequency arrangement for overlapping operating bands</w:t>
      </w:r>
      <w:bookmarkEnd w:id="474"/>
      <w:bookmarkEnd w:id="475"/>
      <w:bookmarkEnd w:id="476"/>
      <w:bookmarkEnd w:id="477"/>
      <w:bookmarkEnd w:id="472"/>
      <w:bookmarkEnd w:id="473"/>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5B5E00">
            <w:pPr>
              <w:pStyle w:val="TAH"/>
              <w:rPr>
                <w:rFonts w:eastAsia="Gulim"/>
                <w:sz w:val="36"/>
                <w:szCs w:val="36"/>
              </w:rPr>
            </w:pPr>
            <w:r w:rsidRPr="00141DE7">
              <w:t>NR</w:t>
            </w:r>
          </w:p>
          <w:p w14:paraId="2FC2BD15" w14:textId="77777777" w:rsidR="001E10C7" w:rsidRPr="00141DE7" w:rsidRDefault="001E10C7" w:rsidP="005B5E00">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5B5E00">
            <w:pPr>
              <w:pStyle w:val="TAH"/>
              <w:rPr>
                <w:sz w:val="36"/>
                <w:szCs w:val="36"/>
              </w:rPr>
            </w:pPr>
            <w:r w:rsidRPr="00141DE7">
              <w:t>Overlapping NR operating</w:t>
            </w:r>
          </w:p>
          <w:p w14:paraId="14F35AE7" w14:textId="77777777" w:rsidR="001E10C7" w:rsidRPr="00141DE7" w:rsidRDefault="001E10C7" w:rsidP="005B5E00">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5B5E00">
            <w:pPr>
              <w:pStyle w:val="TAH"/>
              <w:rPr>
                <w:sz w:val="36"/>
                <w:szCs w:val="36"/>
              </w:rPr>
            </w:pPr>
            <w:r w:rsidRPr="00141DE7">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5B5E00">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5B5E00">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5B5E00">
            <w:pPr>
              <w:pStyle w:val="TAC"/>
              <w:rPr>
                <w:sz w:val="36"/>
                <w:szCs w:val="36"/>
              </w:rPr>
            </w:pPr>
            <w:r w:rsidRPr="00141DE7">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5B5E00">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5B5E00">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5B5E00">
            <w:pPr>
              <w:pStyle w:val="TAC"/>
              <w:rPr>
                <w:sz w:val="36"/>
                <w:szCs w:val="36"/>
              </w:rPr>
            </w:pPr>
            <w:r w:rsidRPr="00141DE7">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5B5E00">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5B5E00">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5B5E00">
            <w:pPr>
              <w:pStyle w:val="TAC"/>
              <w:rPr>
                <w:sz w:val="36"/>
                <w:szCs w:val="36"/>
              </w:rPr>
            </w:pPr>
            <w:r w:rsidRPr="00141DE7">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5B5E00">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5B5E00">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5B5E00">
            <w:pPr>
              <w:pStyle w:val="TAC"/>
              <w:rPr>
                <w:sz w:val="36"/>
                <w:szCs w:val="36"/>
              </w:rPr>
            </w:pPr>
            <w:r w:rsidRPr="00141DE7">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5B5E00">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5B5E00">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5B5E00">
            <w:pPr>
              <w:pStyle w:val="TAC"/>
              <w:rPr>
                <w:sz w:val="36"/>
                <w:szCs w:val="36"/>
              </w:rPr>
            </w:pPr>
            <w:r w:rsidRPr="00141DE7">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5B5E00">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5B5E00">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5B5E00">
            <w:pPr>
              <w:pStyle w:val="TAC"/>
              <w:rPr>
                <w:sz w:val="36"/>
                <w:szCs w:val="36"/>
              </w:rPr>
            </w:pPr>
            <w:r w:rsidRPr="00141DE7">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5B5E00">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5B5E00">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5B5E00">
            <w:pPr>
              <w:pStyle w:val="TAC"/>
              <w:rPr>
                <w:sz w:val="36"/>
                <w:szCs w:val="36"/>
              </w:rPr>
            </w:pPr>
            <w:r w:rsidRPr="00141DE7">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5B5E00">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5B5E00">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5B5E00">
            <w:pPr>
              <w:pStyle w:val="TAC"/>
              <w:rPr>
                <w:sz w:val="36"/>
                <w:szCs w:val="36"/>
              </w:rPr>
            </w:pPr>
            <w:r w:rsidRPr="00141DE7">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5B5E00">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5B5E00">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5B5E00">
            <w:pPr>
              <w:pStyle w:val="TAC"/>
              <w:rPr>
                <w:sz w:val="36"/>
                <w:szCs w:val="36"/>
              </w:rPr>
            </w:pPr>
            <w:r w:rsidRPr="00141DE7">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5B5E00">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5B5E00">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5B5E00">
            <w:pPr>
              <w:pStyle w:val="TAC"/>
              <w:rPr>
                <w:sz w:val="36"/>
                <w:szCs w:val="36"/>
              </w:rPr>
            </w:pPr>
            <w:r w:rsidRPr="00141DE7">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5B5E00">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5B5E00">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5B5E00">
            <w:pPr>
              <w:pStyle w:val="TAC"/>
              <w:rPr>
                <w:sz w:val="36"/>
                <w:szCs w:val="36"/>
              </w:rPr>
            </w:pPr>
            <w:r w:rsidRPr="00141DE7">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5B5E00">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5B5E00">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5B5E00">
            <w:pPr>
              <w:pStyle w:val="TAC"/>
              <w:rPr>
                <w:sz w:val="36"/>
                <w:szCs w:val="36"/>
              </w:rPr>
            </w:pPr>
            <w:r w:rsidRPr="00141DE7">
              <w:t>SUL</w:t>
            </w:r>
          </w:p>
        </w:tc>
      </w:tr>
    </w:tbl>
    <w:p w14:paraId="1788448A" w14:textId="77777777" w:rsidR="00B06ECE" w:rsidRPr="00535751" w:rsidRDefault="00B06ECE" w:rsidP="00535751">
      <w:pPr>
        <w:pStyle w:val="Heading8"/>
        <w:rPr>
          <w:lang w:val="en-US"/>
        </w:rPr>
      </w:pPr>
      <w:bookmarkStart w:id="478" w:name="_Toc21098362"/>
      <w:bookmarkStart w:id="479" w:name="_Toc29470589"/>
      <w:bookmarkStart w:id="480" w:name="_Toc37141957"/>
      <w:bookmarkStart w:id="481" w:name="_Toc37142008"/>
      <w:bookmarkStart w:id="482" w:name="_Toc37142060"/>
      <w:bookmarkStart w:id="483" w:name="_Toc37269063"/>
      <w:bookmarkStart w:id="484" w:name="_Toc37269106"/>
      <w:bookmarkStart w:id="485" w:name="_Toc45907629"/>
      <w:bookmarkStart w:id="486" w:name="_Toc52564811"/>
      <w:bookmarkStart w:id="487" w:name="_Toc60857409"/>
      <w:bookmarkStart w:id="488" w:name="_Toc61184736"/>
      <w:bookmarkStart w:id="489" w:name="_Toc66389991"/>
      <w:bookmarkStart w:id="490" w:name="_Toc66390046"/>
      <w:bookmarkStart w:id="491" w:name="_Toc74643184"/>
      <w:bookmarkStart w:id="492" w:name="_Toc76540628"/>
      <w:r w:rsidRPr="00535751">
        <w:t>Annex B (normative)</w:t>
      </w:r>
      <w:bookmarkStart w:id="493" w:name="_Hlk68701604"/>
      <w:r w:rsidRPr="00535751">
        <w:t>:</w:t>
      </w:r>
      <w:r w:rsidRPr="00535751">
        <w:rPr>
          <w:lang w:val="en-US"/>
        </w:rPr>
        <w:br/>
      </w:r>
      <w:bookmarkEnd w:id="493"/>
      <w:r w:rsidRPr="00535751">
        <w:rPr>
          <w:lang w:val="en-US"/>
        </w:rPr>
        <w:t>Common Requirements for bands, CA, SUL or DC</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61BA1109" w14:textId="77777777" w:rsidR="00B06ECE" w:rsidRPr="00535751" w:rsidRDefault="00B06ECE" w:rsidP="00B06ECE">
      <w:pPr>
        <w:pStyle w:val="Heading1"/>
      </w:pPr>
      <w:bookmarkStart w:id="494" w:name="_Toc21098363"/>
      <w:bookmarkStart w:id="495" w:name="_Toc29470590"/>
      <w:bookmarkStart w:id="496" w:name="_Toc37141958"/>
      <w:bookmarkStart w:id="497" w:name="_Toc37142009"/>
      <w:bookmarkStart w:id="498" w:name="_Toc37142061"/>
      <w:bookmarkStart w:id="499" w:name="_Toc37269064"/>
      <w:bookmarkStart w:id="500" w:name="_Toc37269107"/>
      <w:bookmarkStart w:id="501" w:name="_Toc45907630"/>
      <w:bookmarkStart w:id="502" w:name="_Toc52564812"/>
      <w:bookmarkStart w:id="503" w:name="_Toc60857410"/>
      <w:bookmarkStart w:id="504" w:name="_Toc61184737"/>
      <w:bookmarkStart w:id="505" w:name="_Toc66389992"/>
      <w:bookmarkStart w:id="506" w:name="_Toc66390047"/>
      <w:bookmarkStart w:id="507" w:name="_Toc74643185"/>
      <w:bookmarkStart w:id="508" w:name="_Toc76540629"/>
      <w:r w:rsidRPr="00535751">
        <w:t>B.1</w:t>
      </w:r>
      <w:r w:rsidRPr="00535751">
        <w:tab/>
        <w:t>Purpose of annex</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509" w:name="_Toc21098364"/>
      <w:bookmarkStart w:id="510" w:name="_Toc29470591"/>
      <w:bookmarkStart w:id="511" w:name="_Toc37141959"/>
      <w:bookmarkStart w:id="512" w:name="_Toc37142010"/>
      <w:bookmarkStart w:id="513" w:name="_Toc37142062"/>
      <w:bookmarkStart w:id="514" w:name="_Toc37269065"/>
      <w:bookmarkStart w:id="515" w:name="_Toc37269108"/>
      <w:bookmarkStart w:id="516" w:name="_Toc45907631"/>
      <w:bookmarkStart w:id="517" w:name="_Toc52564813"/>
      <w:bookmarkStart w:id="518" w:name="_Toc60857411"/>
      <w:bookmarkStart w:id="519" w:name="_Toc61184738"/>
      <w:bookmarkStart w:id="520" w:name="_Toc66389993"/>
      <w:bookmarkStart w:id="521" w:name="_Toc66390048"/>
      <w:bookmarkStart w:id="522" w:name="_Toc74643186"/>
      <w:bookmarkStart w:id="523" w:name="_Toc76540630"/>
      <w:r w:rsidRPr="00535751">
        <w:t>B.2</w:t>
      </w:r>
      <w:r w:rsidRPr="00535751">
        <w:tab/>
        <w:t>Common RRM requirements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6166B46" w14:textId="77777777" w:rsidR="00B06ECE" w:rsidRPr="00535751" w:rsidRDefault="00B06ECE" w:rsidP="00B06ECE"/>
    <w:p w14:paraId="551E658C" w14:textId="77777777" w:rsidR="00B06ECE" w:rsidRPr="00535751" w:rsidRDefault="00B06ECE" w:rsidP="00B06ECE">
      <w:pPr>
        <w:pStyle w:val="Heading1"/>
      </w:pPr>
      <w:bookmarkStart w:id="524" w:name="_Toc21098365"/>
      <w:bookmarkStart w:id="525" w:name="_Toc29470592"/>
      <w:bookmarkStart w:id="526" w:name="_Toc37141960"/>
      <w:bookmarkStart w:id="527" w:name="_Toc37142011"/>
      <w:bookmarkStart w:id="528" w:name="_Toc37142063"/>
      <w:bookmarkStart w:id="529" w:name="_Toc37269066"/>
      <w:bookmarkStart w:id="530" w:name="_Toc37269109"/>
      <w:bookmarkStart w:id="531" w:name="_Toc45907632"/>
      <w:bookmarkStart w:id="532" w:name="_Toc52564814"/>
      <w:bookmarkStart w:id="533" w:name="_Toc60857412"/>
      <w:bookmarkStart w:id="534" w:name="_Toc61184739"/>
      <w:bookmarkStart w:id="535" w:name="_Toc66389994"/>
      <w:bookmarkStart w:id="536" w:name="_Toc66390049"/>
      <w:bookmarkStart w:id="537" w:name="_Toc74643187"/>
      <w:bookmarkStart w:id="538" w:name="_Toc76540631"/>
      <w:r w:rsidRPr="00535751">
        <w:t>B.3</w:t>
      </w:r>
      <w:r w:rsidRPr="00535751">
        <w:tab/>
        <w:t>Common UE performance requirements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A6C2E05" w14:textId="77777777" w:rsidR="000E67A3" w:rsidRPr="0026558D" w:rsidRDefault="000E67A3" w:rsidP="000E67A3">
      <w:pPr>
        <w:pStyle w:val="Heading2"/>
      </w:pPr>
      <w:bookmarkStart w:id="539" w:name="_Toc510690552"/>
      <w:bookmarkStart w:id="540" w:name="_Toc66389995"/>
      <w:bookmarkStart w:id="541" w:name="_Toc66390050"/>
      <w:bookmarkStart w:id="542" w:name="_Toc74643188"/>
      <w:bookmarkStart w:id="543" w:name="_Toc76540632"/>
      <w:r w:rsidRPr="0026558D">
        <w:t>B.3.</w:t>
      </w:r>
      <w:r>
        <w:rPr>
          <w:rFonts w:hint="eastAsia"/>
          <w:lang w:eastAsia="zh-CN"/>
        </w:rPr>
        <w:t>1</w:t>
      </w:r>
      <w:r w:rsidRPr="0026558D">
        <w:tab/>
        <w:t>Common UE performance requirements for different CA configurations</w:t>
      </w:r>
      <w:bookmarkEnd w:id="539"/>
      <w:r w:rsidRPr="00B22301">
        <w:t xml:space="preserve"> </w:t>
      </w:r>
      <w:r w:rsidRPr="0026558D">
        <w:t>and combination sets</w:t>
      </w:r>
      <w:bookmarkEnd w:id="540"/>
      <w:bookmarkEnd w:id="541"/>
      <w:bookmarkEnd w:id="542"/>
      <w:bookmarkEnd w:id="543"/>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544" w:name="_Toc66389996"/>
      <w:bookmarkStart w:id="545" w:name="_Toc66390051"/>
      <w:bookmarkStart w:id="546" w:name="_Toc74643189"/>
      <w:bookmarkStart w:id="547" w:name="_Toc76540633"/>
      <w:r w:rsidRPr="0026558D">
        <w:t>B.3.</w:t>
      </w:r>
      <w:r>
        <w:rPr>
          <w:rFonts w:hint="eastAsia"/>
          <w:lang w:eastAsia="zh-CN"/>
        </w:rPr>
        <w:t>2</w:t>
      </w:r>
      <w:r w:rsidRPr="0026558D">
        <w:tab/>
        <w:t xml:space="preserve">Common UE performance requirements for </w:t>
      </w:r>
      <w:r w:rsidRPr="00535751">
        <w:t>interworking between NR and E-UTRA</w:t>
      </w:r>
      <w:bookmarkEnd w:id="544"/>
      <w:bookmarkEnd w:id="545"/>
      <w:bookmarkEnd w:id="546"/>
      <w:bookmarkEnd w:id="547"/>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548" w:name="_Toc21098366"/>
      <w:bookmarkStart w:id="549" w:name="_Toc29470593"/>
      <w:bookmarkStart w:id="550" w:name="_Toc37141961"/>
      <w:bookmarkStart w:id="551" w:name="_Toc37142012"/>
      <w:bookmarkStart w:id="552" w:name="_Toc37142064"/>
      <w:bookmarkStart w:id="553" w:name="_Toc37269067"/>
      <w:bookmarkStart w:id="554" w:name="_Toc37269110"/>
      <w:bookmarkStart w:id="555" w:name="_Toc45907633"/>
      <w:bookmarkStart w:id="556" w:name="_Toc52564815"/>
      <w:bookmarkStart w:id="557" w:name="_Toc60857413"/>
      <w:bookmarkStart w:id="558" w:name="_Toc61184740"/>
      <w:bookmarkStart w:id="559" w:name="_Toc66389997"/>
      <w:bookmarkStart w:id="560" w:name="_Toc66390052"/>
      <w:bookmarkStart w:id="561" w:name="_Toc74643190"/>
      <w:bookmarkStart w:id="562" w:name="_Toc76540634"/>
      <w:r w:rsidRPr="00535751">
        <w:t>B.4</w:t>
      </w:r>
      <w:r w:rsidRPr="00535751">
        <w:tab/>
        <w:t>Common UE RF requirements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EAFB6AE" w14:textId="77777777" w:rsidR="00B06ECE" w:rsidRPr="00535751" w:rsidRDefault="00B06ECE" w:rsidP="00B06ECE">
      <w:pPr>
        <w:pStyle w:val="Heading2"/>
      </w:pPr>
      <w:bookmarkStart w:id="563" w:name="_Toc21098367"/>
      <w:bookmarkStart w:id="564" w:name="_Toc29470594"/>
      <w:bookmarkStart w:id="565" w:name="_Toc37141962"/>
      <w:bookmarkStart w:id="566" w:name="_Toc37142013"/>
      <w:bookmarkStart w:id="567" w:name="_Toc37142065"/>
      <w:bookmarkStart w:id="568" w:name="_Toc37269068"/>
      <w:bookmarkStart w:id="569" w:name="_Toc37269111"/>
      <w:bookmarkStart w:id="570" w:name="_Toc45907634"/>
      <w:bookmarkStart w:id="571" w:name="_Toc52564816"/>
      <w:bookmarkStart w:id="572" w:name="_Toc60857414"/>
      <w:bookmarkStart w:id="573" w:name="_Toc61184741"/>
      <w:bookmarkStart w:id="574" w:name="_Toc66389998"/>
      <w:bookmarkStart w:id="575" w:name="_Toc66390053"/>
      <w:bookmarkStart w:id="576" w:name="_Toc74643191"/>
      <w:bookmarkStart w:id="577" w:name="_Toc7654063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578" w:name="_Toc21098368"/>
      <w:bookmarkStart w:id="579" w:name="_Toc29470595"/>
      <w:bookmarkStart w:id="580" w:name="_Toc37141963"/>
      <w:bookmarkStart w:id="581" w:name="_Toc37142014"/>
      <w:bookmarkStart w:id="582" w:name="_Toc37142066"/>
      <w:bookmarkStart w:id="583" w:name="_Toc37269069"/>
      <w:bookmarkStart w:id="584" w:name="_Toc37269112"/>
      <w:bookmarkStart w:id="585" w:name="_Toc45907635"/>
      <w:bookmarkStart w:id="586" w:name="_Toc52564817"/>
      <w:bookmarkStart w:id="587" w:name="_Toc60857415"/>
      <w:bookmarkStart w:id="588" w:name="_Toc61184742"/>
      <w:bookmarkStart w:id="589" w:name="_Toc66389999"/>
      <w:bookmarkStart w:id="590" w:name="_Toc66390054"/>
      <w:bookmarkStart w:id="591" w:name="_Toc74643192"/>
      <w:bookmarkStart w:id="592" w:name="_Toc7654063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593" w:name="_Toc21098369"/>
      <w:bookmarkStart w:id="594" w:name="_Toc29470596"/>
      <w:bookmarkStart w:id="595" w:name="_Toc37141964"/>
      <w:bookmarkStart w:id="596" w:name="_Toc37142015"/>
      <w:bookmarkStart w:id="597" w:name="_Toc37142067"/>
      <w:bookmarkStart w:id="598" w:name="_Toc37269070"/>
      <w:bookmarkStart w:id="599" w:name="_Toc37269113"/>
      <w:bookmarkStart w:id="600" w:name="_Toc45907636"/>
      <w:bookmarkStart w:id="601" w:name="_Toc52564818"/>
      <w:bookmarkStart w:id="602" w:name="_Toc60857416"/>
      <w:bookmarkStart w:id="603" w:name="_Toc61184743"/>
      <w:bookmarkStart w:id="604" w:name="_Toc66390000"/>
      <w:bookmarkStart w:id="605" w:name="_Toc66390055"/>
      <w:bookmarkStart w:id="606" w:name="_Toc74643193"/>
      <w:bookmarkStart w:id="607" w:name="_Toc7654063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608" w:name="_Toc21098370"/>
      <w:bookmarkStart w:id="609" w:name="_Toc29470597"/>
      <w:bookmarkStart w:id="610" w:name="_Toc37141965"/>
      <w:bookmarkStart w:id="611" w:name="_Toc37142016"/>
      <w:bookmarkStart w:id="612" w:name="_Toc37142068"/>
      <w:bookmarkStart w:id="613" w:name="_Toc37269071"/>
      <w:bookmarkStart w:id="614" w:name="_Toc37269114"/>
      <w:bookmarkStart w:id="615" w:name="_Toc45907637"/>
      <w:bookmarkStart w:id="616" w:name="_Toc52564819"/>
      <w:bookmarkStart w:id="617" w:name="_Toc60857417"/>
      <w:bookmarkStart w:id="618" w:name="_Toc61184744"/>
      <w:bookmarkStart w:id="619" w:name="_Toc66390001"/>
      <w:bookmarkStart w:id="620" w:name="_Toc66390056"/>
      <w:bookmarkStart w:id="621" w:name="_Toc74643194"/>
      <w:bookmarkStart w:id="622" w:name="_Toc7654063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623" w:name="_Toc21098371"/>
      <w:bookmarkStart w:id="624" w:name="_Toc29470598"/>
      <w:bookmarkStart w:id="625" w:name="_Toc37141966"/>
      <w:bookmarkStart w:id="626" w:name="_Toc37142017"/>
      <w:bookmarkStart w:id="627" w:name="_Toc37142069"/>
      <w:bookmarkStart w:id="628" w:name="_Toc37269072"/>
      <w:bookmarkStart w:id="629" w:name="_Toc37269115"/>
      <w:bookmarkStart w:id="630" w:name="_Toc45907638"/>
      <w:bookmarkStart w:id="631" w:name="_Toc52564820"/>
      <w:bookmarkStart w:id="632" w:name="_Toc60857418"/>
      <w:bookmarkStart w:id="633" w:name="_Toc61184745"/>
      <w:bookmarkStart w:id="634" w:name="_Toc66390002"/>
      <w:bookmarkStart w:id="635" w:name="_Toc66390057"/>
      <w:bookmarkStart w:id="636" w:name="_Toc74643195"/>
      <w:bookmarkStart w:id="637" w:name="_Toc7654063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638" w:name="_Toc21098372"/>
      <w:bookmarkStart w:id="639" w:name="_Toc29470599"/>
      <w:bookmarkStart w:id="640" w:name="_Toc37141967"/>
      <w:bookmarkStart w:id="641" w:name="_Toc37142018"/>
      <w:bookmarkStart w:id="642" w:name="_Toc37142070"/>
      <w:bookmarkStart w:id="643" w:name="_Toc37269073"/>
      <w:bookmarkStart w:id="644" w:name="_Toc37269116"/>
      <w:bookmarkStart w:id="645" w:name="_Toc45907639"/>
      <w:bookmarkStart w:id="646" w:name="_Toc52564821"/>
      <w:bookmarkStart w:id="647" w:name="_Toc60857419"/>
      <w:bookmarkStart w:id="648" w:name="_Toc61184746"/>
      <w:bookmarkStart w:id="649" w:name="_Toc66390003"/>
      <w:bookmarkStart w:id="650" w:name="_Toc66390058"/>
      <w:bookmarkStart w:id="651" w:name="_Toc74643196"/>
      <w:bookmarkStart w:id="652" w:name="_Toc76540640"/>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653" w:name="historyclause"/>
      <w:r w:rsidRPr="00535751">
        <w:br w:type="page"/>
      </w:r>
      <w:bookmarkStart w:id="654" w:name="_Toc60857420"/>
      <w:bookmarkStart w:id="655" w:name="_Toc61184747"/>
      <w:bookmarkStart w:id="656" w:name="_Toc66390004"/>
      <w:bookmarkStart w:id="657" w:name="_Toc66390059"/>
      <w:bookmarkStart w:id="658" w:name="_Toc74643197"/>
      <w:bookmarkStart w:id="659" w:name="_Toc21098373"/>
      <w:bookmarkStart w:id="660" w:name="_Toc29470600"/>
      <w:bookmarkStart w:id="661" w:name="_Toc37141968"/>
      <w:bookmarkStart w:id="662" w:name="_Toc37142019"/>
      <w:bookmarkStart w:id="663" w:name="_Toc37142071"/>
      <w:bookmarkStart w:id="664" w:name="_Toc37269074"/>
      <w:bookmarkStart w:id="665" w:name="_Toc37269117"/>
      <w:bookmarkStart w:id="666" w:name="_Toc45907640"/>
      <w:bookmarkStart w:id="667" w:name="_Toc52564822"/>
      <w:bookmarkStart w:id="668" w:name="_Toc76540641"/>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654"/>
      <w:bookmarkEnd w:id="655"/>
      <w:bookmarkEnd w:id="656"/>
      <w:bookmarkEnd w:id="657"/>
      <w:bookmarkEnd w:id="658"/>
      <w:bookmarkEnd w:id="668"/>
    </w:p>
    <w:p w14:paraId="0AED2A8A" w14:textId="77777777" w:rsidR="00371B09" w:rsidRDefault="00371B09" w:rsidP="00371B09">
      <w:pPr>
        <w:pStyle w:val="Heading2"/>
      </w:pPr>
      <w:bookmarkStart w:id="669" w:name="_Toc60857421"/>
      <w:bookmarkStart w:id="670" w:name="_Toc61184748"/>
      <w:bookmarkStart w:id="671" w:name="_Toc66390005"/>
      <w:bookmarkStart w:id="672" w:name="_Toc66390060"/>
      <w:bookmarkStart w:id="673" w:name="_Toc74643198"/>
      <w:bookmarkStart w:id="674" w:name="_Toc76540642"/>
      <w:r>
        <w:t>C.1</w:t>
      </w:r>
      <w:r>
        <w:tab/>
        <w:t xml:space="preserve">Common RRM requirements </w:t>
      </w:r>
      <w:r w:rsidRPr="007D27F3">
        <w:t xml:space="preserve">for high speed </w:t>
      </w:r>
      <w:r>
        <w:t xml:space="preserve">train </w:t>
      </w:r>
      <w:r w:rsidRPr="007D27F3">
        <w:t>scenario</w:t>
      </w:r>
      <w:bookmarkEnd w:id="669"/>
      <w:bookmarkEnd w:id="670"/>
      <w:bookmarkEnd w:id="671"/>
      <w:bookmarkEnd w:id="672"/>
      <w:bookmarkEnd w:id="673"/>
      <w:bookmarkEnd w:id="674"/>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675" w:name="_Toc66390006"/>
      <w:bookmarkStart w:id="676" w:name="_Toc66390061"/>
      <w:bookmarkStart w:id="677" w:name="_Toc74643199"/>
      <w:bookmarkStart w:id="678" w:name="_Toc76540643"/>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675"/>
      <w:bookmarkEnd w:id="676"/>
      <w:bookmarkEnd w:id="677"/>
      <w:bookmarkEnd w:id="678"/>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679" w:name="_Toc510690575"/>
      <w:bookmarkStart w:id="680" w:name="_Toc66390007"/>
      <w:bookmarkStart w:id="681" w:name="_Toc66390062"/>
      <w:bookmarkStart w:id="682" w:name="_Toc74643200"/>
      <w:bookmarkStart w:id="683" w:name="_Toc76540644"/>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679"/>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680"/>
      <w:bookmarkEnd w:id="681"/>
      <w:bookmarkEnd w:id="682"/>
      <w:bookmarkEnd w:id="683"/>
    </w:p>
    <w:p w14:paraId="5F87E26F" w14:textId="77777777" w:rsidR="009D0F1C" w:rsidRDefault="009D0F1C" w:rsidP="009D0F1C">
      <w:pPr>
        <w:pStyle w:val="Heading1"/>
        <w:rPr>
          <w:lang w:val="en-US" w:eastAsia="zh-CN"/>
        </w:rPr>
      </w:pPr>
      <w:bookmarkStart w:id="684" w:name="_Toc510690577"/>
      <w:bookmarkStart w:id="685" w:name="_Toc66390008"/>
      <w:bookmarkStart w:id="686" w:name="_Toc66390063"/>
      <w:bookmarkStart w:id="687" w:name="_Toc74643201"/>
      <w:bookmarkStart w:id="688" w:name="_Toc76540645"/>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68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685"/>
      <w:bookmarkEnd w:id="686"/>
      <w:bookmarkEnd w:id="687"/>
      <w:bookmarkEnd w:id="688"/>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689" w:name="_Toc66390009"/>
      <w:bookmarkStart w:id="690" w:name="_Toc66390064"/>
      <w:bookmarkStart w:id="691" w:name="_Toc74643202"/>
      <w:bookmarkStart w:id="692" w:name="_Toc76540646"/>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689"/>
      <w:bookmarkEnd w:id="690"/>
      <w:bookmarkEnd w:id="691"/>
      <w:bookmarkEnd w:id="692"/>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693" w:name="_Toc66390010"/>
      <w:bookmarkStart w:id="694" w:name="_Toc66390065"/>
      <w:bookmarkStart w:id="695" w:name="_Toc74643203"/>
      <w:bookmarkStart w:id="696" w:name="_Toc76540647"/>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693"/>
      <w:bookmarkEnd w:id="694"/>
      <w:bookmarkEnd w:id="695"/>
      <w:bookmarkEnd w:id="696"/>
    </w:p>
    <w:p w14:paraId="0819811B" w14:textId="77777777" w:rsidR="009D0F1C" w:rsidRDefault="009D0F1C" w:rsidP="009D0F1C">
      <w:pPr>
        <w:pStyle w:val="Heading1"/>
        <w:rPr>
          <w:lang w:val="en-US" w:eastAsia="zh-CN"/>
        </w:rPr>
      </w:pPr>
      <w:bookmarkStart w:id="697" w:name="_Toc66390011"/>
      <w:bookmarkStart w:id="698" w:name="_Toc66390066"/>
      <w:bookmarkStart w:id="699" w:name="_Toc74643204"/>
      <w:bookmarkStart w:id="700" w:name="_Toc76540648"/>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697"/>
      <w:bookmarkEnd w:id="698"/>
      <w:bookmarkEnd w:id="699"/>
      <w:bookmarkEnd w:id="700"/>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tbl>
    <w:p w14:paraId="329D5201" w14:textId="5CF4A54C" w:rsidR="00B06ECE" w:rsidRPr="00535751" w:rsidRDefault="00B06ECE" w:rsidP="005479F8">
      <w:r w:rsidRPr="00535751">
        <w:br/>
      </w:r>
      <w:bookmarkEnd w:id="659"/>
      <w:bookmarkEnd w:id="660"/>
      <w:bookmarkEnd w:id="661"/>
      <w:bookmarkEnd w:id="662"/>
      <w:bookmarkEnd w:id="663"/>
      <w:bookmarkEnd w:id="664"/>
      <w:bookmarkEnd w:id="665"/>
      <w:bookmarkEnd w:id="666"/>
      <w:bookmarkEnd w:id="667"/>
    </w:p>
    <w:p w14:paraId="585FC9D4" w14:textId="0AD65A82" w:rsidR="00B06ECE" w:rsidRPr="00535751" w:rsidRDefault="005479F8" w:rsidP="005D2678">
      <w:pPr>
        <w:pStyle w:val="Heading8"/>
      </w:pPr>
      <w:bookmarkStart w:id="701" w:name="_Toc66390012"/>
      <w:bookmarkStart w:id="702" w:name="_Toc66390067"/>
      <w:bookmarkStart w:id="703" w:name="_Toc74643205"/>
      <w:bookmarkStart w:id="704" w:name="_Toc76540649"/>
      <w:r w:rsidRPr="00FA73A2">
        <w:lastRenderedPageBreak/>
        <w:t xml:space="preserve">Annex </w:t>
      </w:r>
      <w:r>
        <w:t>F</w:t>
      </w:r>
      <w:r w:rsidRPr="00FA73A2">
        <w:t xml:space="preserve"> (informative):</w:t>
      </w:r>
      <w:r w:rsidRPr="00535751">
        <w:br/>
        <w:t>Change history</w:t>
      </w:r>
      <w:bookmarkEnd w:id="701"/>
      <w:bookmarkEnd w:id="702"/>
      <w:bookmarkEnd w:id="703"/>
      <w:bookmarkEnd w:id="70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653"/>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643EFF31"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493">
      <w:rPr>
        <w:rFonts w:ascii="Arial" w:hAnsi="Arial" w:cs="Arial"/>
        <w:b/>
        <w:noProof/>
        <w:sz w:val="18"/>
        <w:szCs w:val="18"/>
      </w:rPr>
      <w:t>3GPP TS 38.307 V16.7.0 (2021-06)</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6AC7DA3F"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493">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72D66"/>
    <w:rsid w:val="001A4C42"/>
    <w:rsid w:val="001A7420"/>
    <w:rsid w:val="001B6637"/>
    <w:rsid w:val="001C21C3"/>
    <w:rsid w:val="001D02C2"/>
    <w:rsid w:val="001E10C7"/>
    <w:rsid w:val="001E2452"/>
    <w:rsid w:val="001F0C1D"/>
    <w:rsid w:val="001F1132"/>
    <w:rsid w:val="001F168B"/>
    <w:rsid w:val="00203A6D"/>
    <w:rsid w:val="00204A4B"/>
    <w:rsid w:val="002347A2"/>
    <w:rsid w:val="002546FF"/>
    <w:rsid w:val="002600F0"/>
    <w:rsid w:val="002675F0"/>
    <w:rsid w:val="002B6339"/>
    <w:rsid w:val="002E00EE"/>
    <w:rsid w:val="003172DC"/>
    <w:rsid w:val="00334348"/>
    <w:rsid w:val="0035462D"/>
    <w:rsid w:val="00371B09"/>
    <w:rsid w:val="003765B8"/>
    <w:rsid w:val="003C3971"/>
    <w:rsid w:val="003C7096"/>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E33CB"/>
    <w:rsid w:val="007F0F4A"/>
    <w:rsid w:val="008028A4"/>
    <w:rsid w:val="00830747"/>
    <w:rsid w:val="008377E6"/>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26</Pages>
  <Words>6469</Words>
  <Characters>36874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2021-04-07T13:25:00Z</dcterms:created>
  <dcterms:modified xsi:type="dcterms:W3CDTF">2021-07-07T06:56:00Z</dcterms:modified>
</cp:coreProperties>
</file>