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rPr>
          <w:lang w:eastAsia="zh-CN"/>
        </w:rPr>
      </w:pPr>
      <w:bookmarkStart w:id="1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pPr>
            <w:r w:rsidRPr="006C53D9">
              <w:t>FFS</w:t>
            </w:r>
          </w:p>
        </w:tc>
        <w:tc>
          <w:tcPr>
            <w:tcW w:w="1442" w:type="dxa"/>
            <w:shd w:val="clear" w:color="auto" w:fill="auto"/>
            <w:vAlign w:val="bottom"/>
          </w:tcPr>
          <w:p w14:paraId="7BFF4B10" w14:textId="77777777" w:rsidR="00AA6EBE" w:rsidRPr="006C53D9" w:rsidRDefault="00AA6EBE" w:rsidP="00C424FA">
            <w:pPr>
              <w:pStyle w:val="TAC"/>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6AFC3248" w14:textId="77777777" w:rsidR="00013475" w:rsidRDefault="00013475" w:rsidP="00013475">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6821D590" w14:textId="77777777" w:rsidR="00013475" w:rsidRDefault="00013475" w:rsidP="00013475">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 xml:space="preserve">different frequencies </w:t>
      </w:r>
      <w:r>
        <w:rPr>
          <w:rFonts w:eastAsia="Malgun Gothic"/>
          <w:lang w:val="en-US"/>
        </w:rPr>
        <w:t xml:space="preserve">and is specified in </w:t>
      </w:r>
      <w:r>
        <w:t xml:space="preserve">Table B.2.1.5.2-1 </w:t>
      </w:r>
      <w:r>
        <w:rPr>
          <w:rFonts w:eastAsia="Malgun Gothic"/>
          <w:lang w:val="en-US"/>
        </w:rPr>
        <w:t>for each power class.</w:t>
      </w:r>
    </w:p>
    <w:p w14:paraId="750AD43E" w14:textId="77777777" w:rsidR="00013475" w:rsidRDefault="00013475" w:rsidP="00013475">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02A9CCE5"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3B7D540C"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520E1E36" w14:textId="77777777" w:rsidR="00013475" w:rsidRDefault="00013475" w:rsidP="00B46C67">
            <w:pPr>
              <w:pStyle w:val="TAH"/>
            </w:pPr>
            <w:r>
              <w:t>UE Power class</w:t>
            </w:r>
          </w:p>
        </w:tc>
      </w:tr>
      <w:tr w:rsidR="00013475" w14:paraId="43577B24"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726276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DC2C62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438C34C"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20A9217D"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13767AF3" w14:textId="77777777" w:rsidR="00013475" w:rsidRDefault="00013475" w:rsidP="00B46C67">
            <w:pPr>
              <w:pStyle w:val="TAH"/>
              <w:rPr>
                <w:rFonts w:eastAsia="Calibri"/>
                <w:b w:val="0"/>
              </w:rPr>
            </w:pPr>
            <w:r>
              <w:t>4</w:t>
            </w:r>
          </w:p>
        </w:tc>
      </w:tr>
      <w:tr w:rsidR="00013475" w14:paraId="39C0D992"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0E1BFD22"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62CAA7CA" w14:textId="77777777" w:rsidR="00013475" w:rsidRDefault="00013475" w:rsidP="00B46C67">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93D131" w14:textId="77777777" w:rsidR="00013475" w:rsidRDefault="00013475" w:rsidP="00B46C67">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28CD125A"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45E075"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FFS</w:t>
            </w:r>
          </w:p>
        </w:tc>
      </w:tr>
    </w:tbl>
    <w:p w14:paraId="3667938D" w14:textId="77777777" w:rsidR="00013475" w:rsidRDefault="00013475" w:rsidP="00013475">
      <w:pPr>
        <w:pStyle w:val="B10"/>
        <w:ind w:left="0" w:firstLine="0"/>
        <w:rPr>
          <w:rFonts w:eastAsiaTheme="minorEastAsia"/>
          <w:lang w:eastAsia="ja-JP"/>
        </w:rPr>
      </w:pPr>
    </w:p>
    <w:p w14:paraId="3E945613" w14:textId="77777777" w:rsidR="00013475" w:rsidRDefault="00013475" w:rsidP="00013475">
      <w:pPr>
        <w:pStyle w:val="Heading4"/>
        <w:rPr>
          <w:rFonts w:eastAsiaTheme="minorEastAsia"/>
        </w:rPr>
      </w:pPr>
      <w:r>
        <w:rPr>
          <w:rFonts w:eastAsiaTheme="minorEastAsia"/>
        </w:rPr>
        <w:t>B.2.1.5.3</w:t>
      </w:r>
      <w:r>
        <w:rPr>
          <w:rFonts w:eastAsiaTheme="minorEastAsia"/>
          <w:lang w:eastAsia="zh-CN"/>
        </w:rPr>
        <w:tab/>
        <w:t>Alignment of Rough beam to Rx beam Peak</w:t>
      </w:r>
    </w:p>
    <w:p w14:paraId="5BB6E62D" w14:textId="77777777" w:rsidR="00013475" w:rsidRDefault="00013475" w:rsidP="00013475">
      <w:pPr>
        <w:rPr>
          <w:rFonts w:eastAsiaTheme="minorEastAsia"/>
          <w:lang w:eastAsia="zh-CN"/>
        </w:rPr>
      </w:pPr>
      <w:r>
        <w:rPr>
          <w:iCs/>
          <w:lang w:eastAsia="ja-JP"/>
        </w:rPr>
        <w:t xml:space="preserve">The definition of Rx Beam Peak in TS 38.101-2 [19] clause 7.3.2 is based on Throughput at Reference sensitivity power level, and assumes use of Fine beams. In many RRM scenarios the UE can use Rough beams, but the largest </w:t>
      </w:r>
      <w:r>
        <w:rPr>
          <w:lang w:eastAsia="zh-CN"/>
        </w:rPr>
        <w:t>Rough beam gain direction may not be aligned to the Fine beam Peak</w:t>
      </w:r>
      <w:r>
        <w:rPr>
          <w:iCs/>
          <w:lang w:eastAsia="ja-JP"/>
        </w:rPr>
        <w:t xml:space="preserve"> </w:t>
      </w:r>
      <w:r>
        <w:rPr>
          <w:lang w:eastAsia="zh-CN"/>
        </w:rPr>
        <w:t>direction.</w:t>
      </w:r>
    </w:p>
    <w:p w14:paraId="12A92CEF" w14:textId="77777777" w:rsidR="00013475" w:rsidRDefault="00013475" w:rsidP="00013475">
      <w:pPr>
        <w:rPr>
          <w:rFonts w:eastAsia="Malgun Gothic"/>
          <w:highlight w:val="yellow"/>
          <w:lang w:val="en-US"/>
        </w:rPr>
      </w:pPr>
      <w:r>
        <w:rPr>
          <w:lang w:eastAsia="zh-CN"/>
        </w:rPr>
        <w:lastRenderedPageBreak/>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is the maximum allowed rough beam gain reduction</w:t>
      </w:r>
      <w:r>
        <w:rPr>
          <w:rFonts w:eastAsia="Malgun Gothic"/>
          <w:lang w:val="en-US"/>
        </w:rPr>
        <w:t xml:space="preserve">, and is specified in </w:t>
      </w:r>
      <w:r>
        <w:t xml:space="preserve">Table B.2.1.5.3-1 </w:t>
      </w:r>
      <w:r>
        <w:rPr>
          <w:rFonts w:eastAsia="Malgun Gothic"/>
          <w:lang w:val="en-US"/>
        </w:rPr>
        <w:t>for each power class.</w:t>
      </w:r>
    </w:p>
    <w:p w14:paraId="7F2D8577" w14:textId="77777777" w:rsidR="00013475" w:rsidRDefault="00013475" w:rsidP="00013475">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013475" w14:paraId="1D5862F8"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06632B9" w14:textId="77777777" w:rsidR="00013475" w:rsidRDefault="00013475" w:rsidP="00B46C67">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3BB4ACDD" w14:textId="77777777" w:rsidR="00013475" w:rsidRDefault="00013475" w:rsidP="00B46C67">
            <w:pPr>
              <w:pStyle w:val="TAH"/>
            </w:pPr>
            <w:r>
              <w:t>UE Power class</w:t>
            </w:r>
          </w:p>
        </w:tc>
      </w:tr>
      <w:tr w:rsidR="00013475" w14:paraId="22E07C01"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62D97EE9" w14:textId="77777777" w:rsidR="00013475" w:rsidRDefault="00013475" w:rsidP="00B46C67">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4CE6A109" w14:textId="77777777" w:rsidR="00013475" w:rsidRDefault="00013475" w:rsidP="00B46C67">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46BCC1CB" w14:textId="77777777" w:rsidR="00013475" w:rsidRDefault="00013475" w:rsidP="00B46C67">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52635552" w14:textId="77777777" w:rsidR="00013475" w:rsidRDefault="00013475" w:rsidP="00B46C67">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47CD1D0E" w14:textId="77777777" w:rsidR="00013475" w:rsidRDefault="00013475" w:rsidP="00B46C67">
            <w:pPr>
              <w:pStyle w:val="TAH"/>
              <w:rPr>
                <w:rFonts w:eastAsia="Calibri"/>
                <w:b w:val="0"/>
              </w:rPr>
            </w:pPr>
            <w:r>
              <w:t>4</w:t>
            </w:r>
          </w:p>
        </w:tc>
      </w:tr>
      <w:tr w:rsidR="00013475" w14:paraId="1FEBDC70" w14:textId="77777777" w:rsidTr="00B46C67">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901E4A5"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78AD3CD8" w14:textId="77777777" w:rsidR="00013475" w:rsidRDefault="00013475" w:rsidP="00B46C67">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9041F6F" w14:textId="77777777" w:rsidR="00013475" w:rsidRDefault="00013475" w:rsidP="00B46C67">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E36ADA2"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AFDE31" w14:textId="77777777" w:rsidR="00013475" w:rsidRDefault="00013475" w:rsidP="00B46C67">
            <w:pPr>
              <w:spacing w:after="0"/>
              <w:jc w:val="center"/>
              <w:rPr>
                <w:rFonts w:ascii="Arial" w:eastAsia="Calibri" w:hAnsi="Arial"/>
                <w:sz w:val="18"/>
                <w:szCs w:val="22"/>
              </w:rPr>
            </w:pPr>
            <w:r>
              <w:rPr>
                <w:rFonts w:ascii="Arial" w:eastAsia="Calibri" w:hAnsi="Arial"/>
                <w:sz w:val="18"/>
                <w:szCs w:val="22"/>
              </w:rPr>
              <w:t>FFS</w:t>
            </w:r>
          </w:p>
        </w:tc>
      </w:tr>
    </w:tbl>
    <w:p w14:paraId="367477F9" w14:textId="77777777" w:rsidR="00013475" w:rsidRDefault="00013475" w:rsidP="00013475">
      <w:pPr>
        <w:rPr>
          <w:rFonts w:eastAsiaTheme="minorEastAsia"/>
          <w:lang w:eastAsia="ja-JP"/>
        </w:rPr>
      </w:pP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rFonts w:eastAsiaTheme="minorEastAsia"/>
          <w:lang w:eastAsia="zh-CN"/>
        </w:rPr>
      </w:pPr>
      <w:r w:rsidRPr="00F37DEE">
        <w:rPr>
          <w:rFonts w:eastAsiaTheme="minorEastAsia"/>
          <w:lang w:eastAsia="zh-CN"/>
        </w:rPr>
        <w:t>B</w:t>
      </w:r>
      <w:r w:rsidRPr="00F37DEE">
        <w:rPr>
          <w:rFonts w:eastAsiaTheme="minorEastAsia"/>
        </w:rPr>
        <w:t>.2.</w:t>
      </w:r>
      <w:r w:rsidRPr="00F37DEE">
        <w:rPr>
          <w:rFonts w:eastAsiaTheme="minorEastAsia"/>
          <w:lang w:eastAsia="zh-CN"/>
        </w:rPr>
        <w:t>1</w:t>
      </w:r>
      <w:r w:rsidRPr="00F37DEE">
        <w:rPr>
          <w:rFonts w:eastAsiaTheme="minorEastAsia"/>
        </w:rPr>
        <w:t>.</w:t>
      </w:r>
      <w:r w:rsidRPr="00F37DEE">
        <w:rPr>
          <w:rFonts w:eastAsiaTheme="minorEastAsia"/>
          <w:lang w:eastAsia="zh-CN"/>
        </w:rPr>
        <w:t>6</w:t>
      </w:r>
      <w:r w:rsidRPr="00F37DEE">
        <w:rPr>
          <w:rFonts w:eastAsiaTheme="minorEastAsia"/>
          <w:lang w:eastAsia="zh-CN"/>
        </w:rPr>
        <w:tab/>
        <w:t xml:space="preserve">Gain to PRS-RSRP measurement point for </w:t>
      </w:r>
      <w:r w:rsidRPr="00F37DEE">
        <w:rPr>
          <w:rFonts w:eastAsiaTheme="minorEastAsia"/>
        </w:rPr>
        <w:t>FR2</w:t>
      </w:r>
    </w:p>
    <w:p w14:paraId="5B0BC0F6" w14:textId="77777777" w:rsidR="00767E05" w:rsidRPr="00F37DEE" w:rsidRDefault="00767E05" w:rsidP="00767E05">
      <w:pPr>
        <w:pStyle w:val="Heading4"/>
        <w:rPr>
          <w:rFonts w:eastAsiaTheme="minorEastAsia"/>
        </w:rPr>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69DBAEED"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3227E496" w14:textId="4E812ACC"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lastRenderedPageBreak/>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pPr>
            <w:r w:rsidRPr="006C53D9">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pPr>
            <w:r w:rsidRPr="006C53D9">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pPr>
            <w:r w:rsidRPr="006C53D9">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pPr>
            <w:r w:rsidRPr="006C53D9">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pPr>
            <w:r w:rsidRPr="006C53D9">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pPr>
            <w:r w:rsidRPr="006C53D9">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pPr>
            <w:r w:rsidRPr="006C53D9">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pPr>
            <w:r w:rsidRPr="006C53D9">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pPr>
            <w:r w:rsidRPr="006C53D9">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pPr>
            <w:r w:rsidRPr="006C53D9">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lastRenderedPageBreak/>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lastRenderedPageBreak/>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2F7BD7C5" w:rsidR="0059104B" w:rsidRPr="006C53D9" w:rsidRDefault="00CD0A50" w:rsidP="00E80436">
            <w:pPr>
              <w:pStyle w:val="TAC"/>
              <w:rPr>
                <w:lang w:val="en-US"/>
              </w:rPr>
            </w:pPr>
            <w:r w:rsidRPr="006C53D9">
              <w:rPr>
                <w:szCs w:val="18"/>
              </w:rPr>
              <w:t>11</w:t>
            </w:r>
            <w:r>
              <w:rPr>
                <w:szCs w:val="18"/>
              </w:rPr>
              <w:t>8</w:t>
            </w:r>
            <w:r w:rsidRPr="006C53D9">
              <w:rPr>
                <w:szCs w:val="18"/>
              </w:rPr>
              <w:t>.3</w:t>
            </w:r>
            <w:r w:rsidRPr="006C53D9">
              <w:rPr>
                <w:rFonts w:eastAsia="Yu Mincho"/>
                <w:lang w:eastAsia="ja-JP"/>
              </w:rPr>
              <w:t>+Z</w:t>
            </w:r>
            <w:r w:rsidRPr="006C53D9">
              <w:rPr>
                <w:rFonts w:eastAsia="Yu Mincho"/>
                <w:vertAlign w:val="subscript"/>
                <w:lang w:eastAsia="ja-JP"/>
              </w:rPr>
              <w:t>1</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w:t>
            </w:r>
            <w:r w:rsidRPr="006C53D9">
              <w:rPr>
                <w:rFonts w:ascii="Arial" w:eastAsiaTheme="minorEastAsia" w:hAnsi="Arial" w:cs="Arial"/>
                <w:sz w:val="18"/>
              </w:rPr>
              <w:t>115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1</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-12</w:t>
            </w:r>
            <w:r w:rsidRPr="006C53D9">
              <w:rPr>
                <w:rFonts w:ascii="Arial" w:eastAsiaTheme="minorEastAsia" w:hAnsi="Arial" w:cs="Arial"/>
                <w:sz w:val="18"/>
                <w:lang w:val="en-US"/>
              </w:rPr>
              <w:t>2</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19</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24</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0</w:t>
            </w:r>
            <w:r w:rsidRPr="006C53D9">
              <w:rPr>
                <w:rFonts w:ascii="Arial" w:eastAsiaTheme="minorEastAsia" w:hAnsi="Arial" w:cs="Arial" w:hint="eastAsia"/>
                <w:sz w:val="18"/>
              </w:rPr>
              <w:t>.</w:t>
            </w:r>
            <w:r w:rsidRPr="006C53D9">
              <w:rPr>
                <w:rFonts w:ascii="Arial" w:eastAsiaTheme="minorEastAsia" w:hAnsi="Arial" w:cs="Arial"/>
                <w:sz w:val="18"/>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rPr>
            </w:pPr>
            <w:r w:rsidRPr="006C53D9">
              <w:rPr>
                <w:rFonts w:ascii="Arial" w:eastAsiaTheme="minorEastAsia" w:hAnsi="Arial" w:cs="Arial" w:hint="eastAsia"/>
                <w:sz w:val="18"/>
                <w:lang w:val="en-US"/>
              </w:rPr>
              <w:t>-1</w:t>
            </w:r>
            <w:r w:rsidRPr="006C53D9">
              <w:rPr>
                <w:rFonts w:ascii="Arial" w:eastAsiaTheme="minorEastAsia" w:hAnsi="Arial" w:cs="Arial"/>
                <w:sz w:val="18"/>
                <w:lang w:val="en-US"/>
              </w:rPr>
              <w:t>10</w:t>
            </w:r>
            <w:r w:rsidRPr="006C53D9">
              <w:rPr>
                <w:rFonts w:ascii="Arial" w:eastAsiaTheme="minorEastAsia" w:hAnsi="Arial" w:cs="Arial" w:hint="eastAsia"/>
                <w:sz w:val="18"/>
                <w:lang w:val="en-US"/>
              </w:rPr>
              <w:t>.</w:t>
            </w:r>
            <w:r w:rsidRPr="006C53D9">
              <w:rPr>
                <w:rFonts w:ascii="Arial" w:eastAsiaTheme="minorEastAsia" w:hAnsi="Arial" w:cs="Arial"/>
                <w:sz w:val="18"/>
                <w:lang w:val="en-US"/>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16</w:t>
            </w:r>
            <w:r w:rsidRPr="006C53D9">
              <w:rPr>
                <w:rFonts w:ascii="Arial" w:eastAsiaTheme="minorEastAsia" w:hAnsi="Arial" w:cs="Arial" w:hint="eastAsia"/>
                <w:sz w:val="18"/>
              </w:rPr>
              <w:t>.</w:t>
            </w:r>
            <w:r w:rsidRPr="006C53D9">
              <w:rPr>
                <w:rFonts w:ascii="Arial" w:eastAsiaTheme="minorEastAsia" w:hAnsi="Arial" w:cs="Arial"/>
                <w:sz w:val="18"/>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w:t>
            </w:r>
            <w:r w:rsidRPr="006C53D9">
              <w:rPr>
                <w:rFonts w:ascii="Arial" w:eastAsiaTheme="minorEastAsia" w:hAnsi="Arial" w:cs="Arial"/>
                <w:sz w:val="18"/>
              </w:rPr>
              <w:t>08</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rPr>
              <w:t>-10</w:t>
            </w:r>
            <w:r w:rsidRPr="006C53D9">
              <w:rPr>
                <w:rFonts w:ascii="Arial" w:eastAsiaTheme="minorEastAsia" w:hAnsi="Arial" w:cs="Arial"/>
                <w:sz w:val="18"/>
              </w:rPr>
              <w:t>4</w:t>
            </w:r>
            <w:r w:rsidRPr="006C53D9">
              <w:rPr>
                <w:rFonts w:ascii="Arial" w:eastAsiaTheme="minorEastAsia" w:hAnsi="Arial" w:cs="Arial" w:hint="eastAsia"/>
                <w:sz w:val="18"/>
              </w:rPr>
              <w:t>.</w:t>
            </w:r>
            <w:r w:rsidRPr="006C53D9">
              <w:rPr>
                <w:rFonts w:ascii="Arial" w:eastAsiaTheme="minorEastAsia" w:hAnsi="Arial" w:cs="Arial"/>
                <w:sz w:val="18"/>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rPr>
              <w:t>-1</w:t>
            </w:r>
            <w:r w:rsidRPr="006C53D9">
              <w:rPr>
                <w:rFonts w:ascii="Arial" w:eastAsiaTheme="minorEastAsia" w:hAnsi="Arial" w:cs="Arial"/>
                <w:sz w:val="18"/>
              </w:rPr>
              <w:t>15</w:t>
            </w:r>
            <w:r w:rsidRPr="006C53D9">
              <w:rPr>
                <w:rFonts w:ascii="Arial" w:eastAsiaTheme="minorEastAsia" w:hAnsi="Arial" w:cs="Arial" w:hint="eastAsia"/>
                <w:sz w:val="18"/>
              </w:rPr>
              <w:t>.</w:t>
            </w:r>
            <w:r w:rsidRPr="006C53D9">
              <w:rPr>
                <w:rFonts w:ascii="Arial" w:eastAsiaTheme="minorEastAsia" w:hAnsi="Arial" w:cs="Arial"/>
                <w:sz w:val="18"/>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lastRenderedPageBreak/>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lastRenderedPageBreak/>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t>Table B.2.</w:t>
      </w:r>
      <w:r>
        <w:t>8</w:t>
      </w:r>
      <w:r w:rsidRPr="00D66998">
        <w:rPr>
          <w:lang w:eastAsia="zh-CN"/>
        </w:rPr>
        <w:t>.</w:t>
      </w:r>
      <w:r>
        <w:rPr>
          <w:lang w:eastAsia="zh-CN"/>
        </w:rP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lastRenderedPageBreak/>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t>The conditions are defined in Tables B.2.</w:t>
      </w:r>
      <w:r>
        <w:t>8</w:t>
      </w:r>
      <w:r w:rsidRPr="00D66998">
        <w:t>.</w:t>
      </w:r>
      <w:r>
        <w:t>2.2</w:t>
      </w:r>
      <w:r w:rsidRPr="00D66998">
        <w:t>-</w:t>
      </w:r>
      <w:r>
        <w:t>2</w:t>
      </w:r>
      <w:r w:rsidRPr="00D66998">
        <w:t xml:space="preserve"> for FR2 NR cells.Table B.2.</w:t>
      </w:r>
      <w:r>
        <w:t>8</w:t>
      </w:r>
      <w:r w:rsidRPr="00D66998">
        <w:rPr>
          <w:lang w:eastAsia="zh-CN"/>
        </w:rPr>
        <w:t>.</w:t>
      </w:r>
      <w:r>
        <w:rPr>
          <w:lang w:eastAsia="zh-CN"/>
        </w:rP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lastRenderedPageBreak/>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lastRenderedPageBreak/>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lastRenderedPageBreak/>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rPr>
          <w:lang w:eastAsia="zh-CN"/>
        </w:rPr>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lastRenderedPageBreak/>
        <w:t>Table B.2.1</w:t>
      </w:r>
      <w:r w:rsidR="00760FF7">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lang w:eastAsia="zh-CN"/>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lang w:eastAsia="zh-CN"/>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pPr>
            <w:r w:rsidRPr="006C53D9">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pPr>
            <w:r w:rsidRPr="006C53D9">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pPr>
            <w:r w:rsidRPr="006C53D9">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pPr>
            <w:r w:rsidRPr="006C53D9">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pPr>
            <w:r w:rsidRPr="006C53D9">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pPr>
            <w:r w:rsidRPr="006C53D9">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lang w:eastAsia="zh-CN"/>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rPr>
                <w:lang w:eastAsia="zh-CN"/>
              </w:rPr>
            </w:pPr>
            <w:r w:rsidRPr="006C53D9">
              <w:sym w:font="Symbol" w:char="F0B3"/>
            </w:r>
            <w:r w:rsidRPr="006C53D9">
              <w:t xml:space="preserve"> -</w:t>
            </w:r>
            <w:r>
              <w:rPr>
                <w:rFonts w:hint="eastAsia"/>
                <w:lang w:eastAsia="zh-CN"/>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rPr>
          <w:lang w:eastAsia="zh-CN"/>
        </w:rPr>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lang w:eastAsia="zh-CN"/>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pPr>
            <w:r w:rsidRPr="006C53D9">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pPr>
            <w:r w:rsidRPr="006C53D9">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pPr>
            <w:r w:rsidRPr="006C53D9">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pPr>
            <w:r w:rsidRPr="006C53D9">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lang w:eastAsia="zh-CN"/>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lastRenderedPageBreak/>
        <w:t>B.2.</w:t>
      </w:r>
      <w:r>
        <w:rPr>
          <w:lang w:eastAsia="zh-CN"/>
        </w:rPr>
        <w:t>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w:t>
      </w:r>
      <w:r>
        <w:rPr>
          <w:lang w:eastAsia="zh-CN"/>
        </w:rPr>
        <w:t>14</w:t>
      </w:r>
      <w:r w:rsidRPr="006C53D9">
        <w:t>-1 for FR1 NR cells.</w:t>
      </w:r>
    </w:p>
    <w:p w14:paraId="22F081B0" w14:textId="77777777" w:rsidR="00132AEA" w:rsidRPr="006C53D9" w:rsidRDefault="00132AEA" w:rsidP="00132AEA">
      <w:r w:rsidRPr="006C53D9">
        <w:t xml:space="preserve">The conditions are defined in Table </w:t>
      </w:r>
      <w:r>
        <w:t>B.2.</w:t>
      </w:r>
      <w:r>
        <w:rPr>
          <w:lang w:eastAsia="zh-CN"/>
        </w:rPr>
        <w:t>14</w:t>
      </w:r>
      <w:r w:rsidRPr="006C53D9">
        <w:t>-2 for FR2 NR cells.</w:t>
      </w:r>
    </w:p>
    <w:p w14:paraId="7FAC0085" w14:textId="77777777" w:rsidR="00132AEA" w:rsidRPr="006C53D9" w:rsidRDefault="00132AEA" w:rsidP="00132AEA">
      <w:pPr>
        <w:pStyle w:val="TH"/>
      </w:pPr>
      <w:r w:rsidRPr="006C53D9">
        <w:t xml:space="preserve">Table </w:t>
      </w:r>
      <w:r>
        <w:t>B.2.</w:t>
      </w:r>
      <w:r>
        <w:rPr>
          <w:lang w:eastAsia="zh-CN"/>
        </w:rPr>
        <w:t>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3B09857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0766FFB5" w14:textId="77777777" w:rsidR="004319D8" w:rsidRDefault="004319D8" w:rsidP="004319D8">
            <w:pPr>
              <w:pStyle w:val="TAC"/>
              <w:ind w:left="177"/>
              <w:jc w:val="left"/>
            </w:pPr>
            <w:r w:rsidRPr="006C53D9">
              <w:sym w:font="Symbol" w:char="F0B3"/>
            </w:r>
            <w:r w:rsidRPr="006C53D9">
              <w:t xml:space="preserve"> -6</w:t>
            </w:r>
            <w:r w:rsidRPr="00305B2F">
              <w:rPr>
                <w:vertAlign w:val="superscript"/>
              </w:rPr>
              <w:t xml:space="preserve"> Note2</w:t>
            </w:r>
          </w:p>
          <w:p w14:paraId="156C7A21" w14:textId="77777777" w:rsidR="004319D8" w:rsidRDefault="004319D8" w:rsidP="004319D8">
            <w:pPr>
              <w:pStyle w:val="TAC"/>
              <w:ind w:left="177"/>
              <w:jc w:val="left"/>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p w14:paraId="03FBB563" w14:textId="7D960061" w:rsidR="00132AEA" w:rsidRPr="006C53D9" w:rsidRDefault="004319D8" w:rsidP="004319D8">
            <w:pPr>
              <w:pStyle w:val="TAC"/>
              <w:ind w:left="177"/>
              <w:jc w:val="left"/>
              <w:rPr>
                <w:lang w:eastAsia="zh-CN"/>
              </w:rPr>
            </w:pPr>
            <w:r w:rsidRPr="004911C3">
              <w:rPr>
                <w:lang w:eastAsia="zh-CN"/>
              </w:rPr>
              <w:sym w:font="Symbol" w:char="F0B3"/>
            </w:r>
            <w:r w:rsidRPr="004911C3">
              <w:rPr>
                <w:lang w:eastAsia="zh-CN"/>
              </w:rPr>
              <w:t xml:space="preserve"> -3 </w:t>
            </w:r>
            <w:r w:rsidRPr="004911C3">
              <w:rPr>
                <w:vertAlign w:val="superscript"/>
                <w:lang w:eastAsia="zh-CN"/>
              </w:rPr>
              <w:t>Note</w:t>
            </w:r>
            <w:r w:rsidRPr="00520704">
              <w:rPr>
                <w:vertAlign w:val="superscript"/>
                <w:lang w:eastAsia="zh-CN"/>
              </w:rPr>
              <w:t>4</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003F355E" w14:textId="77777777" w:rsidR="004319D8" w:rsidRDefault="004319D8" w:rsidP="004319D8">
            <w:pPr>
              <w:pStyle w:val="TAN"/>
            </w:pPr>
            <w:r w:rsidRPr="006C53D9">
              <w:t>NOTE 1:</w:t>
            </w:r>
            <w:r w:rsidRPr="006C53D9">
              <w:tab/>
              <w:t>NR operating band groups are defined in clause 3.5.2.</w:t>
            </w:r>
          </w:p>
          <w:p w14:paraId="13EF10EC" w14:textId="21C4FDE9" w:rsidR="004319D8" w:rsidRDefault="004319D8" w:rsidP="004319D8">
            <w:pPr>
              <w:pStyle w:val="TAN"/>
            </w:pPr>
            <w:r>
              <w:t>NOTE 2:</w:t>
            </w:r>
            <w:r w:rsidRPr="006C53D9">
              <w:tab/>
            </w:r>
            <w:r>
              <w:t>PRS</w:t>
            </w:r>
            <w:r w:rsidRPr="006C53D9">
              <w:t xml:space="preserve"> Ês/Iot</w:t>
            </w:r>
            <w:r>
              <w:t xml:space="preserve"> for RSTD measurement reference cell PRS resource. </w:t>
            </w:r>
          </w:p>
          <w:p w14:paraId="5568E2EF" w14:textId="1D4D9210" w:rsidR="004319D8" w:rsidRDefault="004319D8" w:rsidP="004319D8">
            <w:pPr>
              <w:pStyle w:val="TAN"/>
              <w:rPr>
                <w:lang w:eastAsia="zh-CN"/>
              </w:rPr>
            </w:pPr>
            <w:r>
              <w:t>NOTE 3:</w:t>
            </w:r>
            <w:r w:rsidRPr="006C53D9">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618DB033" w14:textId="33D6D1AF" w:rsidR="00132AEA" w:rsidRPr="006C53D9" w:rsidRDefault="004319D8" w:rsidP="004319D8">
            <w:pPr>
              <w:pStyle w:val="TAN"/>
            </w:pPr>
            <w:r>
              <w:t xml:space="preserve">NOTE </w:t>
            </w:r>
            <w:r>
              <w:rPr>
                <w:rFonts w:hint="eastAsia"/>
                <w:lang w:eastAsia="zh-CN"/>
              </w:rPr>
              <w:t>4</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w:t>
      </w:r>
      <w:r>
        <w:rPr>
          <w:lang w:eastAsia="zh-CN"/>
        </w:rPr>
        <w:t>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4319D8" w:rsidRPr="006C53D9" w14:paraId="4308C8A2" w14:textId="77777777" w:rsidTr="00760FF7">
        <w:trPr>
          <w:jc w:val="center"/>
        </w:trPr>
        <w:tc>
          <w:tcPr>
            <w:tcW w:w="1171" w:type="dxa"/>
            <w:vMerge w:val="restart"/>
            <w:shd w:val="clear" w:color="auto" w:fill="auto"/>
            <w:vAlign w:val="center"/>
          </w:tcPr>
          <w:p w14:paraId="4F7C9E30" w14:textId="77777777" w:rsidR="004319D8" w:rsidRPr="004F2BFB" w:rsidRDefault="004319D8" w:rsidP="004319D8">
            <w:pPr>
              <w:pStyle w:val="TAC"/>
              <w:rPr>
                <w:b/>
                <w:bCs/>
              </w:rPr>
            </w:pPr>
            <w:r w:rsidRPr="004F2BFB">
              <w:rPr>
                <w:b/>
                <w:bCs/>
              </w:rPr>
              <w:t>Conditions</w:t>
            </w:r>
          </w:p>
        </w:tc>
        <w:tc>
          <w:tcPr>
            <w:tcW w:w="1150" w:type="dxa"/>
            <w:vMerge w:val="restart"/>
            <w:vAlign w:val="center"/>
          </w:tcPr>
          <w:p w14:paraId="7ACD67C2" w14:textId="77777777" w:rsidR="004319D8" w:rsidRPr="006C53D9" w:rsidRDefault="004319D8" w:rsidP="004319D8">
            <w:pPr>
              <w:pStyle w:val="TAC"/>
            </w:pPr>
            <w:r w:rsidRPr="006C53D9">
              <w:t>Rx Beam Peak</w:t>
            </w:r>
          </w:p>
        </w:tc>
        <w:tc>
          <w:tcPr>
            <w:tcW w:w="1179" w:type="dxa"/>
            <w:shd w:val="clear" w:color="auto" w:fill="auto"/>
            <w:vAlign w:val="center"/>
          </w:tcPr>
          <w:p w14:paraId="351272E4" w14:textId="77777777" w:rsidR="004319D8" w:rsidRPr="006C53D9" w:rsidRDefault="004319D8" w:rsidP="004319D8">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4319D8" w:rsidRPr="006C53D9" w:rsidRDefault="004319D8" w:rsidP="004319D8">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4319D8" w:rsidRPr="006C53D9" w:rsidRDefault="004319D8" w:rsidP="004319D8">
            <w:pPr>
              <w:pStyle w:val="TAC"/>
            </w:pPr>
            <w:r w:rsidRPr="006C53D9">
              <w:t>-113.8</w:t>
            </w:r>
          </w:p>
        </w:tc>
        <w:tc>
          <w:tcPr>
            <w:tcW w:w="949" w:type="dxa"/>
            <w:vAlign w:val="center"/>
          </w:tcPr>
          <w:p w14:paraId="237CECB1" w14:textId="77777777" w:rsidR="004319D8" w:rsidRPr="006C53D9" w:rsidRDefault="004319D8" w:rsidP="004319D8">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4319D8" w:rsidRPr="006C53D9" w:rsidRDefault="004319D8" w:rsidP="004319D8">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4319D8" w:rsidRPr="006C53D9" w:rsidRDefault="004319D8" w:rsidP="004319D8">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15DAEE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320ABA17" w14:textId="77777777" w:rsidR="004319D8" w:rsidRDefault="004319D8" w:rsidP="004319D8">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6080AA0E" w14:textId="6091E1CA" w:rsidR="004319D8" w:rsidRPr="004F2BFB" w:rsidRDefault="004319D8" w:rsidP="004319D8">
            <w:pPr>
              <w:pStyle w:val="TAC"/>
              <w:rPr>
                <w:rFonts w:cs="Arial"/>
                <w:lang w:eastAsia="zh-CN"/>
              </w:rPr>
            </w:pPr>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pPr>
            <w:r w:rsidRPr="006C53D9">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lang w:eastAsia="zh-CN"/>
              </w:rPr>
            </w:pPr>
          </w:p>
        </w:tc>
        <w:tc>
          <w:tcPr>
            <w:tcW w:w="959" w:type="dxa"/>
            <w:vAlign w:val="center"/>
          </w:tcPr>
          <w:p w14:paraId="24E27D07" w14:textId="77777777" w:rsidR="00132AEA" w:rsidRPr="006C53D9" w:rsidRDefault="00132AEA" w:rsidP="00760FF7">
            <w:pPr>
              <w:pStyle w:val="TAC"/>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pPr>
            <w:r w:rsidRPr="006C53D9">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pPr>
            <w:r w:rsidRPr="006C53D9">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75EBA960" w14:textId="77777777" w:rsidR="004319D8" w:rsidRDefault="004319D8" w:rsidP="004319D8">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CCDCEAB" w14:textId="77777777" w:rsidR="004319D8" w:rsidRDefault="004319D8" w:rsidP="004319D8">
            <w:pPr>
              <w:pStyle w:val="TAC"/>
              <w:rPr>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7CA42ABD" w14:textId="2E7E6DA2" w:rsidR="00132AEA" w:rsidRPr="004F2BFB" w:rsidRDefault="004319D8" w:rsidP="004319D8">
            <w:pPr>
              <w:pStyle w:val="TAC"/>
              <w:rPr>
                <w:rFonts w:cs="Arial"/>
                <w:lang w:eastAsia="zh-CN"/>
              </w:rPr>
            </w:pPr>
            <w:r w:rsidRPr="00520704">
              <w:sym w:font="Symbol" w:char="F0B3"/>
            </w:r>
            <w:r w:rsidRPr="00520704">
              <w:t xml:space="preserve"> -</w:t>
            </w:r>
            <w:r w:rsidRPr="004911C3">
              <w:rPr>
                <w:lang w:eastAsia="en-US"/>
              </w:rPr>
              <w:t xml:space="preserve">3 </w:t>
            </w:r>
            <w:r w:rsidRPr="00520704">
              <w:rPr>
                <w:vertAlign w:val="superscript"/>
              </w:rPr>
              <w:t>Note</w:t>
            </w:r>
            <w:r w:rsidRPr="004911C3">
              <w:rPr>
                <w:vertAlign w:val="superscript"/>
                <w:lang w:eastAsia="en-US"/>
              </w:rPr>
              <w:t>6</w:t>
            </w:r>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pPr>
            <w:r w:rsidRPr="006C53D9">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lang w:eastAsia="zh-CN"/>
              </w:rPr>
            </w:pPr>
          </w:p>
        </w:tc>
        <w:tc>
          <w:tcPr>
            <w:tcW w:w="959" w:type="dxa"/>
            <w:vAlign w:val="center"/>
          </w:tcPr>
          <w:p w14:paraId="590B5771" w14:textId="77777777" w:rsidR="00132AEA" w:rsidRPr="006C53D9" w:rsidRDefault="00132AEA" w:rsidP="00760FF7">
            <w:pPr>
              <w:pStyle w:val="TAC"/>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pPr>
            <w:r w:rsidRPr="006C53D9">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2CE34D9B" w14:textId="43E92F0D" w:rsidR="004319D8" w:rsidRDefault="004319D8" w:rsidP="004319D8">
            <w:pPr>
              <w:pStyle w:val="TAN"/>
            </w:pPr>
            <w:r>
              <w:t>NOTE 4:</w:t>
            </w:r>
            <w:r w:rsidRPr="006C53D9">
              <w:rPr>
                <w:rFonts w:cs="Arial"/>
              </w:rPr>
              <w:tab/>
            </w:r>
            <w:r>
              <w:t>PRS</w:t>
            </w:r>
            <w:r w:rsidRPr="006C53D9">
              <w:t xml:space="preserve"> Ês/Iot</w:t>
            </w:r>
            <w:r>
              <w:t xml:space="preserve"> for RSTD measurement reference cell PRS resource.</w:t>
            </w:r>
          </w:p>
          <w:p w14:paraId="27250EA6" w14:textId="63BEEB40" w:rsidR="004319D8" w:rsidRDefault="004319D8" w:rsidP="004319D8">
            <w:pPr>
              <w:pStyle w:val="TAN"/>
              <w:rPr>
                <w:lang w:eastAsia="zh-CN"/>
              </w:rPr>
            </w:pPr>
            <w:r>
              <w:t>NOTE 5:</w:t>
            </w:r>
            <w:r w:rsidRPr="006C53D9">
              <w:rPr>
                <w:rFonts w:cs="Arial"/>
              </w:rPr>
              <w:tab/>
            </w:r>
            <w:r>
              <w:t>PRS</w:t>
            </w:r>
            <w:r w:rsidRPr="006C53D9">
              <w:t xml:space="preserve"> Ês/Iot</w:t>
            </w:r>
            <w:r>
              <w:t xml:space="preserve"> for RSTD measurement neighbor cell PRS resource, PRS-RSRP </w:t>
            </w:r>
            <w:r>
              <w:rPr>
                <w:rFonts w:hint="eastAsia"/>
                <w:lang w:eastAsia="zh-CN"/>
              </w:rPr>
              <w:t xml:space="preserve">measurement </w:t>
            </w:r>
            <w:r>
              <w:t>and UE Rx-Tx</w:t>
            </w:r>
            <w:r>
              <w:rPr>
                <w:rFonts w:hint="eastAsia"/>
                <w:lang w:eastAsia="zh-CN"/>
              </w:rPr>
              <w:t xml:space="preserve"> time difference measurement</w:t>
            </w:r>
            <w:r>
              <w:t>.</w:t>
            </w:r>
          </w:p>
          <w:p w14:paraId="45DA8C1B" w14:textId="53AFB9E4" w:rsidR="004319D8" w:rsidRPr="006C53D9" w:rsidRDefault="004319D8" w:rsidP="004319D8">
            <w:pPr>
              <w:pStyle w:val="TAN"/>
              <w:rPr>
                <w:rFonts w:cs="Arial"/>
                <w:lang w:val="en-US"/>
              </w:rPr>
            </w:pPr>
            <w:r>
              <w:t xml:space="preserve">NOTE </w:t>
            </w:r>
            <w:r>
              <w:rPr>
                <w:rFonts w:hint="eastAsia"/>
                <w:lang w:eastAsia="zh-CN"/>
              </w:rPr>
              <w:t>6</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w:t>
      </w:r>
      <w:r>
        <w:rPr>
          <w:i/>
          <w:iCs/>
          <w:color w:val="auto"/>
          <w:lang w:eastAsia="zh-CN"/>
        </w:rPr>
        <w:t>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 xml:space="preserve">&gt;0 dB as defined in clause 7.3A.3 of TS 38.101-1 [18], the relevant side conditions specifying </w:t>
      </w:r>
      <w:r w:rsidRPr="006C53D9">
        <w:lastRenderedPageBreak/>
        <w:t>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rPr>
          <w:lang w:eastAsia="zh-CN"/>
        </w:rPr>
        <w:t>B.3.2.2.2</w:t>
      </w:r>
      <w:r w:rsidRPr="006C53D9">
        <w:rPr>
          <w:lang w:eastAsia="zh-CN"/>
        </w:rPr>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r>
      <w:r w:rsidRPr="006C53D9">
        <w:rPr>
          <w:lang w:eastAsia="zh-CN"/>
        </w:rPr>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lastRenderedPageBreak/>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rPr>
          <w:lang w:eastAsia="zh-CN"/>
        </w:rPr>
        <w:t>B.3.4.2.1</w:t>
      </w:r>
      <w:r w:rsidRPr="006C53D9">
        <w:rPr>
          <w:lang w:eastAsia="zh-CN"/>
        </w:rPr>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lang w:eastAsia="zh-CN"/>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rPr>
            </w:pPr>
            <w:r w:rsidRPr="000C78F4">
              <w:rPr>
                <w:rFonts w:cs="Arial"/>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rPr>
            </w:pPr>
            <w:r w:rsidRPr="000C78F4">
              <w:rPr>
                <w:rFonts w:cs="Arial"/>
                <w:b w:val="0"/>
              </w:rPr>
              <w:sym w:font="Symbol" w:char="F0B3"/>
            </w:r>
            <w:r w:rsidRPr="000C78F4">
              <w:rPr>
                <w:rFonts w:cs="Arial"/>
                <w:b w:val="0"/>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rPr>
            </w:pPr>
            <w:r w:rsidRPr="000C78F4">
              <w:rPr>
                <w:rFonts w:cs="Arial"/>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rPr>
            </w:pPr>
            <w:r w:rsidRPr="000C78F4">
              <w:rPr>
                <w:rFonts w:cs="Arial"/>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EE299FE" w14:textId="77777777" w:rsidR="00642075" w:rsidRDefault="00642075" w:rsidP="00642075">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6CB49319" w14:textId="4D6D0E6A" w:rsidR="008109C2" w:rsidRPr="000C78F4" w:rsidRDefault="00642075" w:rsidP="00642075">
            <w:pPr>
              <w:pStyle w:val="TAN"/>
              <w:rPr>
                <w:rFonts w:cs="Arial"/>
              </w:rPr>
            </w:pPr>
            <w:r w:rsidRPr="00DA1C38">
              <w:rPr>
                <w:rFonts w:cs="Arial"/>
              </w:rPr>
              <w:t>NOTE 2:</w:t>
            </w:r>
            <w:r w:rsidRPr="000C78F4">
              <w:rPr>
                <w:rFonts w:cs="Arial"/>
              </w:rPr>
              <w:t xml:space="preserve"> </w:t>
            </w:r>
            <w:r w:rsidRPr="000C78F4">
              <w:rPr>
                <w:rFonts w:cs="Arial"/>
              </w:rPr>
              <w:tab/>
            </w:r>
            <w:r w:rsidRPr="00DA1C38">
              <w:rPr>
                <w:rFonts w:cs="Arial"/>
              </w:rPr>
              <w:t>The SyncRef UE transmission frequency shall be accurate to within ±5 PPM compared to the absolute frequency.</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rPr>
            </w:pPr>
            <w:r w:rsidRPr="000C78F4">
              <w:rPr>
                <w:rFonts w:cs="Arial"/>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rPr>
            </w:pPr>
            <w:r w:rsidRPr="000C78F4">
              <w:rPr>
                <w:rFonts w:cs="Arial"/>
              </w:rPr>
              <w:sym w:font="Symbol" w:char="F0B3"/>
            </w:r>
            <w:r w:rsidRPr="000C78F4">
              <w:rPr>
                <w:rFonts w:cs="Arial"/>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r w:rsidR="00640654" w14:paraId="2FD73B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278A1" w14:textId="0FB8AC0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7A7F99" w14:textId="255ACEBE"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7DD284" w14:textId="7C4AE1EA" w:rsidR="00640654" w:rsidRPr="004D7EBC" w:rsidRDefault="00640654" w:rsidP="004D7EBC">
            <w:pPr>
              <w:pStyle w:val="TAC"/>
              <w:rPr>
                <w:sz w:val="16"/>
                <w:szCs w:val="16"/>
              </w:rPr>
            </w:pPr>
            <w:r w:rsidRPr="00640654">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20C2A" w14:textId="1F840D91" w:rsidR="00640654" w:rsidRPr="004D7EBC" w:rsidRDefault="00640654" w:rsidP="004D7EBC">
            <w:pPr>
              <w:pStyle w:val="TAL"/>
              <w:rPr>
                <w:sz w:val="16"/>
                <w:szCs w:val="16"/>
              </w:rPr>
            </w:pPr>
            <w:r w:rsidRPr="00640654">
              <w:rPr>
                <w:sz w:val="16"/>
                <w:szCs w:val="16"/>
              </w:rPr>
              <w:t>2238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9648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33F07" w14:textId="0D4562DF" w:rsidR="00640654" w:rsidRDefault="00640654" w:rsidP="004D7EBC">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5C629" w14:textId="65132A69" w:rsidR="00640654" w:rsidRPr="004D7EBC" w:rsidRDefault="00640654" w:rsidP="004D7EBC">
            <w:pPr>
              <w:pStyle w:val="TAL"/>
              <w:rPr>
                <w:sz w:val="16"/>
                <w:szCs w:val="16"/>
              </w:rPr>
            </w:pPr>
            <w:r w:rsidRPr="00640654">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FEBD5" w14:textId="5EF9D89E" w:rsidR="00640654" w:rsidRPr="00B17048" w:rsidRDefault="00640654" w:rsidP="004D7EBC">
            <w:pPr>
              <w:pStyle w:val="TAC"/>
              <w:rPr>
                <w:sz w:val="16"/>
                <w:szCs w:val="16"/>
              </w:rPr>
            </w:pPr>
            <w:r>
              <w:rPr>
                <w:sz w:val="16"/>
                <w:szCs w:val="16"/>
              </w:rPr>
              <w:t>16.10.0</w:t>
            </w:r>
          </w:p>
        </w:tc>
      </w:tr>
      <w:tr w:rsidR="00640654" w14:paraId="6A5BE0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19AC07" w14:textId="45514894"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92E75" w14:textId="2CD7CD78"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82BE4" w14:textId="7AAB01DA" w:rsidR="00640654" w:rsidRPr="004D7EBC" w:rsidRDefault="00640654" w:rsidP="004D7EBC">
            <w:pPr>
              <w:pStyle w:val="TAC"/>
              <w:rPr>
                <w:sz w:val="16"/>
                <w:szCs w:val="16"/>
              </w:rPr>
            </w:pPr>
            <w:r w:rsidRPr="00640654">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89BE1" w14:textId="623125D8" w:rsidR="00640654" w:rsidRPr="004D7EBC" w:rsidRDefault="00640654" w:rsidP="004D7EBC">
            <w:pPr>
              <w:pStyle w:val="TAL"/>
              <w:rPr>
                <w:sz w:val="16"/>
                <w:szCs w:val="16"/>
              </w:rPr>
            </w:pPr>
            <w:r w:rsidRPr="00640654">
              <w:rPr>
                <w:sz w:val="16"/>
                <w:szCs w:val="16"/>
              </w:rPr>
              <w:t>2241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B63E"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C4882" w14:textId="39EECC9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670DA" w14:textId="2DB605C7" w:rsidR="00640654" w:rsidRPr="004D7EBC" w:rsidRDefault="00640654" w:rsidP="004D7EBC">
            <w:pPr>
              <w:pStyle w:val="TAL"/>
              <w:rPr>
                <w:sz w:val="16"/>
                <w:szCs w:val="16"/>
              </w:rPr>
            </w:pPr>
            <w:r w:rsidRPr="00640654">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643BED" w14:textId="7CCBC06A" w:rsidR="00640654" w:rsidRPr="00B17048" w:rsidRDefault="00640654" w:rsidP="004D7EBC">
            <w:pPr>
              <w:pStyle w:val="TAC"/>
              <w:rPr>
                <w:sz w:val="16"/>
                <w:szCs w:val="16"/>
              </w:rPr>
            </w:pPr>
            <w:r>
              <w:rPr>
                <w:sz w:val="16"/>
                <w:szCs w:val="16"/>
              </w:rPr>
              <w:t>16.10.0</w:t>
            </w:r>
          </w:p>
        </w:tc>
      </w:tr>
      <w:tr w:rsidR="00640654" w14:paraId="3AAD0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82DABF" w14:textId="62BA6B8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0EBAA9" w14:textId="3BCB09E5"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BC72D" w14:textId="049EA92A"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4E4C3" w14:textId="387CB595" w:rsidR="00640654" w:rsidRPr="004D7EBC" w:rsidRDefault="00640654" w:rsidP="004D7EBC">
            <w:pPr>
              <w:pStyle w:val="TAL"/>
              <w:rPr>
                <w:sz w:val="16"/>
                <w:szCs w:val="16"/>
              </w:rPr>
            </w:pPr>
            <w:r w:rsidRPr="00640654">
              <w:rPr>
                <w:sz w:val="16"/>
                <w:szCs w:val="16"/>
              </w:rPr>
              <w:t>2243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8D765"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C0D44" w14:textId="192AC26D"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5BFCC" w14:textId="6CA2C909" w:rsidR="00640654" w:rsidRPr="004D7EBC" w:rsidRDefault="00640654" w:rsidP="004D7EBC">
            <w:pPr>
              <w:pStyle w:val="TAL"/>
              <w:rPr>
                <w:sz w:val="16"/>
                <w:szCs w:val="16"/>
              </w:rPr>
            </w:pPr>
            <w:r w:rsidRPr="00640654">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BC3A2" w14:textId="57C4F824" w:rsidR="00640654" w:rsidRPr="00B17048" w:rsidRDefault="00640654" w:rsidP="004D7EBC">
            <w:pPr>
              <w:pStyle w:val="TAC"/>
              <w:rPr>
                <w:sz w:val="16"/>
                <w:szCs w:val="16"/>
              </w:rPr>
            </w:pPr>
            <w:r>
              <w:rPr>
                <w:sz w:val="16"/>
                <w:szCs w:val="16"/>
              </w:rPr>
              <w:t>16.10.0</w:t>
            </w:r>
          </w:p>
        </w:tc>
      </w:tr>
      <w:tr w:rsidR="00640654" w14:paraId="269B2C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B7FB2E" w14:textId="14953141"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CFBB" w14:textId="3F8F6B7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CFF5D" w14:textId="41BFC2E9" w:rsidR="00640654" w:rsidRPr="004D7EBC" w:rsidRDefault="00640654" w:rsidP="004D7EBC">
            <w:pPr>
              <w:pStyle w:val="TAC"/>
              <w:rPr>
                <w:sz w:val="16"/>
                <w:szCs w:val="16"/>
              </w:rPr>
            </w:pPr>
            <w:r w:rsidRPr="00640654">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D8919" w14:textId="7217F233" w:rsidR="00640654" w:rsidRPr="004D7EBC" w:rsidRDefault="00640654" w:rsidP="004D7EBC">
            <w:pPr>
              <w:pStyle w:val="TAL"/>
              <w:rPr>
                <w:sz w:val="16"/>
                <w:szCs w:val="16"/>
              </w:rPr>
            </w:pPr>
            <w:r w:rsidRPr="00640654">
              <w:rPr>
                <w:sz w:val="16"/>
                <w:szCs w:val="16"/>
              </w:rPr>
              <w:t>2245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3156B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04D3" w14:textId="18718AB8"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AD1AB" w14:textId="077A5967" w:rsidR="00640654" w:rsidRPr="004D7EBC" w:rsidRDefault="00640654" w:rsidP="004D7EBC">
            <w:pPr>
              <w:pStyle w:val="TAL"/>
              <w:rPr>
                <w:sz w:val="16"/>
                <w:szCs w:val="16"/>
              </w:rPr>
            </w:pPr>
            <w:r w:rsidRPr="00640654">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A5DBE" w14:textId="1BD6B354" w:rsidR="00640654" w:rsidRPr="00B17048" w:rsidRDefault="00640654" w:rsidP="004D7EBC">
            <w:pPr>
              <w:pStyle w:val="TAC"/>
              <w:rPr>
                <w:sz w:val="16"/>
                <w:szCs w:val="16"/>
              </w:rPr>
            </w:pPr>
            <w:r>
              <w:rPr>
                <w:sz w:val="16"/>
                <w:szCs w:val="16"/>
              </w:rPr>
              <w:t>16.10.0</w:t>
            </w:r>
          </w:p>
        </w:tc>
      </w:tr>
      <w:tr w:rsidR="00640654" w14:paraId="30F560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E372F7" w14:textId="60977442"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E3BBB" w14:textId="23EFB890"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065226" w14:textId="00A6B982"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A2DC9" w14:textId="1B7A29FB" w:rsidR="00640654" w:rsidRPr="004D7EBC" w:rsidRDefault="00640654" w:rsidP="004D7EBC">
            <w:pPr>
              <w:pStyle w:val="TAL"/>
              <w:rPr>
                <w:sz w:val="16"/>
                <w:szCs w:val="16"/>
              </w:rPr>
            </w:pPr>
            <w:r w:rsidRPr="00640654">
              <w:rPr>
                <w:sz w:val="16"/>
                <w:szCs w:val="16"/>
              </w:rPr>
              <w:t>2247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B316B"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38E97" w14:textId="56E37462"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223F3" w14:textId="7C9AC917" w:rsidR="00640654" w:rsidRPr="004D7EBC" w:rsidRDefault="00640654" w:rsidP="004D7EBC">
            <w:pPr>
              <w:pStyle w:val="TAL"/>
              <w:rPr>
                <w:sz w:val="16"/>
                <w:szCs w:val="16"/>
              </w:rPr>
            </w:pPr>
            <w:r w:rsidRPr="00640654">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A0D1A" w14:textId="46DCD126" w:rsidR="00640654" w:rsidRPr="00B17048" w:rsidRDefault="00640654" w:rsidP="004D7EBC">
            <w:pPr>
              <w:pStyle w:val="TAC"/>
              <w:rPr>
                <w:sz w:val="16"/>
                <w:szCs w:val="16"/>
              </w:rPr>
            </w:pPr>
            <w:r>
              <w:rPr>
                <w:sz w:val="16"/>
                <w:szCs w:val="16"/>
              </w:rPr>
              <w:t>16.10.0</w:t>
            </w:r>
          </w:p>
        </w:tc>
      </w:tr>
      <w:tr w:rsidR="00640654" w14:paraId="157805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852330" w14:textId="3B9664BB" w:rsidR="00640654" w:rsidRDefault="00640654" w:rsidP="004D7EBC">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A3CF5B" w14:textId="2658AED2" w:rsidR="00640654" w:rsidRDefault="00640654" w:rsidP="004D7EBC">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688DD" w14:textId="4A1AA1A1" w:rsidR="00640654" w:rsidRPr="004D7EBC" w:rsidRDefault="00640654" w:rsidP="004D7EBC">
            <w:pPr>
              <w:pStyle w:val="TAC"/>
              <w:rPr>
                <w:sz w:val="16"/>
                <w:szCs w:val="16"/>
              </w:rPr>
            </w:pPr>
            <w:r w:rsidRPr="00640654">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D3F9B" w14:textId="362F02A7" w:rsidR="00640654" w:rsidRPr="004D7EBC" w:rsidRDefault="00640654" w:rsidP="004D7EBC">
            <w:pPr>
              <w:pStyle w:val="TAL"/>
              <w:rPr>
                <w:sz w:val="16"/>
                <w:szCs w:val="16"/>
              </w:rPr>
            </w:pPr>
            <w:r w:rsidRPr="00640654">
              <w:rPr>
                <w:sz w:val="16"/>
                <w:szCs w:val="16"/>
              </w:rPr>
              <w:t>2249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0DF56D" w14:textId="77777777" w:rsidR="00640654" w:rsidRPr="00ED28CC" w:rsidRDefault="00640654"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D2173" w14:textId="6EF4AEA3" w:rsidR="00640654" w:rsidRDefault="00640654"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92439" w14:textId="360C4C07" w:rsidR="00640654" w:rsidRPr="004D7EBC" w:rsidRDefault="00640654" w:rsidP="004D7EBC">
            <w:pPr>
              <w:pStyle w:val="TAL"/>
              <w:rPr>
                <w:sz w:val="16"/>
                <w:szCs w:val="16"/>
              </w:rPr>
            </w:pPr>
            <w:r w:rsidRPr="00640654">
              <w:rPr>
                <w:sz w:val="16"/>
                <w:szCs w:val="16"/>
              </w:rPr>
              <w:t>Big CR to TS 38.133: Rel-16 WIs RRM maintenance Part 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F8AAD" w14:textId="1B50FEA3" w:rsidR="00640654" w:rsidRPr="00B17048" w:rsidRDefault="00640654" w:rsidP="004D7EBC">
            <w:pPr>
              <w:pStyle w:val="TAC"/>
              <w:rPr>
                <w:sz w:val="16"/>
                <w:szCs w:val="16"/>
              </w:rPr>
            </w:pPr>
            <w:r>
              <w:rPr>
                <w:sz w:val="16"/>
                <w:szCs w:val="16"/>
              </w:rPr>
              <w:t>16.10.0</w:t>
            </w:r>
          </w:p>
        </w:tc>
      </w:tr>
      <w:tr w:rsidR="001E66CC" w14:paraId="1663CB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E9797" w14:textId="356E25AD"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A4B80" w14:textId="7FBB0802"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2F70EC" w14:textId="4CABC3F5"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BFEA8" w14:textId="1581711C" w:rsidR="001E66CC" w:rsidRPr="00640654" w:rsidRDefault="001E66CC" w:rsidP="001E66CC">
            <w:pPr>
              <w:pStyle w:val="TAL"/>
              <w:rPr>
                <w:sz w:val="16"/>
                <w:szCs w:val="16"/>
              </w:rPr>
            </w:pPr>
            <w:r w:rsidRPr="001E66CC">
              <w:rPr>
                <w:sz w:val="16"/>
                <w:szCs w:val="16"/>
              </w:rPr>
              <w:t>2271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51C3E"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94C9D" w14:textId="21DD0588"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D17ED" w14:textId="3147E9BB" w:rsidR="001E66CC" w:rsidRPr="00640654" w:rsidRDefault="001E66CC" w:rsidP="001E66CC">
            <w:pPr>
              <w:pStyle w:val="TAL"/>
              <w:rPr>
                <w:sz w:val="16"/>
                <w:szCs w:val="16"/>
              </w:rPr>
            </w:pPr>
            <w:r w:rsidRPr="001E66C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BA05C" w14:textId="24EB5B08" w:rsidR="001E66CC" w:rsidRDefault="001E66CC" w:rsidP="001E66CC">
            <w:pPr>
              <w:pStyle w:val="TAC"/>
              <w:rPr>
                <w:sz w:val="16"/>
                <w:szCs w:val="16"/>
              </w:rPr>
            </w:pPr>
            <w:r>
              <w:rPr>
                <w:sz w:val="16"/>
                <w:szCs w:val="16"/>
              </w:rPr>
              <w:t>16.11.0</w:t>
            </w:r>
          </w:p>
        </w:tc>
      </w:tr>
      <w:tr w:rsidR="001E66CC" w14:paraId="4C3069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6B5343" w14:textId="1475CA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61A64" w14:textId="05D5E850"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F3B22" w14:textId="74897F11" w:rsidR="001E66CC" w:rsidRPr="00640654" w:rsidRDefault="001E66CC" w:rsidP="001E66CC">
            <w:pPr>
              <w:pStyle w:val="TAC"/>
              <w:rPr>
                <w:sz w:val="16"/>
                <w:szCs w:val="16"/>
              </w:rPr>
            </w:pPr>
            <w:r w:rsidRPr="001E66CC">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5C41CC" w14:textId="3729FB63" w:rsidR="001E66CC" w:rsidRPr="00640654" w:rsidRDefault="001E66CC" w:rsidP="001E66CC">
            <w:pPr>
              <w:pStyle w:val="TAL"/>
              <w:rPr>
                <w:sz w:val="16"/>
                <w:szCs w:val="16"/>
              </w:rPr>
            </w:pPr>
            <w:r w:rsidRPr="001E66CC">
              <w:rPr>
                <w:sz w:val="16"/>
                <w:szCs w:val="16"/>
              </w:rPr>
              <w:t>2274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FCA9" w14:textId="609DDBA8" w:rsidR="001E66CC" w:rsidRPr="001E66CC" w:rsidRDefault="001E66CC" w:rsidP="001E66CC">
            <w:pPr>
              <w:pStyle w:val="TAC"/>
              <w:rPr>
                <w:sz w:val="16"/>
                <w:szCs w:val="16"/>
              </w:rPr>
            </w:pPr>
            <w:r w:rsidRPr="001E66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DB928" w14:textId="23009BF1"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52499" w14:textId="2EDE6F92" w:rsidR="001E66CC" w:rsidRPr="00640654" w:rsidRDefault="001E66CC" w:rsidP="001E66CC">
            <w:pPr>
              <w:pStyle w:val="TAL"/>
              <w:rPr>
                <w:sz w:val="16"/>
                <w:szCs w:val="16"/>
              </w:rPr>
            </w:pPr>
            <w:r w:rsidRPr="001E66CC">
              <w:rPr>
                <w:sz w:val="16"/>
                <w:szCs w:val="16"/>
              </w:rPr>
              <w:t>Big CR to TS 38.133: NR_newRAT-Perf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39DF18" w14:textId="37935D54" w:rsidR="001E66CC" w:rsidRDefault="001E66CC" w:rsidP="001E66CC">
            <w:pPr>
              <w:pStyle w:val="TAC"/>
              <w:rPr>
                <w:sz w:val="16"/>
                <w:szCs w:val="16"/>
              </w:rPr>
            </w:pPr>
            <w:r w:rsidRPr="00461490">
              <w:rPr>
                <w:sz w:val="16"/>
                <w:szCs w:val="16"/>
              </w:rPr>
              <w:t>16.11.0</w:t>
            </w:r>
          </w:p>
        </w:tc>
      </w:tr>
      <w:tr w:rsidR="001E66CC" w14:paraId="61E9DFF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0A0DB3" w14:textId="7A3DFB62"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BC5F20" w14:textId="36E1D2E4"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A12F5" w14:textId="59DCB30C" w:rsidR="001E66CC" w:rsidRPr="00640654" w:rsidRDefault="001E66CC" w:rsidP="001E66CC">
            <w:pPr>
              <w:pStyle w:val="TAC"/>
              <w:rPr>
                <w:sz w:val="16"/>
                <w:szCs w:val="16"/>
              </w:rPr>
            </w:pPr>
            <w:r w:rsidRPr="001E66CC">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63404" w14:textId="696B3335" w:rsidR="001E66CC" w:rsidRPr="00640654" w:rsidRDefault="001E66CC" w:rsidP="001E66CC">
            <w:pPr>
              <w:pStyle w:val="TAL"/>
              <w:rPr>
                <w:sz w:val="16"/>
                <w:szCs w:val="16"/>
              </w:rPr>
            </w:pPr>
            <w:r w:rsidRPr="001E66CC">
              <w:rPr>
                <w:sz w:val="16"/>
                <w:szCs w:val="16"/>
              </w:rPr>
              <w:t>2276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76AF"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3E2" w14:textId="50985D1B"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85B1" w14:textId="266AF634" w:rsidR="001E66CC" w:rsidRPr="00640654" w:rsidRDefault="001E66CC" w:rsidP="001E66CC">
            <w:pPr>
              <w:pStyle w:val="TAL"/>
              <w:rPr>
                <w:sz w:val="16"/>
                <w:szCs w:val="16"/>
              </w:rPr>
            </w:pPr>
            <w:r w:rsidRPr="001E66C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4A0CD" w14:textId="2B7024FA" w:rsidR="001E66CC" w:rsidRDefault="001E66CC" w:rsidP="001E66CC">
            <w:pPr>
              <w:pStyle w:val="TAC"/>
              <w:rPr>
                <w:sz w:val="16"/>
                <w:szCs w:val="16"/>
              </w:rPr>
            </w:pPr>
            <w:r w:rsidRPr="00461490">
              <w:rPr>
                <w:sz w:val="16"/>
                <w:szCs w:val="16"/>
              </w:rPr>
              <w:t>16.11.0</w:t>
            </w:r>
          </w:p>
        </w:tc>
      </w:tr>
      <w:tr w:rsidR="001E66CC" w14:paraId="3EE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7E0A5" w14:textId="10644B1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200F8" w14:textId="72A0CDFF"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BFA92" w14:textId="02CDC794"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0869AA" w14:textId="0038C162" w:rsidR="001E66CC" w:rsidRPr="00640654" w:rsidRDefault="001E66CC" w:rsidP="001E66CC">
            <w:pPr>
              <w:pStyle w:val="TAL"/>
              <w:rPr>
                <w:sz w:val="16"/>
                <w:szCs w:val="16"/>
              </w:rPr>
            </w:pPr>
            <w:r w:rsidRPr="001E66CC">
              <w:rPr>
                <w:sz w:val="16"/>
                <w:szCs w:val="16"/>
              </w:rPr>
              <w:t>2278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CA6232"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DDED" w14:textId="1C5F87A6"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F84B1" w14:textId="7073EB46" w:rsidR="001E66CC" w:rsidRPr="00640654" w:rsidRDefault="001E66CC" w:rsidP="001E66CC">
            <w:pPr>
              <w:pStyle w:val="TAL"/>
              <w:rPr>
                <w:sz w:val="16"/>
                <w:szCs w:val="16"/>
              </w:rPr>
            </w:pPr>
            <w:r w:rsidRPr="001E66C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271F6" w14:textId="08474CE9" w:rsidR="001E66CC" w:rsidRDefault="001E66CC" w:rsidP="001E66CC">
            <w:pPr>
              <w:pStyle w:val="TAC"/>
              <w:rPr>
                <w:sz w:val="16"/>
                <w:szCs w:val="16"/>
              </w:rPr>
            </w:pPr>
            <w:r w:rsidRPr="00461490">
              <w:rPr>
                <w:sz w:val="16"/>
                <w:szCs w:val="16"/>
              </w:rPr>
              <w:t>16.11.0</w:t>
            </w:r>
          </w:p>
        </w:tc>
      </w:tr>
      <w:tr w:rsidR="001E66CC" w14:paraId="31AFBF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76AB3A" w14:textId="1E0BB563" w:rsidR="001E66CC" w:rsidRDefault="001E66CC" w:rsidP="001E66CC">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3B213" w14:textId="423A5348" w:rsidR="001E66CC" w:rsidRDefault="001E66CC" w:rsidP="001E66CC">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237338" w14:textId="2B6E21AE" w:rsidR="001E66CC" w:rsidRPr="00640654" w:rsidRDefault="001E66CC" w:rsidP="001E66CC">
            <w:pPr>
              <w:pStyle w:val="TAC"/>
              <w:rPr>
                <w:sz w:val="16"/>
                <w:szCs w:val="16"/>
              </w:rPr>
            </w:pPr>
            <w:r w:rsidRPr="001E66CC">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80FFA" w14:textId="17E3A3E1" w:rsidR="001E66CC" w:rsidRPr="00640654" w:rsidRDefault="001E66CC" w:rsidP="001E66CC">
            <w:pPr>
              <w:pStyle w:val="TAL"/>
              <w:rPr>
                <w:sz w:val="16"/>
                <w:szCs w:val="16"/>
              </w:rPr>
            </w:pPr>
            <w:r w:rsidRPr="001E66CC">
              <w:rPr>
                <w:sz w:val="16"/>
                <w:szCs w:val="16"/>
              </w:rPr>
              <w:t>2280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99B33" w14:textId="77777777" w:rsidR="001E66CC" w:rsidRPr="001E66CC" w:rsidRDefault="001E66CC" w:rsidP="001E66C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3C1E7" w14:textId="1312B5EC" w:rsidR="001E66CC" w:rsidRDefault="001E66CC" w:rsidP="001E66CC">
            <w:pPr>
              <w:pStyle w:val="TAC"/>
              <w:rPr>
                <w:sz w:val="16"/>
                <w:szCs w:val="16"/>
              </w:rPr>
            </w:pPr>
            <w:r w:rsidRPr="001E66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2949B" w14:textId="2A15DA16" w:rsidR="001E66CC" w:rsidRPr="00640654" w:rsidRDefault="001E66CC" w:rsidP="001E66CC">
            <w:pPr>
              <w:pStyle w:val="TAL"/>
              <w:rPr>
                <w:sz w:val="16"/>
                <w:szCs w:val="16"/>
              </w:rPr>
            </w:pPr>
            <w:r w:rsidRPr="001E66CC">
              <w:rPr>
                <w:sz w:val="16"/>
                <w:szCs w:val="16"/>
              </w:rPr>
              <w:t>Big CR to TS 38.133: Rel-16 WIs RRM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BE869" w14:textId="325E4210" w:rsidR="001E66CC" w:rsidRDefault="001E66CC" w:rsidP="001E66CC">
            <w:pPr>
              <w:pStyle w:val="TAC"/>
              <w:rPr>
                <w:sz w:val="16"/>
                <w:szCs w:val="16"/>
              </w:rPr>
            </w:pPr>
            <w:r w:rsidRPr="00461490">
              <w:rPr>
                <w:sz w:val="16"/>
                <w:szCs w:val="16"/>
              </w:rPr>
              <w:t>16.11.0</w:t>
            </w:r>
          </w:p>
        </w:tc>
      </w:tr>
      <w:tr w:rsidR="00DC40C8" w14:paraId="7B4077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B6FD7B" w14:textId="1A5D4EE5"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72DA0" w14:textId="0F4F3BA4"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0E3A13" w14:textId="1A28E4F6"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D6DAC5" w14:textId="5D3208BD" w:rsidR="00DC40C8" w:rsidRPr="001E66CC" w:rsidRDefault="00DC40C8" w:rsidP="00DC40C8">
            <w:pPr>
              <w:pStyle w:val="TAC"/>
              <w:rPr>
                <w:sz w:val="16"/>
                <w:szCs w:val="16"/>
              </w:rPr>
            </w:pPr>
            <w:r w:rsidRPr="00F663B6">
              <w:t>2405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398AD"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4E7E8" w14:textId="681DB74D"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519EEC" w14:textId="47DC5D6B" w:rsidR="00DC40C8" w:rsidRPr="001E66CC" w:rsidRDefault="00DC40C8" w:rsidP="00DC40C8">
            <w:pPr>
              <w:pStyle w:val="TAL"/>
              <w:rPr>
                <w:sz w:val="16"/>
                <w:szCs w:val="16"/>
              </w:rPr>
            </w:pPr>
            <w:r w:rsidRPr="004958E8">
              <w:t>Big CR for TS 38.133 Core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4AB64E" w14:textId="2677A373" w:rsidR="00DC40C8" w:rsidRPr="00461490" w:rsidRDefault="00DC40C8" w:rsidP="00DC40C8">
            <w:pPr>
              <w:pStyle w:val="TAC"/>
              <w:rPr>
                <w:sz w:val="16"/>
                <w:szCs w:val="16"/>
              </w:rPr>
            </w:pPr>
            <w:r>
              <w:rPr>
                <w:sz w:val="16"/>
                <w:szCs w:val="16"/>
              </w:rPr>
              <w:t>16.12.0</w:t>
            </w:r>
          </w:p>
        </w:tc>
      </w:tr>
      <w:tr w:rsidR="00DC40C8" w14:paraId="3291A3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F222B" w14:textId="66632802"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A981" w14:textId="0502D442"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AA8E" w14:textId="2DE478A0" w:rsidR="00DC40C8" w:rsidRPr="001E66CC" w:rsidRDefault="00DC40C8" w:rsidP="00DC40C8">
            <w:pPr>
              <w:pStyle w:val="TAC"/>
              <w:rPr>
                <w:sz w:val="16"/>
                <w:szCs w:val="16"/>
              </w:rPr>
            </w:pPr>
            <w:r w:rsidRPr="005B67CE">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0EA9F" w14:textId="6386103A" w:rsidR="00DC40C8" w:rsidRPr="001E66CC" w:rsidRDefault="00DC40C8" w:rsidP="00DC40C8">
            <w:pPr>
              <w:pStyle w:val="TAC"/>
              <w:rPr>
                <w:sz w:val="16"/>
                <w:szCs w:val="16"/>
              </w:rPr>
            </w:pPr>
            <w:r w:rsidRPr="00F663B6">
              <w:t>2408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591DB"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94BF5" w14:textId="570E021A"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C3E832" w14:textId="6BF8A33E" w:rsidR="00DC40C8" w:rsidRPr="001E66CC" w:rsidRDefault="00DC40C8" w:rsidP="00DC40C8">
            <w:pPr>
              <w:pStyle w:val="TAL"/>
              <w:rPr>
                <w:sz w:val="16"/>
                <w:szCs w:val="16"/>
              </w:rPr>
            </w:pPr>
            <w:r w:rsidRPr="004958E8">
              <w:t>Big CR for TS 38.133 Core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F991B" w14:textId="65FA9BF9" w:rsidR="00DC40C8" w:rsidRPr="00461490" w:rsidRDefault="00DC40C8" w:rsidP="00DC40C8">
            <w:pPr>
              <w:pStyle w:val="TAC"/>
              <w:rPr>
                <w:sz w:val="16"/>
                <w:szCs w:val="16"/>
              </w:rPr>
            </w:pPr>
            <w:r>
              <w:rPr>
                <w:sz w:val="16"/>
                <w:szCs w:val="16"/>
              </w:rPr>
              <w:t>16.12.0</w:t>
            </w:r>
          </w:p>
        </w:tc>
      </w:tr>
      <w:tr w:rsidR="00DC40C8" w14:paraId="290C28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A40BED" w14:textId="5895A14C"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6A7DC2" w14:textId="7F59B8B9"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75337" w14:textId="30F46200"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059B8" w14:textId="29296B8C" w:rsidR="00DC40C8" w:rsidRPr="001E66CC" w:rsidRDefault="00DC40C8" w:rsidP="00DC40C8">
            <w:pPr>
              <w:pStyle w:val="TAC"/>
              <w:rPr>
                <w:sz w:val="16"/>
                <w:szCs w:val="16"/>
              </w:rPr>
            </w:pPr>
            <w:r w:rsidRPr="00F663B6">
              <w:t>2411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EC189"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36882" w14:textId="4F738652"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CFE7F" w14:textId="3C9B6567" w:rsidR="00DC40C8" w:rsidRPr="001E66CC" w:rsidRDefault="00DC40C8" w:rsidP="00DC40C8">
            <w:pPr>
              <w:pStyle w:val="TAL"/>
              <w:rPr>
                <w:sz w:val="16"/>
                <w:szCs w:val="16"/>
              </w:rPr>
            </w:pPr>
            <w:r w:rsidRPr="004958E8">
              <w:t>Big CR for TS 38.133 Perf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8C1B9C" w14:textId="5A3E9192" w:rsidR="00DC40C8" w:rsidRPr="00461490" w:rsidRDefault="00DC40C8" w:rsidP="00DC40C8">
            <w:pPr>
              <w:pStyle w:val="TAC"/>
              <w:rPr>
                <w:sz w:val="16"/>
                <w:szCs w:val="16"/>
              </w:rPr>
            </w:pPr>
            <w:r>
              <w:rPr>
                <w:sz w:val="16"/>
                <w:szCs w:val="16"/>
              </w:rPr>
              <w:t>16.12.0</w:t>
            </w:r>
          </w:p>
        </w:tc>
      </w:tr>
      <w:tr w:rsidR="00DC40C8" w14:paraId="0286DA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69A05D" w14:textId="3010826D" w:rsidR="00DC40C8" w:rsidRDefault="00DC40C8" w:rsidP="00DC40C8">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39DF22" w14:textId="046854C3" w:rsidR="00DC40C8" w:rsidRDefault="00DC40C8" w:rsidP="00DC40C8">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202E8" w14:textId="2A60659B" w:rsidR="00DC40C8" w:rsidRPr="001E66CC" w:rsidRDefault="00DC40C8" w:rsidP="00DC40C8">
            <w:pPr>
              <w:pStyle w:val="TAC"/>
              <w:rPr>
                <w:sz w:val="16"/>
                <w:szCs w:val="16"/>
              </w:rPr>
            </w:pPr>
            <w:r w:rsidRPr="005B67CE">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632F5" w14:textId="350F919B" w:rsidR="00DC40C8" w:rsidRPr="001E66CC" w:rsidRDefault="00DC40C8" w:rsidP="00DC40C8">
            <w:pPr>
              <w:pStyle w:val="TAC"/>
              <w:rPr>
                <w:sz w:val="16"/>
                <w:szCs w:val="16"/>
              </w:rPr>
            </w:pPr>
            <w:r w:rsidRPr="00F663B6">
              <w:t>2414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DAF14" w14:textId="77777777" w:rsidR="00DC40C8" w:rsidRPr="001E66CC" w:rsidRDefault="00DC40C8"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28D74" w14:textId="1DF4E0B1" w:rsidR="00DC40C8" w:rsidRPr="001E66CC" w:rsidRDefault="00DC40C8" w:rsidP="00DC40C8">
            <w:pPr>
              <w:pStyle w:val="TAC"/>
              <w:rPr>
                <w:sz w:val="16"/>
                <w:szCs w:val="16"/>
              </w:rPr>
            </w:pPr>
            <w:r w:rsidRPr="007B09C4">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93FED" w14:textId="308DFF34" w:rsidR="00DC40C8" w:rsidRPr="001E66CC" w:rsidRDefault="00DC40C8" w:rsidP="00DC40C8">
            <w:pPr>
              <w:pStyle w:val="TAL"/>
              <w:rPr>
                <w:sz w:val="16"/>
                <w:szCs w:val="16"/>
              </w:rPr>
            </w:pPr>
            <w:r w:rsidRPr="004958E8">
              <w:t>Big CR for TS 38.133 Perf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66E6C" w14:textId="2D638062" w:rsidR="00DC40C8" w:rsidRPr="00461490" w:rsidRDefault="00DC40C8" w:rsidP="00DC40C8">
            <w:pPr>
              <w:pStyle w:val="TAC"/>
              <w:rPr>
                <w:sz w:val="16"/>
                <w:szCs w:val="16"/>
              </w:rPr>
            </w:pPr>
            <w:r>
              <w:rPr>
                <w:sz w:val="16"/>
                <w:szCs w:val="16"/>
              </w:rPr>
              <w:t>16.12.0</w:t>
            </w:r>
          </w:p>
        </w:tc>
      </w:tr>
      <w:tr w:rsidR="003B6F69" w14:paraId="25F1E52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029D0D" w14:textId="0C3D6D8E" w:rsidR="003B6F69" w:rsidRDefault="003B6F69" w:rsidP="00DC40C8">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FE239" w14:textId="029F5CEF" w:rsidR="003B6F69" w:rsidRDefault="003B6F69" w:rsidP="00DC40C8">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69122" w14:textId="253039A4" w:rsidR="003B6F69" w:rsidRPr="005B67CE" w:rsidRDefault="003B6F69" w:rsidP="00DC40C8">
            <w:pPr>
              <w:pStyle w:val="TAC"/>
            </w:pPr>
            <w:r w:rsidRPr="003B6F69">
              <w:t>RP-222023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A7275" w14:textId="69EECCD4" w:rsidR="003B6F69" w:rsidRPr="00F663B6" w:rsidRDefault="003B6F69" w:rsidP="00DC40C8">
            <w:pPr>
              <w:pStyle w:val="TAC"/>
            </w:pPr>
            <w:r w:rsidRPr="003B6F69">
              <w:t>2569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D9AF" w14:textId="77777777" w:rsidR="003B6F69" w:rsidRPr="001E66CC" w:rsidRDefault="003B6F69" w:rsidP="00DC40C8">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CD23D" w14:textId="2D4F9F09" w:rsidR="003B6F69" w:rsidRPr="007B09C4" w:rsidRDefault="003B6F69" w:rsidP="00DC40C8">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A2276" w14:textId="461B98F5" w:rsidR="003B6F69" w:rsidRPr="004958E8" w:rsidRDefault="003B6F69" w:rsidP="00DC40C8">
            <w:pPr>
              <w:pStyle w:val="TAL"/>
            </w:pPr>
            <w:r w:rsidRPr="003B6F69">
              <w:t>Big CR for 38.133 maintenance part1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8DA78" w14:textId="35C2FA60" w:rsidR="003B6F69" w:rsidRDefault="003B6F69" w:rsidP="00DC40C8">
            <w:pPr>
              <w:pStyle w:val="TAC"/>
              <w:rPr>
                <w:sz w:val="16"/>
                <w:szCs w:val="16"/>
              </w:rPr>
            </w:pPr>
            <w:r>
              <w:rPr>
                <w:sz w:val="16"/>
                <w:szCs w:val="16"/>
              </w:rPr>
              <w:t>16.13.0</w:t>
            </w:r>
          </w:p>
        </w:tc>
      </w:tr>
      <w:tr w:rsidR="003B6F69" w14:paraId="3E9E2E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DE0FFF" w14:textId="2E9ACD41" w:rsidR="003B6F69" w:rsidRDefault="003B6F69" w:rsidP="003B6F69">
            <w:pPr>
              <w:pStyle w:val="TAC"/>
              <w:rPr>
                <w:sz w:val="16"/>
                <w:szCs w:val="16"/>
              </w:rPr>
            </w:pPr>
            <w:r>
              <w:rPr>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189B9A" w14:textId="340C9BAE" w:rsidR="003B6F69" w:rsidRDefault="003B6F69" w:rsidP="003B6F69">
            <w:pPr>
              <w:pStyle w:val="TAC"/>
              <w:rPr>
                <w:sz w:val="16"/>
                <w:szCs w:val="16"/>
              </w:rPr>
            </w:pPr>
            <w:r>
              <w:rPr>
                <w:sz w:val="16"/>
                <w:szCs w:val="16"/>
              </w:rPr>
              <w:t>RAN#97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476C" w14:textId="7CC2C4E3" w:rsidR="003B6F69" w:rsidRPr="005B67CE" w:rsidRDefault="003B6F69" w:rsidP="003B6F69">
            <w:pPr>
              <w:pStyle w:val="TAC"/>
            </w:pPr>
            <w:r w:rsidRPr="003B6F69">
              <w:t>RP-222559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BEEA53" w14:textId="5DC33299" w:rsidR="003B6F69" w:rsidRPr="00F663B6" w:rsidRDefault="003B6F69" w:rsidP="003B6F69">
            <w:pPr>
              <w:pStyle w:val="TAC"/>
            </w:pPr>
            <w:r w:rsidRPr="003B6F69">
              <w:t>2571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30682A" w14:textId="3BD16640" w:rsidR="003B6F69" w:rsidRPr="001E66CC" w:rsidRDefault="003B6F69" w:rsidP="003B6F69">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8F066" w14:textId="0D13D080" w:rsidR="003B6F69" w:rsidRPr="007B09C4" w:rsidRDefault="003B6F69" w:rsidP="003B6F69">
            <w:pPr>
              <w:pStyle w:val="TAC"/>
            </w:pPr>
            <w: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CB2410" w14:textId="5587A884" w:rsidR="003B6F69" w:rsidRPr="004958E8" w:rsidRDefault="003B6F69" w:rsidP="003B6F69">
            <w:pPr>
              <w:pStyle w:val="TAL"/>
            </w:pPr>
            <w:r w:rsidRPr="003B6F69">
              <w:t>Big CR for 38.133 maintenance part2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335DB2" w14:textId="6F04D4A0" w:rsidR="003B6F69" w:rsidRDefault="003B6F69" w:rsidP="003B6F69">
            <w:pPr>
              <w:pStyle w:val="TAC"/>
              <w:rPr>
                <w:sz w:val="16"/>
                <w:szCs w:val="16"/>
              </w:rPr>
            </w:pPr>
            <w:r>
              <w:rPr>
                <w:sz w:val="16"/>
                <w:szCs w:val="16"/>
              </w:rPr>
              <w:t>16.13.0</w:t>
            </w:r>
          </w:p>
        </w:tc>
      </w:tr>
      <w:tr w:rsidR="0035190F" w14:paraId="08F7AA7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DDB6E7" w14:textId="6194E99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E7C49" w14:textId="360B7B61"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2B11F" w14:textId="115206F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1B95E" w14:textId="0F40A94D" w:rsidR="0035190F" w:rsidRPr="0035190F" w:rsidRDefault="0035190F" w:rsidP="0035190F">
            <w:pPr>
              <w:pStyle w:val="TAC"/>
              <w:rPr>
                <w:sz w:val="16"/>
                <w:szCs w:val="16"/>
              </w:rPr>
            </w:pPr>
            <w:r w:rsidRPr="0035190F">
              <w:rPr>
                <w:sz w:val="16"/>
                <w:szCs w:val="16"/>
              </w:rPr>
              <w:t>2660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13372" w14:textId="5B3E9388"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F969F" w14:textId="3A919D3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2356B" w14:textId="2FAA5DF5" w:rsidR="0035190F" w:rsidRPr="0035190F" w:rsidRDefault="0035190F" w:rsidP="0035190F">
            <w:pPr>
              <w:pStyle w:val="TAL"/>
              <w:rPr>
                <w:sz w:val="16"/>
                <w:szCs w:val="16"/>
              </w:rPr>
            </w:pPr>
            <w:r w:rsidRPr="0035190F">
              <w:rPr>
                <w:sz w:val="16"/>
                <w:szCs w:val="16"/>
              </w:rPr>
              <w:t>CR to TS 38.133: Corrections to NR positioning and high speed train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813AC" w14:textId="45306530" w:rsidR="0035190F" w:rsidRDefault="0035190F" w:rsidP="0035190F">
            <w:pPr>
              <w:pStyle w:val="TAC"/>
              <w:rPr>
                <w:sz w:val="16"/>
                <w:szCs w:val="16"/>
              </w:rPr>
            </w:pPr>
            <w:r>
              <w:rPr>
                <w:sz w:val="16"/>
                <w:szCs w:val="16"/>
              </w:rPr>
              <w:t>16.14.0</w:t>
            </w:r>
          </w:p>
        </w:tc>
      </w:tr>
      <w:tr w:rsidR="0035190F" w14:paraId="2C3968C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C3A99F" w14:textId="62AF546A"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F0051" w14:textId="7B46635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C0F2C" w14:textId="12E13C79" w:rsidR="0035190F" w:rsidRPr="0035190F" w:rsidRDefault="0035190F" w:rsidP="0035190F">
            <w:pPr>
              <w:pStyle w:val="TAC"/>
              <w:rPr>
                <w:sz w:val="16"/>
                <w:szCs w:val="16"/>
              </w:rPr>
            </w:pPr>
            <w:r w:rsidRPr="0035190F">
              <w:rPr>
                <w:sz w:val="16"/>
                <w:szCs w:val="16"/>
              </w:rPr>
              <w:t>RP-223290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EEC77" w14:textId="0AAEB355" w:rsidR="0035190F" w:rsidRPr="0035190F" w:rsidRDefault="0035190F" w:rsidP="0035190F">
            <w:pPr>
              <w:pStyle w:val="TAC"/>
              <w:rPr>
                <w:sz w:val="16"/>
                <w:szCs w:val="16"/>
              </w:rPr>
            </w:pPr>
            <w:r w:rsidRPr="0035190F">
              <w:rPr>
                <w:sz w:val="16"/>
                <w:szCs w:val="16"/>
              </w:rPr>
              <w:t>2663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27722" w14:textId="6B227F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12E63" w14:textId="7F4A154F"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6D8068" w14:textId="35E353C6" w:rsidR="0035190F" w:rsidRPr="0035190F" w:rsidRDefault="0035190F" w:rsidP="0035190F">
            <w:pPr>
              <w:pStyle w:val="TAL"/>
              <w:rPr>
                <w:sz w:val="16"/>
                <w:szCs w:val="16"/>
              </w:rPr>
            </w:pPr>
            <w:r w:rsidRPr="0035190F">
              <w:rPr>
                <w:sz w:val="16"/>
                <w:szCs w:val="16"/>
              </w:rPr>
              <w:t>CR on NR RRM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3D399" w14:textId="415E28BE" w:rsidR="0035190F" w:rsidRDefault="0035190F" w:rsidP="0035190F">
            <w:pPr>
              <w:pStyle w:val="TAC"/>
              <w:rPr>
                <w:sz w:val="16"/>
                <w:szCs w:val="16"/>
              </w:rPr>
            </w:pPr>
            <w:r>
              <w:rPr>
                <w:sz w:val="16"/>
                <w:szCs w:val="16"/>
              </w:rPr>
              <w:t>16.14.0</w:t>
            </w:r>
          </w:p>
        </w:tc>
      </w:tr>
      <w:tr w:rsidR="0035190F" w14:paraId="7BB65F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C324E" w14:textId="565DCB9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2B394" w14:textId="6758F2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FF50D" w14:textId="65D9972A" w:rsidR="0035190F" w:rsidRPr="0035190F" w:rsidRDefault="0035190F" w:rsidP="0035190F">
            <w:pPr>
              <w:pStyle w:val="TAC"/>
              <w:rPr>
                <w:sz w:val="16"/>
                <w:szCs w:val="16"/>
              </w:rPr>
            </w:pPr>
            <w:r w:rsidRPr="0035190F">
              <w:rPr>
                <w:sz w:val="16"/>
                <w:szCs w:val="16"/>
              </w:rPr>
              <w:t>RP-223291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8EE14" w14:textId="2571C269" w:rsidR="0035190F" w:rsidRPr="0035190F" w:rsidRDefault="0035190F" w:rsidP="0035190F">
            <w:pPr>
              <w:pStyle w:val="TAC"/>
              <w:rPr>
                <w:sz w:val="16"/>
                <w:szCs w:val="16"/>
              </w:rPr>
            </w:pPr>
            <w:r w:rsidRPr="0035190F">
              <w:rPr>
                <w:sz w:val="16"/>
                <w:szCs w:val="16"/>
              </w:rPr>
              <w:t>2670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266F0" w14:textId="52D0CD22"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33A75C" w14:textId="6DA80D10" w:rsidR="0035190F" w:rsidRPr="0035190F" w:rsidRDefault="0035190F" w:rsidP="0035190F">
            <w:pPr>
              <w:pStyle w:val="TAC"/>
              <w:rPr>
                <w:sz w:val="16"/>
                <w:szCs w:val="16"/>
              </w:rPr>
            </w:pPr>
            <w:r w:rsidRPr="0035190F">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A8214F" w14:textId="6D11AF9D" w:rsidR="0035190F" w:rsidRPr="0035190F" w:rsidRDefault="0035190F" w:rsidP="0035190F">
            <w:pPr>
              <w:pStyle w:val="TAL"/>
              <w:rPr>
                <w:sz w:val="16"/>
                <w:szCs w:val="16"/>
              </w:rPr>
            </w:pPr>
            <w:r w:rsidRPr="0035190F">
              <w:rPr>
                <w:sz w:val="16"/>
                <w:szCs w:val="16"/>
              </w:rPr>
              <w:t>Editorial CR on scheduling restrictions for L3 measurements in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127F9C" w14:textId="544DC761" w:rsidR="0035190F" w:rsidRDefault="0035190F" w:rsidP="0035190F">
            <w:pPr>
              <w:pStyle w:val="TAC"/>
              <w:rPr>
                <w:sz w:val="16"/>
                <w:szCs w:val="16"/>
              </w:rPr>
            </w:pPr>
            <w:r>
              <w:rPr>
                <w:sz w:val="16"/>
                <w:szCs w:val="16"/>
              </w:rPr>
              <w:t>16.14.0</w:t>
            </w:r>
          </w:p>
        </w:tc>
      </w:tr>
      <w:tr w:rsidR="0035190F" w14:paraId="097362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54E780" w14:textId="5A6633E6"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41EB66" w14:textId="1DE1F19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06FFC" w14:textId="678922B6"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4FEC7" w14:textId="2F5A6DE4" w:rsidR="0035190F" w:rsidRPr="0035190F" w:rsidRDefault="0035190F" w:rsidP="0035190F">
            <w:pPr>
              <w:pStyle w:val="TAC"/>
              <w:rPr>
                <w:sz w:val="16"/>
                <w:szCs w:val="16"/>
              </w:rPr>
            </w:pPr>
            <w:r w:rsidRPr="0035190F">
              <w:rPr>
                <w:sz w:val="16"/>
                <w:szCs w:val="16"/>
              </w:rPr>
              <w:t>2675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EBECE" w14:textId="356BC769"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ACC9D" w14:textId="14DC1F12"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E86C78" w14:textId="5A8B0E53" w:rsidR="0035190F" w:rsidRPr="0035190F" w:rsidRDefault="0035190F" w:rsidP="0035190F">
            <w:pPr>
              <w:pStyle w:val="TAL"/>
              <w:rPr>
                <w:sz w:val="16"/>
                <w:szCs w:val="16"/>
              </w:rPr>
            </w:pPr>
            <w:r w:rsidRPr="0035190F">
              <w:rPr>
                <w:sz w:val="16"/>
                <w:szCs w:val="16"/>
              </w:rPr>
              <w:t>CR to CSI-RS, RLM and BWP switching in annex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EB5E" w14:textId="46E6C395" w:rsidR="0035190F" w:rsidRDefault="0035190F" w:rsidP="0035190F">
            <w:pPr>
              <w:pStyle w:val="TAC"/>
              <w:rPr>
                <w:sz w:val="16"/>
                <w:szCs w:val="16"/>
              </w:rPr>
            </w:pPr>
            <w:r>
              <w:rPr>
                <w:sz w:val="16"/>
                <w:szCs w:val="16"/>
              </w:rPr>
              <w:t>16.14.0</w:t>
            </w:r>
          </w:p>
        </w:tc>
      </w:tr>
      <w:tr w:rsidR="0035190F" w14:paraId="1E01DD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9E0F92" w14:textId="7FFD40E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823C4" w14:textId="31B0007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0D3DE" w14:textId="13059502"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CD84C" w14:textId="02CDE2DC" w:rsidR="0035190F" w:rsidRPr="0035190F" w:rsidRDefault="0035190F" w:rsidP="0035190F">
            <w:pPr>
              <w:pStyle w:val="TAC"/>
              <w:rPr>
                <w:sz w:val="16"/>
                <w:szCs w:val="16"/>
              </w:rPr>
            </w:pPr>
            <w:r w:rsidRPr="0035190F">
              <w:rPr>
                <w:sz w:val="16"/>
                <w:szCs w:val="16"/>
              </w:rPr>
              <w:t>2678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29DC6" w14:textId="2F84D1FD"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0B7751" w14:textId="5BA0AB56"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D35B8" w14:textId="23B15C66" w:rsidR="0035190F" w:rsidRPr="0035190F" w:rsidRDefault="0035190F" w:rsidP="0035190F">
            <w:pPr>
              <w:pStyle w:val="TAL"/>
              <w:rPr>
                <w:sz w:val="16"/>
                <w:szCs w:val="16"/>
              </w:rPr>
            </w:pPr>
            <w:r w:rsidRPr="0035190F">
              <w:rPr>
                <w:sz w:val="16"/>
                <w:szCs w:val="16"/>
              </w:rPr>
              <w:t>Update on Scell activation and deactivation and Control Channel RMC for RLM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29EC5" w14:textId="1DEA01D3" w:rsidR="0035190F" w:rsidRDefault="0035190F" w:rsidP="0035190F">
            <w:pPr>
              <w:pStyle w:val="TAC"/>
              <w:rPr>
                <w:sz w:val="16"/>
                <w:szCs w:val="16"/>
              </w:rPr>
            </w:pPr>
            <w:r>
              <w:rPr>
                <w:sz w:val="16"/>
                <w:szCs w:val="16"/>
              </w:rPr>
              <w:t>16.14.0</w:t>
            </w:r>
          </w:p>
        </w:tc>
      </w:tr>
      <w:tr w:rsidR="0035190F" w14:paraId="0BE014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ADCE09" w14:textId="480DA1C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5FFAB" w14:textId="4E04280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EE1924" w14:textId="58322EFD"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4741A2" w14:textId="15789601" w:rsidR="0035190F" w:rsidRPr="0035190F" w:rsidRDefault="0035190F" w:rsidP="0035190F">
            <w:pPr>
              <w:pStyle w:val="TAC"/>
              <w:rPr>
                <w:sz w:val="16"/>
                <w:szCs w:val="16"/>
              </w:rPr>
            </w:pPr>
            <w:r w:rsidRPr="0035190F">
              <w:rPr>
                <w:sz w:val="16"/>
                <w:szCs w:val="16"/>
              </w:rPr>
              <w:t>2681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CF99" w14:textId="4E1F6C98"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20237" w14:textId="3DD9EC1E"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C574" w14:textId="66326B27" w:rsidR="0035190F" w:rsidRPr="0035190F" w:rsidRDefault="0035190F" w:rsidP="0035190F">
            <w:pPr>
              <w:pStyle w:val="TAL"/>
              <w:rPr>
                <w:sz w:val="16"/>
                <w:szCs w:val="16"/>
              </w:rPr>
            </w:pPr>
            <w:r w:rsidRPr="0035190F">
              <w:rPr>
                <w:sz w:val="16"/>
                <w:szCs w:val="16"/>
              </w:rPr>
              <w:t>Update to L1-RSRP test scenarios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2EC4D" w14:textId="3554B533" w:rsidR="0035190F" w:rsidRDefault="0035190F" w:rsidP="0035190F">
            <w:pPr>
              <w:pStyle w:val="TAC"/>
              <w:rPr>
                <w:sz w:val="16"/>
                <w:szCs w:val="16"/>
              </w:rPr>
            </w:pPr>
            <w:r>
              <w:rPr>
                <w:sz w:val="16"/>
                <w:szCs w:val="16"/>
              </w:rPr>
              <w:t>16.14.0</w:t>
            </w:r>
          </w:p>
        </w:tc>
      </w:tr>
      <w:tr w:rsidR="0035190F" w14:paraId="7C74BE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6A998C" w14:textId="107FB0F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15F81" w14:textId="0DB4BE3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09DB4A" w14:textId="184181C5"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E7070" w14:textId="2695E0F5" w:rsidR="0035190F" w:rsidRPr="0035190F" w:rsidRDefault="0035190F" w:rsidP="0035190F">
            <w:pPr>
              <w:pStyle w:val="TAC"/>
              <w:rPr>
                <w:sz w:val="16"/>
                <w:szCs w:val="16"/>
              </w:rPr>
            </w:pPr>
            <w:r w:rsidRPr="0035190F">
              <w:rPr>
                <w:sz w:val="16"/>
                <w:szCs w:val="16"/>
              </w:rPr>
              <w:t>2685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4844" w14:textId="6531B2F7"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D086E" w14:textId="08E55EF8"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958D9" w14:textId="3745968D" w:rsidR="0035190F" w:rsidRPr="0035190F" w:rsidRDefault="0035190F" w:rsidP="0035190F">
            <w:pPr>
              <w:pStyle w:val="TAL"/>
              <w:rPr>
                <w:sz w:val="16"/>
                <w:szCs w:val="16"/>
              </w:rPr>
            </w:pPr>
            <w:r w:rsidRPr="0035190F">
              <w:rPr>
                <w:sz w:val="16"/>
                <w:szCs w:val="16"/>
              </w:rPr>
              <w:t>Modification on TS38.133 for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26476" w14:textId="0DB82C30" w:rsidR="0035190F" w:rsidRDefault="0035190F" w:rsidP="0035190F">
            <w:pPr>
              <w:pStyle w:val="TAC"/>
              <w:rPr>
                <w:sz w:val="16"/>
                <w:szCs w:val="16"/>
              </w:rPr>
            </w:pPr>
            <w:r>
              <w:rPr>
                <w:sz w:val="16"/>
                <w:szCs w:val="16"/>
              </w:rPr>
              <w:t>16.14.0</w:t>
            </w:r>
          </w:p>
        </w:tc>
      </w:tr>
      <w:tr w:rsidR="0035190F" w14:paraId="0B15A0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965AAD" w14:textId="69F1E638"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216834" w14:textId="0019F2E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660F" w14:textId="241C1E96"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33F1E" w14:textId="3EAB8F70" w:rsidR="0035190F" w:rsidRPr="0035190F" w:rsidRDefault="0035190F" w:rsidP="0035190F">
            <w:pPr>
              <w:pStyle w:val="TAC"/>
              <w:rPr>
                <w:sz w:val="16"/>
                <w:szCs w:val="16"/>
              </w:rPr>
            </w:pPr>
            <w:r w:rsidRPr="0035190F">
              <w:rPr>
                <w:sz w:val="16"/>
                <w:szCs w:val="16"/>
              </w:rPr>
              <w:t>2690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92A82" w14:textId="56AA9021"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07114" w14:textId="6278FB7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EDA6A" w14:textId="03AD81D5" w:rsidR="0035190F" w:rsidRPr="0035190F" w:rsidRDefault="0035190F" w:rsidP="0035190F">
            <w:pPr>
              <w:pStyle w:val="TAL"/>
              <w:rPr>
                <w:sz w:val="16"/>
                <w:szCs w:val="16"/>
              </w:rPr>
            </w:pPr>
            <w:r w:rsidRPr="0035190F">
              <w:rPr>
                <w:sz w:val="16"/>
                <w:szCs w:val="16"/>
              </w:rPr>
              <w:t>CR on positioning measurement accuracy requirements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DFFA8" w14:textId="6D83EBED" w:rsidR="0035190F" w:rsidRDefault="0035190F" w:rsidP="0035190F">
            <w:pPr>
              <w:pStyle w:val="TAC"/>
              <w:rPr>
                <w:sz w:val="16"/>
                <w:szCs w:val="16"/>
              </w:rPr>
            </w:pPr>
            <w:r>
              <w:rPr>
                <w:sz w:val="16"/>
                <w:szCs w:val="16"/>
              </w:rPr>
              <w:t>16.14.0</w:t>
            </w:r>
          </w:p>
        </w:tc>
      </w:tr>
      <w:tr w:rsidR="0035190F" w14:paraId="19C5D8D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ACF27F" w14:textId="7E8915E2"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FCA2E" w14:textId="6C196A40"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C0A99" w14:textId="65CE26EC"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58CA" w14:textId="68683706" w:rsidR="0035190F" w:rsidRPr="0035190F" w:rsidRDefault="0035190F" w:rsidP="0035190F">
            <w:pPr>
              <w:pStyle w:val="TAC"/>
              <w:rPr>
                <w:sz w:val="16"/>
                <w:szCs w:val="16"/>
              </w:rPr>
            </w:pPr>
            <w:r w:rsidRPr="0035190F">
              <w:rPr>
                <w:sz w:val="16"/>
                <w:szCs w:val="16"/>
              </w:rPr>
              <w:t>2694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E029E" w14:textId="0113D6B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73AF1" w14:textId="565457AD"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AD1DB1" w14:textId="325A7D5B" w:rsidR="0035190F" w:rsidRPr="0035190F" w:rsidRDefault="0035190F" w:rsidP="0035190F">
            <w:pPr>
              <w:pStyle w:val="TAL"/>
              <w:rPr>
                <w:sz w:val="16"/>
                <w:szCs w:val="16"/>
              </w:rPr>
            </w:pPr>
            <w:r w:rsidRPr="0035190F">
              <w:rPr>
                <w:sz w:val="16"/>
                <w:szCs w:val="16"/>
              </w:rPr>
              <w:t>R16 Cat-A CR testcase correction from R15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90FF3" w14:textId="78FECFAA" w:rsidR="0035190F" w:rsidRDefault="0035190F" w:rsidP="0035190F">
            <w:pPr>
              <w:pStyle w:val="TAC"/>
              <w:rPr>
                <w:sz w:val="16"/>
                <w:szCs w:val="16"/>
              </w:rPr>
            </w:pPr>
            <w:r>
              <w:rPr>
                <w:sz w:val="16"/>
                <w:szCs w:val="16"/>
              </w:rPr>
              <w:t>16.14.0</w:t>
            </w:r>
          </w:p>
        </w:tc>
      </w:tr>
      <w:tr w:rsidR="0035190F" w14:paraId="1A2AD3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1C515F" w14:textId="260DF723"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9C3B" w14:textId="00CEC41F"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83A6E" w14:textId="30B8220C"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E6743E" w14:textId="712210A3" w:rsidR="0035190F" w:rsidRPr="0035190F" w:rsidRDefault="0035190F" w:rsidP="0035190F">
            <w:pPr>
              <w:pStyle w:val="TAC"/>
              <w:rPr>
                <w:sz w:val="16"/>
                <w:szCs w:val="16"/>
              </w:rPr>
            </w:pPr>
            <w:r w:rsidRPr="0035190F">
              <w:rPr>
                <w:sz w:val="16"/>
                <w:szCs w:val="16"/>
              </w:rPr>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61FC0" w14:textId="6B16C155"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EF8D" w14:textId="3278878E"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ED628" w14:textId="5487CFA5" w:rsidR="0035190F" w:rsidRPr="0035190F" w:rsidRDefault="0035190F" w:rsidP="0035190F">
            <w:pPr>
              <w:pStyle w:val="TAL"/>
              <w:rPr>
                <w:sz w:val="16"/>
                <w:szCs w:val="16"/>
              </w:rPr>
            </w:pPr>
            <w:r w:rsidRPr="0035190F">
              <w:rPr>
                <w:sz w:val="16"/>
                <w:szCs w:val="16"/>
              </w:rPr>
              <w:t>R16 Cat-F CR testcase correction from R16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A7F85" w14:textId="6271B49A" w:rsidR="0035190F" w:rsidRDefault="0035190F" w:rsidP="0035190F">
            <w:pPr>
              <w:pStyle w:val="TAC"/>
              <w:rPr>
                <w:sz w:val="16"/>
                <w:szCs w:val="16"/>
              </w:rPr>
            </w:pPr>
            <w:r>
              <w:rPr>
                <w:sz w:val="16"/>
                <w:szCs w:val="16"/>
              </w:rPr>
              <w:t>16.14.0</w:t>
            </w:r>
          </w:p>
        </w:tc>
      </w:tr>
      <w:tr w:rsidR="0035190F" w14:paraId="50E6D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0597CF" w14:textId="17469AE7"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DD59E" w14:textId="0AB147E5"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B3CB" w14:textId="22FEF8EF"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6185C" w14:textId="6303D343" w:rsidR="0035190F" w:rsidRPr="0035190F" w:rsidRDefault="0035190F" w:rsidP="0035190F">
            <w:pPr>
              <w:pStyle w:val="TAC"/>
              <w:rPr>
                <w:sz w:val="16"/>
                <w:szCs w:val="16"/>
              </w:rPr>
            </w:pPr>
            <w:r w:rsidRPr="0035190F">
              <w:rPr>
                <w:sz w:val="16"/>
                <w:szCs w:val="16"/>
              </w:rPr>
              <w:t>2701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1624E" w14:textId="24CC9512"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51EDB" w14:textId="54F51B0A"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D8D34" w14:textId="7935C0A2" w:rsidR="0035190F" w:rsidRPr="0035190F" w:rsidRDefault="0035190F" w:rsidP="0035190F">
            <w:pPr>
              <w:pStyle w:val="TAL"/>
              <w:rPr>
                <w:sz w:val="16"/>
                <w:szCs w:val="16"/>
              </w:rPr>
            </w:pPr>
            <w:r w:rsidRPr="0035190F">
              <w:rPr>
                <w:sz w:val="16"/>
                <w:szCs w:val="16"/>
              </w:rPr>
              <w:t>CR on test case correction for timing advance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ECEF9" w14:textId="3F2A5DEC" w:rsidR="0035190F" w:rsidRDefault="0035190F" w:rsidP="0035190F">
            <w:pPr>
              <w:pStyle w:val="TAC"/>
              <w:rPr>
                <w:sz w:val="16"/>
                <w:szCs w:val="16"/>
              </w:rPr>
            </w:pPr>
            <w:r>
              <w:rPr>
                <w:sz w:val="16"/>
                <w:szCs w:val="16"/>
              </w:rPr>
              <w:t>16.14.0</w:t>
            </w:r>
          </w:p>
        </w:tc>
      </w:tr>
      <w:tr w:rsidR="0035190F" w14:paraId="4A4599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42DDC0" w14:textId="4E1FCF1B"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41D842" w14:textId="355915C4"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1216B8" w14:textId="2AA0A2BF"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7A45" w14:textId="577FA450" w:rsidR="0035190F" w:rsidRPr="0035190F" w:rsidRDefault="0035190F" w:rsidP="0035190F">
            <w:pPr>
              <w:pStyle w:val="TAC"/>
              <w:rPr>
                <w:sz w:val="16"/>
                <w:szCs w:val="16"/>
              </w:rPr>
            </w:pPr>
            <w:r w:rsidRPr="0035190F">
              <w:rPr>
                <w:sz w:val="16"/>
                <w:szCs w:val="16"/>
              </w:rPr>
              <w:t>2704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57259" w14:textId="56CF638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08C89" w14:textId="5A1B4146"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C3332" w14:textId="1E2C02EF" w:rsidR="0035190F" w:rsidRPr="0035190F" w:rsidRDefault="0035190F" w:rsidP="0035190F">
            <w:pPr>
              <w:pStyle w:val="TAL"/>
              <w:rPr>
                <w:sz w:val="16"/>
                <w:szCs w:val="16"/>
              </w:rPr>
            </w:pPr>
            <w:r w:rsidRPr="0035190F">
              <w:rPr>
                <w:sz w:val="16"/>
                <w:szCs w:val="16"/>
              </w:rPr>
              <w:t>38133 CR on SRS configuration for SRS carrier based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4CD51" w14:textId="576208BD" w:rsidR="0035190F" w:rsidRDefault="0035190F" w:rsidP="0035190F">
            <w:pPr>
              <w:pStyle w:val="TAC"/>
              <w:rPr>
                <w:sz w:val="16"/>
                <w:szCs w:val="16"/>
              </w:rPr>
            </w:pPr>
            <w:r>
              <w:rPr>
                <w:sz w:val="16"/>
                <w:szCs w:val="16"/>
              </w:rPr>
              <w:t>16.14.0</w:t>
            </w:r>
          </w:p>
        </w:tc>
      </w:tr>
      <w:tr w:rsidR="0035190F" w14:paraId="159587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20C376" w14:textId="35A4BEFE"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76EC4" w14:textId="0C3FF85C"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13A6E" w14:textId="6F903C85"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B7703" w14:textId="6D2B3E43" w:rsidR="0035190F" w:rsidRPr="0035190F" w:rsidRDefault="0035190F" w:rsidP="0035190F">
            <w:pPr>
              <w:pStyle w:val="TAC"/>
              <w:rPr>
                <w:sz w:val="16"/>
                <w:szCs w:val="16"/>
              </w:rPr>
            </w:pPr>
            <w:r w:rsidRPr="0035190F">
              <w:rPr>
                <w:sz w:val="16"/>
                <w:szCs w:val="16"/>
              </w:rPr>
              <w:t>2710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17AE3" w14:textId="2F007DF6"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45DA2" w14:textId="62A3F0D2"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903C5" w14:textId="19795CE0" w:rsidR="0035190F" w:rsidRPr="0035190F" w:rsidRDefault="0035190F" w:rsidP="0035190F">
            <w:pPr>
              <w:pStyle w:val="TAL"/>
              <w:rPr>
                <w:sz w:val="16"/>
                <w:szCs w:val="16"/>
              </w:rPr>
            </w:pPr>
            <w:r w:rsidRPr="0035190F">
              <w:rPr>
                <w:sz w:val="16"/>
                <w:szCs w:val="16"/>
              </w:rPr>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2500A" w14:textId="66F62AFA" w:rsidR="0035190F" w:rsidRDefault="0035190F" w:rsidP="0035190F">
            <w:pPr>
              <w:pStyle w:val="TAC"/>
              <w:rPr>
                <w:sz w:val="16"/>
                <w:szCs w:val="16"/>
              </w:rPr>
            </w:pPr>
            <w:r>
              <w:rPr>
                <w:sz w:val="16"/>
                <w:szCs w:val="16"/>
              </w:rPr>
              <w:t>16.14.0</w:t>
            </w:r>
          </w:p>
        </w:tc>
      </w:tr>
      <w:tr w:rsidR="0035190F" w14:paraId="7A17A0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2900D" w14:textId="0D278BFC"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DD0FE6" w14:textId="4131FC9E"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7C7D8" w14:textId="0B6EB0EE" w:rsidR="0035190F" w:rsidRPr="0035190F" w:rsidRDefault="0035190F" w:rsidP="0035190F">
            <w:pPr>
              <w:pStyle w:val="TAC"/>
              <w:rPr>
                <w:sz w:val="16"/>
                <w:szCs w:val="16"/>
              </w:rPr>
            </w:pPr>
            <w:r w:rsidRPr="0035190F">
              <w:rPr>
                <w:sz w:val="16"/>
                <w:szCs w:val="16"/>
              </w:rPr>
              <w:t>RP-223292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7A626B" w14:textId="40ED1651" w:rsidR="0035190F" w:rsidRPr="0035190F" w:rsidRDefault="0035190F" w:rsidP="0035190F">
            <w:pPr>
              <w:pStyle w:val="TAC"/>
              <w:rPr>
                <w:sz w:val="16"/>
                <w:szCs w:val="16"/>
              </w:rPr>
            </w:pPr>
            <w:r w:rsidRPr="0035190F">
              <w:rPr>
                <w:sz w:val="16"/>
                <w:szCs w:val="16"/>
              </w:rPr>
              <w:t>2713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5824" w14:textId="627DF3FF" w:rsidR="0035190F" w:rsidRPr="0035190F" w:rsidRDefault="0035190F" w:rsidP="0035190F">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862E7" w14:textId="465A92B0" w:rsidR="0035190F" w:rsidRPr="0035190F" w:rsidRDefault="0035190F" w:rsidP="0035190F">
            <w:pPr>
              <w:pStyle w:val="TAC"/>
              <w:rPr>
                <w:sz w:val="16"/>
                <w:szCs w:val="16"/>
              </w:rPr>
            </w:pPr>
            <w:r w:rsidRPr="0035190F">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6FB48" w14:textId="5FECACE1" w:rsidR="0035190F" w:rsidRPr="0035190F" w:rsidRDefault="0035190F" w:rsidP="0035190F">
            <w:pPr>
              <w:pStyle w:val="TAL"/>
              <w:rPr>
                <w:sz w:val="16"/>
                <w:szCs w:val="16"/>
              </w:rPr>
            </w:pPr>
            <w:r w:rsidRPr="0035190F">
              <w:rPr>
                <w:sz w:val="16"/>
                <w:szCs w:val="16"/>
              </w:rPr>
              <w:t>CR on TC for inter-RAT NR Cell reselection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B7F2" w14:textId="0CDB9D61" w:rsidR="0035190F" w:rsidRDefault="0035190F" w:rsidP="0035190F">
            <w:pPr>
              <w:pStyle w:val="TAC"/>
              <w:rPr>
                <w:sz w:val="16"/>
                <w:szCs w:val="16"/>
              </w:rPr>
            </w:pPr>
            <w:r>
              <w:rPr>
                <w:sz w:val="16"/>
                <w:szCs w:val="16"/>
              </w:rPr>
              <w:t>16.14.0</w:t>
            </w:r>
          </w:p>
        </w:tc>
      </w:tr>
      <w:tr w:rsidR="0035190F" w14:paraId="4BE81F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88278E" w14:textId="35B50A79"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27962" w14:textId="7D5F8BF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775C1" w14:textId="3086629E"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D15BA" w14:textId="15065DEC" w:rsidR="0035190F" w:rsidRPr="0035190F" w:rsidRDefault="0035190F" w:rsidP="0035190F">
            <w:pPr>
              <w:pStyle w:val="TAC"/>
              <w:rPr>
                <w:sz w:val="16"/>
                <w:szCs w:val="16"/>
              </w:rPr>
            </w:pPr>
            <w:r w:rsidRPr="0035190F">
              <w:rPr>
                <w:sz w:val="16"/>
                <w:szCs w:val="16"/>
              </w:rPr>
              <w:t>2733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74548" w14:textId="3811E04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9A449" w14:textId="535F7F9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E06926" w14:textId="15B113B9" w:rsidR="0035190F" w:rsidRPr="0035190F" w:rsidRDefault="0035190F" w:rsidP="0035190F">
            <w:pPr>
              <w:pStyle w:val="TAL"/>
              <w:rPr>
                <w:sz w:val="16"/>
                <w:szCs w:val="16"/>
              </w:rPr>
            </w:pPr>
            <w:r w:rsidRPr="0035190F">
              <w:rPr>
                <w:sz w:val="16"/>
                <w:szCs w:val="16"/>
              </w:rPr>
              <w:t>Correction of L1 L3 measurenent measurement sharing factors for inter-frequency L3 measurement performed outside gaps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AE78" w14:textId="60313C92" w:rsidR="0035190F" w:rsidRDefault="0035190F" w:rsidP="0035190F">
            <w:pPr>
              <w:pStyle w:val="TAC"/>
              <w:rPr>
                <w:sz w:val="16"/>
                <w:szCs w:val="16"/>
              </w:rPr>
            </w:pPr>
            <w:r>
              <w:rPr>
                <w:sz w:val="16"/>
                <w:szCs w:val="16"/>
              </w:rPr>
              <w:t>16.14.0</w:t>
            </w:r>
          </w:p>
        </w:tc>
      </w:tr>
      <w:tr w:rsidR="0035190F" w14:paraId="0F9D48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081099" w14:textId="55894B8F"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7180F2" w14:textId="0F249C12"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6C82B5" w14:textId="2E821E2B" w:rsidR="0035190F" w:rsidRPr="0035190F" w:rsidRDefault="0035190F" w:rsidP="0035190F">
            <w:pPr>
              <w:pStyle w:val="TAC"/>
              <w:rPr>
                <w:sz w:val="16"/>
                <w:szCs w:val="16"/>
              </w:rPr>
            </w:pPr>
            <w:r w:rsidRPr="0035190F">
              <w:rPr>
                <w:sz w:val="16"/>
                <w:szCs w:val="16"/>
              </w:rPr>
              <w:t>RP-223293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F1578" w14:textId="20D5326C" w:rsidR="0035190F" w:rsidRPr="0035190F" w:rsidRDefault="0035190F" w:rsidP="0035190F">
            <w:pPr>
              <w:pStyle w:val="TAC"/>
              <w:rPr>
                <w:sz w:val="16"/>
                <w:szCs w:val="16"/>
              </w:rPr>
            </w:pPr>
            <w:r w:rsidRPr="0035190F">
              <w:rPr>
                <w:sz w:val="16"/>
                <w:szCs w:val="16"/>
              </w:rPr>
              <w:t>2748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793E1" w14:textId="3DBF02E8"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0FF2B" w14:textId="200DBF31"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4A0C0F" w14:textId="454E6DD5" w:rsidR="0035190F" w:rsidRPr="0035190F" w:rsidRDefault="0035190F" w:rsidP="0035190F">
            <w:pPr>
              <w:pStyle w:val="TAL"/>
              <w:rPr>
                <w:sz w:val="16"/>
                <w:szCs w:val="16"/>
              </w:rPr>
            </w:pPr>
            <w:r w:rsidRPr="0035190F">
              <w:rPr>
                <w:sz w:val="16"/>
                <w:szCs w:val="16"/>
              </w:rPr>
              <w:t>Correction on Aperiodic CSI-RS RMCs and RLM in-sync test cases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BD6375" w14:textId="5BED9EEE" w:rsidR="0035190F" w:rsidRDefault="0035190F" w:rsidP="0035190F">
            <w:pPr>
              <w:pStyle w:val="TAC"/>
              <w:rPr>
                <w:sz w:val="16"/>
                <w:szCs w:val="16"/>
              </w:rPr>
            </w:pPr>
            <w:r>
              <w:rPr>
                <w:sz w:val="16"/>
                <w:szCs w:val="16"/>
              </w:rPr>
              <w:t>16.14.0</w:t>
            </w:r>
          </w:p>
        </w:tc>
      </w:tr>
      <w:tr w:rsidR="0035190F" w14:paraId="5FE3C4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ECD400" w14:textId="0A842054"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8DC5C9" w14:textId="09D8FC6D"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99C4A" w14:textId="50CC1822"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DAEC7" w14:textId="63DF4071" w:rsidR="0035190F" w:rsidRPr="0035190F" w:rsidRDefault="0035190F" w:rsidP="0035190F">
            <w:pPr>
              <w:pStyle w:val="TAC"/>
              <w:rPr>
                <w:sz w:val="16"/>
                <w:szCs w:val="16"/>
              </w:rPr>
            </w:pPr>
            <w:r w:rsidRPr="0035190F">
              <w:rPr>
                <w:sz w:val="16"/>
                <w:szCs w:val="16"/>
              </w:rPr>
              <w:t>2756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6F7B6" w14:textId="5F75EAC3"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9DEC6" w14:textId="3C736F9B"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845414" w14:textId="6CD8651C" w:rsidR="0035190F" w:rsidRPr="0035190F" w:rsidRDefault="0035190F" w:rsidP="0035190F">
            <w:pPr>
              <w:pStyle w:val="TAL"/>
              <w:rPr>
                <w:sz w:val="16"/>
                <w:szCs w:val="16"/>
              </w:rPr>
            </w:pPr>
            <w:r w:rsidRPr="0035190F">
              <w:rPr>
                <w:sz w:val="16"/>
                <w:szCs w:val="16"/>
              </w:rPr>
              <w:t>CR on positioning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A70BD" w14:textId="45F6EDE5" w:rsidR="0035190F" w:rsidRDefault="0035190F" w:rsidP="0035190F">
            <w:pPr>
              <w:pStyle w:val="TAC"/>
              <w:rPr>
                <w:sz w:val="16"/>
                <w:szCs w:val="16"/>
              </w:rPr>
            </w:pPr>
            <w:r>
              <w:rPr>
                <w:sz w:val="16"/>
                <w:szCs w:val="16"/>
              </w:rPr>
              <w:t>16.14.0</w:t>
            </w:r>
          </w:p>
        </w:tc>
      </w:tr>
      <w:tr w:rsidR="0035190F" w14:paraId="3E4F76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9F56D" w14:textId="6458A721" w:rsidR="0035190F" w:rsidRDefault="0035190F" w:rsidP="0035190F">
            <w:pPr>
              <w:pStyle w:val="TAC"/>
              <w:rPr>
                <w:sz w:val="16"/>
                <w:szCs w:val="16"/>
              </w:rPr>
            </w:pPr>
            <w:r>
              <w:rPr>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93A40" w14:textId="38108C68"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C996B" w14:textId="40C6B940" w:rsidR="0035190F" w:rsidRPr="0035190F" w:rsidRDefault="0035190F" w:rsidP="0035190F">
            <w:pPr>
              <w:pStyle w:val="TAC"/>
              <w:rPr>
                <w:sz w:val="16"/>
                <w:szCs w:val="16"/>
              </w:rPr>
            </w:pPr>
            <w:r w:rsidRPr="0035190F">
              <w:rPr>
                <w:sz w:val="16"/>
                <w:szCs w:val="16"/>
              </w:rPr>
              <w:t>RP-223296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67491" w14:textId="49BC2C22" w:rsidR="0035190F" w:rsidRPr="0035190F" w:rsidRDefault="0035190F" w:rsidP="0035190F">
            <w:pPr>
              <w:pStyle w:val="TAC"/>
              <w:rPr>
                <w:sz w:val="16"/>
                <w:szCs w:val="16"/>
              </w:rPr>
            </w:pPr>
            <w:r w:rsidRPr="0035190F">
              <w:rPr>
                <w:sz w:val="16"/>
                <w:szCs w:val="16"/>
              </w:rPr>
              <w:t>2771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29839" w14:textId="3DAEB745" w:rsidR="0035190F" w:rsidRPr="0035190F" w:rsidRDefault="0035190F" w:rsidP="0035190F">
            <w:pPr>
              <w:pStyle w:val="TAC"/>
              <w:rPr>
                <w:sz w:val="16"/>
                <w:szCs w:val="16"/>
              </w:rPr>
            </w:pPr>
            <w:r w:rsidRPr="0035190F">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6895D" w14:textId="4F6DD47F"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099A4" w14:textId="44ABD01E" w:rsidR="0035190F" w:rsidRPr="0035190F" w:rsidRDefault="0035190F" w:rsidP="0035190F">
            <w:pPr>
              <w:pStyle w:val="TAL"/>
              <w:rPr>
                <w:sz w:val="16"/>
                <w:szCs w:val="16"/>
              </w:rPr>
            </w:pPr>
            <w:r w:rsidRPr="0035190F">
              <w:rPr>
                <w:sz w:val="16"/>
                <w:szCs w:val="16"/>
              </w:rPr>
              <w:t>Correction to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2EEC9" w14:textId="2D115770" w:rsidR="0035190F" w:rsidRDefault="0035190F" w:rsidP="0035190F">
            <w:pPr>
              <w:pStyle w:val="TAC"/>
              <w:rPr>
                <w:sz w:val="16"/>
                <w:szCs w:val="16"/>
              </w:rPr>
            </w:pPr>
            <w:r>
              <w:rPr>
                <w:sz w:val="16"/>
                <w:szCs w:val="16"/>
              </w:rPr>
              <w:t>16.14.0</w:t>
            </w:r>
          </w:p>
        </w:tc>
      </w:tr>
      <w:tr w:rsidR="0035190F" w14:paraId="174C0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7F1289" w14:textId="6DE74F70" w:rsidR="0035190F" w:rsidRDefault="0035190F" w:rsidP="0035190F">
            <w:pPr>
              <w:pStyle w:val="TAC"/>
              <w:rPr>
                <w:sz w:val="16"/>
                <w:szCs w:val="16"/>
              </w:rPr>
            </w:pPr>
            <w:r>
              <w:rPr>
                <w:sz w:val="16"/>
                <w:szCs w:val="16"/>
              </w:rPr>
              <w:lastRenderedPageBreak/>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F6CA90" w14:textId="5DDF7DD6" w:rsidR="0035190F" w:rsidRPr="0035190F" w:rsidRDefault="0035190F" w:rsidP="0035190F">
            <w:pPr>
              <w:pStyle w:val="TAC"/>
              <w:rPr>
                <w:sz w:val="14"/>
                <w:szCs w:val="14"/>
              </w:rPr>
            </w:pPr>
            <w:r>
              <w:rPr>
                <w:sz w:val="14"/>
                <w:szCs w:val="14"/>
              </w:rPr>
              <w:t>RAN#98-e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C5EA61" w14:textId="22BDB17B" w:rsidR="0035190F" w:rsidRPr="0035190F" w:rsidRDefault="0035190F" w:rsidP="0035190F">
            <w:pPr>
              <w:pStyle w:val="TAC"/>
              <w:rPr>
                <w:sz w:val="16"/>
                <w:szCs w:val="16"/>
              </w:rPr>
            </w:pPr>
            <w:r w:rsidRPr="0035190F">
              <w:rPr>
                <w:sz w:val="16"/>
                <w:szCs w:val="16"/>
              </w:rPr>
              <w:t>RP-223297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BD4CA6" w14:textId="72B9A276" w:rsidR="0035190F" w:rsidRPr="0035190F" w:rsidRDefault="0035190F" w:rsidP="0035190F">
            <w:pPr>
              <w:pStyle w:val="TAC"/>
              <w:rPr>
                <w:sz w:val="16"/>
                <w:szCs w:val="16"/>
              </w:rPr>
            </w:pPr>
            <w:r w:rsidRPr="0035190F">
              <w:rPr>
                <w:sz w:val="16"/>
                <w:szCs w:val="16"/>
              </w:rPr>
              <w:t>2778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326C19" w14:textId="00F6AFD0" w:rsidR="0035190F" w:rsidRPr="0035190F" w:rsidRDefault="0035190F" w:rsidP="0035190F">
            <w:pPr>
              <w:pStyle w:val="TAC"/>
              <w:rPr>
                <w:sz w:val="16"/>
                <w:szCs w:val="16"/>
              </w:rPr>
            </w:pPr>
            <w:r w:rsidRPr="0035190F">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9D539" w14:textId="5333D3BA" w:rsidR="0035190F" w:rsidRPr="0035190F" w:rsidRDefault="0035190F" w:rsidP="0035190F">
            <w:pPr>
              <w:pStyle w:val="TAC"/>
              <w:rPr>
                <w:sz w:val="16"/>
                <w:szCs w:val="16"/>
              </w:rPr>
            </w:pPr>
            <w:r w:rsidRPr="0035190F">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5B2E4" w14:textId="0E5BECF0" w:rsidR="0035190F" w:rsidRPr="0035190F" w:rsidRDefault="0035190F" w:rsidP="0035190F">
            <w:pPr>
              <w:pStyle w:val="TAL"/>
              <w:rPr>
                <w:sz w:val="16"/>
                <w:szCs w:val="16"/>
              </w:rPr>
            </w:pPr>
            <w:r w:rsidRPr="0035190F">
              <w:rPr>
                <w:sz w:val="16"/>
                <w:szCs w:val="16"/>
              </w:rPr>
              <w:t>CR on Rel-16 measurements and UE specific CBW switch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C9DBB" w14:textId="0D543716" w:rsidR="0035190F" w:rsidRDefault="0035190F" w:rsidP="0035190F">
            <w:pPr>
              <w:pStyle w:val="TAC"/>
              <w:rPr>
                <w:sz w:val="16"/>
                <w:szCs w:val="16"/>
              </w:rPr>
            </w:pPr>
            <w:r>
              <w:rPr>
                <w:sz w:val="16"/>
                <w:szCs w:val="16"/>
              </w:rPr>
              <w:t>16.14.0</w:t>
            </w:r>
          </w:p>
        </w:tc>
      </w:tr>
      <w:tr w:rsidR="00D83B04" w14:paraId="2E9CE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BE2F06" w14:textId="64B96EDC"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EB02D" w14:textId="6F715624"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994A0" w14:textId="763D54DE"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795A4" w14:textId="67E78978" w:rsidR="00D83B04" w:rsidRPr="0035190F" w:rsidRDefault="00D83B04" w:rsidP="00D83B04">
            <w:pPr>
              <w:pStyle w:val="TAC"/>
              <w:rPr>
                <w:sz w:val="16"/>
                <w:szCs w:val="16"/>
              </w:rPr>
            </w:pPr>
            <w:r w:rsidRPr="009647F5">
              <w:t>2696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9469" w14:textId="3891AE70" w:rsidR="00D83B04" w:rsidRPr="0035190F" w:rsidRDefault="00D83B04" w:rsidP="00D83B04">
            <w:pPr>
              <w:pStyle w:val="TAC"/>
              <w:rPr>
                <w:sz w:val="16"/>
                <w:szCs w:val="16"/>
              </w:rPr>
            </w:pPr>
            <w:r w:rsidRPr="009647F5">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E6633" w14:textId="26D3711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837523" w14:textId="6D6FDCBB" w:rsidR="00D83B04" w:rsidRPr="0035190F" w:rsidRDefault="00D83B04" w:rsidP="00D83B04">
            <w:pPr>
              <w:pStyle w:val="TAL"/>
              <w:rPr>
                <w:sz w:val="16"/>
                <w:szCs w:val="16"/>
              </w:rPr>
            </w:pPr>
            <w:r w:rsidRPr="00075F95">
              <w:t>R16 Cat-F CR CLI measurement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1ABEA" w14:textId="0CB66B6C" w:rsidR="00D83B04" w:rsidRDefault="00D83B04" w:rsidP="00D83B04">
            <w:pPr>
              <w:pStyle w:val="TAC"/>
              <w:rPr>
                <w:sz w:val="16"/>
                <w:szCs w:val="16"/>
              </w:rPr>
            </w:pPr>
            <w:r>
              <w:rPr>
                <w:sz w:val="16"/>
                <w:szCs w:val="16"/>
              </w:rPr>
              <w:t>16.15.0</w:t>
            </w:r>
          </w:p>
        </w:tc>
      </w:tr>
      <w:tr w:rsidR="00D83B04" w14:paraId="6B120C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2D86F7" w14:textId="3C86A5FA"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FAFD6" w14:textId="149A3539"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297331" w14:textId="29EDB4B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4FF76" w14:textId="47DDE377" w:rsidR="00D83B04" w:rsidRPr="0035190F" w:rsidRDefault="00D83B04" w:rsidP="00D83B04">
            <w:pPr>
              <w:pStyle w:val="TAC"/>
              <w:rPr>
                <w:sz w:val="16"/>
                <w:szCs w:val="16"/>
              </w:rPr>
            </w:pPr>
            <w:r w:rsidRPr="009647F5">
              <w:t>2794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911A2"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63D6F" w14:textId="18A5F9D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F8D0A" w14:textId="7773F667" w:rsidR="00D83B04" w:rsidRPr="0035190F" w:rsidRDefault="00D83B04" w:rsidP="00D83B04">
            <w:pPr>
              <w:pStyle w:val="TAL"/>
              <w:rPr>
                <w:sz w:val="16"/>
                <w:szCs w:val="16"/>
              </w:rPr>
            </w:pPr>
            <w:r w:rsidRPr="00075F95">
              <w:t>CR on TC for FR2 inter-frequency relative accuracy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27792" w14:textId="6CF41AB7" w:rsidR="00D83B04" w:rsidRDefault="00D83B04" w:rsidP="00D83B04">
            <w:pPr>
              <w:pStyle w:val="TAC"/>
              <w:rPr>
                <w:sz w:val="16"/>
                <w:szCs w:val="16"/>
              </w:rPr>
            </w:pPr>
            <w:r>
              <w:rPr>
                <w:sz w:val="16"/>
                <w:szCs w:val="16"/>
              </w:rPr>
              <w:t>16.15.0</w:t>
            </w:r>
          </w:p>
        </w:tc>
      </w:tr>
      <w:tr w:rsidR="00D83B04" w14:paraId="511708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942FBF" w14:textId="70944666"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87226" w14:textId="035DA49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00BBF" w14:textId="1F39E7CF"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F869D" w14:textId="266C31D6" w:rsidR="00D83B04" w:rsidRPr="0035190F" w:rsidRDefault="00D83B04" w:rsidP="00D83B04">
            <w:pPr>
              <w:pStyle w:val="TAC"/>
              <w:rPr>
                <w:sz w:val="16"/>
                <w:szCs w:val="16"/>
              </w:rPr>
            </w:pPr>
            <w:r w:rsidRPr="009647F5">
              <w:t>2798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C01E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22F6B" w14:textId="326D8079"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720BAA" w14:textId="36C0D304" w:rsidR="00D83B04" w:rsidRPr="0035190F" w:rsidRDefault="00D83B04" w:rsidP="00D83B04">
            <w:pPr>
              <w:pStyle w:val="TAL"/>
              <w:rPr>
                <w:sz w:val="16"/>
                <w:szCs w:val="16"/>
              </w:rPr>
            </w:pPr>
            <w:r w:rsidRPr="00075F95">
              <w:t>CR on TC for known PSCell addition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52E6" w14:textId="04425DE6" w:rsidR="00D83B04" w:rsidRDefault="00D83B04" w:rsidP="00D83B04">
            <w:pPr>
              <w:pStyle w:val="TAC"/>
              <w:rPr>
                <w:sz w:val="16"/>
                <w:szCs w:val="16"/>
              </w:rPr>
            </w:pPr>
            <w:r w:rsidRPr="008B4426">
              <w:rPr>
                <w:sz w:val="16"/>
                <w:szCs w:val="16"/>
              </w:rPr>
              <w:t>16.15.0</w:t>
            </w:r>
          </w:p>
        </w:tc>
      </w:tr>
      <w:tr w:rsidR="00D83B04" w14:paraId="53F7CA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B70390" w14:textId="3A807100"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A166" w14:textId="6C7BEAA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CAA16" w14:textId="0B7EAD32"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5D446" w14:textId="1FC09DE9" w:rsidR="00D83B04" w:rsidRPr="0035190F" w:rsidRDefault="00D83B04" w:rsidP="00D83B04">
            <w:pPr>
              <w:pStyle w:val="TAC"/>
              <w:rPr>
                <w:sz w:val="16"/>
                <w:szCs w:val="16"/>
              </w:rPr>
            </w:pPr>
            <w:r w:rsidRPr="009647F5">
              <w:t>2802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D69C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0DEA6" w14:textId="2DE6689E"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A65D6" w14:textId="1E6C1533" w:rsidR="00D83B04" w:rsidRPr="0035190F" w:rsidRDefault="00D83B04" w:rsidP="00D83B04">
            <w:pPr>
              <w:pStyle w:val="TAL"/>
              <w:rPr>
                <w:sz w:val="16"/>
                <w:szCs w:val="16"/>
              </w:rPr>
            </w:pPr>
            <w:r w:rsidRPr="00075F95">
              <w:t>CR to SNR on RLM-RS2 for FR2 CSI-RS based RLM OOS/IS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1B348" w14:textId="0118E8F2" w:rsidR="00D83B04" w:rsidRDefault="00D83B04" w:rsidP="00D83B04">
            <w:pPr>
              <w:pStyle w:val="TAC"/>
              <w:rPr>
                <w:sz w:val="16"/>
                <w:szCs w:val="16"/>
              </w:rPr>
            </w:pPr>
            <w:r w:rsidRPr="008B4426">
              <w:rPr>
                <w:sz w:val="16"/>
                <w:szCs w:val="16"/>
              </w:rPr>
              <w:t>16.15.0</w:t>
            </w:r>
          </w:p>
        </w:tc>
      </w:tr>
      <w:tr w:rsidR="00D83B04" w14:paraId="02BFAA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A868F8" w14:textId="68E6312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FA39F" w14:textId="61F99F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C4E713" w14:textId="15C70519"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19559" w14:textId="3B76ABD7" w:rsidR="00D83B04" w:rsidRPr="0035190F" w:rsidRDefault="00D83B04" w:rsidP="00D83B04">
            <w:pPr>
              <w:pStyle w:val="TAC"/>
              <w:rPr>
                <w:sz w:val="16"/>
                <w:szCs w:val="16"/>
              </w:rPr>
            </w:pPr>
            <w:r w:rsidRPr="009647F5">
              <w:t>2806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B622D" w14:textId="52AB39C9"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62594C" w14:textId="7B4833E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8A9AE" w14:textId="337609B7" w:rsidR="00D83B04" w:rsidRPr="0035190F" w:rsidRDefault="00D83B04" w:rsidP="00D83B04">
            <w:pPr>
              <w:pStyle w:val="TAL"/>
              <w:rPr>
                <w:sz w:val="16"/>
                <w:szCs w:val="16"/>
              </w:rPr>
            </w:pPr>
            <w:r w:rsidRPr="00075F95">
              <w:t>CR to SNR of q0 level for BFD and LR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22F5B" w14:textId="33AD3BB8" w:rsidR="00D83B04" w:rsidRDefault="00D83B04" w:rsidP="00D83B04">
            <w:pPr>
              <w:pStyle w:val="TAC"/>
              <w:rPr>
                <w:sz w:val="16"/>
                <w:szCs w:val="16"/>
              </w:rPr>
            </w:pPr>
            <w:r w:rsidRPr="008B4426">
              <w:rPr>
                <w:sz w:val="16"/>
                <w:szCs w:val="16"/>
              </w:rPr>
              <w:t>16.15.0</w:t>
            </w:r>
          </w:p>
        </w:tc>
      </w:tr>
      <w:tr w:rsidR="00D83B04" w14:paraId="09D76D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F40EB5" w14:textId="405C900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4EFF9" w14:textId="3A0D96E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D71977" w14:textId="0F1B50D3" w:rsidR="00D83B04" w:rsidRPr="0035190F" w:rsidRDefault="00D83B04" w:rsidP="00D83B04">
            <w:pPr>
              <w:pStyle w:val="TAC"/>
              <w:rPr>
                <w:sz w:val="16"/>
                <w:szCs w:val="16"/>
              </w:rPr>
            </w:pPr>
            <w:r w:rsidRPr="00404B05">
              <w:t>RP-230504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8EDA8" w14:textId="0DD4B654" w:rsidR="00D83B04" w:rsidRPr="0035190F" w:rsidRDefault="00D83B04" w:rsidP="00D83B04">
            <w:pPr>
              <w:pStyle w:val="TAC"/>
              <w:rPr>
                <w:sz w:val="16"/>
                <w:szCs w:val="16"/>
              </w:rPr>
            </w:pPr>
            <w:r w:rsidRPr="009647F5">
              <w:t>2810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C21096"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31A11" w14:textId="1BFB780A"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0BD444" w14:textId="525F7032" w:rsidR="00D83B04" w:rsidRPr="0035190F" w:rsidRDefault="00D83B04" w:rsidP="00D83B04">
            <w:pPr>
              <w:pStyle w:val="TAL"/>
              <w:rPr>
                <w:sz w:val="16"/>
                <w:szCs w:val="16"/>
              </w:rPr>
            </w:pPr>
            <w:r w:rsidRPr="00075F95">
              <w:t>CR to ConfigNo of SSB Configuration and CSI-RS for tracking in redirection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2998" w14:textId="17D8D757" w:rsidR="00D83B04" w:rsidRDefault="00D83B04" w:rsidP="00D83B04">
            <w:pPr>
              <w:pStyle w:val="TAC"/>
              <w:rPr>
                <w:sz w:val="16"/>
                <w:szCs w:val="16"/>
              </w:rPr>
            </w:pPr>
            <w:r w:rsidRPr="008B4426">
              <w:rPr>
                <w:sz w:val="16"/>
                <w:szCs w:val="16"/>
              </w:rPr>
              <w:t>16.15.0</w:t>
            </w:r>
          </w:p>
        </w:tc>
      </w:tr>
      <w:tr w:rsidR="00D83B04" w14:paraId="68480E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E46107" w14:textId="3664327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6B404F" w14:textId="3CF1627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EC65A" w14:textId="25F85FBB" w:rsidR="00D83B04" w:rsidRPr="0035190F" w:rsidRDefault="00D83B04" w:rsidP="00D83B04">
            <w:pPr>
              <w:pStyle w:val="TAC"/>
              <w:rPr>
                <w:sz w:val="16"/>
                <w:szCs w:val="16"/>
              </w:rPr>
            </w:pPr>
            <w:r w:rsidRPr="00404B05">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C589E" w14:textId="346373FB" w:rsidR="00D83B04" w:rsidRPr="0035190F" w:rsidRDefault="00D83B04" w:rsidP="00D83B04">
            <w:pPr>
              <w:pStyle w:val="TAC"/>
              <w:rPr>
                <w:sz w:val="16"/>
                <w:szCs w:val="16"/>
              </w:rPr>
            </w:pPr>
            <w:r w:rsidRPr="009647F5">
              <w:t>2829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6AC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D5C23" w14:textId="1938D2C1" w:rsidR="00D83B04" w:rsidRPr="0035190F" w:rsidRDefault="00D83B04" w:rsidP="00D83B04">
            <w:pPr>
              <w:pStyle w:val="TAC"/>
              <w:rPr>
                <w:sz w:val="16"/>
                <w:szCs w:val="16"/>
              </w:rPr>
            </w:pPr>
            <w:r w:rsidRPr="00124685">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4909E" w14:textId="32600947" w:rsidR="00D83B04" w:rsidRPr="0035190F" w:rsidRDefault="00D83B04" w:rsidP="00D83B04">
            <w:pPr>
              <w:pStyle w:val="TAL"/>
              <w:rPr>
                <w:sz w:val="16"/>
                <w:szCs w:val="16"/>
              </w:rPr>
            </w:pPr>
            <w:r w:rsidRPr="00075F95">
              <w:t>R16 Cat-A CR SA NR-LTE HO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CD86F" w14:textId="74C9ED3F" w:rsidR="00D83B04" w:rsidRDefault="00D83B04" w:rsidP="00D83B04">
            <w:pPr>
              <w:pStyle w:val="TAC"/>
              <w:rPr>
                <w:sz w:val="16"/>
                <w:szCs w:val="16"/>
              </w:rPr>
            </w:pPr>
            <w:r w:rsidRPr="008B4426">
              <w:rPr>
                <w:sz w:val="16"/>
                <w:szCs w:val="16"/>
              </w:rPr>
              <w:t>16.15.0</w:t>
            </w:r>
          </w:p>
        </w:tc>
      </w:tr>
      <w:tr w:rsidR="00D83B04" w14:paraId="723D08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CCB09F" w14:textId="625AAA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09E33" w14:textId="4B481718"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ED96" w14:textId="447D61CC"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44BE9" w14:textId="66653840" w:rsidR="00D83B04" w:rsidRPr="0035190F" w:rsidRDefault="00D83B04" w:rsidP="00D83B04">
            <w:pPr>
              <w:pStyle w:val="TAC"/>
              <w:rPr>
                <w:sz w:val="16"/>
                <w:szCs w:val="16"/>
              </w:rPr>
            </w:pPr>
            <w:r w:rsidRPr="009647F5">
              <w:t>2848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1213B" w14:textId="542BE7CF"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4AA60" w14:textId="33F9F5A7"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90BD4" w14:textId="2950BDD7" w:rsidR="00D83B04" w:rsidRPr="0035190F" w:rsidRDefault="00D83B04" w:rsidP="00D83B04">
            <w:pPr>
              <w:pStyle w:val="TAL"/>
              <w:rPr>
                <w:sz w:val="16"/>
                <w:szCs w:val="16"/>
              </w:rPr>
            </w:pPr>
            <w:r w:rsidRPr="00075F95">
              <w:t>CR on positioning test case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8D85" w14:textId="27AAE037" w:rsidR="00D83B04" w:rsidRPr="008B4426" w:rsidRDefault="00D83B04" w:rsidP="00D83B04">
            <w:pPr>
              <w:pStyle w:val="TAC"/>
              <w:rPr>
                <w:sz w:val="16"/>
                <w:szCs w:val="16"/>
              </w:rPr>
            </w:pPr>
            <w:r w:rsidRPr="008B4426">
              <w:rPr>
                <w:sz w:val="16"/>
                <w:szCs w:val="16"/>
              </w:rPr>
              <w:t>16.15.0</w:t>
            </w:r>
          </w:p>
        </w:tc>
      </w:tr>
      <w:tr w:rsidR="00D83B04" w14:paraId="737452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7900A9" w14:textId="6168786B"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B1CBF" w14:textId="7FE083EC"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AC4EB" w14:textId="191DB949" w:rsidR="00D83B04" w:rsidRPr="0035190F" w:rsidRDefault="00D83B04" w:rsidP="00D83B04">
            <w:pPr>
              <w:pStyle w:val="TAC"/>
              <w:rPr>
                <w:sz w:val="16"/>
                <w:szCs w:val="16"/>
              </w:rPr>
            </w:pPr>
            <w:r w:rsidRPr="00404B05">
              <w:t>RP-230499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15D30" w14:textId="3368D401" w:rsidR="00D83B04" w:rsidRPr="0035190F" w:rsidRDefault="00D83B04" w:rsidP="00D83B04">
            <w:pPr>
              <w:pStyle w:val="TAC"/>
              <w:rPr>
                <w:sz w:val="16"/>
                <w:szCs w:val="16"/>
              </w:rPr>
            </w:pPr>
            <w:r w:rsidRPr="009647F5">
              <w:t>2857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0D0E7"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B1F48" w14:textId="1751E2B5"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C068A" w14:textId="198F9ACE" w:rsidR="00D83B04" w:rsidRPr="0035190F" w:rsidRDefault="00D83B04" w:rsidP="00D83B04">
            <w:pPr>
              <w:pStyle w:val="TAL"/>
              <w:rPr>
                <w:sz w:val="16"/>
                <w:szCs w:val="16"/>
              </w:rPr>
            </w:pPr>
            <w:r w:rsidRPr="00075F95">
              <w:t>Sidelinek R16 resource selection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3BFDD" w14:textId="6331F9E1" w:rsidR="00D83B04" w:rsidRPr="008B4426" w:rsidRDefault="00D83B04" w:rsidP="00D83B04">
            <w:pPr>
              <w:pStyle w:val="TAC"/>
              <w:rPr>
                <w:sz w:val="16"/>
                <w:szCs w:val="16"/>
              </w:rPr>
            </w:pPr>
            <w:r w:rsidRPr="008B4426">
              <w:rPr>
                <w:sz w:val="16"/>
                <w:szCs w:val="16"/>
              </w:rPr>
              <w:t>16.15.0</w:t>
            </w:r>
          </w:p>
        </w:tc>
      </w:tr>
      <w:tr w:rsidR="00D83B04" w14:paraId="652E7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CDBF2" w14:textId="0F4C2467"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AC4D" w14:textId="771D39F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4FA91" w14:textId="2459E7C2" w:rsidR="00D83B04" w:rsidRPr="0035190F" w:rsidRDefault="00D83B04" w:rsidP="00D83B04">
            <w:pPr>
              <w:pStyle w:val="TAC"/>
              <w:rPr>
                <w:sz w:val="16"/>
                <w:szCs w:val="16"/>
              </w:rPr>
            </w:pPr>
            <w:r w:rsidRPr="00404B05">
              <w:t>RP-230514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3D3210" w14:textId="579A021A" w:rsidR="00D83B04" w:rsidRPr="0035190F" w:rsidRDefault="00D83B04" w:rsidP="00D83B04">
            <w:pPr>
              <w:pStyle w:val="TAC"/>
              <w:rPr>
                <w:sz w:val="16"/>
                <w:szCs w:val="16"/>
              </w:rPr>
            </w:pPr>
            <w:r w:rsidRPr="009647F5">
              <w:t>2864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68228"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ABF334" w14:textId="3B7307D4"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DCDFC" w14:textId="35327F11" w:rsidR="00D83B04" w:rsidRPr="0035190F" w:rsidRDefault="00D83B04" w:rsidP="00D83B04">
            <w:pPr>
              <w:pStyle w:val="TAL"/>
              <w:rPr>
                <w:sz w:val="16"/>
                <w:szCs w:val="16"/>
              </w:rPr>
            </w:pPr>
            <w:r w:rsidRPr="00075F95">
              <w:t>FR1 HST L1-RSRP test configuration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F409F3" w14:textId="37459B90" w:rsidR="00D83B04" w:rsidRPr="008B4426" w:rsidRDefault="00D83B04" w:rsidP="00D83B04">
            <w:pPr>
              <w:pStyle w:val="TAC"/>
              <w:rPr>
                <w:sz w:val="16"/>
                <w:szCs w:val="16"/>
              </w:rPr>
            </w:pPr>
            <w:r w:rsidRPr="008B4426">
              <w:rPr>
                <w:sz w:val="16"/>
                <w:szCs w:val="16"/>
              </w:rPr>
              <w:t>16.15.0</w:t>
            </w:r>
          </w:p>
        </w:tc>
      </w:tr>
      <w:tr w:rsidR="00D83B04" w14:paraId="36E2FE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358DC1" w14:textId="046DAD45"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8C01DF" w14:textId="7E9CEE41"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0C345" w14:textId="281CC6D5"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C00044" w14:textId="4A4F942F" w:rsidR="00D83B04" w:rsidRPr="0035190F" w:rsidRDefault="00D83B04" w:rsidP="00D83B04">
            <w:pPr>
              <w:pStyle w:val="TAC"/>
              <w:rPr>
                <w:sz w:val="16"/>
                <w:szCs w:val="16"/>
              </w:rPr>
            </w:pPr>
            <w:r w:rsidRPr="009647F5">
              <w:t>2876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6EE25"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AD930" w14:textId="4700343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EAAE74" w14:textId="6D418BC9" w:rsidR="00D83B04" w:rsidRPr="0035190F" w:rsidRDefault="00D83B04" w:rsidP="00D83B04">
            <w:pPr>
              <w:pStyle w:val="TAL"/>
              <w:rPr>
                <w:sz w:val="16"/>
                <w:szCs w:val="16"/>
              </w:rPr>
            </w:pPr>
            <w:r w:rsidRPr="00075F95">
              <w:t>Correction on test cases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34B77" w14:textId="656D2AAC" w:rsidR="00D83B04" w:rsidRPr="008B4426" w:rsidRDefault="00D83B04" w:rsidP="00D83B04">
            <w:pPr>
              <w:pStyle w:val="TAC"/>
              <w:rPr>
                <w:sz w:val="16"/>
                <w:szCs w:val="16"/>
              </w:rPr>
            </w:pPr>
            <w:r w:rsidRPr="008B4426">
              <w:rPr>
                <w:sz w:val="16"/>
                <w:szCs w:val="16"/>
              </w:rPr>
              <w:t>16.15.0</w:t>
            </w:r>
          </w:p>
        </w:tc>
      </w:tr>
      <w:tr w:rsidR="00D83B04" w14:paraId="3043D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43BE26" w14:textId="280AFA7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E28547" w14:textId="4836F22E"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DF5" w14:textId="7304AC8C"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788A" w14:textId="69F4A8C3" w:rsidR="00D83B04" w:rsidRPr="0035190F" w:rsidRDefault="00D83B04" w:rsidP="00D83B04">
            <w:pPr>
              <w:pStyle w:val="TAC"/>
              <w:rPr>
                <w:sz w:val="16"/>
                <w:szCs w:val="16"/>
              </w:rPr>
            </w:pPr>
            <w:r w:rsidRPr="009647F5">
              <w:t>2909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52A3D" w14:textId="69FB2AF0"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2336A" w14:textId="6DDF3662"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B2765" w14:textId="069C8B58" w:rsidR="00D83B04" w:rsidRPr="0035190F" w:rsidRDefault="00D83B04" w:rsidP="00D83B04">
            <w:pPr>
              <w:pStyle w:val="TAL"/>
              <w:rPr>
                <w:sz w:val="16"/>
                <w:szCs w:val="16"/>
              </w:rPr>
            </w:pPr>
            <w:r w:rsidRPr="00075F95">
              <w:t>CR on TC maintenance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434F3F" w14:textId="7EF5B7D5" w:rsidR="00D83B04" w:rsidRPr="008B4426" w:rsidRDefault="00D83B04" w:rsidP="00D83B04">
            <w:pPr>
              <w:pStyle w:val="TAC"/>
              <w:rPr>
                <w:sz w:val="16"/>
                <w:szCs w:val="16"/>
              </w:rPr>
            </w:pPr>
            <w:r w:rsidRPr="008B4426">
              <w:rPr>
                <w:sz w:val="16"/>
                <w:szCs w:val="16"/>
              </w:rPr>
              <w:t>16.15.0</w:t>
            </w:r>
          </w:p>
        </w:tc>
      </w:tr>
      <w:tr w:rsidR="00D83B04" w14:paraId="36A46B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001894" w14:textId="339A6083"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BB69D" w14:textId="44755E6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97E81" w14:textId="155C688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C9B1" w14:textId="63AB1AD1" w:rsidR="00D83B04" w:rsidRPr="0035190F" w:rsidRDefault="00D83B04" w:rsidP="00D83B04">
            <w:pPr>
              <w:pStyle w:val="TAC"/>
              <w:rPr>
                <w:sz w:val="16"/>
                <w:szCs w:val="16"/>
              </w:rPr>
            </w:pPr>
            <w:r w:rsidRPr="009647F5">
              <w:t>2934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4794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E24F5" w14:textId="27362DBD"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4CCEBB" w14:textId="3E9A630B" w:rsidR="00D83B04" w:rsidRPr="0035190F" w:rsidRDefault="00D83B04" w:rsidP="00D83B04">
            <w:pPr>
              <w:pStyle w:val="TAL"/>
              <w:rPr>
                <w:sz w:val="16"/>
                <w:szCs w:val="16"/>
              </w:rPr>
            </w:pPr>
            <w:r w:rsidRPr="00075F95">
              <w:t>PRS measurement period for Deferred MT-LR with event “Periodic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9C00" w14:textId="65B45775" w:rsidR="00D83B04" w:rsidRPr="008B4426" w:rsidRDefault="00D83B04" w:rsidP="00D83B04">
            <w:pPr>
              <w:pStyle w:val="TAC"/>
              <w:rPr>
                <w:sz w:val="16"/>
                <w:szCs w:val="16"/>
              </w:rPr>
            </w:pPr>
            <w:r w:rsidRPr="008B4426">
              <w:rPr>
                <w:sz w:val="16"/>
                <w:szCs w:val="16"/>
              </w:rPr>
              <w:t>16.15.0</w:t>
            </w:r>
          </w:p>
        </w:tc>
      </w:tr>
      <w:tr w:rsidR="00D83B04" w14:paraId="59E314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AD28F2" w14:textId="528C17D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08B2B6" w14:textId="637C7CD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F86A" w14:textId="1522CBA7" w:rsidR="00D83B04" w:rsidRPr="0035190F" w:rsidRDefault="00D83B04" w:rsidP="00D83B04">
            <w:pPr>
              <w:pStyle w:val="TAC"/>
              <w:rPr>
                <w:sz w:val="16"/>
                <w:szCs w:val="16"/>
              </w:rPr>
            </w:pPr>
            <w:r w:rsidRPr="00404B05">
              <w:t>RP-230503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2BD91" w14:textId="3630B7C4" w:rsidR="00D83B04" w:rsidRPr="0035190F" w:rsidRDefault="00D83B04" w:rsidP="00D83B04">
            <w:pPr>
              <w:pStyle w:val="TAC"/>
              <w:rPr>
                <w:sz w:val="16"/>
                <w:szCs w:val="16"/>
              </w:rPr>
            </w:pPr>
            <w:r w:rsidRPr="009647F5">
              <w:t>2944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F5351"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C3D24" w14:textId="648560EF"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B26B70" w14:textId="43D6800D" w:rsidR="00D83B04" w:rsidRPr="0035190F" w:rsidRDefault="00D83B04" w:rsidP="00D83B04">
            <w:pPr>
              <w:pStyle w:val="TAL"/>
              <w:rPr>
                <w:sz w:val="16"/>
                <w:szCs w:val="16"/>
              </w:rPr>
            </w:pPr>
            <w:r w:rsidRPr="00075F95">
              <w:t>CR on measurement requirements with per-FR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08DF8" w14:textId="39CEDC43" w:rsidR="00D83B04" w:rsidRPr="008B4426" w:rsidRDefault="00D83B04" w:rsidP="00D83B04">
            <w:pPr>
              <w:pStyle w:val="TAC"/>
              <w:rPr>
                <w:sz w:val="16"/>
                <w:szCs w:val="16"/>
              </w:rPr>
            </w:pPr>
            <w:r w:rsidRPr="008B4426">
              <w:rPr>
                <w:sz w:val="16"/>
                <w:szCs w:val="16"/>
              </w:rPr>
              <w:t>16.15.0</w:t>
            </w:r>
          </w:p>
        </w:tc>
      </w:tr>
      <w:tr w:rsidR="00D83B04" w14:paraId="375A25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B332C" w14:textId="135C2C08"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6DAC7" w14:textId="5211E17B"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53DC2F" w14:textId="72EB7984"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2D362" w14:textId="0606AD01" w:rsidR="00D83B04" w:rsidRPr="0035190F" w:rsidRDefault="00D83B04" w:rsidP="00D83B04">
            <w:pPr>
              <w:pStyle w:val="TAC"/>
              <w:rPr>
                <w:sz w:val="16"/>
                <w:szCs w:val="16"/>
              </w:rPr>
            </w:pPr>
            <w:r w:rsidRPr="009647F5">
              <w:t>2950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44E69"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0FD11" w14:textId="6BE49048"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1956BB" w14:textId="16FB5183" w:rsidR="00D83B04" w:rsidRPr="0035190F" w:rsidRDefault="00D83B04" w:rsidP="00D83B04">
            <w:pPr>
              <w:pStyle w:val="TAL"/>
              <w:rPr>
                <w:sz w:val="16"/>
                <w:szCs w:val="16"/>
              </w:rPr>
            </w:pPr>
            <w:r w:rsidRPr="00075F95">
              <w:t>CR on positioning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130CD" w14:textId="019F7AC5" w:rsidR="00D83B04" w:rsidRDefault="00D83B04" w:rsidP="00D83B04">
            <w:pPr>
              <w:pStyle w:val="TAC"/>
              <w:rPr>
                <w:sz w:val="16"/>
                <w:szCs w:val="16"/>
              </w:rPr>
            </w:pPr>
            <w:r w:rsidRPr="008B4426">
              <w:rPr>
                <w:sz w:val="16"/>
                <w:szCs w:val="16"/>
              </w:rPr>
              <w:t>16.15.0</w:t>
            </w:r>
          </w:p>
        </w:tc>
      </w:tr>
      <w:tr w:rsidR="00D83B04" w14:paraId="567823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6A0B83" w14:textId="13041CD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485DBB" w14:textId="1FD2AF2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0B129" w14:textId="4EA1B177" w:rsidR="00D83B04" w:rsidRPr="0035190F" w:rsidRDefault="00D83B04" w:rsidP="00D83B04">
            <w:pPr>
              <w:pStyle w:val="TAC"/>
              <w:rPr>
                <w:sz w:val="16"/>
                <w:szCs w:val="16"/>
              </w:rPr>
            </w:pPr>
            <w:r w:rsidRPr="00404B05">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9771E" w14:textId="4927A7D3" w:rsidR="00D83B04" w:rsidRPr="0035190F" w:rsidRDefault="00D83B04" w:rsidP="00D83B04">
            <w:pPr>
              <w:pStyle w:val="TAC"/>
              <w:rPr>
                <w:sz w:val="16"/>
                <w:szCs w:val="16"/>
              </w:rPr>
            </w:pPr>
            <w:r w:rsidRPr="009647F5">
              <w:t>2953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B923E"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60DEB" w14:textId="3A8003BB"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0CF74" w14:textId="4272B973" w:rsidR="00D83B04" w:rsidRPr="0035190F" w:rsidRDefault="00D83B04" w:rsidP="00D83B04">
            <w:pPr>
              <w:pStyle w:val="TAL"/>
              <w:rPr>
                <w:sz w:val="16"/>
                <w:szCs w:val="16"/>
              </w:rPr>
            </w:pPr>
            <w:r w:rsidRPr="00075F95">
              <w:t>CR on positioning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3823D" w14:textId="5E359096" w:rsidR="00D83B04" w:rsidRDefault="00D83B04" w:rsidP="00D83B04">
            <w:pPr>
              <w:pStyle w:val="TAC"/>
              <w:rPr>
                <w:sz w:val="16"/>
                <w:szCs w:val="16"/>
              </w:rPr>
            </w:pPr>
            <w:r w:rsidRPr="008B4426">
              <w:rPr>
                <w:sz w:val="16"/>
                <w:szCs w:val="16"/>
              </w:rPr>
              <w:t>16.15.0</w:t>
            </w:r>
          </w:p>
        </w:tc>
      </w:tr>
      <w:tr w:rsidR="00D83B04" w14:paraId="16886B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FB4CD9" w14:textId="70957514"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C0029E" w14:textId="30B97647"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11C73" w14:textId="2C220D74"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D3256" w14:textId="115E26CB" w:rsidR="00D83B04" w:rsidRPr="0035190F" w:rsidRDefault="00D83B04" w:rsidP="00D83B04">
            <w:pPr>
              <w:pStyle w:val="TAC"/>
              <w:rPr>
                <w:sz w:val="16"/>
                <w:szCs w:val="16"/>
              </w:rPr>
            </w:pPr>
            <w:r w:rsidRPr="009647F5">
              <w:t>2976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B674" w14:textId="6402E4C1"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4563C" w14:textId="5C1BF439"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D0A52" w14:textId="464146B8" w:rsidR="00D83B04" w:rsidRPr="0035190F" w:rsidRDefault="00D83B04" w:rsidP="00D83B04">
            <w:pPr>
              <w:pStyle w:val="TAL"/>
              <w:rPr>
                <w:sz w:val="16"/>
                <w:szCs w:val="16"/>
              </w:rPr>
            </w:pPr>
            <w:r w:rsidRPr="00075F95">
              <w:t>Correction to CBW change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1D36A" w14:textId="47F8AD19" w:rsidR="00D83B04" w:rsidRDefault="00D83B04" w:rsidP="00D83B04">
            <w:pPr>
              <w:pStyle w:val="TAC"/>
              <w:rPr>
                <w:sz w:val="16"/>
                <w:szCs w:val="16"/>
              </w:rPr>
            </w:pPr>
            <w:r w:rsidRPr="008B4426">
              <w:rPr>
                <w:sz w:val="16"/>
                <w:szCs w:val="16"/>
              </w:rPr>
              <w:t>16.15.0</w:t>
            </w:r>
          </w:p>
        </w:tc>
      </w:tr>
      <w:tr w:rsidR="00D83B04" w14:paraId="3F252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8BB12B" w14:textId="55FB5EE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18850E" w14:textId="2775A1D6"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B53A09" w14:textId="316AF235" w:rsidR="00D83B04" w:rsidRPr="0035190F" w:rsidRDefault="00D83B04" w:rsidP="00D83B04">
            <w:pPr>
              <w:pStyle w:val="TAC"/>
              <w:rPr>
                <w:sz w:val="16"/>
                <w:szCs w:val="16"/>
              </w:rPr>
            </w:pPr>
            <w:r w:rsidRPr="00404B05">
              <w:t>RP-230513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03DD8" w14:textId="5E0EA3FE" w:rsidR="00D83B04" w:rsidRPr="0035190F" w:rsidRDefault="00D83B04" w:rsidP="00D83B04">
            <w:pPr>
              <w:pStyle w:val="TAC"/>
              <w:rPr>
                <w:sz w:val="16"/>
                <w:szCs w:val="16"/>
              </w:rPr>
            </w:pPr>
            <w:r w:rsidRPr="009647F5">
              <w:t>2982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14163" w14:textId="72B625FB"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65C77" w14:textId="37752000"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D6117B" w14:textId="5142E7CB" w:rsidR="00D83B04" w:rsidRPr="0035190F" w:rsidRDefault="00D83B04" w:rsidP="00D83B04">
            <w:pPr>
              <w:pStyle w:val="TAL"/>
              <w:rPr>
                <w:sz w:val="16"/>
                <w:szCs w:val="16"/>
              </w:rPr>
            </w:pPr>
            <w:r w:rsidRPr="00075F95">
              <w:t>CR on correction of eMIMO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963C4" w14:textId="2A157EE3" w:rsidR="00D83B04" w:rsidRDefault="00D83B04" w:rsidP="00D83B04">
            <w:pPr>
              <w:pStyle w:val="TAC"/>
              <w:rPr>
                <w:sz w:val="16"/>
                <w:szCs w:val="16"/>
              </w:rPr>
            </w:pPr>
            <w:r w:rsidRPr="008B4426">
              <w:rPr>
                <w:sz w:val="16"/>
                <w:szCs w:val="16"/>
              </w:rPr>
              <w:t>16.15.0</w:t>
            </w:r>
          </w:p>
        </w:tc>
      </w:tr>
      <w:tr w:rsidR="00D83B04" w14:paraId="52FD78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2FB900" w14:textId="66CE4C4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8F72A" w14:textId="13505EB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EC8A6" w14:textId="6EDAB7A3" w:rsidR="00D83B04" w:rsidRPr="0035190F" w:rsidRDefault="00D83B04" w:rsidP="00D83B04">
            <w:pPr>
              <w:pStyle w:val="TAC"/>
              <w:rPr>
                <w:sz w:val="16"/>
                <w:szCs w:val="16"/>
              </w:rPr>
            </w:pPr>
            <w:r w:rsidRPr="00404B05">
              <w:t>RP-230500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4393C" w14:textId="50DBFECD" w:rsidR="00D83B04" w:rsidRPr="0035190F" w:rsidRDefault="00D83B04" w:rsidP="00D83B04">
            <w:pPr>
              <w:pStyle w:val="TAC"/>
              <w:rPr>
                <w:sz w:val="16"/>
                <w:szCs w:val="16"/>
              </w:rPr>
            </w:pPr>
            <w:r w:rsidRPr="009647F5">
              <w:t>3049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47DBB" w14:textId="77777777" w:rsidR="00D83B04" w:rsidRPr="0035190F"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82BA0" w14:textId="23596C0E"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8E77EA" w14:textId="0EC3469E" w:rsidR="00D83B04" w:rsidRPr="0035190F" w:rsidRDefault="00D83B04" w:rsidP="00D83B04">
            <w:pPr>
              <w:pStyle w:val="TAL"/>
              <w:rPr>
                <w:sz w:val="16"/>
                <w:szCs w:val="16"/>
              </w:rPr>
            </w:pPr>
            <w:r w:rsidRPr="00075F95">
              <w:t>Correction to Inter-RAT Idle Mode CA/DC Measurement Tests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AF6DF" w14:textId="15B18609" w:rsidR="00D83B04" w:rsidRDefault="00D83B04" w:rsidP="00D83B04">
            <w:pPr>
              <w:pStyle w:val="TAC"/>
              <w:rPr>
                <w:sz w:val="16"/>
                <w:szCs w:val="16"/>
              </w:rPr>
            </w:pPr>
            <w:r w:rsidRPr="008B4426">
              <w:rPr>
                <w:sz w:val="16"/>
                <w:szCs w:val="16"/>
              </w:rPr>
              <w:t>16.15.0</w:t>
            </w:r>
          </w:p>
        </w:tc>
      </w:tr>
      <w:tr w:rsidR="00D83B04" w14:paraId="273AB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FE98B" w14:textId="0D4D5032"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F3584" w14:textId="6A0A41DD"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4CF62" w14:textId="57C3E6FE" w:rsidR="00D83B04" w:rsidRPr="0035190F" w:rsidRDefault="00D83B04" w:rsidP="00D83B04">
            <w:pPr>
              <w:pStyle w:val="TAC"/>
              <w:rPr>
                <w:sz w:val="16"/>
                <w:szCs w:val="16"/>
              </w:rPr>
            </w:pPr>
            <w:r w:rsidRPr="00404B05">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4D8EB" w14:textId="22CAD89D" w:rsidR="00D83B04" w:rsidRPr="0035190F" w:rsidRDefault="00D83B04" w:rsidP="00D83B04">
            <w:pPr>
              <w:pStyle w:val="TAC"/>
              <w:rPr>
                <w:sz w:val="16"/>
                <w:szCs w:val="16"/>
              </w:rPr>
            </w:pPr>
            <w:r w:rsidRPr="009647F5">
              <w:t>3066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25B94" w14:textId="5AE4C637" w:rsidR="00D83B04" w:rsidRPr="0035190F" w:rsidRDefault="00D83B04" w:rsidP="00D83B04">
            <w:pPr>
              <w:pStyle w:val="TAC"/>
              <w:rPr>
                <w:sz w:val="16"/>
                <w:szCs w:val="16"/>
              </w:rPr>
            </w:pPr>
            <w:r w:rsidRPr="009647F5">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01D0D" w14:textId="38931693" w:rsidR="00D83B04" w:rsidRPr="0035190F" w:rsidRDefault="00D83B04" w:rsidP="00D83B04">
            <w:pPr>
              <w:pStyle w:val="TAC"/>
              <w:rPr>
                <w:sz w:val="16"/>
                <w:szCs w:val="16"/>
              </w:rPr>
            </w:pPr>
            <w:r w:rsidRPr="00124685">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73EDB" w14:textId="7478D624" w:rsidR="00D83B04" w:rsidRPr="0035190F" w:rsidRDefault="00D83B04" w:rsidP="00D83B04">
            <w:pPr>
              <w:pStyle w:val="TAL"/>
              <w:rPr>
                <w:sz w:val="16"/>
                <w:szCs w:val="16"/>
              </w:rPr>
            </w:pPr>
            <w:r w:rsidRPr="00075F95">
              <w:t>CR on RLM OOS and IS tests with no DRX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34E2C" w14:textId="566FCA41" w:rsidR="00D83B04" w:rsidRDefault="00D83B04" w:rsidP="00D83B04">
            <w:pPr>
              <w:pStyle w:val="TAC"/>
              <w:rPr>
                <w:sz w:val="16"/>
                <w:szCs w:val="16"/>
              </w:rPr>
            </w:pPr>
            <w:r w:rsidRPr="008B4426">
              <w:rPr>
                <w:sz w:val="16"/>
                <w:szCs w:val="16"/>
              </w:rPr>
              <w:t>16.15.0</w:t>
            </w:r>
          </w:p>
        </w:tc>
      </w:tr>
      <w:tr w:rsidR="00D83B04" w14:paraId="0B6E18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6A59D9" w14:textId="268DA1DD"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59A59" w14:textId="22876850"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F0ADF" w14:textId="11818501" w:rsidR="00D83B04" w:rsidRPr="00E15563" w:rsidRDefault="00D83B04" w:rsidP="00D83B04">
            <w:pPr>
              <w:pStyle w:val="TAC"/>
              <w:rPr>
                <w:sz w:val="16"/>
                <w:szCs w:val="16"/>
              </w:rPr>
            </w:pPr>
            <w:r w:rsidRPr="00E15563">
              <w:rPr>
                <w:sz w:val="16"/>
                <w:szCs w:val="16"/>
              </w:rPr>
              <w:t>RP-230507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0CBE0" w14:textId="15951B40" w:rsidR="00D83B04" w:rsidRPr="00E15563" w:rsidRDefault="00D83B04" w:rsidP="00D83B04">
            <w:pPr>
              <w:pStyle w:val="TAC"/>
              <w:rPr>
                <w:sz w:val="16"/>
                <w:szCs w:val="16"/>
              </w:rPr>
            </w:pPr>
            <w:r w:rsidRPr="00E15563">
              <w:rPr>
                <w:sz w:val="16"/>
                <w:szCs w:val="16"/>
              </w:rPr>
              <w:t>3067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A396C" w14:textId="144335FA" w:rsidR="00D83B04" w:rsidRPr="00E15563" w:rsidRDefault="00D83B04" w:rsidP="00D83B04">
            <w:pPr>
              <w:pStyle w:val="TAC"/>
              <w:rPr>
                <w:sz w:val="16"/>
                <w:szCs w:val="16"/>
              </w:rPr>
            </w:pPr>
            <w:r w:rsidRPr="00E155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D766" w14:textId="7DD5D5CC"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7944F0" w14:textId="5ABC0C80" w:rsidR="00D83B04" w:rsidRPr="00E15563" w:rsidRDefault="00D83B04" w:rsidP="00D83B04">
            <w:pPr>
              <w:pStyle w:val="TAL"/>
              <w:rPr>
                <w:sz w:val="16"/>
                <w:szCs w:val="16"/>
              </w:rPr>
            </w:pPr>
            <w:r w:rsidRPr="00E15563">
              <w:rPr>
                <w:sz w:val="16"/>
                <w:szCs w:val="16"/>
              </w:rPr>
              <w:t>CR on BFD and LR tests in NR-U standalone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67FB5" w14:textId="19AF084A" w:rsidR="00D83B04" w:rsidRDefault="00D83B04" w:rsidP="00D83B04">
            <w:pPr>
              <w:pStyle w:val="TAC"/>
              <w:rPr>
                <w:sz w:val="16"/>
                <w:szCs w:val="16"/>
              </w:rPr>
            </w:pPr>
            <w:r w:rsidRPr="008B4426">
              <w:rPr>
                <w:sz w:val="16"/>
                <w:szCs w:val="16"/>
              </w:rPr>
              <w:t>16.15.0</w:t>
            </w:r>
          </w:p>
        </w:tc>
      </w:tr>
      <w:tr w:rsidR="00D83B04" w14:paraId="63F3E0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81E039" w14:textId="3FB99469"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83D03C" w14:textId="4D7F67B2"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D86C5C" w14:textId="30D82BF7" w:rsidR="00D83B04" w:rsidRPr="00E15563" w:rsidRDefault="00D83B04" w:rsidP="00D83B04">
            <w:pPr>
              <w:pStyle w:val="TAC"/>
              <w:rPr>
                <w:sz w:val="16"/>
                <w:szCs w:val="16"/>
              </w:rPr>
            </w:pPr>
            <w:r w:rsidRPr="00E15563">
              <w:rPr>
                <w:sz w:val="16"/>
                <w:szCs w:val="16"/>
              </w:rPr>
              <w:t>RP-230505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C1C1BD" w14:textId="717A757C" w:rsidR="00D83B04" w:rsidRPr="00E15563" w:rsidRDefault="00D83B04" w:rsidP="00D83B04">
            <w:pPr>
              <w:pStyle w:val="TAC"/>
              <w:rPr>
                <w:sz w:val="16"/>
                <w:szCs w:val="16"/>
              </w:rPr>
            </w:pPr>
            <w:r w:rsidRPr="00E15563">
              <w:rPr>
                <w:sz w:val="16"/>
                <w:szCs w:val="16"/>
              </w:rPr>
              <w:t>3077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51F7"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568F" w14:textId="0F77EF7E"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8006" w14:textId="7B387A37" w:rsidR="00D83B04" w:rsidRPr="00E15563" w:rsidRDefault="00D83B04" w:rsidP="00D83B04">
            <w:pPr>
              <w:pStyle w:val="TAL"/>
              <w:rPr>
                <w:sz w:val="16"/>
                <w:szCs w:val="16"/>
              </w:rPr>
            </w:pPr>
            <w:r w:rsidRPr="00E15563">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41204" w14:textId="6ADDCF34" w:rsidR="00D83B04" w:rsidRDefault="00D83B04" w:rsidP="00D83B04">
            <w:pPr>
              <w:pStyle w:val="TAC"/>
              <w:rPr>
                <w:sz w:val="16"/>
                <w:szCs w:val="16"/>
              </w:rPr>
            </w:pPr>
            <w:r w:rsidRPr="008B4426">
              <w:rPr>
                <w:sz w:val="16"/>
                <w:szCs w:val="16"/>
              </w:rPr>
              <w:t>16.15.0</w:t>
            </w:r>
          </w:p>
        </w:tc>
      </w:tr>
      <w:tr w:rsidR="00D83B04" w14:paraId="550322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0788EF" w14:textId="2BB9F28E"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1D0734" w14:textId="179AF1BA"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A0937" w14:textId="701B69D6"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06D14" w14:textId="01FA02B2" w:rsidR="00D83B04" w:rsidRPr="00E15563" w:rsidRDefault="00D83B04" w:rsidP="00D83B04">
            <w:pPr>
              <w:pStyle w:val="TAC"/>
              <w:rPr>
                <w:sz w:val="16"/>
                <w:szCs w:val="16"/>
              </w:rPr>
            </w:pPr>
            <w:r w:rsidRPr="00E15563">
              <w:rPr>
                <w:sz w:val="16"/>
                <w:szCs w:val="16"/>
              </w:rPr>
              <w:t>3080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579E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23A1B" w14:textId="072B7C55"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BF792" w14:textId="40B58984" w:rsidR="00D83B04" w:rsidRPr="00E15563" w:rsidRDefault="00D83B04" w:rsidP="00D83B04">
            <w:pPr>
              <w:pStyle w:val="TAL"/>
              <w:rPr>
                <w:sz w:val="16"/>
                <w:szCs w:val="16"/>
              </w:rPr>
            </w:pPr>
            <w:r w:rsidRPr="00E15563">
              <w:rPr>
                <w:sz w:val="16"/>
                <w:szCs w:val="16"/>
              </w:rPr>
              <w:t>CR to TS 38.133: Corrections to NR positioning requirements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058D1C" w14:textId="5A62F34D" w:rsidR="00D83B04" w:rsidRDefault="00D83B04" w:rsidP="00D83B04">
            <w:pPr>
              <w:pStyle w:val="TAC"/>
              <w:rPr>
                <w:sz w:val="16"/>
                <w:szCs w:val="16"/>
              </w:rPr>
            </w:pPr>
            <w:r w:rsidRPr="008B4426">
              <w:rPr>
                <w:sz w:val="16"/>
                <w:szCs w:val="16"/>
              </w:rPr>
              <w:t>16.15.0</w:t>
            </w:r>
          </w:p>
        </w:tc>
      </w:tr>
      <w:tr w:rsidR="00D83B04" w14:paraId="21B47F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4871A3" w14:textId="2E3832A1"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C6FDB" w14:textId="3CFB1DF5"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9BDEEE" w14:textId="66B81F0A"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C4170B" w14:textId="6F4628D3" w:rsidR="00D83B04" w:rsidRPr="00E15563" w:rsidRDefault="00D83B04" w:rsidP="00D83B04">
            <w:pPr>
              <w:pStyle w:val="TAC"/>
              <w:rPr>
                <w:sz w:val="16"/>
                <w:szCs w:val="16"/>
              </w:rPr>
            </w:pPr>
            <w:r w:rsidRPr="00E15563">
              <w:rPr>
                <w:sz w:val="16"/>
                <w:szCs w:val="16"/>
              </w:rPr>
              <w:t>3093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DEE2"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74E6E" w14:textId="2A4D8E44"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E8B2FF" w14:textId="0F695869" w:rsidR="00D83B04" w:rsidRPr="00E15563" w:rsidRDefault="00D83B04" w:rsidP="00D83B04">
            <w:pPr>
              <w:pStyle w:val="TAL"/>
              <w:rPr>
                <w:sz w:val="16"/>
                <w:szCs w:val="16"/>
              </w:rPr>
            </w:pPr>
            <w:r w:rsidRPr="00E15563">
              <w:rPr>
                <w:sz w:val="16"/>
                <w:szCs w:val="16"/>
              </w:rPr>
              <w:t>CR to TS38.133: Revise the Measured quantity value(ZoA)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79CBC" w14:textId="211CC317" w:rsidR="00D83B04" w:rsidRDefault="00D83B04" w:rsidP="00D83B04">
            <w:pPr>
              <w:pStyle w:val="TAC"/>
              <w:rPr>
                <w:sz w:val="16"/>
                <w:szCs w:val="16"/>
              </w:rPr>
            </w:pPr>
            <w:r w:rsidRPr="008B4426">
              <w:rPr>
                <w:sz w:val="16"/>
                <w:szCs w:val="16"/>
              </w:rPr>
              <w:t>16.15.0</w:t>
            </w:r>
          </w:p>
        </w:tc>
      </w:tr>
      <w:tr w:rsidR="00D83B04" w14:paraId="6218C09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85D213" w14:textId="08B9272F" w:rsidR="00D83B04" w:rsidRDefault="00D83B04" w:rsidP="00D83B04">
            <w:pPr>
              <w:pStyle w:val="TAC"/>
              <w:rPr>
                <w:sz w:val="16"/>
                <w:szCs w:val="16"/>
              </w:rPr>
            </w:pPr>
            <w:r>
              <w:rPr>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8E67D" w14:textId="4220EE1F" w:rsidR="00D83B04" w:rsidRDefault="00D83B04" w:rsidP="00D83B04">
            <w:pPr>
              <w:pStyle w:val="TAC"/>
              <w:rPr>
                <w:sz w:val="14"/>
                <w:szCs w:val="14"/>
              </w:rPr>
            </w:pPr>
            <w:r>
              <w:rPr>
                <w:sz w:val="14"/>
                <w:szCs w:val="14"/>
              </w:rPr>
              <w:t>RAN#99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1D1A" w14:textId="408BBCD7" w:rsidR="00D83B04" w:rsidRPr="00E15563" w:rsidRDefault="00D83B04" w:rsidP="00D83B04">
            <w:pPr>
              <w:pStyle w:val="TAC"/>
              <w:rPr>
                <w:sz w:val="16"/>
                <w:szCs w:val="16"/>
              </w:rPr>
            </w:pPr>
            <w:r w:rsidRPr="00E15563">
              <w:rPr>
                <w:sz w:val="16"/>
                <w:szCs w:val="16"/>
              </w:rPr>
              <w:t>RP-230506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C6A87" w14:textId="71990F67" w:rsidR="00D83B04" w:rsidRPr="00E15563" w:rsidRDefault="00D83B04" w:rsidP="00D83B04">
            <w:pPr>
              <w:pStyle w:val="TAC"/>
              <w:rPr>
                <w:sz w:val="16"/>
                <w:szCs w:val="16"/>
              </w:rPr>
            </w:pPr>
            <w:r w:rsidRPr="00E15563">
              <w:rPr>
                <w:sz w:val="16"/>
                <w:szCs w:val="16"/>
              </w:rPr>
              <w:t>3095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F8F16" w14:textId="77777777" w:rsidR="00D83B04" w:rsidRPr="00E15563" w:rsidRDefault="00D83B04" w:rsidP="00D83B04">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13B39" w14:textId="7C5781D1" w:rsidR="00D83B04" w:rsidRPr="00E15563" w:rsidRDefault="00D83B04" w:rsidP="00D83B04">
            <w:pPr>
              <w:pStyle w:val="TAC"/>
              <w:rPr>
                <w:sz w:val="16"/>
                <w:szCs w:val="16"/>
              </w:rPr>
            </w:pPr>
            <w:r w:rsidRPr="00E155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59D9D8" w14:textId="5771643F" w:rsidR="00D83B04" w:rsidRPr="00E15563" w:rsidRDefault="00D83B04" w:rsidP="00D83B04">
            <w:pPr>
              <w:pStyle w:val="TAL"/>
              <w:rPr>
                <w:sz w:val="16"/>
                <w:szCs w:val="16"/>
              </w:rPr>
            </w:pPr>
            <w:r w:rsidRPr="00E15563">
              <w:rPr>
                <w:sz w:val="16"/>
                <w:szCs w:val="16"/>
              </w:rPr>
              <w:t>CR to TS38.133:Revise the abbreviation of AoA, A-AoA and ZoA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6E8AB" w14:textId="67751555" w:rsidR="00D83B04" w:rsidRDefault="00D83B04" w:rsidP="00D83B04">
            <w:pPr>
              <w:pStyle w:val="TAC"/>
              <w:rPr>
                <w:sz w:val="16"/>
                <w:szCs w:val="16"/>
              </w:rPr>
            </w:pPr>
            <w:r w:rsidRPr="008B4426">
              <w:rPr>
                <w:sz w:val="16"/>
                <w:szCs w:val="16"/>
              </w:rPr>
              <w:t>16.15.0</w:t>
            </w:r>
          </w:p>
        </w:tc>
      </w:tr>
      <w:tr w:rsidR="003D4B90" w14:paraId="277AFF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B417F4" w14:textId="7A474254"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7EAA6" w14:textId="26B6F9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19148" w14:textId="2FDA2555" w:rsidR="003D4B90" w:rsidRPr="003D4B90" w:rsidRDefault="003D4B90" w:rsidP="003D4B90">
            <w:pPr>
              <w:pStyle w:val="TAC"/>
              <w:rPr>
                <w:sz w:val="16"/>
                <w:szCs w:val="16"/>
              </w:rPr>
            </w:pPr>
            <w:r w:rsidRPr="003D4B90">
              <w:rPr>
                <w:sz w:val="16"/>
                <w:szCs w:val="16"/>
              </w:rPr>
              <w:t>RP-231358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EF7317" w14:textId="374F4562" w:rsidR="003D4B90" w:rsidRPr="003D4B90" w:rsidRDefault="003D4B90" w:rsidP="003D4B90">
            <w:pPr>
              <w:pStyle w:val="TAC"/>
              <w:rPr>
                <w:sz w:val="16"/>
                <w:szCs w:val="16"/>
              </w:rPr>
            </w:pPr>
            <w:r w:rsidRPr="003D4B90">
              <w:rPr>
                <w:sz w:val="16"/>
                <w:szCs w:val="16"/>
              </w:rPr>
              <w:t>3110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EFD77"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E9C56" w14:textId="7725A36E"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094D6" w14:textId="05AB2DFD" w:rsidR="003D4B90" w:rsidRPr="003D4B90" w:rsidRDefault="003D4B90" w:rsidP="003D4B90">
            <w:pPr>
              <w:pStyle w:val="TAL"/>
              <w:rPr>
                <w:sz w:val="16"/>
                <w:szCs w:val="16"/>
              </w:rPr>
            </w:pPr>
            <w:r w:rsidRPr="003D4B90">
              <w:rPr>
                <w:sz w:val="16"/>
                <w:szCs w:val="16"/>
              </w:rPr>
              <w:t>CR on relationship between SNR, RSRP level and thresholds for FR1 BFD and LR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D0D9" w14:textId="1143A1EB" w:rsidR="003D4B90" w:rsidRPr="008B4426" w:rsidRDefault="003D4B90" w:rsidP="003D4B90">
            <w:pPr>
              <w:pStyle w:val="TAC"/>
              <w:rPr>
                <w:sz w:val="16"/>
                <w:szCs w:val="16"/>
              </w:rPr>
            </w:pPr>
            <w:r>
              <w:rPr>
                <w:sz w:val="16"/>
                <w:szCs w:val="16"/>
              </w:rPr>
              <w:t>16.16.0</w:t>
            </w:r>
          </w:p>
        </w:tc>
      </w:tr>
      <w:tr w:rsidR="003D4B90" w14:paraId="117F87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D16D84" w14:textId="3DE3EF9D"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347FB" w14:textId="6C6C1DF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CD38A9" w14:textId="5ED6FD0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036205" w14:textId="79FBA333" w:rsidR="003D4B90" w:rsidRPr="003D4B90" w:rsidRDefault="003D4B90" w:rsidP="003D4B90">
            <w:pPr>
              <w:pStyle w:val="TAC"/>
              <w:rPr>
                <w:sz w:val="16"/>
                <w:szCs w:val="16"/>
              </w:rPr>
            </w:pPr>
            <w:r w:rsidRPr="003D4B90">
              <w:rPr>
                <w:sz w:val="16"/>
                <w:szCs w:val="16"/>
              </w:rPr>
              <w:t>3114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1D41"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30C60" w14:textId="45B0DFA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AE767A" w14:textId="130FF484" w:rsidR="003D4B90" w:rsidRPr="003D4B90" w:rsidRDefault="003D4B90" w:rsidP="003D4B90">
            <w:pPr>
              <w:pStyle w:val="TAL"/>
              <w:rPr>
                <w:sz w:val="16"/>
                <w:szCs w:val="16"/>
              </w:rPr>
            </w:pPr>
            <w:r w:rsidRPr="003D4B90">
              <w:rPr>
                <w:sz w:val="16"/>
                <w:szCs w:val="16"/>
              </w:rPr>
              <w:t>CR (CAT-A) on R15 NR Inter-RAT measurements testcase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D141" w14:textId="5F7ADEF9" w:rsidR="003D4B90" w:rsidRDefault="003D4B90" w:rsidP="003D4B90">
            <w:pPr>
              <w:pStyle w:val="TAC"/>
              <w:rPr>
                <w:sz w:val="16"/>
                <w:szCs w:val="16"/>
              </w:rPr>
            </w:pPr>
            <w:r w:rsidRPr="00D12F9B">
              <w:rPr>
                <w:sz w:val="16"/>
                <w:szCs w:val="16"/>
              </w:rPr>
              <w:t>16.16.0</w:t>
            </w:r>
          </w:p>
        </w:tc>
      </w:tr>
      <w:tr w:rsidR="003D4B90" w14:paraId="052976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0F0F1D" w14:textId="0AC78FD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9C4E" w14:textId="24E4DFD4"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505533" w14:textId="78B4E202"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1387A" w14:textId="2D7FDFF5" w:rsidR="003D4B90" w:rsidRPr="003D4B90" w:rsidRDefault="003D4B90" w:rsidP="003D4B90">
            <w:pPr>
              <w:pStyle w:val="TAC"/>
              <w:rPr>
                <w:sz w:val="16"/>
                <w:szCs w:val="16"/>
              </w:rPr>
            </w:pPr>
            <w:r w:rsidRPr="003D4B90">
              <w:rPr>
                <w:sz w:val="16"/>
                <w:szCs w:val="16"/>
              </w:rPr>
              <w:t>3122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08DF0"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2266D" w14:textId="1DBF83E3"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D8EF59" w14:textId="662428DE" w:rsidR="003D4B90" w:rsidRPr="003D4B90" w:rsidRDefault="003D4B90" w:rsidP="003D4B90">
            <w:pPr>
              <w:pStyle w:val="TAL"/>
              <w:rPr>
                <w:sz w:val="16"/>
                <w:szCs w:val="16"/>
              </w:rPr>
            </w:pPr>
            <w:r w:rsidRPr="003D4B90">
              <w:rPr>
                <w:sz w:val="16"/>
                <w:szCs w:val="16"/>
              </w:rPr>
              <w:t>CR to TS 38.133: Corrections to NR RRM test cases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31BAC" w14:textId="07C8D6E5" w:rsidR="003D4B90" w:rsidRDefault="003D4B90" w:rsidP="003D4B90">
            <w:pPr>
              <w:pStyle w:val="TAC"/>
              <w:rPr>
                <w:sz w:val="16"/>
                <w:szCs w:val="16"/>
              </w:rPr>
            </w:pPr>
            <w:r w:rsidRPr="00D12F9B">
              <w:rPr>
                <w:sz w:val="16"/>
                <w:szCs w:val="16"/>
              </w:rPr>
              <w:t>16.16.0</w:t>
            </w:r>
          </w:p>
        </w:tc>
      </w:tr>
      <w:tr w:rsidR="003D4B90" w14:paraId="4AC425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AE953" w14:textId="7B6B838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C60790" w14:textId="66A0F49B"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D2D9A" w14:textId="4E4F4DFA"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B4463" w14:textId="573352B0" w:rsidR="003D4B90" w:rsidRPr="003D4B90" w:rsidRDefault="003D4B90" w:rsidP="003D4B90">
            <w:pPr>
              <w:pStyle w:val="TAC"/>
              <w:rPr>
                <w:sz w:val="16"/>
                <w:szCs w:val="16"/>
              </w:rPr>
            </w:pPr>
            <w:r w:rsidRPr="003D4B90">
              <w:rPr>
                <w:sz w:val="16"/>
                <w:szCs w:val="16"/>
              </w:rPr>
              <w:t>3128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B62D4" w14:textId="66F7FEC1"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B4931" w14:textId="52F523A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B39F1C" w14:textId="1440C057" w:rsidR="003D4B90" w:rsidRPr="003D4B90" w:rsidRDefault="003D4B90" w:rsidP="003D4B90">
            <w:pPr>
              <w:pStyle w:val="TAL"/>
              <w:rPr>
                <w:sz w:val="16"/>
                <w:szCs w:val="16"/>
              </w:rPr>
            </w:pPr>
            <w:r w:rsidRPr="003D4B90">
              <w:rPr>
                <w:sz w:val="16"/>
                <w:szCs w:val="16"/>
              </w:rPr>
              <w:t>Corrections to RRM HST A.6.1.1.7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BEBDB" w14:textId="3EE8B9E7" w:rsidR="003D4B90" w:rsidRDefault="003D4B90" w:rsidP="003D4B90">
            <w:pPr>
              <w:pStyle w:val="TAC"/>
              <w:rPr>
                <w:sz w:val="16"/>
                <w:szCs w:val="16"/>
              </w:rPr>
            </w:pPr>
            <w:r w:rsidRPr="00D12F9B">
              <w:rPr>
                <w:sz w:val="16"/>
                <w:szCs w:val="16"/>
              </w:rPr>
              <w:t>16.16.0</w:t>
            </w:r>
          </w:p>
        </w:tc>
      </w:tr>
      <w:tr w:rsidR="003D4B90" w14:paraId="16DBE7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F18D22" w14:textId="47D4CB2E"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C03CBA" w14:textId="49837AA1"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66A37" w14:textId="536F5559" w:rsidR="003D4B90" w:rsidRPr="003D4B90" w:rsidRDefault="003D4B90" w:rsidP="003D4B90">
            <w:pPr>
              <w:pStyle w:val="TAC"/>
              <w:rPr>
                <w:sz w:val="16"/>
                <w:szCs w:val="16"/>
              </w:rPr>
            </w:pPr>
            <w:r w:rsidRPr="003D4B90">
              <w:rPr>
                <w:sz w:val="16"/>
                <w:szCs w:val="16"/>
              </w:rPr>
              <w:t>RP-231340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56DC4" w14:textId="2164B873" w:rsidR="003D4B90" w:rsidRPr="003D4B90" w:rsidRDefault="003D4B90" w:rsidP="003D4B90">
            <w:pPr>
              <w:pStyle w:val="TAC"/>
              <w:rPr>
                <w:sz w:val="16"/>
                <w:szCs w:val="16"/>
              </w:rPr>
            </w:pPr>
            <w:r w:rsidRPr="003D4B90">
              <w:rPr>
                <w:sz w:val="16"/>
                <w:szCs w:val="16"/>
              </w:rPr>
              <w:t>3137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D0AB02" w14:textId="3004C8E7"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D250C" w14:textId="429C1771"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C31579" w14:textId="131F8E78" w:rsidR="003D4B90" w:rsidRPr="003D4B90" w:rsidRDefault="003D4B90" w:rsidP="003D4B90">
            <w:pPr>
              <w:pStyle w:val="TAL"/>
              <w:rPr>
                <w:sz w:val="16"/>
                <w:szCs w:val="16"/>
              </w:rPr>
            </w:pPr>
            <w:r w:rsidRPr="003D4B90">
              <w:rPr>
                <w:sz w:val="16"/>
                <w:szCs w:val="16"/>
              </w:rPr>
              <w:t>Updation of RRM DCCA SCell activation and deactivation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B42C" w14:textId="01309AEE" w:rsidR="003D4B90" w:rsidRDefault="003D4B90" w:rsidP="003D4B90">
            <w:pPr>
              <w:pStyle w:val="TAC"/>
              <w:rPr>
                <w:sz w:val="16"/>
                <w:szCs w:val="16"/>
              </w:rPr>
            </w:pPr>
            <w:r w:rsidRPr="00D12F9B">
              <w:rPr>
                <w:sz w:val="16"/>
                <w:szCs w:val="16"/>
              </w:rPr>
              <w:t>16.16.0</w:t>
            </w:r>
          </w:p>
        </w:tc>
      </w:tr>
      <w:tr w:rsidR="003D4B90" w14:paraId="1AE6FB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A52F0" w14:textId="540440F0"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C6AD8" w14:textId="423C17D8"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BE05F" w14:textId="712A15E4" w:rsidR="003D4B90" w:rsidRPr="003D4B90" w:rsidRDefault="003D4B90" w:rsidP="003D4B90">
            <w:pPr>
              <w:pStyle w:val="TAC"/>
              <w:rPr>
                <w:sz w:val="16"/>
                <w:szCs w:val="16"/>
              </w:rPr>
            </w:pPr>
            <w:r w:rsidRPr="003D4B90">
              <w:rPr>
                <w:sz w:val="16"/>
                <w:szCs w:val="16"/>
              </w:rPr>
              <w:t>RP-231354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B78C0" w14:textId="793C1580" w:rsidR="003D4B90" w:rsidRPr="003D4B90" w:rsidRDefault="003D4B90" w:rsidP="003D4B90">
            <w:pPr>
              <w:pStyle w:val="TAC"/>
              <w:rPr>
                <w:sz w:val="16"/>
                <w:szCs w:val="16"/>
              </w:rPr>
            </w:pPr>
            <w:r w:rsidRPr="003D4B90">
              <w:rPr>
                <w:sz w:val="16"/>
                <w:szCs w:val="16"/>
              </w:rPr>
              <w:t>3138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4283A" w14:textId="1111CC55"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8280A" w14:textId="72D8A407"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4E1D9" w14:textId="3CA9424C" w:rsidR="003D4B90" w:rsidRPr="003D4B90" w:rsidRDefault="003D4B90" w:rsidP="003D4B90">
            <w:pPr>
              <w:pStyle w:val="TAL"/>
              <w:rPr>
                <w:sz w:val="16"/>
                <w:szCs w:val="16"/>
              </w:rPr>
            </w:pPr>
            <w:r w:rsidRPr="003D4B90">
              <w:rPr>
                <w:sz w:val="16"/>
                <w:szCs w:val="16"/>
              </w:rPr>
              <w:t>Update to RRM idle mode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90FFC" w14:textId="40B43EEE" w:rsidR="003D4B90" w:rsidRDefault="003D4B90" w:rsidP="003D4B90">
            <w:pPr>
              <w:pStyle w:val="TAC"/>
              <w:rPr>
                <w:sz w:val="16"/>
                <w:szCs w:val="16"/>
              </w:rPr>
            </w:pPr>
            <w:r w:rsidRPr="00D12F9B">
              <w:rPr>
                <w:sz w:val="16"/>
                <w:szCs w:val="16"/>
              </w:rPr>
              <w:t>16.16.0</w:t>
            </w:r>
          </w:p>
        </w:tc>
      </w:tr>
      <w:tr w:rsidR="003D4B90" w14:paraId="39F923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AEC8AB" w14:textId="166B9F73"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551DC4" w14:textId="39D0BA6C"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B348" w14:textId="7696AE8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E1AB25" w14:textId="7C19A7DC" w:rsidR="003D4B90" w:rsidRPr="003D4B90" w:rsidRDefault="003D4B90" w:rsidP="003D4B90">
            <w:pPr>
              <w:pStyle w:val="TAC"/>
              <w:rPr>
                <w:sz w:val="16"/>
                <w:szCs w:val="16"/>
              </w:rPr>
            </w:pPr>
            <w:r w:rsidRPr="003D4B90">
              <w:rPr>
                <w:sz w:val="16"/>
                <w:szCs w:val="16"/>
              </w:rPr>
              <w:t>3141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F8A0C"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FE5E0" w14:textId="7F49A4EB"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26AFD" w14:textId="446139FF" w:rsidR="003D4B90" w:rsidRPr="003D4B90" w:rsidRDefault="003D4B90" w:rsidP="003D4B90">
            <w:pPr>
              <w:pStyle w:val="TAL"/>
              <w:rPr>
                <w:sz w:val="16"/>
                <w:szCs w:val="16"/>
              </w:rPr>
            </w:pPr>
            <w:r w:rsidRPr="003D4B90">
              <w:rPr>
                <w:sz w:val="16"/>
                <w:szCs w:val="16"/>
              </w:rPr>
              <w:t>CR to FR2 RLM In-syn test cases  (Cat-A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F309F" w14:textId="5DDEF937" w:rsidR="003D4B90" w:rsidRDefault="003D4B90" w:rsidP="003D4B90">
            <w:pPr>
              <w:pStyle w:val="TAC"/>
              <w:rPr>
                <w:sz w:val="16"/>
                <w:szCs w:val="16"/>
              </w:rPr>
            </w:pPr>
            <w:r w:rsidRPr="00D12F9B">
              <w:rPr>
                <w:sz w:val="16"/>
                <w:szCs w:val="16"/>
              </w:rPr>
              <w:t>16.16.0</w:t>
            </w:r>
          </w:p>
        </w:tc>
      </w:tr>
      <w:tr w:rsidR="003D4B90" w14:paraId="13A14A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BF257A" w14:textId="178C8B31"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0DA4FE" w14:textId="05C494FF"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7F7EDD" w14:textId="0DB1939C" w:rsidR="003D4B90" w:rsidRPr="003D4B90" w:rsidRDefault="003D4B90" w:rsidP="003D4B90">
            <w:pPr>
              <w:pStyle w:val="TAC"/>
              <w:rPr>
                <w:sz w:val="16"/>
                <w:szCs w:val="16"/>
              </w:rPr>
            </w:pPr>
            <w:r w:rsidRPr="003D4B90">
              <w:rPr>
                <w:sz w:val="16"/>
                <w:szCs w:val="16"/>
              </w:rPr>
              <w:t>RP-231355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2AEEA" w14:textId="4748D145" w:rsidR="003D4B90" w:rsidRPr="003D4B90" w:rsidRDefault="003D4B90" w:rsidP="003D4B90">
            <w:pPr>
              <w:pStyle w:val="TAC"/>
              <w:rPr>
                <w:sz w:val="16"/>
                <w:szCs w:val="16"/>
              </w:rPr>
            </w:pPr>
            <w:r w:rsidRPr="003D4B90">
              <w:rPr>
                <w:sz w:val="16"/>
                <w:szCs w:val="16"/>
              </w:rPr>
              <w:t>3155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D1D8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7C31" w14:textId="4F910E52"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05910" w14:textId="60FAC40D" w:rsidR="003D4B90" w:rsidRPr="003D4B90" w:rsidRDefault="003D4B90" w:rsidP="003D4B90">
            <w:pPr>
              <w:pStyle w:val="TAL"/>
              <w:rPr>
                <w:sz w:val="16"/>
                <w:szCs w:val="16"/>
              </w:rPr>
            </w:pPr>
            <w:r w:rsidRPr="003D4B90">
              <w:rPr>
                <w:sz w:val="16"/>
                <w:szCs w:val="16"/>
              </w:rPr>
              <w:t>CR of known cell condition for HO on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B59EFE" w14:textId="4E0BA698" w:rsidR="003D4B90" w:rsidRDefault="003D4B90" w:rsidP="003D4B90">
            <w:pPr>
              <w:pStyle w:val="TAC"/>
              <w:rPr>
                <w:sz w:val="16"/>
                <w:szCs w:val="16"/>
              </w:rPr>
            </w:pPr>
            <w:r w:rsidRPr="00D12F9B">
              <w:rPr>
                <w:sz w:val="16"/>
                <w:szCs w:val="16"/>
              </w:rPr>
              <w:t>16.16.0</w:t>
            </w:r>
          </w:p>
        </w:tc>
      </w:tr>
      <w:tr w:rsidR="003D4B90" w14:paraId="060DC3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B3A3E8" w14:textId="6194A4F8"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3D6D8" w14:textId="1E89AFFD"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5F4F6" w14:textId="70788E2D" w:rsidR="003D4B90" w:rsidRPr="003D4B90" w:rsidRDefault="003D4B90" w:rsidP="003D4B90">
            <w:pPr>
              <w:pStyle w:val="TAC"/>
              <w:rPr>
                <w:sz w:val="16"/>
                <w:szCs w:val="16"/>
              </w:rPr>
            </w:pPr>
            <w:r w:rsidRPr="003D4B9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4348B2" w14:textId="0ADF39DB" w:rsidR="003D4B90" w:rsidRPr="003D4B90" w:rsidRDefault="003D4B90" w:rsidP="003D4B90">
            <w:pPr>
              <w:pStyle w:val="TAC"/>
              <w:rPr>
                <w:sz w:val="16"/>
                <w:szCs w:val="16"/>
              </w:rPr>
            </w:pPr>
            <w:r w:rsidRPr="003D4B90">
              <w:rPr>
                <w:sz w:val="16"/>
                <w:szCs w:val="16"/>
              </w:rPr>
              <w:t>3159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8D1DF" w14:textId="30BB46C6" w:rsidR="003D4B90" w:rsidRPr="003D4B90" w:rsidRDefault="003D4B90" w:rsidP="003D4B90">
            <w:pPr>
              <w:pStyle w:val="TAC"/>
              <w:rPr>
                <w:sz w:val="16"/>
                <w:szCs w:val="16"/>
              </w:rPr>
            </w:pPr>
            <w:r w:rsidRPr="003D4B9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81F7E" w14:textId="1B96E6F5" w:rsidR="003D4B90" w:rsidRPr="003D4B90" w:rsidRDefault="003D4B90" w:rsidP="003D4B90">
            <w:pPr>
              <w:pStyle w:val="TAC"/>
              <w:rPr>
                <w:sz w:val="16"/>
                <w:szCs w:val="16"/>
              </w:rPr>
            </w:pPr>
            <w:r w:rsidRPr="003D4B9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CD098D" w14:textId="0F400D74" w:rsidR="003D4B90" w:rsidRPr="003D4B90" w:rsidRDefault="003D4B90" w:rsidP="003D4B90">
            <w:pPr>
              <w:pStyle w:val="TAL"/>
              <w:rPr>
                <w:sz w:val="16"/>
                <w:szCs w:val="16"/>
              </w:rPr>
            </w:pPr>
            <w:r w:rsidRPr="003D4B90">
              <w:rPr>
                <w:sz w:val="16"/>
                <w:szCs w:val="16"/>
              </w:rPr>
              <w:t>Clarification on MRTD/MTTD and interruption requirement for EN-DC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44BD4" w14:textId="3002F979" w:rsidR="003D4B90" w:rsidRDefault="003D4B90" w:rsidP="003D4B90">
            <w:pPr>
              <w:pStyle w:val="TAC"/>
              <w:rPr>
                <w:sz w:val="16"/>
                <w:szCs w:val="16"/>
              </w:rPr>
            </w:pPr>
            <w:r w:rsidRPr="00D12F9B">
              <w:rPr>
                <w:sz w:val="16"/>
                <w:szCs w:val="16"/>
              </w:rPr>
              <w:t>16.16.0</w:t>
            </w:r>
          </w:p>
        </w:tc>
      </w:tr>
      <w:tr w:rsidR="003D4B90" w14:paraId="309E57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059A45" w14:textId="233133FC"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C2BBF" w14:textId="31A4116E"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720B1" w14:textId="5BF351A0"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E0C21" w14:textId="0727145B" w:rsidR="003D4B90" w:rsidRPr="003D4B90" w:rsidRDefault="003D4B90" w:rsidP="003D4B90">
            <w:pPr>
              <w:pStyle w:val="TAC"/>
              <w:rPr>
                <w:sz w:val="16"/>
                <w:szCs w:val="16"/>
              </w:rPr>
            </w:pPr>
            <w:r w:rsidRPr="003D4B90">
              <w:rPr>
                <w:sz w:val="16"/>
                <w:szCs w:val="16"/>
              </w:rPr>
              <w:t>3196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4220E"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B6BA6" w14:textId="0144A840"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D7CBF" w14:textId="2750CFBE" w:rsidR="003D4B90" w:rsidRPr="003D4B90" w:rsidRDefault="003D4B90" w:rsidP="003D4B90">
            <w:pPr>
              <w:pStyle w:val="TAL"/>
              <w:rPr>
                <w:sz w:val="16"/>
                <w:szCs w:val="16"/>
              </w:rPr>
            </w:pPr>
            <w:r w:rsidRPr="003D4B90">
              <w:rPr>
                <w:sz w:val="16"/>
                <w:szCs w:val="16"/>
              </w:rPr>
              <w:t>Correction to inter-RAT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78321" w14:textId="7D297224" w:rsidR="003D4B90" w:rsidRDefault="003D4B90" w:rsidP="003D4B90">
            <w:pPr>
              <w:pStyle w:val="TAC"/>
              <w:rPr>
                <w:sz w:val="16"/>
                <w:szCs w:val="16"/>
              </w:rPr>
            </w:pPr>
            <w:r w:rsidRPr="00D12F9B">
              <w:rPr>
                <w:sz w:val="16"/>
                <w:szCs w:val="16"/>
              </w:rPr>
              <w:t>16.16.0</w:t>
            </w:r>
          </w:p>
        </w:tc>
      </w:tr>
      <w:tr w:rsidR="003D4B90" w14:paraId="03AFC3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8A6479" w14:textId="7E3D7C5A" w:rsidR="003D4B90" w:rsidRDefault="003D4B90" w:rsidP="003D4B90">
            <w:pPr>
              <w:pStyle w:val="TAC"/>
              <w:rPr>
                <w:sz w:val="16"/>
                <w:szCs w:val="16"/>
              </w:rPr>
            </w:pPr>
            <w:r>
              <w:rPr>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D600E" w14:textId="17D88F45" w:rsidR="003D4B90" w:rsidRDefault="003D4B90" w:rsidP="003D4B90">
            <w:pPr>
              <w:pStyle w:val="TAC"/>
              <w:rPr>
                <w:sz w:val="14"/>
                <w:szCs w:val="14"/>
              </w:rPr>
            </w:pPr>
            <w:r>
              <w:rPr>
                <w:sz w:val="14"/>
                <w:szCs w:val="14"/>
              </w:rPr>
              <w:t>RAN#100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ADAB7" w14:textId="208F5BF1" w:rsidR="003D4B90" w:rsidRPr="003D4B90" w:rsidRDefault="003D4B90" w:rsidP="003D4B90">
            <w:pPr>
              <w:pStyle w:val="TAC"/>
              <w:rPr>
                <w:sz w:val="16"/>
                <w:szCs w:val="16"/>
              </w:rPr>
            </w:pPr>
            <w:r w:rsidRPr="003D4B90">
              <w:rPr>
                <w:sz w:val="16"/>
                <w:szCs w:val="16"/>
              </w:rPr>
              <w:t>RP-231357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C59252" w14:textId="41F753C6" w:rsidR="003D4B90" w:rsidRPr="003D4B90" w:rsidRDefault="003D4B90" w:rsidP="003D4B90">
            <w:pPr>
              <w:pStyle w:val="TAC"/>
              <w:rPr>
                <w:sz w:val="16"/>
                <w:szCs w:val="16"/>
              </w:rPr>
            </w:pPr>
            <w:r w:rsidRPr="003D4B90">
              <w:rPr>
                <w:sz w:val="16"/>
                <w:szCs w:val="16"/>
              </w:rPr>
              <w:t>3200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B26BB" w14:textId="77777777" w:rsidR="003D4B90" w:rsidRPr="003D4B90" w:rsidRDefault="003D4B90" w:rsidP="003D4B9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9D70F" w14:textId="4855B96F" w:rsidR="003D4B90" w:rsidRPr="003D4B90" w:rsidRDefault="003D4B90" w:rsidP="003D4B90">
            <w:pPr>
              <w:pStyle w:val="TAC"/>
              <w:rPr>
                <w:sz w:val="16"/>
                <w:szCs w:val="16"/>
              </w:rPr>
            </w:pPr>
            <w:r w:rsidRPr="003D4B90">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9C2F7F" w14:textId="623E7321" w:rsidR="003D4B90" w:rsidRPr="003D4B90" w:rsidRDefault="003D4B90" w:rsidP="003D4B90">
            <w:pPr>
              <w:pStyle w:val="TAL"/>
              <w:rPr>
                <w:sz w:val="16"/>
                <w:szCs w:val="16"/>
              </w:rPr>
            </w:pPr>
            <w:r w:rsidRPr="003D4B90">
              <w:rPr>
                <w:sz w:val="16"/>
                <w:szCs w:val="16"/>
              </w:rPr>
              <w:t>Correction to inter-frequency NR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D4D5" w14:textId="3A0CD174" w:rsidR="003D4B90" w:rsidRDefault="003D4B90" w:rsidP="003D4B90">
            <w:pPr>
              <w:pStyle w:val="TAC"/>
              <w:rPr>
                <w:sz w:val="16"/>
                <w:szCs w:val="16"/>
              </w:rPr>
            </w:pPr>
            <w:r w:rsidRPr="00D12F9B">
              <w:rPr>
                <w:sz w:val="16"/>
                <w:szCs w:val="16"/>
              </w:rPr>
              <w:t>16.16.0</w:t>
            </w:r>
          </w:p>
        </w:tc>
      </w:tr>
    </w:tbl>
    <w:p w14:paraId="60588CC9" w14:textId="77777777" w:rsidR="002618B6" w:rsidRPr="007331B6" w:rsidRDefault="002618B6" w:rsidP="007331B6"/>
    <w:sectPr w:rsidR="002618B6" w:rsidRPr="007331B6" w:rsidSect="006614CE">
      <w:headerReference w:type="default" r:id="rId10"/>
      <w:footerReference w:type="default" r:id="rId11"/>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58F37" w14:textId="77777777" w:rsidR="00483A73" w:rsidRDefault="00483A73">
      <w:pPr>
        <w:spacing w:after="0"/>
      </w:pPr>
      <w:r>
        <w:separator/>
      </w:r>
    </w:p>
  </w:endnote>
  <w:endnote w:type="continuationSeparator" w:id="0">
    <w:p w14:paraId="715B75D8" w14:textId="77777777" w:rsidR="00483A73" w:rsidRDefault="00483A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76BB9" w14:textId="77777777" w:rsidR="00483A73" w:rsidRDefault="00483A73">
      <w:pPr>
        <w:spacing w:after="0"/>
      </w:pPr>
      <w:r>
        <w:separator/>
      </w:r>
    </w:p>
  </w:footnote>
  <w:footnote w:type="continuationSeparator" w:id="0">
    <w:p w14:paraId="242E73B0" w14:textId="77777777" w:rsidR="00483A73" w:rsidRDefault="00483A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34F73425"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FE06F8">
      <w:rPr>
        <w:rFonts w:ascii="Arial" w:hAnsi="Arial" w:cs="Arial"/>
        <w:b/>
        <w:sz w:val="18"/>
        <w:szCs w:val="18"/>
        <w:lang w:val="sv-FI"/>
      </w:rPr>
      <w:t>1</w:t>
    </w:r>
    <w:r w:rsidR="00E15563">
      <w:rPr>
        <w:rFonts w:ascii="Arial" w:hAnsi="Arial" w:cs="Arial"/>
        <w:b/>
        <w:sz w:val="18"/>
        <w:szCs w:val="18"/>
        <w:lang w:val="sv-FI"/>
      </w:rPr>
      <w:t>6</w:t>
    </w:r>
    <w:r>
      <w:rPr>
        <w:rFonts w:ascii="Arial" w:hAnsi="Arial" w:cs="Arial"/>
        <w:b/>
        <w:sz w:val="18"/>
        <w:szCs w:val="18"/>
        <w:lang w:val="sv-FI"/>
      </w:rPr>
      <w:t>.0 (202</w:t>
    </w:r>
    <w:r w:rsidR="00666AE1">
      <w:rPr>
        <w:rFonts w:ascii="Arial" w:hAnsi="Arial" w:cs="Arial"/>
        <w:b/>
        <w:sz w:val="18"/>
        <w:szCs w:val="18"/>
        <w:lang w:val="sv-FI"/>
      </w:rPr>
      <w:t>3</w:t>
    </w:r>
    <w:r>
      <w:rPr>
        <w:rFonts w:ascii="Arial" w:hAnsi="Arial" w:cs="Arial"/>
        <w:b/>
        <w:sz w:val="18"/>
        <w:szCs w:val="18"/>
        <w:lang w:val="sv-FI"/>
      </w:rPr>
      <w:t>-</w:t>
    </w:r>
    <w:r w:rsidR="00666AE1">
      <w:rPr>
        <w:rFonts w:ascii="Arial" w:hAnsi="Arial" w:cs="Arial"/>
        <w:b/>
        <w:sz w:val="18"/>
        <w:szCs w:val="18"/>
        <w:lang w:val="sv-FI"/>
      </w:rPr>
      <w:t>0</w:t>
    </w:r>
    <w:r w:rsidR="00E15563">
      <w:rPr>
        <w:rFonts w:ascii="Arial" w:hAnsi="Arial" w:cs="Arial"/>
        <w:b/>
        <w:sz w:val="18"/>
        <w:szCs w:val="18"/>
        <w:lang w:val="sv-FI"/>
      </w:rPr>
      <w:t>6</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8736031">
    <w:abstractNumId w:val="1"/>
  </w:num>
  <w:num w:numId="2" w16cid:durableId="52822837">
    <w:abstractNumId w:val="15"/>
  </w:num>
  <w:num w:numId="3" w16cid:durableId="200094089">
    <w:abstractNumId w:val="16"/>
  </w:num>
  <w:num w:numId="4" w16cid:durableId="1958951466">
    <w:abstractNumId w:val="4"/>
  </w:num>
  <w:num w:numId="5" w16cid:durableId="1294629893">
    <w:abstractNumId w:val="5"/>
  </w:num>
  <w:num w:numId="6" w16cid:durableId="500580619">
    <w:abstractNumId w:val="0"/>
  </w:num>
  <w:num w:numId="7" w16cid:durableId="1385176306">
    <w:abstractNumId w:val="6"/>
  </w:num>
  <w:num w:numId="8" w16cid:durableId="1053192921">
    <w:abstractNumId w:val="2"/>
  </w:num>
  <w:num w:numId="9" w16cid:durableId="681320184">
    <w:abstractNumId w:val="8"/>
  </w:num>
  <w:num w:numId="10" w16cid:durableId="324016631">
    <w:abstractNumId w:val="14"/>
  </w:num>
  <w:num w:numId="11" w16cid:durableId="2071340358">
    <w:abstractNumId w:val="7"/>
  </w:num>
  <w:num w:numId="12" w16cid:durableId="375544575">
    <w:abstractNumId w:val="9"/>
  </w:num>
  <w:num w:numId="13" w16cid:durableId="1007631653">
    <w:abstractNumId w:val="3"/>
  </w:num>
  <w:num w:numId="14" w16cid:durableId="6941129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84187586">
    <w:abstractNumId w:val="10"/>
  </w:num>
  <w:num w:numId="16" w16cid:durableId="1652366099">
    <w:abstractNumId w:val="13"/>
  </w:num>
  <w:num w:numId="17" w16cid:durableId="6482920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13475"/>
    <w:rsid w:val="0002729F"/>
    <w:rsid w:val="00056752"/>
    <w:rsid w:val="00084FA5"/>
    <w:rsid w:val="000907E0"/>
    <w:rsid w:val="0009404E"/>
    <w:rsid w:val="00096867"/>
    <w:rsid w:val="000C62C5"/>
    <w:rsid w:val="000C7D8C"/>
    <w:rsid w:val="000F02A4"/>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B79DC"/>
    <w:rsid w:val="001C7655"/>
    <w:rsid w:val="001E0EFB"/>
    <w:rsid w:val="001E2C73"/>
    <w:rsid w:val="001E66CC"/>
    <w:rsid w:val="001F6C86"/>
    <w:rsid w:val="00203A6D"/>
    <w:rsid w:val="002068EA"/>
    <w:rsid w:val="002116E0"/>
    <w:rsid w:val="0021230C"/>
    <w:rsid w:val="00224E07"/>
    <w:rsid w:val="00242413"/>
    <w:rsid w:val="00242EA9"/>
    <w:rsid w:val="002458A0"/>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5190F"/>
    <w:rsid w:val="0037215E"/>
    <w:rsid w:val="003911C2"/>
    <w:rsid w:val="003A347D"/>
    <w:rsid w:val="003A70F2"/>
    <w:rsid w:val="003B6F69"/>
    <w:rsid w:val="003C3188"/>
    <w:rsid w:val="003D4B90"/>
    <w:rsid w:val="003E4E9A"/>
    <w:rsid w:val="003F39F0"/>
    <w:rsid w:val="003F793A"/>
    <w:rsid w:val="00405457"/>
    <w:rsid w:val="0042122D"/>
    <w:rsid w:val="00421571"/>
    <w:rsid w:val="00423F71"/>
    <w:rsid w:val="004319D8"/>
    <w:rsid w:val="004321C3"/>
    <w:rsid w:val="00433170"/>
    <w:rsid w:val="00447DA1"/>
    <w:rsid w:val="00457685"/>
    <w:rsid w:val="004646D9"/>
    <w:rsid w:val="00483A73"/>
    <w:rsid w:val="00486C1E"/>
    <w:rsid w:val="004911C3"/>
    <w:rsid w:val="00494DAA"/>
    <w:rsid w:val="004A0298"/>
    <w:rsid w:val="004B3501"/>
    <w:rsid w:val="004B4D18"/>
    <w:rsid w:val="004B50DF"/>
    <w:rsid w:val="004B7277"/>
    <w:rsid w:val="004C3AAC"/>
    <w:rsid w:val="004C4A86"/>
    <w:rsid w:val="004C7F68"/>
    <w:rsid w:val="004D61D3"/>
    <w:rsid w:val="004D7EBC"/>
    <w:rsid w:val="004E289B"/>
    <w:rsid w:val="00501654"/>
    <w:rsid w:val="005068D5"/>
    <w:rsid w:val="0053254A"/>
    <w:rsid w:val="00535611"/>
    <w:rsid w:val="00541E9A"/>
    <w:rsid w:val="00550111"/>
    <w:rsid w:val="005571F6"/>
    <w:rsid w:val="00564682"/>
    <w:rsid w:val="0058607D"/>
    <w:rsid w:val="0059104B"/>
    <w:rsid w:val="005A6D39"/>
    <w:rsid w:val="005B7373"/>
    <w:rsid w:val="005E590C"/>
    <w:rsid w:val="005F1D77"/>
    <w:rsid w:val="005F3DE8"/>
    <w:rsid w:val="006013C6"/>
    <w:rsid w:val="00616C52"/>
    <w:rsid w:val="00640654"/>
    <w:rsid w:val="00640A04"/>
    <w:rsid w:val="00642075"/>
    <w:rsid w:val="0065021B"/>
    <w:rsid w:val="006614CE"/>
    <w:rsid w:val="00661C39"/>
    <w:rsid w:val="00665BFE"/>
    <w:rsid w:val="00666AE1"/>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F7"/>
    <w:rsid w:val="007628F0"/>
    <w:rsid w:val="00762E9A"/>
    <w:rsid w:val="00767075"/>
    <w:rsid w:val="00767E05"/>
    <w:rsid w:val="00774E0B"/>
    <w:rsid w:val="007851D3"/>
    <w:rsid w:val="007851FD"/>
    <w:rsid w:val="007B1C47"/>
    <w:rsid w:val="007C5D70"/>
    <w:rsid w:val="007D03C2"/>
    <w:rsid w:val="007E4298"/>
    <w:rsid w:val="007F79E7"/>
    <w:rsid w:val="008028CB"/>
    <w:rsid w:val="008109C2"/>
    <w:rsid w:val="0082475E"/>
    <w:rsid w:val="008308C7"/>
    <w:rsid w:val="008443E4"/>
    <w:rsid w:val="00846FD6"/>
    <w:rsid w:val="008600E6"/>
    <w:rsid w:val="008641E7"/>
    <w:rsid w:val="00871A66"/>
    <w:rsid w:val="008811A1"/>
    <w:rsid w:val="00881464"/>
    <w:rsid w:val="00896C9E"/>
    <w:rsid w:val="008B3637"/>
    <w:rsid w:val="008B4CB6"/>
    <w:rsid w:val="008C2021"/>
    <w:rsid w:val="008D3354"/>
    <w:rsid w:val="008D372F"/>
    <w:rsid w:val="008E66E6"/>
    <w:rsid w:val="008F267D"/>
    <w:rsid w:val="008F6F68"/>
    <w:rsid w:val="009000F8"/>
    <w:rsid w:val="00901794"/>
    <w:rsid w:val="009037A5"/>
    <w:rsid w:val="009038C7"/>
    <w:rsid w:val="00907DAC"/>
    <w:rsid w:val="00916959"/>
    <w:rsid w:val="00923075"/>
    <w:rsid w:val="00941733"/>
    <w:rsid w:val="009470B8"/>
    <w:rsid w:val="00950803"/>
    <w:rsid w:val="009510BB"/>
    <w:rsid w:val="00973505"/>
    <w:rsid w:val="00973AE9"/>
    <w:rsid w:val="009742FB"/>
    <w:rsid w:val="00982E45"/>
    <w:rsid w:val="00990975"/>
    <w:rsid w:val="00994C18"/>
    <w:rsid w:val="009C605E"/>
    <w:rsid w:val="009D4AF8"/>
    <w:rsid w:val="009D7315"/>
    <w:rsid w:val="009E2FBA"/>
    <w:rsid w:val="009F524C"/>
    <w:rsid w:val="00A00C3D"/>
    <w:rsid w:val="00A05BC1"/>
    <w:rsid w:val="00A06535"/>
    <w:rsid w:val="00A1373E"/>
    <w:rsid w:val="00A141F8"/>
    <w:rsid w:val="00A1696E"/>
    <w:rsid w:val="00A2502A"/>
    <w:rsid w:val="00A31713"/>
    <w:rsid w:val="00A41606"/>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83D9D"/>
    <w:rsid w:val="00B91CE5"/>
    <w:rsid w:val="00BD43A6"/>
    <w:rsid w:val="00BD50C0"/>
    <w:rsid w:val="00BE7B26"/>
    <w:rsid w:val="00BF69DF"/>
    <w:rsid w:val="00C127A1"/>
    <w:rsid w:val="00C143D9"/>
    <w:rsid w:val="00C40BAA"/>
    <w:rsid w:val="00C424FA"/>
    <w:rsid w:val="00C71712"/>
    <w:rsid w:val="00C80F5D"/>
    <w:rsid w:val="00C90964"/>
    <w:rsid w:val="00CA2626"/>
    <w:rsid w:val="00CB2F9E"/>
    <w:rsid w:val="00CD0A50"/>
    <w:rsid w:val="00CD26A8"/>
    <w:rsid w:val="00CD4018"/>
    <w:rsid w:val="00CE2396"/>
    <w:rsid w:val="00CF62E1"/>
    <w:rsid w:val="00D05C20"/>
    <w:rsid w:val="00D4007E"/>
    <w:rsid w:val="00D51FA3"/>
    <w:rsid w:val="00D66BC0"/>
    <w:rsid w:val="00D71E48"/>
    <w:rsid w:val="00D7515F"/>
    <w:rsid w:val="00D755D4"/>
    <w:rsid w:val="00D83B04"/>
    <w:rsid w:val="00DB2FAB"/>
    <w:rsid w:val="00DC1E24"/>
    <w:rsid w:val="00DC40C8"/>
    <w:rsid w:val="00DD4AE5"/>
    <w:rsid w:val="00DD5B82"/>
    <w:rsid w:val="00DD78BD"/>
    <w:rsid w:val="00DE3E1B"/>
    <w:rsid w:val="00DF06A3"/>
    <w:rsid w:val="00DF3EA7"/>
    <w:rsid w:val="00E06889"/>
    <w:rsid w:val="00E07F3C"/>
    <w:rsid w:val="00E15563"/>
    <w:rsid w:val="00E57EC7"/>
    <w:rsid w:val="00E713C6"/>
    <w:rsid w:val="00E80436"/>
    <w:rsid w:val="00E87354"/>
    <w:rsid w:val="00EA7BD0"/>
    <w:rsid w:val="00EB4194"/>
    <w:rsid w:val="00ED28CC"/>
    <w:rsid w:val="00ED33C5"/>
    <w:rsid w:val="00EE0BA4"/>
    <w:rsid w:val="00EE307C"/>
    <w:rsid w:val="00F31D24"/>
    <w:rsid w:val="00F336C8"/>
    <w:rsid w:val="00F37FBA"/>
    <w:rsid w:val="00F46A35"/>
    <w:rsid w:val="00F51D7E"/>
    <w:rsid w:val="00F76133"/>
    <w:rsid w:val="00F80BD9"/>
    <w:rsid w:val="00F9555C"/>
    <w:rsid w:val="00FC09FC"/>
    <w:rsid w:val="00FC7AC3"/>
    <w:rsid w:val="00FD3DA8"/>
    <w:rsid w:val="00FD47C5"/>
    <w:rsid w:val="00FE06F8"/>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D9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83D9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83D9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B83D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83D9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B83D9D"/>
    <w:pPr>
      <w:ind w:left="1701" w:hanging="1701"/>
      <w:outlineLvl w:val="4"/>
    </w:pPr>
    <w:rPr>
      <w:sz w:val="22"/>
    </w:rPr>
  </w:style>
  <w:style w:type="paragraph" w:styleId="Heading6">
    <w:name w:val="heading 6"/>
    <w:aliases w:val="T1,Header 6"/>
    <w:basedOn w:val="H6"/>
    <w:next w:val="Normal"/>
    <w:link w:val="Heading6Char"/>
    <w:qFormat/>
    <w:rsid w:val="00B83D9D"/>
    <w:pPr>
      <w:outlineLvl w:val="5"/>
    </w:pPr>
  </w:style>
  <w:style w:type="paragraph" w:styleId="Heading7">
    <w:name w:val="heading 7"/>
    <w:basedOn w:val="H6"/>
    <w:next w:val="Normal"/>
    <w:link w:val="Heading7Char"/>
    <w:qFormat/>
    <w:rsid w:val="00B83D9D"/>
    <w:pPr>
      <w:outlineLvl w:val="6"/>
    </w:pPr>
  </w:style>
  <w:style w:type="paragraph" w:styleId="Heading8">
    <w:name w:val="heading 8"/>
    <w:basedOn w:val="Heading1"/>
    <w:next w:val="Normal"/>
    <w:link w:val="Heading8Char"/>
    <w:qFormat/>
    <w:rsid w:val="00B83D9D"/>
    <w:pPr>
      <w:ind w:left="0" w:firstLine="0"/>
      <w:outlineLvl w:val="7"/>
    </w:pPr>
  </w:style>
  <w:style w:type="paragraph" w:styleId="Heading9">
    <w:name w:val="heading 9"/>
    <w:aliases w:val="Figure Heading,FH"/>
    <w:basedOn w:val="Heading8"/>
    <w:next w:val="Normal"/>
    <w:link w:val="Heading9Char"/>
    <w:qFormat/>
    <w:rsid w:val="00B83D9D"/>
    <w:pPr>
      <w:outlineLvl w:val="8"/>
    </w:pPr>
  </w:style>
  <w:style w:type="character" w:default="1" w:styleId="DefaultParagraphFont">
    <w:name w:val="Default Paragraph Font"/>
    <w:semiHidden/>
    <w:rsid w:val="00B83D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83D9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83D9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B83D9D"/>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B83D9D"/>
    <w:pPr>
      <w:jc w:val="right"/>
    </w:pPr>
  </w:style>
  <w:style w:type="paragraph" w:customStyle="1" w:styleId="TAL">
    <w:name w:val="TAL"/>
    <w:basedOn w:val="Normal"/>
    <w:link w:val="TALCar"/>
    <w:rsid w:val="00B83D9D"/>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B83D9D"/>
    <w:rPr>
      <w:b/>
    </w:rPr>
  </w:style>
  <w:style w:type="paragraph" w:customStyle="1" w:styleId="TAC">
    <w:name w:val="TAC"/>
    <w:basedOn w:val="TAL"/>
    <w:link w:val="TACChar"/>
    <w:rsid w:val="00B83D9D"/>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B83D9D"/>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B83D9D"/>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B83D9D"/>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B83D9D"/>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B83D9D"/>
    <w:pPr>
      <w:ind w:left="1418" w:hanging="1418"/>
    </w:pPr>
  </w:style>
  <w:style w:type="paragraph" w:styleId="TOC8">
    <w:name w:val="toc 8"/>
    <w:basedOn w:val="TOC1"/>
    <w:rsid w:val="00B83D9D"/>
    <w:pPr>
      <w:spacing w:before="180"/>
      <w:ind w:left="2693" w:hanging="2693"/>
    </w:pPr>
    <w:rPr>
      <w:b/>
    </w:rPr>
  </w:style>
  <w:style w:type="paragraph" w:styleId="TOC1">
    <w:name w:val="toc 1"/>
    <w:rsid w:val="00B83D9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B83D9D"/>
    <w:pPr>
      <w:keepLines/>
      <w:tabs>
        <w:tab w:val="center" w:pos="4536"/>
        <w:tab w:val="right" w:pos="9072"/>
      </w:tabs>
    </w:pPr>
    <w:rPr>
      <w:noProof/>
    </w:rPr>
  </w:style>
  <w:style w:type="character" w:customStyle="1" w:styleId="ZGSM">
    <w:name w:val="ZGSM"/>
    <w:rsid w:val="00B83D9D"/>
  </w:style>
  <w:style w:type="paragraph" w:customStyle="1" w:styleId="ZD">
    <w:name w:val="ZD"/>
    <w:rsid w:val="00B83D9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B83D9D"/>
    <w:pPr>
      <w:ind w:left="1701" w:hanging="1701"/>
    </w:pPr>
  </w:style>
  <w:style w:type="paragraph" w:styleId="TOC4">
    <w:name w:val="toc 4"/>
    <w:basedOn w:val="TOC3"/>
    <w:rsid w:val="00B83D9D"/>
    <w:pPr>
      <w:ind w:left="1418" w:hanging="1418"/>
    </w:pPr>
  </w:style>
  <w:style w:type="paragraph" w:styleId="TOC3">
    <w:name w:val="toc 3"/>
    <w:basedOn w:val="TOC2"/>
    <w:rsid w:val="00B83D9D"/>
    <w:pPr>
      <w:ind w:left="1134" w:hanging="1134"/>
    </w:pPr>
  </w:style>
  <w:style w:type="paragraph" w:styleId="TOC2">
    <w:name w:val="toc 2"/>
    <w:basedOn w:val="TOC1"/>
    <w:rsid w:val="00B83D9D"/>
    <w:pPr>
      <w:keepNext w:val="0"/>
      <w:spacing w:before="0"/>
      <w:ind w:left="851" w:hanging="851"/>
    </w:pPr>
    <w:rPr>
      <w:sz w:val="20"/>
    </w:rPr>
  </w:style>
  <w:style w:type="paragraph" w:customStyle="1" w:styleId="TT">
    <w:name w:val="TT"/>
    <w:basedOn w:val="Heading1"/>
    <w:next w:val="Normal"/>
    <w:rsid w:val="00B83D9D"/>
    <w:pPr>
      <w:outlineLvl w:val="9"/>
    </w:pPr>
  </w:style>
  <w:style w:type="paragraph" w:customStyle="1" w:styleId="NF">
    <w:name w:val="NF"/>
    <w:basedOn w:val="NO"/>
    <w:rsid w:val="00B83D9D"/>
    <w:pPr>
      <w:keepNext/>
      <w:spacing w:after="0"/>
    </w:pPr>
    <w:rPr>
      <w:rFonts w:ascii="Arial" w:hAnsi="Arial"/>
      <w:sz w:val="18"/>
    </w:rPr>
  </w:style>
  <w:style w:type="paragraph" w:customStyle="1" w:styleId="NO">
    <w:name w:val="NO"/>
    <w:basedOn w:val="Normal"/>
    <w:link w:val="NOChar"/>
    <w:rsid w:val="00B83D9D"/>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B83D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B83D9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B83D9D"/>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B83D9D"/>
    <w:pPr>
      <w:spacing w:after="0"/>
    </w:pPr>
  </w:style>
  <w:style w:type="paragraph" w:customStyle="1" w:styleId="NW">
    <w:name w:val="NW"/>
    <w:basedOn w:val="NO"/>
    <w:rsid w:val="00B83D9D"/>
    <w:pPr>
      <w:spacing w:after="0"/>
    </w:pPr>
  </w:style>
  <w:style w:type="paragraph" w:customStyle="1" w:styleId="EW">
    <w:name w:val="EW"/>
    <w:basedOn w:val="EX"/>
    <w:rsid w:val="00B83D9D"/>
    <w:pPr>
      <w:spacing w:after="0"/>
    </w:pPr>
  </w:style>
  <w:style w:type="paragraph" w:styleId="TOC6">
    <w:name w:val="toc 6"/>
    <w:basedOn w:val="TOC5"/>
    <w:next w:val="Normal"/>
    <w:rsid w:val="00B83D9D"/>
    <w:pPr>
      <w:ind w:left="1985" w:hanging="1985"/>
    </w:pPr>
  </w:style>
  <w:style w:type="paragraph" w:styleId="TOC7">
    <w:name w:val="toc 7"/>
    <w:basedOn w:val="TOC6"/>
    <w:next w:val="Normal"/>
    <w:rsid w:val="00B83D9D"/>
    <w:pPr>
      <w:ind w:left="2268" w:hanging="2268"/>
    </w:pPr>
  </w:style>
  <w:style w:type="paragraph" w:customStyle="1" w:styleId="EditorsNote">
    <w:name w:val="Editor's Note"/>
    <w:aliases w:val="EN"/>
    <w:basedOn w:val="NO"/>
    <w:link w:val="EditorsNoteChar"/>
    <w:rsid w:val="00B83D9D"/>
    <w:rPr>
      <w:color w:val="FF0000"/>
    </w:rPr>
  </w:style>
  <w:style w:type="paragraph" w:customStyle="1" w:styleId="ZA">
    <w:name w:val="ZA"/>
    <w:rsid w:val="00B83D9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B83D9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B83D9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B83D9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B83D9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B83D9D"/>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B83D9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B83D9D"/>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B83D9D"/>
  </w:style>
  <w:style w:type="paragraph" w:customStyle="1" w:styleId="B4">
    <w:name w:val="B4"/>
    <w:basedOn w:val="List4"/>
    <w:link w:val="B4Char"/>
    <w:rsid w:val="00B83D9D"/>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B83D9D"/>
  </w:style>
  <w:style w:type="paragraph" w:customStyle="1" w:styleId="ZTD">
    <w:name w:val="ZTD"/>
    <w:basedOn w:val="ZB"/>
    <w:rsid w:val="00B83D9D"/>
    <w:pPr>
      <w:framePr w:hRule="auto" w:wrap="notBeside" w:y="852"/>
    </w:pPr>
    <w:rPr>
      <w:i w:val="0"/>
      <w:sz w:val="40"/>
    </w:rPr>
  </w:style>
  <w:style w:type="paragraph" w:customStyle="1" w:styleId="ZV">
    <w:name w:val="ZV"/>
    <w:basedOn w:val="ZU"/>
    <w:rsid w:val="00B83D9D"/>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B83D9D"/>
    <w:pPr>
      <w:keepLines/>
      <w:spacing w:after="0"/>
    </w:pPr>
  </w:style>
  <w:style w:type="paragraph" w:styleId="Index2">
    <w:name w:val="index 2"/>
    <w:basedOn w:val="Index1"/>
    <w:rsid w:val="00B83D9D"/>
    <w:pPr>
      <w:ind w:left="284"/>
    </w:pPr>
  </w:style>
  <w:style w:type="character" w:styleId="FootnoteReference">
    <w:name w:val="footnote reference"/>
    <w:basedOn w:val="DefaultParagraphFont"/>
    <w:rsid w:val="00B83D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83D9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B83D9D"/>
    <w:pPr>
      <w:ind w:left="851"/>
    </w:pPr>
  </w:style>
  <w:style w:type="paragraph" w:styleId="ListNumber">
    <w:name w:val="List Number"/>
    <w:basedOn w:val="List"/>
    <w:rsid w:val="00B83D9D"/>
  </w:style>
  <w:style w:type="paragraph" w:styleId="List">
    <w:name w:val="List"/>
    <w:basedOn w:val="Normal"/>
    <w:link w:val="ListChar"/>
    <w:rsid w:val="00B83D9D"/>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B83D9D"/>
    <w:pPr>
      <w:ind w:left="851"/>
    </w:pPr>
  </w:style>
  <w:style w:type="paragraph" w:styleId="ListBullet">
    <w:name w:val="List Bullet"/>
    <w:basedOn w:val="List"/>
    <w:link w:val="ListBulletChar"/>
    <w:rsid w:val="00B83D9D"/>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B83D9D"/>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B83D9D"/>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B83D9D"/>
    <w:pPr>
      <w:ind w:left="1135"/>
    </w:pPr>
  </w:style>
  <w:style w:type="paragraph" w:styleId="List4">
    <w:name w:val="List 4"/>
    <w:basedOn w:val="List3"/>
    <w:rsid w:val="00B83D9D"/>
    <w:pPr>
      <w:ind w:left="1418"/>
    </w:pPr>
  </w:style>
  <w:style w:type="paragraph" w:styleId="List5">
    <w:name w:val="List 5"/>
    <w:basedOn w:val="List4"/>
    <w:rsid w:val="00B83D9D"/>
    <w:pPr>
      <w:ind w:left="1702"/>
    </w:pPr>
  </w:style>
  <w:style w:type="paragraph" w:styleId="ListBullet4">
    <w:name w:val="List Bullet 4"/>
    <w:basedOn w:val="ListBullet3"/>
    <w:rsid w:val="00B83D9D"/>
    <w:pPr>
      <w:ind w:left="1418"/>
    </w:pPr>
  </w:style>
  <w:style w:type="paragraph" w:styleId="ListBullet5">
    <w:name w:val="List Bullet 5"/>
    <w:basedOn w:val="ListBullet4"/>
    <w:rsid w:val="00B83D9D"/>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45</Pages>
  <Words>21982</Words>
  <Characters>125301</Characters>
  <Application>Microsoft Office Word</Application>
  <DocSecurity>0</DocSecurity>
  <Lines>1044</Lines>
  <Paragraphs>293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146990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71</cp:revision>
  <dcterms:created xsi:type="dcterms:W3CDTF">2020-06-25T09:22:00Z</dcterms:created>
  <dcterms:modified xsi:type="dcterms:W3CDTF">2023-06-30T19:52:00Z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