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6D9669A3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0D4557">
              <w:t>9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0334B8" w:rsidRPr="000334B8">
              <w:rPr>
                <w:sz w:val="32"/>
              </w:rPr>
              <w:t>202</w:t>
            </w:r>
            <w:r w:rsidR="00586CBC">
              <w:rPr>
                <w:sz w:val="32"/>
              </w:rPr>
              <w:t>1</w:t>
            </w:r>
            <w:r w:rsidRPr="000334B8">
              <w:rPr>
                <w:sz w:val="32"/>
              </w:rPr>
              <w:t>-</w:t>
            </w:r>
            <w:bookmarkEnd w:id="4"/>
            <w:r w:rsidR="000D4557">
              <w:rPr>
                <w:sz w:val="32"/>
              </w:rPr>
              <w:t>09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B46396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.7pt;height:65.7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B46396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7.55pt;height:74.25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27B50AAC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586CBC">
              <w:rPr>
                <w:noProof/>
                <w:sz w:val="18"/>
              </w:rPr>
              <w:t>2021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5FD7C3D0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737FF0DB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44</w:t>
      </w:r>
    </w:p>
    <w:p w14:paraId="0E47E9CA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44</w:t>
      </w:r>
    </w:p>
    <w:p w14:paraId="77E090F8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7D2668D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4590C59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5DF80DD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1037B37F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43EDC011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12EE171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Introduction</w:t>
      </w:r>
      <w:r>
        <w:tab/>
        <w:t>50</w:t>
      </w:r>
    </w:p>
    <w:p w14:paraId="52F932D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NR operating bands in FR1</w:t>
      </w:r>
      <w:r>
        <w:tab/>
        <w:t>50</w:t>
      </w:r>
    </w:p>
    <w:p w14:paraId="3D2109C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NR operating bands in FR2</w:t>
      </w:r>
      <w:r>
        <w:tab/>
        <w:t>51</w:t>
      </w:r>
    </w:p>
    <w:p w14:paraId="3780C154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6185898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RRC connected state requirements in DRX</w:t>
      </w:r>
      <w:r>
        <w:tab/>
        <w:t>52</w:t>
      </w:r>
    </w:p>
    <w:p w14:paraId="5AFA145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Number of serving carriers</w:t>
      </w:r>
      <w:r>
        <w:tab/>
        <w:t>52</w:t>
      </w:r>
    </w:p>
    <w:p w14:paraId="46EA9FE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3.6.2.1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Number of serving carriers for SA</w:t>
      </w:r>
      <w:r>
        <w:tab/>
        <w:t>52</w:t>
      </w:r>
    </w:p>
    <w:p w14:paraId="32051C0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3.6.2.2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Number of serving carriers for EN-DC</w:t>
      </w:r>
      <w:r>
        <w:tab/>
        <w:t>52</w:t>
      </w:r>
    </w:p>
    <w:p w14:paraId="09116B2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3.6.2.3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 xml:space="preserve">Number of serving carriers for </w:t>
      </w:r>
      <w:r w:rsidRPr="0070064A">
        <w:rPr>
          <w:lang w:val="en-US" w:eastAsia="ko-KR"/>
        </w:rPr>
        <w:t>NE-DC</w:t>
      </w:r>
      <w:r>
        <w:tab/>
        <w:t>52</w:t>
      </w:r>
    </w:p>
    <w:p w14:paraId="7C49520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3.6.2.4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 xml:space="preserve">Number of serving carriers for </w:t>
      </w:r>
      <w:r w:rsidRPr="0070064A">
        <w:rPr>
          <w:lang w:val="en-US" w:eastAsia="ko-KR"/>
        </w:rPr>
        <w:t>NR-DC</w:t>
      </w:r>
      <w:r>
        <w:tab/>
        <w:t>53</w:t>
      </w:r>
    </w:p>
    <w:p w14:paraId="23DC7E4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5CE467F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Applicability for FR2 UE power classes</w:t>
      </w:r>
      <w:r>
        <w:tab/>
        <w:t>53</w:t>
      </w:r>
    </w:p>
    <w:p w14:paraId="41746AB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3.6.5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Applicability for SDL bands</w:t>
      </w:r>
      <w:r>
        <w:tab/>
        <w:t>53</w:t>
      </w:r>
    </w:p>
    <w:p w14:paraId="2A2E79A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3.6.6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53FD8B4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3.6.7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40D40E1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3.6.9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222C404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16AB7E33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4C153528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64A51612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2C4CA8E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Introduction</w:t>
      </w:r>
      <w:r>
        <w:tab/>
        <w:t>54</w:t>
      </w:r>
    </w:p>
    <w:p w14:paraId="13F7684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Requirements</w:t>
      </w:r>
      <w:r>
        <w:tab/>
        <w:t>55</w:t>
      </w:r>
    </w:p>
    <w:p w14:paraId="1568298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UE measurement capability</w:t>
      </w:r>
      <w:r>
        <w:tab/>
        <w:t>55</w:t>
      </w:r>
    </w:p>
    <w:p w14:paraId="580E3A0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Measurement and evaluation of serving cell</w:t>
      </w:r>
      <w:r>
        <w:tab/>
        <w:t>55</w:t>
      </w:r>
    </w:p>
    <w:p w14:paraId="34D4B61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of intra-frequency NR cells</w:t>
      </w:r>
      <w:r>
        <w:tab/>
        <w:t>56</w:t>
      </w:r>
    </w:p>
    <w:p w14:paraId="5F59ABB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of inter-frequency NR cells</w:t>
      </w:r>
      <w:r>
        <w:tab/>
        <w:t>57</w:t>
      </w:r>
    </w:p>
    <w:p w14:paraId="0E1DDA9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of inter-RAT E-UTRAN cells</w:t>
      </w:r>
      <w:r>
        <w:tab/>
        <w:t>59</w:t>
      </w:r>
    </w:p>
    <w:p w14:paraId="2A57621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61</w:t>
      </w:r>
    </w:p>
    <w:p w14:paraId="7559FB2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61</w:t>
      </w:r>
    </w:p>
    <w:p w14:paraId="1804938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</w:t>
      </w:r>
      <w:r w:rsidRPr="0070064A">
        <w:rPr>
          <w:rFonts w:eastAsiaTheme="minorEastAsia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029CA13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of intra-frequency NR cells for UE configured with relaxed measurement criterion</w:t>
      </w:r>
      <w:r>
        <w:tab/>
        <w:t>62</w:t>
      </w:r>
    </w:p>
    <w:p w14:paraId="4DE0DE5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Introduction</w:t>
      </w:r>
      <w:r>
        <w:tab/>
        <w:t>62</w:t>
      </w:r>
    </w:p>
    <w:p w14:paraId="46BFA8D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for UE fulfilling low mobility criterion</w:t>
      </w:r>
      <w:r>
        <w:tab/>
        <w:t>62</w:t>
      </w:r>
    </w:p>
    <w:p w14:paraId="41BE52F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for UE fulfilling not-at-cell edge criterion</w:t>
      </w:r>
      <w:r>
        <w:tab/>
        <w:t>63</w:t>
      </w:r>
    </w:p>
    <w:p w14:paraId="3D82CE4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for UE fulfilling low mobility and not-at-cell edge criteria</w:t>
      </w:r>
      <w:r>
        <w:tab/>
        <w:t>64</w:t>
      </w:r>
    </w:p>
    <w:p w14:paraId="5E2FC11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of inter-frequency NR cells for UE configured with relaxed measurement criterion</w:t>
      </w:r>
      <w:r>
        <w:tab/>
        <w:t>64</w:t>
      </w:r>
    </w:p>
    <w:p w14:paraId="690EBC7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Introduction</w:t>
      </w:r>
      <w:r>
        <w:tab/>
        <w:t>64</w:t>
      </w:r>
    </w:p>
    <w:p w14:paraId="7561BEE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for UE fulfilling low mobility criterion</w:t>
      </w:r>
      <w:r>
        <w:tab/>
        <w:t>64</w:t>
      </w:r>
    </w:p>
    <w:p w14:paraId="41E6A12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for UE fulfilling not-at-cell edge criterion</w:t>
      </w:r>
      <w:r>
        <w:tab/>
        <w:t>65</w:t>
      </w:r>
    </w:p>
    <w:p w14:paraId="47C1363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4.2.2.10.4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5A4924F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of inter-RAT E-UTRAN cells for UE configured with relaxed measurement criterion</w:t>
      </w:r>
      <w:r>
        <w:tab/>
        <w:t>66</w:t>
      </w:r>
    </w:p>
    <w:p w14:paraId="431CA4F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for UE fulfilling low mobility criterion</w:t>
      </w:r>
      <w:r>
        <w:tab/>
        <w:t>67</w:t>
      </w:r>
    </w:p>
    <w:p w14:paraId="3CF0CA1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for UE fulfilling with not-at-cell edge criterion</w:t>
      </w:r>
      <w:r>
        <w:tab/>
        <w:t>68</w:t>
      </w:r>
    </w:p>
    <w:p w14:paraId="7C8640C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lastRenderedPageBreak/>
        <w:t>4.2.2.11.4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for UE fulfilling low mobility and not-at-cell edge criterion</w:t>
      </w:r>
      <w:r>
        <w:tab/>
        <w:t>69</w:t>
      </w:r>
    </w:p>
    <w:p w14:paraId="456F08E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when subject to CCA</w:t>
      </w:r>
      <w:r>
        <w:tab/>
        <w:t>69</w:t>
      </w:r>
    </w:p>
    <w:p w14:paraId="4FB44E6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Introduction</w:t>
      </w:r>
      <w:r>
        <w:tab/>
        <w:t>69</w:t>
      </w:r>
    </w:p>
    <w:p w14:paraId="53313EE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Requirements</w:t>
      </w:r>
      <w:r>
        <w:tab/>
        <w:t>70</w:t>
      </w:r>
    </w:p>
    <w:p w14:paraId="2348050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UE measurement capability</w:t>
      </w:r>
      <w:r>
        <w:tab/>
        <w:t>70</w:t>
      </w:r>
    </w:p>
    <w:p w14:paraId="1CF6C6B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4.2A.2.2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Measurement and evaluation when subject to CCA on the serving cell</w:t>
      </w:r>
      <w:r>
        <w:tab/>
        <w:t>70</w:t>
      </w:r>
    </w:p>
    <w:p w14:paraId="423187F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of intra-frequency NR cells when subject to CCA on the serving cell and target cell</w:t>
      </w:r>
      <w:r>
        <w:tab/>
        <w:t>71</w:t>
      </w:r>
    </w:p>
    <w:p w14:paraId="013AA8E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of inter-frequency NR cells when subject to CCA on the target cell</w:t>
      </w:r>
      <w:r>
        <w:tab/>
        <w:t>72</w:t>
      </w:r>
    </w:p>
    <w:p w14:paraId="426ECEB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4.2A.2.5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Measurements of inter-RAT E-UTRAN cells when subject to CCA on the serving cell</w:t>
      </w:r>
      <w:r>
        <w:tab/>
        <w:t>74</w:t>
      </w:r>
    </w:p>
    <w:p w14:paraId="2FFDBED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74</w:t>
      </w:r>
    </w:p>
    <w:p w14:paraId="348F1A6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74</w:t>
      </w:r>
    </w:p>
    <w:p w14:paraId="70F54C51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75</w:t>
      </w:r>
    </w:p>
    <w:p w14:paraId="0D7DAA4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</w:t>
      </w:r>
    </w:p>
    <w:p w14:paraId="28FA1A2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75</w:t>
      </w:r>
    </w:p>
    <w:p w14:paraId="1DCABC3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75</w:t>
      </w:r>
    </w:p>
    <w:p w14:paraId="05A24BB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76</w:t>
      </w:r>
    </w:p>
    <w:p w14:paraId="3E40646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76</w:t>
      </w:r>
    </w:p>
    <w:p w14:paraId="4757CB75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76</w:t>
      </w:r>
    </w:p>
    <w:p w14:paraId="0E2528C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14:paraId="429991D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76</w:t>
      </w:r>
    </w:p>
    <w:p w14:paraId="187CA62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76</w:t>
      </w:r>
    </w:p>
    <w:p w14:paraId="00FEA66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77</w:t>
      </w:r>
    </w:p>
    <w:p w14:paraId="4442391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78</w:t>
      </w:r>
    </w:p>
    <w:p w14:paraId="3B94533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78</w:t>
      </w:r>
    </w:p>
    <w:p w14:paraId="44492498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RRC_INACTIVE state mobility</w:t>
      </w:r>
      <w:r>
        <w:tab/>
        <w:t>80</w:t>
      </w:r>
    </w:p>
    <w:p w14:paraId="450DBD3A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80</w:t>
      </w:r>
    </w:p>
    <w:p w14:paraId="3B21240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016FDEB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</w:t>
      </w:r>
    </w:p>
    <w:p w14:paraId="3BC0A2F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80</w:t>
      </w:r>
    </w:p>
    <w:p w14:paraId="6839DC2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80</w:t>
      </w:r>
    </w:p>
    <w:p w14:paraId="0EC0202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</w:t>
      </w:r>
      <w:r>
        <w:tab/>
        <w:t>80</w:t>
      </w:r>
    </w:p>
    <w:p w14:paraId="7B9E83C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</w:t>
      </w:r>
      <w:r>
        <w:tab/>
        <w:t>80</w:t>
      </w:r>
    </w:p>
    <w:p w14:paraId="0B31928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</w:t>
      </w:r>
      <w:r>
        <w:tab/>
        <w:t>80</w:t>
      </w:r>
    </w:p>
    <w:p w14:paraId="07CF120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80</w:t>
      </w:r>
    </w:p>
    <w:p w14:paraId="2DF22C0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80</w:t>
      </w:r>
    </w:p>
    <w:p w14:paraId="3E8F812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CCA</w:t>
      </w:r>
      <w:r>
        <w:tab/>
        <w:t>80</w:t>
      </w:r>
    </w:p>
    <w:p w14:paraId="2259832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5F08BFB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</w:t>
      </w:r>
    </w:p>
    <w:p w14:paraId="6DB0905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81</w:t>
      </w:r>
    </w:p>
    <w:p w14:paraId="299D91C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81</w:t>
      </w:r>
    </w:p>
    <w:p w14:paraId="1CED454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81</w:t>
      </w:r>
    </w:p>
    <w:p w14:paraId="55865B3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81</w:t>
      </w:r>
    </w:p>
    <w:p w14:paraId="1E65A12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81</w:t>
      </w:r>
    </w:p>
    <w:p w14:paraId="3BE3FEA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81</w:t>
      </w:r>
    </w:p>
    <w:p w14:paraId="34AE24D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81</w:t>
      </w:r>
    </w:p>
    <w:p w14:paraId="17C723F8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</w:t>
      </w:r>
    </w:p>
    <w:p w14:paraId="4DBBA3DB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81</w:t>
      </w:r>
    </w:p>
    <w:p w14:paraId="3289DC5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</w:t>
      </w:r>
    </w:p>
    <w:p w14:paraId="6DD65F3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82</w:t>
      </w:r>
    </w:p>
    <w:p w14:paraId="540F1BD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82</w:t>
      </w:r>
    </w:p>
    <w:p w14:paraId="62AAF72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82</w:t>
      </w:r>
    </w:p>
    <w:p w14:paraId="53D9091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82</w:t>
      </w:r>
    </w:p>
    <w:p w14:paraId="483E4A0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82</w:t>
      </w:r>
    </w:p>
    <w:p w14:paraId="18AA37B3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82</w:t>
      </w:r>
    </w:p>
    <w:p w14:paraId="5527830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82</w:t>
      </w:r>
    </w:p>
    <w:p w14:paraId="67D980F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82</w:t>
      </w:r>
    </w:p>
    <w:p w14:paraId="1E34BDF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83</w:t>
      </w:r>
    </w:p>
    <w:p w14:paraId="6868CF2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83</w:t>
      </w:r>
    </w:p>
    <w:p w14:paraId="17E0C36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83</w:t>
      </w:r>
    </w:p>
    <w:p w14:paraId="24B4CF9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83</w:t>
      </w:r>
    </w:p>
    <w:p w14:paraId="478B80EF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RRC_CONNECTED state mobility</w:t>
      </w:r>
      <w:r>
        <w:tab/>
        <w:t>83</w:t>
      </w:r>
    </w:p>
    <w:p w14:paraId="4DDE1E73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83</w:t>
      </w:r>
    </w:p>
    <w:p w14:paraId="5D43028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NR Handover</w:t>
      </w:r>
      <w:r>
        <w:tab/>
        <w:t>83</w:t>
      </w:r>
    </w:p>
    <w:p w14:paraId="6EC4222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Introduction</w:t>
      </w:r>
      <w:r>
        <w:tab/>
        <w:t>83</w:t>
      </w:r>
    </w:p>
    <w:p w14:paraId="755FCFD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NR FR1 - NR FR1 Handover</w:t>
      </w:r>
      <w:r>
        <w:tab/>
        <w:t>83</w:t>
      </w:r>
    </w:p>
    <w:p w14:paraId="77B6686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2BD0929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7B94438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NR FR2- NR FR1 Handover</w:t>
      </w:r>
      <w:r>
        <w:tab/>
        <w:t>84</w:t>
      </w:r>
    </w:p>
    <w:p w14:paraId="01EEA2D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3AEA49C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491C52A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NR FR2- NR FR2 Handover</w:t>
      </w:r>
      <w:r>
        <w:tab/>
        <w:t>85</w:t>
      </w:r>
    </w:p>
    <w:p w14:paraId="5E9C6DF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32349D7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278A93B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NR FR1- NR FR2 Handover</w:t>
      </w:r>
      <w:r>
        <w:tab/>
        <w:t>86</w:t>
      </w:r>
    </w:p>
    <w:p w14:paraId="0A50812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86</w:t>
      </w:r>
    </w:p>
    <w:p w14:paraId="4D77BA8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14:paraId="053C264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NR Handover to other RATs</w:t>
      </w:r>
      <w:r>
        <w:tab/>
        <w:t>87</w:t>
      </w:r>
    </w:p>
    <w:p w14:paraId="6F94A1E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NR – E-UTRAN Handover</w:t>
      </w:r>
      <w:r>
        <w:tab/>
        <w:t>87</w:t>
      </w:r>
    </w:p>
    <w:p w14:paraId="34149C7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Introduction</w:t>
      </w:r>
      <w:r>
        <w:tab/>
        <w:t>87</w:t>
      </w:r>
    </w:p>
    <w:p w14:paraId="15C2A6C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Handover delay</w:t>
      </w:r>
      <w:r>
        <w:tab/>
        <w:t>87</w:t>
      </w:r>
    </w:p>
    <w:p w14:paraId="67858A5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Interruption time</w:t>
      </w:r>
      <w:r>
        <w:tab/>
        <w:t>87</w:t>
      </w:r>
    </w:p>
    <w:p w14:paraId="091A231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NR – UTRAN Handover</w:t>
      </w:r>
      <w:r>
        <w:tab/>
        <w:t>88</w:t>
      </w:r>
    </w:p>
    <w:p w14:paraId="4AC04B1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</w:t>
      </w:r>
    </w:p>
    <w:p w14:paraId="4E0DC49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88</w:t>
      </w:r>
    </w:p>
    <w:p w14:paraId="013BABC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88</w:t>
      </w:r>
    </w:p>
    <w:p w14:paraId="6939996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NR DAPS Handover</w:t>
      </w:r>
      <w:r>
        <w:tab/>
        <w:t>89</w:t>
      </w:r>
    </w:p>
    <w:p w14:paraId="61BDFEE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Introduction</w:t>
      </w:r>
      <w:r>
        <w:tab/>
        <w:t>89</w:t>
      </w:r>
    </w:p>
    <w:p w14:paraId="50E888A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NR FR1 - NR FR1 DAPS Handover</w:t>
      </w:r>
      <w:r>
        <w:tab/>
        <w:t>89</w:t>
      </w:r>
    </w:p>
    <w:p w14:paraId="03CE88D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89</w:t>
      </w:r>
    </w:p>
    <w:p w14:paraId="25647FB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1B8460A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NR FR2- NR FR1 DAPS Handover</w:t>
      </w:r>
      <w:r>
        <w:tab/>
        <w:t>92</w:t>
      </w:r>
    </w:p>
    <w:p w14:paraId="407BCF7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92</w:t>
      </w:r>
    </w:p>
    <w:p w14:paraId="68D2CCF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92</w:t>
      </w:r>
    </w:p>
    <w:p w14:paraId="7A0D02A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NR FR1- NR FR2 DAPS Handover</w:t>
      </w:r>
      <w:r>
        <w:tab/>
        <w:t>93</w:t>
      </w:r>
    </w:p>
    <w:p w14:paraId="602CB1D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93</w:t>
      </w:r>
    </w:p>
    <w:p w14:paraId="2DAF5CD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3B89BF3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NR Conditional Handover</w:t>
      </w:r>
      <w:r>
        <w:tab/>
        <w:t>94</w:t>
      </w:r>
    </w:p>
    <w:p w14:paraId="2E792DF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Introduction</w:t>
      </w:r>
      <w:r>
        <w:tab/>
        <w:t>94</w:t>
      </w:r>
    </w:p>
    <w:p w14:paraId="79E460A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NR FR1 – NR FR1 conditional handover</w:t>
      </w:r>
      <w:r>
        <w:tab/>
        <w:t>94</w:t>
      </w:r>
    </w:p>
    <w:p w14:paraId="495CA1F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NR FR2 – NR FR1 conditional handover</w:t>
      </w:r>
      <w:r>
        <w:tab/>
        <w:t>95</w:t>
      </w:r>
    </w:p>
    <w:p w14:paraId="01BD41B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NR FR2 – NR FR2 conditional handover</w:t>
      </w:r>
      <w:r>
        <w:tab/>
        <w:t>96</w:t>
      </w:r>
    </w:p>
    <w:p w14:paraId="548FC96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96</w:t>
      </w:r>
    </w:p>
    <w:p w14:paraId="2B2F254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time</w:t>
      </w:r>
      <w:r>
        <w:tab/>
        <w:t>96</w:t>
      </w:r>
    </w:p>
    <w:p w14:paraId="4AB6EF7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Preparation time</w:t>
      </w:r>
      <w:r>
        <w:tab/>
        <w:t>96</w:t>
      </w:r>
    </w:p>
    <w:p w14:paraId="670E533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96</w:t>
      </w:r>
    </w:p>
    <w:p w14:paraId="2B9A754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NR FR1 – NR FR2 conditional handover</w:t>
      </w:r>
      <w:r>
        <w:tab/>
        <w:t>97</w:t>
      </w:r>
    </w:p>
    <w:p w14:paraId="5F916BD9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fi-FI"/>
        </w:rPr>
        <w:t>6</w:t>
      </w:r>
      <w:r w:rsidRPr="0070064A">
        <w:rPr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color w:val="000000" w:themeColor="text1"/>
          <w:lang w:val="fi-FI"/>
        </w:rPr>
        <w:t>Void</w:t>
      </w:r>
      <w:r>
        <w:tab/>
        <w:t>97</w:t>
      </w:r>
    </w:p>
    <w:p w14:paraId="68E33BD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color w:val="000000" w:themeColor="text1"/>
          <w:lang w:val="fi-FI" w:eastAsia="ko-KR"/>
        </w:rPr>
        <w:t>Void</w:t>
      </w:r>
      <w:r>
        <w:tab/>
        <w:t>97</w:t>
      </w:r>
    </w:p>
    <w:p w14:paraId="707CC44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color w:val="000000" w:themeColor="text1"/>
          <w:lang w:val="fi-FI" w:eastAsia="zh-CN"/>
        </w:rPr>
        <w:t>6.1A.1.1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color w:val="000000" w:themeColor="text1"/>
          <w:lang w:val="fi-FI" w:eastAsia="zh-CN"/>
        </w:rPr>
        <w:t>Void</w:t>
      </w:r>
      <w:r>
        <w:tab/>
        <w:t>97</w:t>
      </w:r>
    </w:p>
    <w:p w14:paraId="7D82078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color w:val="000000" w:themeColor="text1"/>
          <w:lang w:val="da-DK" w:eastAsia="zh-CN"/>
        </w:rPr>
        <w:t>6.1A.1.2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color w:val="000000" w:themeColor="text1"/>
          <w:lang w:val="da-DK" w:eastAsia="zh-CN"/>
        </w:rPr>
        <w:t>Void</w:t>
      </w:r>
      <w:r>
        <w:tab/>
        <w:t>97</w:t>
      </w:r>
    </w:p>
    <w:p w14:paraId="00684B2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color w:val="000000" w:themeColor="text1"/>
          <w:lang w:val="fi-FI"/>
        </w:rPr>
        <w:t>6.1A.1.2.1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color w:val="000000" w:themeColor="text1"/>
          <w:lang w:val="fi-FI"/>
        </w:rPr>
        <w:t>Void</w:t>
      </w:r>
      <w:r>
        <w:tab/>
        <w:t>97</w:t>
      </w:r>
    </w:p>
    <w:p w14:paraId="3C188B3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color w:val="000000" w:themeColor="text1"/>
          <w:lang w:val="fi-FI"/>
        </w:rPr>
        <w:t>6.1A.1.2.2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color w:val="000000" w:themeColor="text1"/>
          <w:lang w:val="fi-FI"/>
        </w:rPr>
        <w:t>Void</w:t>
      </w:r>
      <w:r>
        <w:tab/>
        <w:t>97</w:t>
      </w:r>
    </w:p>
    <w:p w14:paraId="14A1614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97</w:t>
      </w:r>
    </w:p>
    <w:p w14:paraId="0E1C92D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NR Handover</w:t>
      </w:r>
      <w:r>
        <w:tab/>
        <w:t>97</w:t>
      </w:r>
    </w:p>
    <w:p w14:paraId="7939291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6.1B.1.1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Introduction</w:t>
      </w:r>
      <w:r>
        <w:tab/>
        <w:t>97</w:t>
      </w:r>
    </w:p>
    <w:p w14:paraId="20EAA7B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da-DK" w:eastAsia="zh-CN"/>
        </w:rPr>
        <w:t>6.1B.1.2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da-DK" w:eastAsia="zh-CN"/>
        </w:rPr>
        <w:t>NR FR1 - NR FR1 Handover</w:t>
      </w:r>
      <w:r>
        <w:tab/>
        <w:t>98</w:t>
      </w:r>
    </w:p>
    <w:p w14:paraId="6531905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6.1B.1.2.1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98</w:t>
      </w:r>
    </w:p>
    <w:p w14:paraId="397A560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color w:val="000000" w:themeColor="text1"/>
        </w:rPr>
        <w:lastRenderedPageBreak/>
        <w:t>6.1B.1.2.2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color w:val="000000" w:themeColor="text1"/>
        </w:rPr>
        <w:t>Interruption time</w:t>
      </w:r>
      <w:r>
        <w:tab/>
        <w:t>98</w:t>
      </w:r>
    </w:p>
    <w:p w14:paraId="25434C3F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99</w:t>
      </w:r>
    </w:p>
    <w:p w14:paraId="21D0D07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SA: RRC Re-establishment</w:t>
      </w:r>
      <w:r>
        <w:tab/>
        <w:t>99</w:t>
      </w:r>
    </w:p>
    <w:p w14:paraId="62DA85A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74462D6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99</w:t>
      </w:r>
    </w:p>
    <w:p w14:paraId="4348010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UE Re-establishment delay requirement</w:t>
      </w:r>
      <w:r>
        <w:tab/>
        <w:t>99</w:t>
      </w:r>
    </w:p>
    <w:p w14:paraId="3C5BA60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RRC Re-establishment with CCA</w:t>
      </w:r>
      <w:r>
        <w:tab/>
        <w:t>100</w:t>
      </w:r>
    </w:p>
    <w:p w14:paraId="22FD67D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100</w:t>
      </w:r>
    </w:p>
    <w:p w14:paraId="6E862C6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101</w:t>
      </w:r>
    </w:p>
    <w:p w14:paraId="2C6332B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6.2.1A.2.1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UE Re-establishment with CCA delay requirement</w:t>
      </w:r>
      <w:r>
        <w:tab/>
        <w:t>101</w:t>
      </w:r>
    </w:p>
    <w:p w14:paraId="749D0CD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Random access</w:t>
      </w:r>
      <w:r>
        <w:tab/>
        <w:t>102</w:t>
      </w:r>
    </w:p>
    <w:p w14:paraId="4801773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102</w:t>
      </w:r>
    </w:p>
    <w:p w14:paraId="7B46F89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103</w:t>
      </w:r>
    </w:p>
    <w:p w14:paraId="6CBC2FA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103</w:t>
      </w:r>
    </w:p>
    <w:p w14:paraId="0A7D998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104</w:t>
      </w:r>
    </w:p>
    <w:p w14:paraId="0F78756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105</w:t>
      </w:r>
    </w:p>
    <w:p w14:paraId="1B3C358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105</w:t>
      </w:r>
    </w:p>
    <w:p w14:paraId="6FDE385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105</w:t>
      </w:r>
    </w:p>
    <w:p w14:paraId="3B2503B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106</w:t>
      </w:r>
    </w:p>
    <w:p w14:paraId="160CDC6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107</w:t>
      </w:r>
    </w:p>
    <w:p w14:paraId="0670092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Random access when CCA is used on target frequency</w:t>
      </w:r>
      <w:r>
        <w:tab/>
        <w:t>107</w:t>
      </w:r>
    </w:p>
    <w:p w14:paraId="131AE2D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107</w:t>
      </w:r>
    </w:p>
    <w:p w14:paraId="097C761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107</w:t>
      </w:r>
    </w:p>
    <w:p w14:paraId="06CB4E7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107</w:t>
      </w:r>
    </w:p>
    <w:p w14:paraId="408DD33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108</w:t>
      </w:r>
    </w:p>
    <w:p w14:paraId="1BEDCB3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109</w:t>
      </w:r>
    </w:p>
    <w:p w14:paraId="0C99C0B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110</w:t>
      </w:r>
    </w:p>
    <w:p w14:paraId="01830E1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111</w:t>
      </w:r>
    </w:p>
    <w:p w14:paraId="1BC13C0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SA: RRC Connection Release with Redirection</w:t>
      </w:r>
      <w:r>
        <w:tab/>
        <w:t>111</w:t>
      </w:r>
    </w:p>
    <w:p w14:paraId="5F2811E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Introduction</w:t>
      </w:r>
      <w:r>
        <w:tab/>
        <w:t>111</w:t>
      </w:r>
    </w:p>
    <w:p w14:paraId="1F430BC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Requirements</w:t>
      </w:r>
      <w:r>
        <w:tab/>
        <w:t>112</w:t>
      </w:r>
    </w:p>
    <w:p w14:paraId="6A28302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RRC connection release with redirection to NR</w:t>
      </w:r>
      <w:r>
        <w:tab/>
        <w:t>112</w:t>
      </w:r>
    </w:p>
    <w:p w14:paraId="22CB437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RRC connection release with redirection to E-UTRAN</w:t>
      </w:r>
      <w:r>
        <w:tab/>
        <w:t>113</w:t>
      </w:r>
    </w:p>
    <w:p w14:paraId="6AE8387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6.2.3.2.3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RRC connection release with redirection to NR carrier subject to CCA</w:t>
      </w:r>
      <w:r>
        <w:tab/>
        <w:t>113</w:t>
      </w:r>
    </w:p>
    <w:p w14:paraId="69CC3B2C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114</w:t>
      </w:r>
    </w:p>
    <w:p w14:paraId="5B06FB7F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114</w:t>
      </w:r>
    </w:p>
    <w:p w14:paraId="35EB224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188F1A9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14:paraId="44FCFFE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Gradual timing adjustment</w:t>
      </w:r>
      <w:r>
        <w:tab/>
        <w:t>116</w:t>
      </w:r>
    </w:p>
    <w:p w14:paraId="38F23F5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116</w:t>
      </w:r>
    </w:p>
    <w:p w14:paraId="4074170A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116</w:t>
      </w:r>
    </w:p>
    <w:p w14:paraId="40A4A3D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072E345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116</w:t>
      </w:r>
    </w:p>
    <w:p w14:paraId="129AC127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117</w:t>
      </w:r>
    </w:p>
    <w:p w14:paraId="55F0BCF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0F8D909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44EFDFC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delay</w:t>
      </w:r>
      <w:r>
        <w:tab/>
        <w:t>117</w:t>
      </w:r>
    </w:p>
    <w:p w14:paraId="416955C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117</w:t>
      </w:r>
    </w:p>
    <w:p w14:paraId="010C5D68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phase synchronization accuracy</w:t>
      </w:r>
      <w:r>
        <w:tab/>
        <w:t>117</w:t>
      </w:r>
    </w:p>
    <w:p w14:paraId="5268156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117</w:t>
      </w:r>
    </w:p>
    <w:p w14:paraId="7E09FA3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117</w:t>
      </w:r>
    </w:p>
    <w:p w14:paraId="5FD1079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117</w:t>
      </w:r>
    </w:p>
    <w:p w14:paraId="711C1B9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117</w:t>
      </w:r>
    </w:p>
    <w:p w14:paraId="5E5C635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195C3D5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02AA6E6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118</w:t>
      </w:r>
    </w:p>
    <w:p w14:paraId="5F593A0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</w:t>
      </w:r>
      <w:r w:rsidRPr="0070064A">
        <w:rPr>
          <w:rFonts w:eastAsia="Malgun Gothic"/>
        </w:rPr>
        <w:t>5</w:t>
      </w:r>
      <w:r>
        <w:rPr>
          <w:lang w:eastAsia="ko-KR"/>
        </w:rPr>
        <w:t>.</w:t>
      </w:r>
      <w:r w:rsidRPr="0070064A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7D151B7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119</w:t>
      </w:r>
    </w:p>
    <w:p w14:paraId="2DCC19D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0A085D7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70064A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70064A">
        <w:rPr>
          <w:rFonts w:eastAsia="Malgun Gothic"/>
          <w:lang w:eastAsia="ko-KR"/>
        </w:rPr>
        <w:t>DC</w:t>
      </w:r>
      <w:r>
        <w:tab/>
        <w:t>120</w:t>
      </w:r>
    </w:p>
    <w:p w14:paraId="7DF7856F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120</w:t>
      </w:r>
    </w:p>
    <w:p w14:paraId="1BC6EB4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120</w:t>
      </w:r>
    </w:p>
    <w:p w14:paraId="393D220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121</w:t>
      </w:r>
    </w:p>
    <w:p w14:paraId="794ECCC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121</w:t>
      </w:r>
    </w:p>
    <w:p w14:paraId="5F1268D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121</w:t>
      </w:r>
    </w:p>
    <w:p w14:paraId="604C369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70064A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122</w:t>
      </w:r>
    </w:p>
    <w:p w14:paraId="66D7848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122</w:t>
      </w:r>
    </w:p>
    <w:p w14:paraId="75039C3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123</w:t>
      </w:r>
    </w:p>
    <w:p w14:paraId="268D934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70064A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70064A">
        <w:rPr>
          <w:rFonts w:eastAsia="Malgun Gothic"/>
          <w:lang w:eastAsia="ko-KR"/>
        </w:rPr>
        <w:t>DC</w:t>
      </w:r>
      <w:r>
        <w:tab/>
        <w:t>123</w:t>
      </w:r>
    </w:p>
    <w:p w14:paraId="20589ADC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i/>
          <w:lang w:val="en-US"/>
        </w:rPr>
        <w:t>deriveSSB-IndexFromCell</w:t>
      </w:r>
      <w:r>
        <w:t xml:space="preserve"> tolerance</w:t>
      </w:r>
      <w:r>
        <w:tab/>
        <w:t>124</w:t>
      </w:r>
    </w:p>
    <w:p w14:paraId="0239B20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124</w:t>
      </w:r>
    </w:p>
    <w:p w14:paraId="7A6EA029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124</w:t>
      </w:r>
    </w:p>
    <w:p w14:paraId="01032FE6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Signalling characteristics</w:t>
      </w:r>
      <w:r>
        <w:tab/>
        <w:t>124</w:t>
      </w:r>
    </w:p>
    <w:p w14:paraId="72513D6E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124</w:t>
      </w:r>
    </w:p>
    <w:p w14:paraId="31AE8B9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124</w:t>
      </w:r>
    </w:p>
    <w:p w14:paraId="102EE59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125</w:t>
      </w:r>
    </w:p>
    <w:p w14:paraId="7229DC3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4AF2237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126</w:t>
      </w:r>
    </w:p>
    <w:p w14:paraId="46466A7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128</w:t>
      </w:r>
    </w:p>
    <w:p w14:paraId="166F047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128</w:t>
      </w:r>
    </w:p>
    <w:p w14:paraId="3C0BFE2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128</w:t>
      </w:r>
    </w:p>
    <w:p w14:paraId="3322411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129</w:t>
      </w:r>
    </w:p>
    <w:p w14:paraId="4426D84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</w:rPr>
        <w:t>8.1.3.3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131</w:t>
      </w:r>
    </w:p>
    <w:p w14:paraId="21450BD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132</w:t>
      </w:r>
    </w:p>
    <w:p w14:paraId="70E4195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132</w:t>
      </w:r>
    </w:p>
    <w:p w14:paraId="79ACD71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132</w:t>
      </w:r>
    </w:p>
    <w:p w14:paraId="76C4D8C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133</w:t>
      </w:r>
    </w:p>
    <w:p w14:paraId="78BD76D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133</w:t>
      </w:r>
    </w:p>
    <w:p w14:paraId="17856F5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133</w:t>
      </w:r>
    </w:p>
    <w:p w14:paraId="750C8CC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133</w:t>
      </w:r>
    </w:p>
    <w:p w14:paraId="7D82A9E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134</w:t>
      </w:r>
    </w:p>
    <w:p w14:paraId="18BBFE13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134</w:t>
      </w:r>
    </w:p>
    <w:p w14:paraId="7F0ED09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7664A80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135</w:t>
      </w:r>
    </w:p>
    <w:p w14:paraId="0E8E6AD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08A45A7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136</w:t>
      </w:r>
    </w:p>
    <w:p w14:paraId="242E99B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137</w:t>
      </w:r>
    </w:p>
    <w:p w14:paraId="2ACAB95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137</w:t>
      </w:r>
    </w:p>
    <w:p w14:paraId="3E355EF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138</w:t>
      </w:r>
    </w:p>
    <w:p w14:paraId="2088856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138</w:t>
      </w:r>
    </w:p>
    <w:p w14:paraId="3072237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138</w:t>
      </w:r>
    </w:p>
    <w:p w14:paraId="25C894A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138</w:t>
      </w:r>
    </w:p>
    <w:p w14:paraId="1AFAC7FF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138</w:t>
      </w:r>
    </w:p>
    <w:p w14:paraId="21D73D8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Interruption</w:t>
      </w:r>
      <w:r>
        <w:tab/>
        <w:t>138</w:t>
      </w:r>
    </w:p>
    <w:p w14:paraId="595F5CB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3A74FD6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352A03E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139</w:t>
      </w:r>
    </w:p>
    <w:p w14:paraId="27E38FB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139</w:t>
      </w:r>
    </w:p>
    <w:p w14:paraId="600CB25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140</w:t>
      </w:r>
    </w:p>
    <w:p w14:paraId="6223D96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141</w:t>
      </w:r>
    </w:p>
    <w:p w14:paraId="1457232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142</w:t>
      </w:r>
    </w:p>
    <w:p w14:paraId="6DED2D0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143</w:t>
      </w:r>
    </w:p>
    <w:p w14:paraId="3EE4F11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8.2.1.2.7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Interruptions due to Active BWP switching Requirement</w:t>
      </w:r>
      <w:r>
        <w:tab/>
        <w:t>144</w:t>
      </w:r>
    </w:p>
    <w:p w14:paraId="70018B9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145</w:t>
      </w:r>
    </w:p>
    <w:p w14:paraId="06542AD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145</w:t>
      </w:r>
    </w:p>
    <w:p w14:paraId="65FB788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145</w:t>
      </w:r>
    </w:p>
    <w:p w14:paraId="7B4CB74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8.2.1.2.11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Interruptions due to UE-specific CBW change</w:t>
      </w:r>
      <w:r>
        <w:tab/>
        <w:t>146</w:t>
      </w:r>
    </w:p>
    <w:p w14:paraId="491F000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8.2.1.2.12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146</w:t>
      </w:r>
    </w:p>
    <w:p w14:paraId="45509DB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147</w:t>
      </w:r>
    </w:p>
    <w:p w14:paraId="40BECCB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148</w:t>
      </w:r>
    </w:p>
    <w:p w14:paraId="72C08FE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149</w:t>
      </w:r>
    </w:p>
    <w:p w14:paraId="605C66D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Calibri"/>
        </w:rPr>
        <w:t>8.2.1.2.16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149</w:t>
      </w:r>
    </w:p>
    <w:p w14:paraId="53E1C6E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Calibri"/>
        </w:rPr>
        <w:t>8.2.1.2.17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150</w:t>
      </w:r>
    </w:p>
    <w:p w14:paraId="1799723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150</w:t>
      </w:r>
    </w:p>
    <w:p w14:paraId="74BFE5C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150</w:t>
      </w:r>
    </w:p>
    <w:p w14:paraId="00DEBA7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151</w:t>
      </w:r>
    </w:p>
    <w:p w14:paraId="7BA34E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151</w:t>
      </w:r>
    </w:p>
    <w:p w14:paraId="4316C33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152</w:t>
      </w:r>
    </w:p>
    <w:p w14:paraId="5B4B1AE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153</w:t>
      </w:r>
    </w:p>
    <w:p w14:paraId="6B54ADB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154</w:t>
      </w:r>
    </w:p>
    <w:p w14:paraId="2A9856F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Interruptions due to Active BWP switching Requirement</w:t>
      </w:r>
      <w:r>
        <w:tab/>
        <w:t>154</w:t>
      </w:r>
    </w:p>
    <w:p w14:paraId="314CF85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155</w:t>
      </w:r>
    </w:p>
    <w:p w14:paraId="70E07E7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156</w:t>
      </w:r>
    </w:p>
    <w:p w14:paraId="6F6193E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8.2.2.2.8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Interruptions due to UE-specific CBW change</w:t>
      </w:r>
      <w:r>
        <w:tab/>
        <w:t>156</w:t>
      </w:r>
    </w:p>
    <w:p w14:paraId="0D73963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156</w:t>
      </w:r>
    </w:p>
    <w:p w14:paraId="2657076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158</w:t>
      </w:r>
    </w:p>
    <w:p w14:paraId="73C426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158</w:t>
      </w:r>
    </w:p>
    <w:p w14:paraId="47154B0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159</w:t>
      </w:r>
    </w:p>
    <w:p w14:paraId="16EB2C2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Interruptions at transitions between active and non-active during DRX</w:t>
      </w:r>
      <w:r>
        <w:tab/>
        <w:t>159</w:t>
      </w:r>
    </w:p>
    <w:p w14:paraId="570A606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Calibri"/>
        </w:rPr>
        <w:t>8.2.2.2.14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159</w:t>
      </w:r>
    </w:p>
    <w:p w14:paraId="4421807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Calibri"/>
        </w:rPr>
        <w:t>8.2.2.2.15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160</w:t>
      </w:r>
    </w:p>
    <w:p w14:paraId="544A841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Interruptions</w:t>
      </w:r>
      <w:r>
        <w:tab/>
        <w:t>160</w:t>
      </w:r>
    </w:p>
    <w:p w14:paraId="49BB246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160</w:t>
      </w:r>
    </w:p>
    <w:p w14:paraId="2B7145E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161</w:t>
      </w:r>
    </w:p>
    <w:p w14:paraId="3393CD1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161</w:t>
      </w:r>
    </w:p>
    <w:p w14:paraId="482FD63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161</w:t>
      </w:r>
    </w:p>
    <w:p w14:paraId="6E39637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161</w:t>
      </w:r>
    </w:p>
    <w:p w14:paraId="2AAA305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162</w:t>
      </w:r>
    </w:p>
    <w:p w14:paraId="5E0C439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164</w:t>
      </w:r>
    </w:p>
    <w:p w14:paraId="178A634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165</w:t>
      </w:r>
    </w:p>
    <w:p w14:paraId="330F900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165</w:t>
      </w:r>
    </w:p>
    <w:p w14:paraId="77164D3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165</w:t>
      </w:r>
    </w:p>
    <w:p w14:paraId="2D9C1E0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166</w:t>
      </w:r>
    </w:p>
    <w:p w14:paraId="5939BD0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166</w:t>
      </w:r>
    </w:p>
    <w:p w14:paraId="17167DE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166</w:t>
      </w:r>
    </w:p>
    <w:p w14:paraId="54E7F8A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168</w:t>
      </w:r>
    </w:p>
    <w:p w14:paraId="623A14C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168</w:t>
      </w:r>
    </w:p>
    <w:p w14:paraId="693CCDE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Calibri"/>
        </w:rPr>
        <w:t>8.2.3.2.14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169</w:t>
      </w:r>
    </w:p>
    <w:p w14:paraId="5CB49B3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Calibri"/>
        </w:rPr>
        <w:t>8.2.3.2.15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169</w:t>
      </w:r>
    </w:p>
    <w:p w14:paraId="17B38DE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Interruptions</w:t>
      </w:r>
      <w:r>
        <w:tab/>
        <w:t>170</w:t>
      </w:r>
    </w:p>
    <w:p w14:paraId="5E58D47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170</w:t>
      </w:r>
    </w:p>
    <w:p w14:paraId="10DB3CB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171</w:t>
      </w:r>
    </w:p>
    <w:p w14:paraId="45B3D78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171</w:t>
      </w:r>
    </w:p>
    <w:p w14:paraId="1F60E4C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172</w:t>
      </w:r>
    </w:p>
    <w:p w14:paraId="6334CA9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173</w:t>
      </w:r>
    </w:p>
    <w:p w14:paraId="7B4C836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173</w:t>
      </w:r>
    </w:p>
    <w:p w14:paraId="4159047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Interruptions due to Active BWP switching Requirement</w:t>
      </w:r>
      <w:r>
        <w:tab/>
        <w:t>173</w:t>
      </w:r>
    </w:p>
    <w:p w14:paraId="0F0E311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Interruptions at transitions between active and non-active during DRX</w:t>
      </w:r>
      <w:r>
        <w:tab/>
        <w:t>174</w:t>
      </w:r>
    </w:p>
    <w:p w14:paraId="2E7EE91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8.2.4.2.7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174</w:t>
      </w:r>
    </w:p>
    <w:p w14:paraId="55C21DF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174</w:t>
      </w:r>
    </w:p>
    <w:p w14:paraId="130415B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174</w:t>
      </w:r>
    </w:p>
    <w:p w14:paraId="1EC22C4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176</w:t>
      </w:r>
    </w:p>
    <w:p w14:paraId="1A288F7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Calibri"/>
        </w:rPr>
        <w:t>8.2.4.2.11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176</w:t>
      </w:r>
    </w:p>
    <w:p w14:paraId="211541A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Calibri"/>
        </w:rPr>
        <w:t>8.2.4.2.12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177</w:t>
      </w:r>
    </w:p>
    <w:p w14:paraId="47850AB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Calibri"/>
        </w:rPr>
        <w:t>8.2.4.2.13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Calibri"/>
        </w:rPr>
        <w:t xml:space="preserve"> </w:t>
      </w:r>
      <w:r>
        <w:t>Interruptions due to SCell dormancy</w:t>
      </w:r>
      <w:r>
        <w:tab/>
        <w:t>177</w:t>
      </w:r>
    </w:p>
    <w:p w14:paraId="55FA221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178</w:t>
      </w:r>
    </w:p>
    <w:p w14:paraId="77FBC5D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178</w:t>
      </w:r>
    </w:p>
    <w:p w14:paraId="10E1CD5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178</w:t>
      </w:r>
    </w:p>
    <w:p w14:paraId="418FE67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178</w:t>
      </w:r>
    </w:p>
    <w:p w14:paraId="488924DE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178</w:t>
      </w:r>
    </w:p>
    <w:p w14:paraId="505836F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Introduction</w:t>
      </w:r>
      <w:r>
        <w:tab/>
        <w:t>178</w:t>
      </w:r>
    </w:p>
    <w:p w14:paraId="63422F5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SCell Activation Delay Requirement for Deactivated SCell</w:t>
      </w:r>
      <w:r>
        <w:tab/>
        <w:t>178</w:t>
      </w:r>
    </w:p>
    <w:p w14:paraId="7D1E4B7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SCell Deactivation Delay Requirement for Activated SCell</w:t>
      </w:r>
      <w:r>
        <w:tab/>
        <w:t>182</w:t>
      </w:r>
    </w:p>
    <w:p w14:paraId="0E41AC3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eastAsia="ko-KR"/>
        </w:rPr>
        <w:t>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eastAsia="ko-KR"/>
        </w:rPr>
        <w:t>Direct SCell Activation at SCell addition</w:t>
      </w:r>
      <w:r>
        <w:tab/>
        <w:t>183</w:t>
      </w:r>
    </w:p>
    <w:p w14:paraId="08784BE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eastAsia="ko-KR"/>
        </w:rPr>
        <w:t>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eastAsia="ko-KR"/>
        </w:rPr>
        <w:t>Direct SCell Activation at Handover</w:t>
      </w:r>
      <w:r>
        <w:tab/>
        <w:t>184</w:t>
      </w:r>
    </w:p>
    <w:p w14:paraId="0A042D1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SCell Activation Delay Requirement for Deactivated SCell with Multiple Downlink SCells</w:t>
      </w:r>
      <w:r>
        <w:tab/>
        <w:t>186</w:t>
      </w:r>
    </w:p>
    <w:p w14:paraId="5D438FB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SCell Deactivation Delay Requirement for Activated SCell with Multiple Downlink SCells</w:t>
      </w:r>
      <w:r>
        <w:tab/>
        <w:t>189</w:t>
      </w:r>
    </w:p>
    <w:p w14:paraId="03ED6C0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189</w:t>
      </w:r>
    </w:p>
    <w:p w14:paraId="4656D8E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191</w:t>
      </w:r>
    </w:p>
    <w:p w14:paraId="0CCC203D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192</w:t>
      </w:r>
    </w:p>
    <w:p w14:paraId="0DFD837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Introduction</w:t>
      </w:r>
      <w:r>
        <w:tab/>
        <w:t>192</w:t>
      </w:r>
    </w:p>
    <w:p w14:paraId="51A9A57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SCell Activation Delay Requirement for Deactivated SCell</w:t>
      </w:r>
      <w:r>
        <w:tab/>
        <w:t>192</w:t>
      </w:r>
    </w:p>
    <w:p w14:paraId="743D2D9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SCell Deactivation Delay Requirement for Activated SCell</w:t>
      </w:r>
      <w:r>
        <w:tab/>
        <w:t>195</w:t>
      </w:r>
    </w:p>
    <w:p w14:paraId="6A0A69D2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</w:rPr>
        <w:t>UE UL carrier RRC reconfiguration delay</w:t>
      </w:r>
      <w:r>
        <w:tab/>
        <w:t>195</w:t>
      </w:r>
    </w:p>
    <w:p w14:paraId="2C8A7C3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  <w:lang w:val="en-US" w:eastAsia="zh-CN"/>
        </w:rPr>
        <w:t>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lang w:val="en-US" w:eastAsia="zh-CN"/>
        </w:rPr>
        <w:t>Introduction</w:t>
      </w:r>
      <w:r>
        <w:tab/>
        <w:t>195</w:t>
      </w:r>
    </w:p>
    <w:p w14:paraId="57CC75D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  <w:lang w:val="en-US"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lang w:val="en-US" w:eastAsia="zh-CN"/>
        </w:rPr>
        <w:t>UE UL carrier configuration delay requirement</w:t>
      </w:r>
      <w:r>
        <w:tab/>
        <w:t>195</w:t>
      </w:r>
    </w:p>
    <w:p w14:paraId="59D2935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</w:rPr>
        <w:t>UE UL carrier deconfiguration delay requirement</w:t>
      </w:r>
      <w:r>
        <w:tab/>
        <w:t>196</w:t>
      </w:r>
    </w:p>
    <w:p w14:paraId="7E6BA508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Link Recovery Procedures</w:t>
      </w:r>
      <w:r>
        <w:tab/>
        <w:t>196</w:t>
      </w:r>
    </w:p>
    <w:p w14:paraId="02A70CB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5DA0404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197</w:t>
      </w:r>
    </w:p>
    <w:p w14:paraId="67CE64D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14:paraId="73FF91C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197</w:t>
      </w:r>
    </w:p>
    <w:p w14:paraId="2E885AE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199</w:t>
      </w:r>
    </w:p>
    <w:p w14:paraId="40153BF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199</w:t>
      </w:r>
    </w:p>
    <w:p w14:paraId="09AB6FD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</w:rPr>
        <w:t>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199</w:t>
      </w:r>
    </w:p>
    <w:p w14:paraId="10ED780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</w:rPr>
        <w:t>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200</w:t>
      </w:r>
    </w:p>
    <w:p w14:paraId="0122428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</w:rPr>
        <w:t>8.5.3.3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202</w:t>
      </w:r>
    </w:p>
    <w:p w14:paraId="1A5E8E9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203</w:t>
      </w:r>
    </w:p>
    <w:p w14:paraId="3891A32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203</w:t>
      </w:r>
    </w:p>
    <w:p w14:paraId="462DFD0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</w:rPr>
        <w:t>8.5.5.1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6D4FF71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</w:rPr>
        <w:t>8.5.5.2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203</w:t>
      </w:r>
    </w:p>
    <w:p w14:paraId="2FC609A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205</w:t>
      </w:r>
    </w:p>
    <w:p w14:paraId="5B6C908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206</w:t>
      </w:r>
    </w:p>
    <w:p w14:paraId="6EF23EF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</w:rPr>
        <w:t>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5E67AB4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</w:rPr>
        <w:t>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206</w:t>
      </w:r>
    </w:p>
    <w:p w14:paraId="4A23B41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208</w:t>
      </w:r>
    </w:p>
    <w:p w14:paraId="56C1A22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209</w:t>
      </w:r>
    </w:p>
    <w:p w14:paraId="5D75FE3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</w:rPr>
        <w:t>8.5.</w:t>
      </w:r>
      <w:r w:rsidRPr="0070064A">
        <w:rPr>
          <w:rFonts w:eastAsia="?? ??"/>
          <w:lang w:eastAsia="ja-JP"/>
        </w:rPr>
        <w:t>7</w:t>
      </w:r>
      <w:r w:rsidRPr="0070064A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?? ??"/>
        </w:rPr>
        <w:t>Scheduling availability of UE performing beam failure detection with a same subcarrier spacing as PDSCH/PDCCH on FR1</w:t>
      </w:r>
      <w:r>
        <w:tab/>
        <w:t>209</w:t>
      </w:r>
    </w:p>
    <w:p w14:paraId="12A76F1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209</w:t>
      </w:r>
    </w:p>
    <w:p w14:paraId="3C5D5B4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209</w:t>
      </w:r>
    </w:p>
    <w:p w14:paraId="6484C80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210</w:t>
      </w:r>
    </w:p>
    <w:p w14:paraId="54F9B43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210</w:t>
      </w:r>
    </w:p>
    <w:p w14:paraId="0A828FE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210</w:t>
      </w:r>
    </w:p>
    <w:p w14:paraId="4DD6303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210</w:t>
      </w:r>
    </w:p>
    <w:p w14:paraId="2D04450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210</w:t>
      </w:r>
    </w:p>
    <w:p w14:paraId="17DA283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211</w:t>
      </w:r>
    </w:p>
    <w:p w14:paraId="2744AE2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Beam Failure Recovery in SCell</w:t>
      </w:r>
      <w:r>
        <w:tab/>
        <w:t>211</w:t>
      </w:r>
    </w:p>
    <w:p w14:paraId="10DACE0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</w:rPr>
        <w:t>8.5.9.1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351F195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</w:rPr>
        <w:t>8.5.9.2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211</w:t>
      </w:r>
    </w:p>
    <w:p w14:paraId="051D0CC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 for beam failure detection</w:t>
      </w:r>
      <w:r>
        <w:tab/>
        <w:t>211</w:t>
      </w:r>
    </w:p>
    <w:p w14:paraId="46802222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Link Recovery Procedures when CCA is used on target frequency</w:t>
      </w:r>
      <w:r>
        <w:tab/>
        <w:t>212</w:t>
      </w:r>
    </w:p>
    <w:p w14:paraId="3CAA452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Introduction</w:t>
      </w:r>
      <w:r>
        <w:tab/>
        <w:t>212</w:t>
      </w:r>
    </w:p>
    <w:p w14:paraId="6B2B91A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Requirements for SSB based beam failure detection</w:t>
      </w:r>
      <w:r>
        <w:tab/>
        <w:t>212</w:t>
      </w:r>
    </w:p>
    <w:p w14:paraId="017EAAA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  <w:lang w:val="en-US"/>
        </w:rPr>
        <w:t>8.5A.2.1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Introduction</w:t>
      </w:r>
      <w:r>
        <w:tab/>
        <w:t>212</w:t>
      </w:r>
    </w:p>
    <w:p w14:paraId="73648D9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  <w:lang w:val="en-US"/>
        </w:rPr>
        <w:t>8.5A.2.2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Minimum requirement</w:t>
      </w:r>
      <w:r>
        <w:tab/>
        <w:t>213</w:t>
      </w:r>
    </w:p>
    <w:p w14:paraId="739804E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lastRenderedPageBreak/>
        <w:t>8.5A.2.3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Measurement restriction for SSB based beam failure detection</w:t>
      </w:r>
      <w:r>
        <w:tab/>
        <w:t>213</w:t>
      </w:r>
    </w:p>
    <w:p w14:paraId="2A005E9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Minimum requirement for L1 indication</w:t>
      </w:r>
      <w:r>
        <w:tab/>
        <w:t>214</w:t>
      </w:r>
    </w:p>
    <w:p w14:paraId="6B39B6D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Requirements for SSB based candidate beam detection</w:t>
      </w:r>
      <w:r>
        <w:tab/>
        <w:t>214</w:t>
      </w:r>
    </w:p>
    <w:p w14:paraId="2029780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  <w:lang w:val="en-US"/>
        </w:rPr>
        <w:t>8.5A.5.1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Introduction</w:t>
      </w:r>
      <w:r>
        <w:tab/>
        <w:t>214</w:t>
      </w:r>
    </w:p>
    <w:p w14:paraId="71EF926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  <w:lang w:val="en-US"/>
        </w:rPr>
        <w:t>8.5A.5.2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Minimum requirement</w:t>
      </w:r>
      <w:r>
        <w:tab/>
        <w:t>214</w:t>
      </w:r>
    </w:p>
    <w:p w14:paraId="0ED0EAD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Measurement restriction for SSB based candidate beam detection</w:t>
      </w:r>
      <w:r>
        <w:tab/>
        <w:t>215</w:t>
      </w:r>
    </w:p>
    <w:p w14:paraId="7FCDF72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8.5A.7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Scheduling availability of UE during beam failure detection</w:t>
      </w:r>
      <w:r>
        <w:tab/>
        <w:t>215</w:t>
      </w:r>
    </w:p>
    <w:p w14:paraId="1B902E4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8.5A.</w:t>
      </w:r>
      <w:r w:rsidRPr="0070064A">
        <w:rPr>
          <w:lang w:val="en-US" w:eastAsia="ja-JP"/>
        </w:rPr>
        <w:t>7</w:t>
      </w:r>
      <w:r w:rsidRPr="0070064A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Scheduling availability of UE performing beam failure detection with a same subcarrier spacing as PDSCH/PDCCH</w:t>
      </w:r>
      <w:r>
        <w:tab/>
        <w:t>215</w:t>
      </w:r>
    </w:p>
    <w:p w14:paraId="054B0A0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8.5A.</w:t>
      </w:r>
      <w:r w:rsidRPr="0070064A">
        <w:rPr>
          <w:lang w:val="en-US" w:eastAsia="ja-JP"/>
        </w:rPr>
        <w:t>7</w:t>
      </w:r>
      <w:r w:rsidRPr="0070064A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Scheduling availability of UE performing beam failure detection with a different subcarrier spacing than PDSCH/PDCCH</w:t>
      </w:r>
      <w:r>
        <w:tab/>
        <w:t>215</w:t>
      </w:r>
    </w:p>
    <w:p w14:paraId="2ACC213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8.5A.8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Scheduling availability of UE during candidate beam detection</w:t>
      </w:r>
      <w:r>
        <w:tab/>
        <w:t>215</w:t>
      </w:r>
    </w:p>
    <w:p w14:paraId="7422BB5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8.5A.8.1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Scheduling availability of UE performing L1-RSRP measurement with a same subcarrier spacing as PDSCH/PDCCH</w:t>
      </w:r>
      <w:r>
        <w:tab/>
        <w:t>215</w:t>
      </w:r>
    </w:p>
    <w:p w14:paraId="737A686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8.5A.8.2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Scheduling availability of UE performing L1-RSRP measurement with a different subcarrier spacing than PDSCH/PDCCH</w:t>
      </w:r>
      <w:r>
        <w:tab/>
        <w:t>216</w:t>
      </w:r>
    </w:p>
    <w:p w14:paraId="3A030E4E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 delay</w:t>
      </w:r>
      <w:r>
        <w:tab/>
        <w:t>216</w:t>
      </w:r>
    </w:p>
    <w:p w14:paraId="2248A1A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Introduction</w:t>
      </w:r>
      <w:r>
        <w:tab/>
        <w:t>216</w:t>
      </w:r>
    </w:p>
    <w:p w14:paraId="576F2D6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DCI and timer based BWP switch delay on a single CC</w:t>
      </w:r>
      <w:r>
        <w:tab/>
        <w:t>216</w:t>
      </w:r>
    </w:p>
    <w:p w14:paraId="5F2ECF0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8.6.2A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DCI based BWP switch delay on multiple CCs</w:t>
      </w:r>
      <w:r>
        <w:tab/>
        <w:t>217</w:t>
      </w:r>
    </w:p>
    <w:p w14:paraId="21C8C88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8.6.2A.1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Simultaneous DCI based BWP switch delay on multiple CCs</w:t>
      </w:r>
      <w:r>
        <w:tab/>
        <w:t>217</w:t>
      </w:r>
    </w:p>
    <w:p w14:paraId="2EC201D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8.6.2A.2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Non-simultaneous DCI based BWP switch delay on multiple CCs</w:t>
      </w:r>
      <w:r>
        <w:tab/>
        <w:t>219</w:t>
      </w:r>
    </w:p>
    <w:p w14:paraId="63CC84C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8.6.2B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Timer based BWP switch delay on multiple CCs</w:t>
      </w:r>
      <w:r>
        <w:tab/>
        <w:t>219</w:t>
      </w:r>
    </w:p>
    <w:p w14:paraId="380F3FB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8.6.2B.1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Simultaneous timer based BWP switch delay on multiple CCs</w:t>
      </w:r>
      <w:r>
        <w:tab/>
        <w:t>219</w:t>
      </w:r>
    </w:p>
    <w:p w14:paraId="3C0CB68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8.6.2B.2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Non-simultaneous timer based BWP switch delay on multiple CCs</w:t>
      </w:r>
      <w:r>
        <w:tab/>
        <w:t>220</w:t>
      </w:r>
    </w:p>
    <w:p w14:paraId="4EC46CA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RRC based BWP switch delay on a single CC</w:t>
      </w:r>
      <w:r>
        <w:tab/>
        <w:t>220</w:t>
      </w:r>
    </w:p>
    <w:p w14:paraId="608A3C2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  <w:lang w:val="en-US" w:eastAsia="zh-CN"/>
        </w:rPr>
        <w:t>8.6.3A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lang w:val="en-US" w:eastAsia="zh-CN"/>
        </w:rPr>
        <w:t>RRC based BWP switch delay on multiple CCs</w:t>
      </w:r>
      <w:r>
        <w:tab/>
        <w:t>221</w:t>
      </w:r>
    </w:p>
    <w:p w14:paraId="3232A86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  <w:lang w:val="en-US" w:eastAsia="zh-CN"/>
        </w:rPr>
        <w:t>8.6.3A.1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lang w:val="en-US" w:eastAsia="zh-CN"/>
        </w:rPr>
        <w:t>Simultaneous RRC based BWP switch delay on multiple CCs</w:t>
      </w:r>
      <w:r>
        <w:tab/>
        <w:t>221</w:t>
      </w:r>
    </w:p>
    <w:p w14:paraId="5C73DB3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  <w:lang w:val="en-US" w:eastAsia="zh-CN"/>
        </w:rPr>
        <w:t>8.6.3A.2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lang w:val="en-US" w:eastAsia="zh-CN"/>
        </w:rPr>
        <w:t>Non-simultaneous RRC based BWP switch delay on multiple CCs</w:t>
      </w:r>
      <w:r>
        <w:tab/>
        <w:t>221</w:t>
      </w:r>
    </w:p>
    <w:p w14:paraId="63AD148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BWP switch delay on Consistent UL CCA recovery</w:t>
      </w:r>
      <w:r>
        <w:tab/>
        <w:t>222</w:t>
      </w:r>
    </w:p>
    <w:p w14:paraId="01FA9469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222</w:t>
      </w:r>
    </w:p>
    <w:p w14:paraId="051C273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222</w:t>
      </w:r>
    </w:p>
    <w:p w14:paraId="241801E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222</w:t>
      </w:r>
    </w:p>
    <w:p w14:paraId="480DE4D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222</w:t>
      </w:r>
    </w:p>
    <w:p w14:paraId="5811905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223</w:t>
      </w:r>
    </w:p>
    <w:p w14:paraId="34DC506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223</w:t>
      </w:r>
    </w:p>
    <w:p w14:paraId="0305224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223</w:t>
      </w:r>
    </w:p>
    <w:p w14:paraId="7700299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223</w:t>
      </w:r>
    </w:p>
    <w:p w14:paraId="5C47BFF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224</w:t>
      </w:r>
    </w:p>
    <w:p w14:paraId="479BAC1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algun Gothic"/>
          <w:lang w:val="en-US"/>
        </w:rPr>
        <w:t>Active TCI state switching delay</w:t>
      </w:r>
      <w:r>
        <w:tab/>
        <w:t>224</w:t>
      </w:r>
    </w:p>
    <w:p w14:paraId="3A24B30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algun Gothic"/>
          <w:lang w:val="en-US"/>
        </w:rPr>
        <w:t>8.10.4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 xml:space="preserve">DCI based </w:t>
      </w:r>
      <w:r w:rsidRPr="0070064A">
        <w:rPr>
          <w:rFonts w:eastAsia="Malgun Gothic"/>
          <w:lang w:val="en-US"/>
        </w:rPr>
        <w:t>TCI</w:t>
      </w:r>
      <w:r w:rsidRPr="0070064A">
        <w:rPr>
          <w:lang w:val="en-US"/>
        </w:rPr>
        <w:t xml:space="preserve"> state switch delay</w:t>
      </w:r>
      <w:r>
        <w:tab/>
        <w:t>225</w:t>
      </w:r>
    </w:p>
    <w:p w14:paraId="2CF5363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RRC based TCI state switch delay</w:t>
      </w:r>
      <w:r>
        <w:tab/>
        <w:t>225</w:t>
      </w:r>
    </w:p>
    <w:p w14:paraId="562D9C9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Active TCI state list update delay</w:t>
      </w:r>
      <w:r>
        <w:tab/>
        <w:t>226</w:t>
      </w:r>
    </w:p>
    <w:p w14:paraId="2EDC568C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Active TCI state switching delay with CCA</w:t>
      </w:r>
      <w:r>
        <w:tab/>
        <w:t>226</w:t>
      </w:r>
    </w:p>
    <w:p w14:paraId="55F0F39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</w:t>
      </w:r>
      <w:r w:rsidRPr="0070064A">
        <w:rPr>
          <w:rFonts w:eastAsia="Malgun Gothic"/>
          <w:lang w:val="en-US"/>
        </w:rPr>
        <w:t>10A</w:t>
      </w:r>
      <w:r w:rsidRPr="0070064A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Introduction</w:t>
      </w:r>
      <w:r>
        <w:tab/>
        <w:t>226</w:t>
      </w:r>
    </w:p>
    <w:p w14:paraId="17BE445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Known conditions for TCI state</w:t>
      </w:r>
      <w:r>
        <w:tab/>
        <w:t>226</w:t>
      </w:r>
    </w:p>
    <w:p w14:paraId="7951B9C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8.10A.3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MAC-CE based TCI state switch delay</w:t>
      </w:r>
      <w:r>
        <w:tab/>
        <w:t>227</w:t>
      </w:r>
    </w:p>
    <w:p w14:paraId="4F516CF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algun Gothic"/>
          <w:lang w:val="en-US"/>
        </w:rPr>
        <w:t>8.10A.4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 xml:space="preserve">DCI based </w:t>
      </w:r>
      <w:r w:rsidRPr="0070064A">
        <w:rPr>
          <w:rFonts w:eastAsia="Malgun Gothic"/>
          <w:lang w:val="en-US"/>
        </w:rPr>
        <w:t>TCI</w:t>
      </w:r>
      <w:r w:rsidRPr="0070064A">
        <w:rPr>
          <w:lang w:val="en-US"/>
        </w:rPr>
        <w:t xml:space="preserve"> state switch delay</w:t>
      </w:r>
      <w:r>
        <w:tab/>
        <w:t>227</w:t>
      </w:r>
    </w:p>
    <w:p w14:paraId="01CD75C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8.10A.5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RRC based TCI state switch delay</w:t>
      </w:r>
      <w:r>
        <w:tab/>
        <w:t>227</w:t>
      </w:r>
    </w:p>
    <w:p w14:paraId="422C226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8.10</w:t>
      </w:r>
      <w:r w:rsidRPr="0070064A">
        <w:rPr>
          <w:lang w:val="en-US" w:eastAsia="zh-CN"/>
        </w:rPr>
        <w:t>A</w:t>
      </w:r>
      <w:r w:rsidRPr="0070064A">
        <w:rPr>
          <w:lang w:val="en-US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Active TCI state list update delay</w:t>
      </w:r>
      <w:r>
        <w:tab/>
        <w:t>228</w:t>
      </w:r>
    </w:p>
    <w:p w14:paraId="32313585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PSCell Change</w:t>
      </w:r>
      <w:r>
        <w:tab/>
        <w:t>228</w:t>
      </w:r>
    </w:p>
    <w:p w14:paraId="24DF073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8.11A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void</w:t>
      </w:r>
      <w:r>
        <w:tab/>
        <w:t>229</w:t>
      </w:r>
    </w:p>
    <w:p w14:paraId="1B245891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8.11B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Conditional PSCell Change</w:t>
      </w:r>
      <w:r>
        <w:tab/>
        <w:t>229</w:t>
      </w:r>
    </w:p>
    <w:p w14:paraId="5C66841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Introduction</w:t>
      </w:r>
      <w:r>
        <w:tab/>
        <w:t>229</w:t>
      </w:r>
    </w:p>
    <w:p w14:paraId="63E7841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Conditoinal PSCell Change delay</w:t>
      </w:r>
      <w:r>
        <w:tab/>
        <w:t>229</w:t>
      </w:r>
    </w:p>
    <w:p w14:paraId="43C400C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8.11B.2.1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Measurement time</w:t>
      </w:r>
      <w:r>
        <w:tab/>
        <w:t>229</w:t>
      </w:r>
    </w:p>
    <w:p w14:paraId="515E0378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Uplink spatial relation switch delay</w:t>
      </w:r>
      <w:r>
        <w:tab/>
        <w:t>230</w:t>
      </w:r>
    </w:p>
    <w:p w14:paraId="1EB7E92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Introduction</w:t>
      </w:r>
      <w:r>
        <w:tab/>
        <w:t>230</w:t>
      </w:r>
    </w:p>
    <w:p w14:paraId="1077B5B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Known conditions for spatial relation when associated with DL-RS</w:t>
      </w:r>
      <w:r>
        <w:tab/>
        <w:t>230</w:t>
      </w:r>
    </w:p>
    <w:p w14:paraId="5B81EFD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MAC-CE based spatial relation switch delay</w:t>
      </w:r>
      <w:r>
        <w:tab/>
        <w:t>230</w:t>
      </w:r>
    </w:p>
    <w:p w14:paraId="22DAC8D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algun Gothic"/>
          <w:lang w:val="en-US"/>
        </w:rPr>
        <w:t>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DCI based spatial relation switch delay</w:t>
      </w:r>
      <w:r>
        <w:tab/>
        <w:t>231</w:t>
      </w:r>
    </w:p>
    <w:p w14:paraId="3E57FA1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RRC based spatial relation switch delay</w:t>
      </w:r>
      <w:r>
        <w:tab/>
        <w:t>231</w:t>
      </w:r>
    </w:p>
    <w:p w14:paraId="5021DBE2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231</w:t>
      </w:r>
    </w:p>
    <w:p w14:paraId="3DFD484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231</w:t>
      </w:r>
    </w:p>
    <w:p w14:paraId="38CB1AE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232</w:t>
      </w:r>
    </w:p>
    <w:p w14:paraId="62D39F2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Pathloss reference signal switching delay</w:t>
      </w:r>
      <w:r>
        <w:tab/>
        <w:t>232</w:t>
      </w:r>
    </w:p>
    <w:p w14:paraId="6B8C89F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Introduction</w:t>
      </w:r>
      <w:r>
        <w:tab/>
        <w:t>232</w:t>
      </w:r>
    </w:p>
    <w:p w14:paraId="0995551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Known conditions for pathloss reference signal</w:t>
      </w:r>
      <w:r>
        <w:tab/>
        <w:t>232</w:t>
      </w:r>
    </w:p>
    <w:p w14:paraId="40EE528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MAC-CE based pathloss reference signal switch delay</w:t>
      </w:r>
      <w:r>
        <w:tab/>
        <w:t>232</w:t>
      </w:r>
    </w:p>
    <w:p w14:paraId="11E0286F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Procedure</w:t>
      </w:r>
      <w:r>
        <w:tab/>
        <w:t>233</w:t>
      </w:r>
    </w:p>
    <w:p w14:paraId="5F7BF0AE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</w:t>
      </w:r>
      <w:r>
        <w:tab/>
        <w:t>233</w:t>
      </w:r>
    </w:p>
    <w:p w14:paraId="30CD328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233</w:t>
      </w:r>
    </w:p>
    <w:p w14:paraId="4B19484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</w:t>
      </w:r>
      <w:r>
        <w:tab/>
        <w:t>233</w:t>
      </w:r>
    </w:p>
    <w:p w14:paraId="23F6ABB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245</w:t>
      </w:r>
    </w:p>
    <w:p w14:paraId="4925DF0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245</w:t>
      </w:r>
    </w:p>
    <w:p w14:paraId="4CEAB43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246</w:t>
      </w:r>
    </w:p>
    <w:p w14:paraId="6310683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247</w:t>
      </w:r>
    </w:p>
    <w:p w14:paraId="0779DAD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248</w:t>
      </w:r>
    </w:p>
    <w:p w14:paraId="68CD6F6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248</w:t>
      </w:r>
    </w:p>
    <w:p w14:paraId="2C37A19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248</w:t>
      </w:r>
    </w:p>
    <w:p w14:paraId="6D3E787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249</w:t>
      </w:r>
    </w:p>
    <w:p w14:paraId="10A054E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249</w:t>
      </w:r>
    </w:p>
    <w:p w14:paraId="71E7174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250</w:t>
      </w:r>
    </w:p>
    <w:p w14:paraId="497529C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251</w:t>
      </w:r>
    </w:p>
    <w:p w14:paraId="2ED0A49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251</w:t>
      </w:r>
    </w:p>
    <w:p w14:paraId="1547F56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t>9.1.3.2c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t>NR-DC: Maximum allowed layers for multiple monitoring</w:t>
      </w:r>
      <w:r>
        <w:tab/>
        <w:t>252</w:t>
      </w:r>
    </w:p>
    <w:p w14:paraId="049E262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253</w:t>
      </w:r>
    </w:p>
    <w:p w14:paraId="422A15F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253</w:t>
      </w:r>
    </w:p>
    <w:p w14:paraId="639A356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253</w:t>
      </w:r>
    </w:p>
    <w:p w14:paraId="2DFF3D2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253</w:t>
      </w:r>
    </w:p>
    <w:p w14:paraId="33D9FCB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253</w:t>
      </w:r>
    </w:p>
    <w:p w14:paraId="4CC1333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254</w:t>
      </w:r>
    </w:p>
    <w:p w14:paraId="2AD61E3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254</w:t>
      </w:r>
    </w:p>
    <w:p w14:paraId="73530DE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254</w:t>
      </w:r>
    </w:p>
    <w:p w14:paraId="54487D6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7BFEC9D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7891B0D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Carrier-specific scaling factor</w:t>
      </w:r>
      <w:r>
        <w:tab/>
        <w:t>258</w:t>
      </w:r>
    </w:p>
    <w:p w14:paraId="083923D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258</w:t>
      </w:r>
    </w:p>
    <w:p w14:paraId="132171F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260</w:t>
      </w:r>
    </w:p>
    <w:p w14:paraId="051E99D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261</w:t>
      </w:r>
    </w:p>
    <w:p w14:paraId="0200263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262</w:t>
      </w:r>
    </w:p>
    <w:p w14:paraId="5AC701C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263</w:t>
      </w:r>
    </w:p>
    <w:p w14:paraId="1F9BAAB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264</w:t>
      </w:r>
    </w:p>
    <w:p w14:paraId="31F168F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265</w:t>
      </w:r>
    </w:p>
    <w:p w14:paraId="15551CA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267</w:t>
      </w:r>
    </w:p>
    <w:p w14:paraId="7D38363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268</w:t>
      </w:r>
    </w:p>
    <w:p w14:paraId="70849AC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270</w:t>
      </w:r>
    </w:p>
    <w:p w14:paraId="2A3259C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272</w:t>
      </w:r>
    </w:p>
    <w:p w14:paraId="68ABC60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272</w:t>
      </w:r>
    </w:p>
    <w:p w14:paraId="20D9732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272</w:t>
      </w:r>
    </w:p>
    <w:p w14:paraId="5123933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272</w:t>
      </w:r>
    </w:p>
    <w:p w14:paraId="5CD42622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</w:t>
      </w:r>
      <w:r>
        <w:tab/>
        <w:t>273</w:t>
      </w:r>
    </w:p>
    <w:p w14:paraId="51C7CF2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14:paraId="7963CF9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273</w:t>
      </w:r>
    </w:p>
    <w:p w14:paraId="05205A7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274</w:t>
      </w:r>
    </w:p>
    <w:p w14:paraId="453BED2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274</w:t>
      </w:r>
    </w:p>
    <w:p w14:paraId="27070F6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274</w:t>
      </w:r>
    </w:p>
    <w:p w14:paraId="54E58D8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274</w:t>
      </w:r>
    </w:p>
    <w:p w14:paraId="05740C2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274</w:t>
      </w:r>
    </w:p>
    <w:p w14:paraId="5002006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t>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t>Event-triggered Periodic Reporting</w:t>
      </w:r>
      <w:r>
        <w:tab/>
        <w:t>274</w:t>
      </w:r>
    </w:p>
    <w:p w14:paraId="77D6C5B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275</w:t>
      </w:r>
    </w:p>
    <w:p w14:paraId="056BC3D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275</w:t>
      </w:r>
    </w:p>
    <w:p w14:paraId="1244D82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cell identification</w:t>
      </w:r>
      <w:r>
        <w:tab/>
        <w:t>275</w:t>
      </w:r>
    </w:p>
    <w:p w14:paraId="76257A8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278</w:t>
      </w:r>
    </w:p>
    <w:p w14:paraId="16DB756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279</w:t>
      </w:r>
    </w:p>
    <w:p w14:paraId="7C32AAF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280</w:t>
      </w:r>
    </w:p>
    <w:p w14:paraId="3ED6477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280</w:t>
      </w:r>
    </w:p>
    <w:p w14:paraId="3D8133E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280</w:t>
      </w:r>
    </w:p>
    <w:p w14:paraId="20B0957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281</w:t>
      </w:r>
    </w:p>
    <w:p w14:paraId="31637FD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281</w:t>
      </w:r>
    </w:p>
    <w:p w14:paraId="512CA4D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281</w:t>
      </w:r>
    </w:p>
    <w:p w14:paraId="38BB988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delay</w:t>
      </w:r>
      <w:r>
        <w:tab/>
        <w:t>281</w:t>
      </w:r>
    </w:p>
    <w:p w14:paraId="0FD657A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282</w:t>
      </w:r>
    </w:p>
    <w:p w14:paraId="2CED130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282</w:t>
      </w:r>
    </w:p>
    <w:p w14:paraId="1E00F02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282</w:t>
      </w:r>
    </w:p>
    <w:p w14:paraId="250AE45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282</w:t>
      </w:r>
    </w:p>
    <w:p w14:paraId="2DE77A7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 Period</w:t>
      </w:r>
      <w:r>
        <w:tab/>
        <w:t>284</w:t>
      </w:r>
    </w:p>
    <w:p w14:paraId="2452B174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 with CCA</w:t>
      </w:r>
      <w:r>
        <w:tab/>
        <w:t>285</w:t>
      </w:r>
    </w:p>
    <w:p w14:paraId="136E70C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0EE960A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286</w:t>
      </w:r>
    </w:p>
    <w:p w14:paraId="2A2CCE4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286</w:t>
      </w:r>
    </w:p>
    <w:p w14:paraId="13F1CF0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286</w:t>
      </w:r>
    </w:p>
    <w:p w14:paraId="3E9F646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287</w:t>
      </w:r>
    </w:p>
    <w:p w14:paraId="03DCAE9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289</w:t>
      </w:r>
    </w:p>
    <w:p w14:paraId="4422E6D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290</w:t>
      </w:r>
    </w:p>
    <w:p w14:paraId="09FFB0D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290</w:t>
      </w:r>
    </w:p>
    <w:p w14:paraId="312FC19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291</w:t>
      </w:r>
    </w:p>
    <w:p w14:paraId="102241A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291</w:t>
      </w:r>
    </w:p>
    <w:p w14:paraId="0D3E6DC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291</w:t>
      </w:r>
    </w:p>
    <w:p w14:paraId="2F07372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Period</w:t>
      </w:r>
      <w:r>
        <w:tab/>
        <w:t>292</w:t>
      </w:r>
    </w:p>
    <w:p w14:paraId="42DB994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293</w:t>
      </w:r>
    </w:p>
    <w:p w14:paraId="7D94F96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measurements</w:t>
      </w:r>
      <w:r>
        <w:tab/>
        <w:t>293</w:t>
      </w:r>
    </w:p>
    <w:p w14:paraId="5731143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294</w:t>
      </w:r>
    </w:p>
    <w:p w14:paraId="10E0C77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295</w:t>
      </w:r>
    </w:p>
    <w:p w14:paraId="1A50D907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</w:t>
      </w:r>
      <w:r>
        <w:tab/>
        <w:t>295</w:t>
      </w:r>
    </w:p>
    <w:p w14:paraId="2AA2AF3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algun Gothic"/>
        </w:rP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algun Gothic"/>
        </w:rPr>
        <w:t>Introduction</w:t>
      </w:r>
      <w:r>
        <w:tab/>
        <w:t>295</w:t>
      </w:r>
    </w:p>
    <w:p w14:paraId="3E29C53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296</w:t>
      </w:r>
    </w:p>
    <w:p w14:paraId="6380048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296</w:t>
      </w:r>
    </w:p>
    <w:p w14:paraId="413AB3A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296</w:t>
      </w:r>
    </w:p>
    <w:p w14:paraId="040B6DE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296</w:t>
      </w:r>
    </w:p>
    <w:p w14:paraId="45850FE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296</w:t>
      </w:r>
    </w:p>
    <w:p w14:paraId="1CBF5BC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296</w:t>
      </w:r>
    </w:p>
    <w:p w14:paraId="74315CE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296</w:t>
      </w:r>
    </w:p>
    <w:p w14:paraId="24C5E1D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56749E9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52F4B8E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298</w:t>
      </w:r>
    </w:p>
    <w:p w14:paraId="1166830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24BCBEB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77EC536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4048A51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Calibri"/>
        </w:rP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298</w:t>
      </w:r>
    </w:p>
    <w:p w14:paraId="3DF1EA7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298</w:t>
      </w:r>
    </w:p>
    <w:p w14:paraId="04BD079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299</w:t>
      </w:r>
    </w:p>
    <w:p w14:paraId="62D9DBD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299</w:t>
      </w:r>
    </w:p>
    <w:p w14:paraId="5AD39DB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9.3.7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299</w:t>
      </w:r>
    </w:p>
    <w:p w14:paraId="03569B2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Calibri"/>
        </w:rPr>
        <w:lastRenderedPageBreak/>
        <w:t>9.3.8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algun Gothic"/>
        </w:rPr>
        <w:t>Inter-frequency SFTD measurement requirements</w:t>
      </w:r>
      <w:r>
        <w:tab/>
        <w:t>299</w:t>
      </w:r>
    </w:p>
    <w:p w14:paraId="2C8ACB9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algun Gothic"/>
        </w:rPr>
        <w:t>9.3.8.1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algun Gothic"/>
        </w:rPr>
        <w:t>Introduction</w:t>
      </w:r>
      <w:r>
        <w:tab/>
        <w:t>299</w:t>
      </w:r>
    </w:p>
    <w:p w14:paraId="63B0F79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algun Gothic"/>
        </w:rPr>
        <w:t>9.3.8.2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algun Gothic"/>
        </w:rPr>
        <w:t>SFTD Measurement delay</w:t>
      </w:r>
      <w:r>
        <w:tab/>
        <w:t>299</w:t>
      </w:r>
    </w:p>
    <w:p w14:paraId="1717E56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algun Gothic"/>
        </w:rPr>
        <w:t>9.3.8.3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algun Gothic"/>
        </w:rPr>
        <w:t>SFTD Measurement reporting delay</w:t>
      </w:r>
      <w:r>
        <w:tab/>
        <w:t>300</w:t>
      </w:r>
    </w:p>
    <w:p w14:paraId="0AC8701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301</w:t>
      </w:r>
    </w:p>
    <w:p w14:paraId="4680193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301</w:t>
      </w:r>
    </w:p>
    <w:p w14:paraId="3B55039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302</w:t>
      </w:r>
    </w:p>
    <w:p w14:paraId="4776935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303</w:t>
      </w:r>
    </w:p>
    <w:p w14:paraId="2AFE426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303</w:t>
      </w:r>
    </w:p>
    <w:p w14:paraId="774610D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304</w:t>
      </w:r>
    </w:p>
    <w:p w14:paraId="560083A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304</w:t>
      </w:r>
    </w:p>
    <w:p w14:paraId="6CC8B55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304</w:t>
      </w:r>
    </w:p>
    <w:p w14:paraId="6AE2234C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305</w:t>
      </w:r>
    </w:p>
    <w:p w14:paraId="0071002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305</w:t>
      </w:r>
    </w:p>
    <w:p w14:paraId="0A1F1D5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305</w:t>
      </w:r>
    </w:p>
    <w:p w14:paraId="66B5C8F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305</w:t>
      </w:r>
    </w:p>
    <w:p w14:paraId="66EC2ED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305</w:t>
      </w:r>
    </w:p>
    <w:p w14:paraId="0DCEEF8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cell identification</w:t>
      </w:r>
      <w:r>
        <w:tab/>
        <w:t>306</w:t>
      </w:r>
    </w:p>
    <w:p w14:paraId="56C8426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307</w:t>
      </w:r>
    </w:p>
    <w:p w14:paraId="5BA7FE8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Calibri"/>
        </w:rPr>
        <w:t>9.3A.6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Calibri"/>
        </w:rPr>
        <w:t xml:space="preserve">NR </w:t>
      </w:r>
      <w:r>
        <w:t>Inter-frequency measurements reporting requirements</w:t>
      </w:r>
      <w:r>
        <w:tab/>
        <w:t>308</w:t>
      </w:r>
    </w:p>
    <w:p w14:paraId="56DD233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308</w:t>
      </w:r>
    </w:p>
    <w:p w14:paraId="7C9DC7F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308</w:t>
      </w:r>
    </w:p>
    <w:p w14:paraId="4C0CD1F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308</w:t>
      </w:r>
    </w:p>
    <w:p w14:paraId="22DF504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RSSI measurements</w:t>
      </w:r>
      <w:r>
        <w:tab/>
        <w:t>308</w:t>
      </w:r>
    </w:p>
    <w:p w14:paraId="6C17E7C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309</w:t>
      </w:r>
    </w:p>
    <w:p w14:paraId="6C2355F1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309</w:t>
      </w:r>
    </w:p>
    <w:p w14:paraId="22A4F59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309</w:t>
      </w:r>
    </w:p>
    <w:p w14:paraId="2D6F53A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NR − E-UTRAN FDD measurements</w:t>
      </w:r>
      <w:r>
        <w:tab/>
        <w:t>311</w:t>
      </w:r>
    </w:p>
    <w:p w14:paraId="22E8789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311</w:t>
      </w:r>
    </w:p>
    <w:p w14:paraId="4B682E8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311</w:t>
      </w:r>
    </w:p>
    <w:p w14:paraId="76CD9E7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312</w:t>
      </w:r>
    </w:p>
    <w:p w14:paraId="49447E7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313</w:t>
      </w:r>
    </w:p>
    <w:p w14:paraId="63B4693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313</w:t>
      </w:r>
    </w:p>
    <w:p w14:paraId="1B35D9A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313</w:t>
      </w:r>
    </w:p>
    <w:p w14:paraId="7BEB674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313</w:t>
      </w:r>
    </w:p>
    <w:p w14:paraId="10E614E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NR − E-UTRAN TDD measurements</w:t>
      </w:r>
      <w:r>
        <w:tab/>
        <w:t>313</w:t>
      </w:r>
    </w:p>
    <w:p w14:paraId="65BD343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313</w:t>
      </w:r>
    </w:p>
    <w:p w14:paraId="268A033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313</w:t>
      </w:r>
    </w:p>
    <w:p w14:paraId="17A9526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314</w:t>
      </w:r>
    </w:p>
    <w:p w14:paraId="55CA3C7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316</w:t>
      </w:r>
    </w:p>
    <w:p w14:paraId="4A7D6F6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316</w:t>
      </w:r>
    </w:p>
    <w:p w14:paraId="4928812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316</w:t>
      </w:r>
    </w:p>
    <w:p w14:paraId="31EFF68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316</w:t>
      </w:r>
    </w:p>
    <w:p w14:paraId="5DD29EA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Inter-RAT RSTD measurements</w:t>
      </w:r>
      <w:r>
        <w:tab/>
        <w:t>316</w:t>
      </w:r>
    </w:p>
    <w:p w14:paraId="741DF45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9.4.4.1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NR − E-UTRAN FDD RSTD measurements</w:t>
      </w:r>
      <w:r>
        <w:tab/>
        <w:t>316</w:t>
      </w:r>
    </w:p>
    <w:p w14:paraId="3C338ED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316</w:t>
      </w:r>
    </w:p>
    <w:p w14:paraId="20FC856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317</w:t>
      </w:r>
    </w:p>
    <w:p w14:paraId="1297C24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9.4.4.2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NR − E-UTRAN TDD RSTD measurements</w:t>
      </w:r>
      <w:r>
        <w:tab/>
        <w:t>320</w:t>
      </w:r>
    </w:p>
    <w:p w14:paraId="6305C8A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320</w:t>
      </w:r>
    </w:p>
    <w:p w14:paraId="6FF0AAB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321</w:t>
      </w:r>
    </w:p>
    <w:p w14:paraId="7ED1A00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Inter-RAT E-CID measurements</w:t>
      </w:r>
      <w:r>
        <w:tab/>
        <w:t>324</w:t>
      </w:r>
    </w:p>
    <w:p w14:paraId="4AF4B78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9.4.5.1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FDD</w:t>
      </w:r>
      <w:r w:rsidRPr="0070064A">
        <w:rPr>
          <w:lang w:val="en-US"/>
        </w:rPr>
        <w:t xml:space="preserve"> E-CID RSRP and RSRQ measurements</w:t>
      </w:r>
      <w:r>
        <w:tab/>
        <w:t>324</w:t>
      </w:r>
    </w:p>
    <w:p w14:paraId="2932B76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324</w:t>
      </w:r>
    </w:p>
    <w:p w14:paraId="19B2A4B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324</w:t>
      </w:r>
    </w:p>
    <w:p w14:paraId="7565C01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324</w:t>
      </w:r>
    </w:p>
    <w:p w14:paraId="5B873AB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9.4.5.2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TDD</w:t>
      </w:r>
      <w:r w:rsidRPr="0070064A">
        <w:rPr>
          <w:lang w:val="en-US"/>
        </w:rPr>
        <w:t xml:space="preserve"> E-CID RSRP and RSRQ measurements</w:t>
      </w:r>
      <w:r>
        <w:tab/>
        <w:t>324</w:t>
      </w:r>
    </w:p>
    <w:p w14:paraId="6DE4BB8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324</w:t>
      </w:r>
    </w:p>
    <w:p w14:paraId="7AFAE83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324</w:t>
      </w:r>
    </w:p>
    <w:p w14:paraId="06AC16A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325</w:t>
      </w:r>
    </w:p>
    <w:p w14:paraId="12ED917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NR − UTRAN FDD measurements</w:t>
      </w:r>
      <w:r>
        <w:tab/>
        <w:t>325</w:t>
      </w:r>
    </w:p>
    <w:p w14:paraId="3EF2F7D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325</w:t>
      </w:r>
    </w:p>
    <w:p w14:paraId="0A1B035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325</w:t>
      </w:r>
    </w:p>
    <w:p w14:paraId="495C13B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326</w:t>
      </w:r>
    </w:p>
    <w:p w14:paraId="6C6C6D8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328</w:t>
      </w:r>
    </w:p>
    <w:p w14:paraId="16B1BF8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328</w:t>
      </w:r>
    </w:p>
    <w:p w14:paraId="3C0DC44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328</w:t>
      </w:r>
    </w:p>
    <w:p w14:paraId="7730E6DC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</w:t>
      </w:r>
      <w:r>
        <w:tab/>
        <w:t>329</w:t>
      </w:r>
    </w:p>
    <w:p w14:paraId="2A156FC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329</w:t>
      </w:r>
    </w:p>
    <w:p w14:paraId="136EB1E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329</w:t>
      </w:r>
    </w:p>
    <w:p w14:paraId="18AC187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329</w:t>
      </w:r>
    </w:p>
    <w:p w14:paraId="1D32E7B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330</w:t>
      </w:r>
    </w:p>
    <w:p w14:paraId="44EF4B1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330</w:t>
      </w:r>
    </w:p>
    <w:p w14:paraId="2B1F95E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330</w:t>
      </w:r>
    </w:p>
    <w:p w14:paraId="75C5B63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330</w:t>
      </w:r>
    </w:p>
    <w:p w14:paraId="3CED831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330</w:t>
      </w:r>
    </w:p>
    <w:p w14:paraId="7ECB4BC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L1-RSRP Reporting</w:t>
      </w:r>
      <w:r>
        <w:tab/>
        <w:t>332</w:t>
      </w:r>
    </w:p>
    <w:p w14:paraId="5827924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335</w:t>
      </w:r>
    </w:p>
    <w:p w14:paraId="012448A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335</w:t>
      </w:r>
    </w:p>
    <w:p w14:paraId="6803D66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335</w:t>
      </w:r>
    </w:p>
    <w:p w14:paraId="76442B6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335</w:t>
      </w:r>
    </w:p>
    <w:p w14:paraId="3042878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335</w:t>
      </w:r>
    </w:p>
    <w:p w14:paraId="03572AC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336</w:t>
      </w:r>
    </w:p>
    <w:p w14:paraId="4210E61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</w:rPr>
        <w:t>9.5.6.1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?? ??"/>
        </w:rPr>
        <w:t>Scheduling availability of UE performing L1-RSRP measurement with a same subcarrier spacing as PDSCH/PDCCH on FR1</w:t>
      </w:r>
      <w:r>
        <w:tab/>
        <w:t>336</w:t>
      </w:r>
    </w:p>
    <w:p w14:paraId="1D58CDD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336</w:t>
      </w:r>
    </w:p>
    <w:p w14:paraId="72DE5D4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337</w:t>
      </w:r>
    </w:p>
    <w:p w14:paraId="57ACEC9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337</w:t>
      </w:r>
    </w:p>
    <w:p w14:paraId="1FFC620D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338</w:t>
      </w:r>
    </w:p>
    <w:p w14:paraId="304A4B5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338</w:t>
      </w:r>
    </w:p>
    <w:p w14:paraId="2D3A02E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338</w:t>
      </w:r>
    </w:p>
    <w:p w14:paraId="258F3DA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338</w:t>
      </w:r>
    </w:p>
    <w:p w14:paraId="033C02D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338</w:t>
      </w:r>
    </w:p>
    <w:p w14:paraId="3044975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339</w:t>
      </w:r>
    </w:p>
    <w:p w14:paraId="526DC94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339</w:t>
      </w:r>
    </w:p>
    <w:p w14:paraId="58CFAB3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339</w:t>
      </w:r>
    </w:p>
    <w:p w14:paraId="31E94C6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339</w:t>
      </w:r>
    </w:p>
    <w:p w14:paraId="5E25E8C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340</w:t>
      </w:r>
    </w:p>
    <w:p w14:paraId="6F6126A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340</w:t>
      </w:r>
    </w:p>
    <w:p w14:paraId="7D151CF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340</w:t>
      </w:r>
    </w:p>
    <w:p w14:paraId="2E04845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?? ??"/>
        </w:rPr>
        <w:t>9.5A.6.1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?? ??"/>
        </w:rPr>
        <w:t>Scheduling availability of UE performing L1-RSRP measurement with a same subcarrier spacing as PDSCH/PDCCH</w:t>
      </w:r>
      <w:r>
        <w:tab/>
        <w:t>340</w:t>
      </w:r>
    </w:p>
    <w:p w14:paraId="7E561DB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340</w:t>
      </w:r>
    </w:p>
    <w:p w14:paraId="48BF48C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341</w:t>
      </w:r>
    </w:p>
    <w:p w14:paraId="6D57DCD2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Measurements</w:t>
      </w:r>
      <w:r>
        <w:tab/>
        <w:t>341</w:t>
      </w:r>
    </w:p>
    <w:p w14:paraId="5EBF5F0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341</w:t>
      </w:r>
    </w:p>
    <w:p w14:paraId="6EAD310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SFTD Measurements</w:t>
      </w:r>
      <w:r>
        <w:tab/>
        <w:t>341</w:t>
      </w:r>
    </w:p>
    <w:p w14:paraId="053F078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341</w:t>
      </w:r>
    </w:p>
    <w:p w14:paraId="5E10973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341</w:t>
      </w:r>
    </w:p>
    <w:p w14:paraId="3D8501C7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Cross Link Interference measurements</w:t>
      </w:r>
      <w:r>
        <w:tab/>
        <w:t>342</w:t>
      </w:r>
    </w:p>
    <w:p w14:paraId="32A1F40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Introduction</w:t>
      </w:r>
      <w:r>
        <w:tab/>
        <w:t>342</w:t>
      </w:r>
    </w:p>
    <w:p w14:paraId="0A1A937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SRS-RSRP measurements</w:t>
      </w:r>
      <w:r>
        <w:tab/>
        <w:t>342</w:t>
      </w:r>
    </w:p>
    <w:p w14:paraId="38992D6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342</w:t>
      </w:r>
    </w:p>
    <w:p w14:paraId="676FA01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342</w:t>
      </w:r>
    </w:p>
    <w:p w14:paraId="405D336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343</w:t>
      </w:r>
    </w:p>
    <w:p w14:paraId="5289ADD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343</w:t>
      </w:r>
    </w:p>
    <w:p w14:paraId="06DFE10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343</w:t>
      </w:r>
    </w:p>
    <w:p w14:paraId="55C7EEE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343</w:t>
      </w:r>
    </w:p>
    <w:p w14:paraId="72240FD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343</w:t>
      </w:r>
    </w:p>
    <w:p w14:paraId="6C7FBC3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SRS-RSRP measurement period</w:t>
      </w:r>
      <w:r>
        <w:tab/>
        <w:t>343</w:t>
      </w:r>
    </w:p>
    <w:p w14:paraId="7B64440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9.7.3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CLI-RSSI measurements</w:t>
      </w:r>
      <w:r>
        <w:tab/>
        <w:t>344</w:t>
      </w:r>
    </w:p>
    <w:p w14:paraId="509377D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446A751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344</w:t>
      </w:r>
    </w:p>
    <w:p w14:paraId="4319B27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344</w:t>
      </w:r>
    </w:p>
    <w:p w14:paraId="4BE150C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344</w:t>
      </w:r>
    </w:p>
    <w:p w14:paraId="1DE4EDA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344</w:t>
      </w:r>
    </w:p>
    <w:p w14:paraId="727E408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344</w:t>
      </w:r>
    </w:p>
    <w:p w14:paraId="707EC74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344</w:t>
      </w:r>
    </w:p>
    <w:p w14:paraId="4AB08E7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CLI-RSSI measurement period</w:t>
      </w:r>
      <w:r>
        <w:tab/>
        <w:t>345</w:t>
      </w:r>
    </w:p>
    <w:p w14:paraId="72556B2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9.7.4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Scheduling availability of UE during CLI measurements</w:t>
      </w:r>
      <w:r>
        <w:tab/>
        <w:t>345</w:t>
      </w:r>
    </w:p>
    <w:p w14:paraId="51FD8D4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345</w:t>
      </w:r>
    </w:p>
    <w:p w14:paraId="0722381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345</w:t>
      </w:r>
    </w:p>
    <w:p w14:paraId="46CF570C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measurements for Reporting</w:t>
      </w:r>
      <w:r>
        <w:tab/>
        <w:t>346</w:t>
      </w:r>
    </w:p>
    <w:p w14:paraId="1B4B4F2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346</w:t>
      </w:r>
    </w:p>
    <w:p w14:paraId="3327BB2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346</w:t>
      </w:r>
    </w:p>
    <w:p w14:paraId="1643549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347</w:t>
      </w:r>
    </w:p>
    <w:p w14:paraId="30109F5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347</w:t>
      </w:r>
    </w:p>
    <w:p w14:paraId="08BC88F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347</w:t>
      </w:r>
    </w:p>
    <w:p w14:paraId="43DF61D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requirements</w:t>
      </w:r>
      <w:r>
        <w:tab/>
        <w:t>348</w:t>
      </w:r>
    </w:p>
    <w:p w14:paraId="6BB872F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348</w:t>
      </w:r>
    </w:p>
    <w:p w14:paraId="1E1EE74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351</w:t>
      </w:r>
    </w:p>
    <w:p w14:paraId="229BC40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353</w:t>
      </w:r>
    </w:p>
    <w:p w14:paraId="4CBCC2B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353</w:t>
      </w:r>
    </w:p>
    <w:p w14:paraId="0087F0A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354</w:t>
      </w:r>
    </w:p>
    <w:p w14:paraId="7A290E2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354</w:t>
      </w:r>
    </w:p>
    <w:p w14:paraId="1410472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355</w:t>
      </w:r>
    </w:p>
    <w:p w14:paraId="4F85B07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355</w:t>
      </w:r>
    </w:p>
    <w:p w14:paraId="56CF287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355</w:t>
      </w:r>
    </w:p>
    <w:p w14:paraId="644FF3E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356</w:t>
      </w:r>
    </w:p>
    <w:p w14:paraId="6A4DF31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356</w:t>
      </w:r>
    </w:p>
    <w:p w14:paraId="4B7375F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356</w:t>
      </w:r>
    </w:p>
    <w:p w14:paraId="2781A94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357</w:t>
      </w:r>
    </w:p>
    <w:p w14:paraId="3447B7C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357</w:t>
      </w:r>
    </w:p>
    <w:p w14:paraId="3E61FC8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357</w:t>
      </w:r>
    </w:p>
    <w:p w14:paraId="50207E9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357</w:t>
      </w:r>
    </w:p>
    <w:p w14:paraId="09A604C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357</w:t>
      </w:r>
    </w:p>
    <w:p w14:paraId="41124BE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357</w:t>
      </w:r>
    </w:p>
    <w:p w14:paraId="75F63E7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357</w:t>
      </w:r>
    </w:p>
    <w:p w14:paraId="02C871B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357</w:t>
      </w:r>
    </w:p>
    <w:p w14:paraId="5EBF62C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357</w:t>
      </w:r>
    </w:p>
    <w:p w14:paraId="6F3C67D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359</w:t>
      </w:r>
    </w:p>
    <w:p w14:paraId="7B67CEB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359</w:t>
      </w:r>
    </w:p>
    <w:p w14:paraId="5872EE6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359</w:t>
      </w:r>
    </w:p>
    <w:p w14:paraId="4C315CE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359</w:t>
      </w:r>
    </w:p>
    <w:p w14:paraId="1CC6088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360</w:t>
      </w:r>
    </w:p>
    <w:p w14:paraId="7442BBA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360</w:t>
      </w:r>
    </w:p>
    <w:p w14:paraId="3F25B28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360</w:t>
      </w:r>
    </w:p>
    <w:p w14:paraId="243E11F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362</w:t>
      </w:r>
    </w:p>
    <w:p w14:paraId="7C43604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362</w:t>
      </w:r>
    </w:p>
    <w:p w14:paraId="3FD09AA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362</w:t>
      </w:r>
    </w:p>
    <w:p w14:paraId="40CA721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362</w:t>
      </w:r>
    </w:p>
    <w:p w14:paraId="3188436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362</w:t>
      </w:r>
    </w:p>
    <w:p w14:paraId="538FDA0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9.9.4.5 Measurement Period Requirements</w:t>
      </w:r>
      <w:r>
        <w:tab/>
        <w:t>362</w:t>
      </w:r>
    </w:p>
    <w:p w14:paraId="50AD380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E-CID measurements</w:t>
      </w:r>
      <w:r>
        <w:tab/>
        <w:t>364</w:t>
      </w:r>
    </w:p>
    <w:p w14:paraId="204B68C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364</w:t>
      </w:r>
    </w:p>
    <w:p w14:paraId="07FFFE1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365</w:t>
      </w:r>
    </w:p>
    <w:p w14:paraId="02C2FFF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Requirements</w:t>
      </w:r>
      <w:r>
        <w:tab/>
        <w:t>365</w:t>
      </w:r>
    </w:p>
    <w:p w14:paraId="0DE1564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 Requirements</w:t>
      </w:r>
      <w:r>
        <w:tab/>
        <w:t>365</w:t>
      </w:r>
    </w:p>
    <w:p w14:paraId="18B7D59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9.9.5.2.3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365</w:t>
      </w:r>
    </w:p>
    <w:p w14:paraId="5F88B1C7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L3 measurements</w:t>
      </w:r>
      <w:r>
        <w:tab/>
        <w:t>366</w:t>
      </w:r>
    </w:p>
    <w:p w14:paraId="1A190F8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366</w:t>
      </w:r>
    </w:p>
    <w:p w14:paraId="4E75D85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70064A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</w:rPr>
        <w:t xml:space="preserve">CSI-RS based </w:t>
      </w:r>
      <w:r>
        <w:t>intra-frequency measurements</w:t>
      </w:r>
      <w:r>
        <w:tab/>
        <w:t>366</w:t>
      </w:r>
    </w:p>
    <w:p w14:paraId="19F9EFE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366</w:t>
      </w:r>
    </w:p>
    <w:p w14:paraId="247455E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366</w:t>
      </w:r>
    </w:p>
    <w:p w14:paraId="1E0FECC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70064A">
        <w:rPr>
          <w:rFonts w:eastAsiaTheme="minorEastAsia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Number of cells and number of </w:t>
      </w:r>
      <w:r w:rsidRPr="0070064A">
        <w:rPr>
          <w:rFonts w:eastAsiaTheme="minorEastAsia"/>
        </w:rPr>
        <w:t>CSI-RS</w:t>
      </w:r>
      <w:r>
        <w:tab/>
        <w:t>367</w:t>
      </w:r>
    </w:p>
    <w:p w14:paraId="63FBB68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70064A">
        <w:rPr>
          <w:rFonts w:eastAsiaTheme="minorEastAsia"/>
        </w:rPr>
        <w:t>2.</w:t>
      </w: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367</w:t>
      </w:r>
    </w:p>
    <w:p w14:paraId="4A956AC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70064A">
        <w:rPr>
          <w:rFonts w:eastAsiaTheme="minorEastAsia"/>
        </w:rPr>
        <w:t>2.</w:t>
      </w: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368</w:t>
      </w:r>
    </w:p>
    <w:p w14:paraId="612D133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368</w:t>
      </w:r>
    </w:p>
    <w:p w14:paraId="1946885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368</w:t>
      </w:r>
    </w:p>
    <w:p w14:paraId="41E9FC6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368</w:t>
      </w:r>
    </w:p>
    <w:p w14:paraId="4885B49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368</w:t>
      </w:r>
    </w:p>
    <w:p w14:paraId="4C6EF52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369</w:t>
      </w:r>
    </w:p>
    <w:p w14:paraId="57BEC3C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370</w:t>
      </w:r>
    </w:p>
    <w:p w14:paraId="4C68E25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370</w:t>
      </w:r>
    </w:p>
    <w:p w14:paraId="6EBFD68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370</w:t>
      </w:r>
    </w:p>
    <w:p w14:paraId="5096F33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370</w:t>
      </w:r>
    </w:p>
    <w:p w14:paraId="49FD083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370</w:t>
      </w:r>
    </w:p>
    <w:p w14:paraId="0B30857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371</w:t>
      </w:r>
    </w:p>
    <w:p w14:paraId="5F7CE02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371</w:t>
      </w:r>
    </w:p>
    <w:p w14:paraId="54AFFB4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371</w:t>
      </w:r>
    </w:p>
    <w:p w14:paraId="7E48AF9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371</w:t>
      </w:r>
    </w:p>
    <w:p w14:paraId="4584D59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Calibri"/>
        </w:rPr>
        <w:t>9.10.3.4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Calibri"/>
        </w:rPr>
        <w:t>M</w:t>
      </w:r>
      <w:r>
        <w:t>easurements reporting requirements</w:t>
      </w:r>
      <w:r>
        <w:tab/>
        <w:t>372</w:t>
      </w:r>
    </w:p>
    <w:p w14:paraId="1402385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372</w:t>
      </w:r>
    </w:p>
    <w:p w14:paraId="3438A74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372</w:t>
      </w:r>
    </w:p>
    <w:p w14:paraId="7C75BBF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372</w:t>
      </w:r>
    </w:p>
    <w:p w14:paraId="4BB99C0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372</w:t>
      </w:r>
    </w:p>
    <w:p w14:paraId="2AA4489C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373</w:t>
      </w:r>
    </w:p>
    <w:p w14:paraId="7B8250C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373</w:t>
      </w:r>
    </w:p>
    <w:p w14:paraId="5160CBE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374</w:t>
      </w:r>
    </w:p>
    <w:p w14:paraId="097B94B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374</w:t>
      </w:r>
    </w:p>
    <w:p w14:paraId="65051FF9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375</w:t>
      </w:r>
    </w:p>
    <w:p w14:paraId="10A87817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375</w:t>
      </w:r>
    </w:p>
    <w:p w14:paraId="2A13BBA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Introduction</w:t>
      </w:r>
      <w:r>
        <w:tab/>
        <w:t>375</w:t>
      </w:r>
    </w:p>
    <w:p w14:paraId="521309C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RSRP accuracy requirements for FR1</w:t>
      </w:r>
      <w:r>
        <w:tab/>
        <w:t>375</w:t>
      </w:r>
    </w:p>
    <w:p w14:paraId="3F6BDB4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SS-RSRP accuracy requirements</w:t>
      </w:r>
      <w:r>
        <w:tab/>
        <w:t>375</w:t>
      </w:r>
    </w:p>
    <w:p w14:paraId="27C842E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/>
        </w:rPr>
        <w:t xml:space="preserve">SS-RSRP </w:t>
      </w:r>
      <w:r>
        <w:t>Accuracy</w:t>
      </w:r>
      <w:r>
        <w:tab/>
        <w:t>375</w:t>
      </w:r>
    </w:p>
    <w:p w14:paraId="48BA96E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70064A">
        <w:rPr>
          <w:lang w:val="en-US"/>
        </w:rPr>
        <w:t xml:space="preserve">SS-RSRP </w:t>
      </w:r>
      <w:r>
        <w:t>Accuracy</w:t>
      </w:r>
      <w:r>
        <w:tab/>
        <w:t>376</w:t>
      </w:r>
    </w:p>
    <w:p w14:paraId="393B8AE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Void</w:t>
      </w:r>
      <w:r>
        <w:tab/>
        <w:t>377</w:t>
      </w:r>
    </w:p>
    <w:p w14:paraId="3C4CDD9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CSI-RSRP accuracy requirements</w:t>
      </w:r>
      <w:r>
        <w:tab/>
        <w:t>377</w:t>
      </w:r>
    </w:p>
    <w:p w14:paraId="6BDCE41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/>
        </w:rPr>
        <w:t xml:space="preserve">CSI-RSRP </w:t>
      </w:r>
      <w:r>
        <w:t>Accuracy</w:t>
      </w:r>
      <w:r>
        <w:tab/>
        <w:t>377</w:t>
      </w:r>
    </w:p>
    <w:p w14:paraId="1427D73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70064A">
        <w:rPr>
          <w:lang w:val="en-US"/>
        </w:rPr>
        <w:t xml:space="preserve">CSI-RSRP </w:t>
      </w:r>
      <w:r>
        <w:t>Accuracy</w:t>
      </w:r>
      <w:r>
        <w:tab/>
        <w:t>378</w:t>
      </w:r>
    </w:p>
    <w:p w14:paraId="5779540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RSRP accuracy requirements for FR1 for CA/DC Idle Mode Measurements</w:t>
      </w:r>
      <w:r>
        <w:tab/>
        <w:t>379</w:t>
      </w:r>
    </w:p>
    <w:p w14:paraId="649A00C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SS-RSRP accuracy requirements</w:t>
      </w:r>
      <w:r>
        <w:tab/>
        <w:t>379</w:t>
      </w:r>
    </w:p>
    <w:p w14:paraId="031C1FB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/>
        </w:rPr>
        <w:t xml:space="preserve">SS-RSRP </w:t>
      </w:r>
      <w:r>
        <w:t>Accuracy</w:t>
      </w:r>
      <w:r>
        <w:tab/>
        <w:t>379</w:t>
      </w:r>
    </w:p>
    <w:p w14:paraId="68F9986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RSRP accuracy requirements for FR2</w:t>
      </w:r>
      <w:r>
        <w:tab/>
        <w:t>380</w:t>
      </w:r>
    </w:p>
    <w:p w14:paraId="4A57A67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SS-RSRP accuracy requirements</w:t>
      </w:r>
      <w:r>
        <w:tab/>
        <w:t>380</w:t>
      </w:r>
    </w:p>
    <w:p w14:paraId="1F9A234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/>
        </w:rPr>
        <w:t xml:space="preserve">SS-RSRP </w:t>
      </w:r>
      <w:r>
        <w:t>Accuracy</w:t>
      </w:r>
      <w:r>
        <w:tab/>
        <w:t>380</w:t>
      </w:r>
    </w:p>
    <w:p w14:paraId="77486B4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SS-RSRP Accuracy</w:t>
      </w:r>
      <w:r>
        <w:tab/>
        <w:t>381</w:t>
      </w:r>
    </w:p>
    <w:p w14:paraId="30477E3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Void</w:t>
      </w:r>
      <w:r>
        <w:tab/>
        <w:t>382</w:t>
      </w:r>
    </w:p>
    <w:p w14:paraId="41C3047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CSI-RSRP accuracy requirements</w:t>
      </w:r>
      <w:r>
        <w:tab/>
        <w:t>382</w:t>
      </w:r>
    </w:p>
    <w:p w14:paraId="718E167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/>
        </w:rPr>
        <w:t xml:space="preserve">CSI-RSRP </w:t>
      </w:r>
      <w:r>
        <w:t>Accuracy</w:t>
      </w:r>
      <w:r>
        <w:tab/>
        <w:t>382</w:t>
      </w:r>
    </w:p>
    <w:p w14:paraId="73002AD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Accuracy</w:t>
      </w:r>
      <w:r>
        <w:tab/>
        <w:t>382</w:t>
      </w:r>
    </w:p>
    <w:p w14:paraId="68787E0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RSRP accuracy requirements for FR2 for CA/DC Idle Mode Measurements</w:t>
      </w:r>
      <w:r>
        <w:tab/>
        <w:t>383</w:t>
      </w:r>
    </w:p>
    <w:p w14:paraId="7188B3F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SS-RSRP accuracy requirements</w:t>
      </w:r>
      <w:r>
        <w:tab/>
        <w:t>383</w:t>
      </w:r>
    </w:p>
    <w:p w14:paraId="246D764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/>
        </w:rPr>
        <w:t xml:space="preserve">SS-RSRP </w:t>
      </w:r>
      <w:r>
        <w:t>Accuracy</w:t>
      </w:r>
      <w:r>
        <w:tab/>
        <w:t>384</w:t>
      </w:r>
    </w:p>
    <w:p w14:paraId="16606B2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 xml:space="preserve">Inter-frequency RSRP accuracy requirements </w:t>
      </w:r>
      <w:r w:rsidRPr="0070064A">
        <w:rPr>
          <w:lang w:val="en-US" w:eastAsia="zh-CN"/>
        </w:rPr>
        <w:t>for</w:t>
      </w:r>
      <w:r w:rsidRPr="0070064A">
        <w:rPr>
          <w:lang w:val="en-US" w:eastAsia="ko-KR"/>
        </w:rPr>
        <w:t xml:space="preserve"> FR1</w:t>
      </w:r>
      <w:r>
        <w:tab/>
        <w:t>384</w:t>
      </w:r>
    </w:p>
    <w:p w14:paraId="0BFC52D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Inter-frequency SS-RSRP accuracy requirements</w:t>
      </w:r>
      <w:r>
        <w:tab/>
        <w:t>384</w:t>
      </w:r>
    </w:p>
    <w:p w14:paraId="6A031CD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70064A">
        <w:rPr>
          <w:lang w:val="en-US" w:eastAsia="zh-CN"/>
        </w:rPr>
        <w:t xml:space="preserve"> in FR1</w:t>
      </w:r>
      <w:r>
        <w:tab/>
        <w:t>384</w:t>
      </w:r>
    </w:p>
    <w:p w14:paraId="1475F49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 in FR1</w:t>
      </w:r>
      <w:r>
        <w:tab/>
        <w:t>385</w:t>
      </w:r>
    </w:p>
    <w:p w14:paraId="0C351D3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lastRenderedPageBreak/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Void</w:t>
      </w:r>
      <w:r>
        <w:tab/>
        <w:t>386</w:t>
      </w:r>
    </w:p>
    <w:p w14:paraId="6CADE6E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Inter-frequency CSI-RSRP accuracy requirements</w:t>
      </w:r>
      <w:r>
        <w:tab/>
        <w:t>386</w:t>
      </w:r>
    </w:p>
    <w:p w14:paraId="6680CAD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70064A">
        <w:rPr>
          <w:lang w:val="en-US" w:eastAsia="zh-CN"/>
        </w:rPr>
        <w:t xml:space="preserve"> in FR1</w:t>
      </w:r>
      <w:r>
        <w:tab/>
        <w:t>386</w:t>
      </w:r>
    </w:p>
    <w:p w14:paraId="75F1A11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CS-RSRP in FR1</w:t>
      </w:r>
      <w:r>
        <w:tab/>
        <w:t>387</w:t>
      </w:r>
    </w:p>
    <w:p w14:paraId="51BE088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 xml:space="preserve">Inter-frequency RSRP accuracy requirements </w:t>
      </w:r>
      <w:r w:rsidRPr="0070064A">
        <w:rPr>
          <w:lang w:val="en-US" w:eastAsia="zh-CN"/>
        </w:rPr>
        <w:t>for</w:t>
      </w:r>
      <w:r w:rsidRPr="0070064A">
        <w:rPr>
          <w:lang w:val="en-US" w:eastAsia="ko-KR"/>
        </w:rPr>
        <w:t xml:space="preserve"> FR1</w:t>
      </w:r>
      <w:r w:rsidRPr="0070064A">
        <w:rPr>
          <w:lang w:val="en-US"/>
        </w:rPr>
        <w:t xml:space="preserve"> for CA/DC Idle Mode Measurements</w:t>
      </w:r>
      <w:r>
        <w:tab/>
        <w:t>388</w:t>
      </w:r>
    </w:p>
    <w:p w14:paraId="0259478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Inter-frequency SS-RSRP accuracy requirements</w:t>
      </w:r>
      <w:r>
        <w:tab/>
        <w:t>388</w:t>
      </w:r>
    </w:p>
    <w:p w14:paraId="361AF4B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10.1.4B.1.1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70064A">
        <w:rPr>
          <w:lang w:val="en-US" w:eastAsia="zh-CN"/>
        </w:rPr>
        <w:t xml:space="preserve"> in FR1</w:t>
      </w:r>
      <w:r>
        <w:tab/>
        <w:t>388</w:t>
      </w:r>
    </w:p>
    <w:p w14:paraId="432BF4E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Inter-frequency RSRP accuracy requirements for FR2</w:t>
      </w:r>
      <w:r>
        <w:tab/>
        <w:t>389</w:t>
      </w:r>
    </w:p>
    <w:p w14:paraId="085FA85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Inter-frequency SS-RSRP accuracy requirements</w:t>
      </w:r>
      <w:r>
        <w:tab/>
        <w:t>389</w:t>
      </w:r>
    </w:p>
    <w:p w14:paraId="58C9408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Absolute SS-RSRP Accuracy</w:t>
      </w:r>
      <w:r>
        <w:tab/>
        <w:t>389</w:t>
      </w:r>
    </w:p>
    <w:p w14:paraId="3BBD8D1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Relative SS-RSRP Accuracy</w:t>
      </w:r>
      <w:r>
        <w:tab/>
        <w:t>390</w:t>
      </w:r>
    </w:p>
    <w:p w14:paraId="71DA12C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Void</w:t>
      </w:r>
      <w:r>
        <w:tab/>
        <w:t>391</w:t>
      </w:r>
    </w:p>
    <w:p w14:paraId="560F465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Inter-frequency CSI-RSRP accuracy requirements</w:t>
      </w:r>
      <w:r>
        <w:tab/>
        <w:t>391</w:t>
      </w:r>
    </w:p>
    <w:p w14:paraId="23096C2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Absolute CSI-RSRP Accuracy</w:t>
      </w:r>
      <w:r>
        <w:tab/>
        <w:t>391</w:t>
      </w:r>
    </w:p>
    <w:p w14:paraId="3B875FD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Relative CSI-RSRP Accuracy</w:t>
      </w:r>
      <w:r>
        <w:tab/>
        <w:t>391</w:t>
      </w:r>
    </w:p>
    <w:p w14:paraId="5373EFF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Inter-frequency RSRP accuracy requirements for FR2 for CA/DC Idle Mode Measurements</w:t>
      </w:r>
      <w:r>
        <w:tab/>
        <w:t>392</w:t>
      </w:r>
    </w:p>
    <w:p w14:paraId="21C9365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10.1.6</w:t>
      </w:r>
      <w:r w:rsidRPr="0070064A">
        <w:rPr>
          <w:lang w:val="en-US" w:eastAsia="ko-KR"/>
        </w:rPr>
        <w:t xml:space="preserve"> </w:t>
      </w:r>
      <w:r>
        <w:t>RSRP Measurement Report Mapping</w:t>
      </w:r>
      <w:r>
        <w:tab/>
        <w:t>393</w:t>
      </w:r>
    </w:p>
    <w:p w14:paraId="3F3755A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RSRQ accuracy requirements for FR1</w:t>
      </w:r>
      <w:r>
        <w:tab/>
        <w:t>395</w:t>
      </w:r>
    </w:p>
    <w:p w14:paraId="48DD55D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Intra-frequency SS-RSRQ accuracy requirements</w:t>
      </w:r>
      <w:r w:rsidRPr="0070064A">
        <w:rPr>
          <w:lang w:val="en-US" w:eastAsia="zh-CN"/>
        </w:rPr>
        <w:t xml:space="preserve"> in FR1</w:t>
      </w:r>
      <w:r>
        <w:tab/>
        <w:t>395</w:t>
      </w:r>
    </w:p>
    <w:p w14:paraId="6E32C3B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 w:eastAsia="ko-KR"/>
        </w:rPr>
        <w:t xml:space="preserve">SS-RSRQ </w:t>
      </w:r>
      <w:r>
        <w:t>Accuracy in FR1</w:t>
      </w:r>
      <w:r>
        <w:tab/>
        <w:t>395</w:t>
      </w:r>
    </w:p>
    <w:p w14:paraId="2C8C111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CSI-RSRQ accuracy requirements</w:t>
      </w:r>
      <w:r>
        <w:tab/>
        <w:t>396</w:t>
      </w:r>
    </w:p>
    <w:p w14:paraId="14775FC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/>
        </w:rPr>
        <w:t xml:space="preserve">CSI-RSRQ </w:t>
      </w:r>
      <w:r>
        <w:t>Accuracy</w:t>
      </w:r>
      <w:r>
        <w:tab/>
        <w:t>396</w:t>
      </w:r>
    </w:p>
    <w:p w14:paraId="42A1AA9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RSRQ accuracy requirements for FR1 for CA/DC Idle Mode Measurements</w:t>
      </w:r>
      <w:r>
        <w:tab/>
        <w:t>397</w:t>
      </w:r>
    </w:p>
    <w:p w14:paraId="4F1A01C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Intra-frequency SS-RSRQ accuracy requirements</w:t>
      </w:r>
      <w:r w:rsidRPr="0070064A">
        <w:rPr>
          <w:lang w:val="en-US" w:eastAsia="zh-CN"/>
        </w:rPr>
        <w:t xml:space="preserve"> in FR1</w:t>
      </w:r>
      <w:r>
        <w:tab/>
        <w:t>397</w:t>
      </w:r>
    </w:p>
    <w:p w14:paraId="33C3EFF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 w:eastAsia="ko-KR"/>
        </w:rPr>
        <w:t xml:space="preserve">SS-RSRQ </w:t>
      </w:r>
      <w:r>
        <w:t>Accuracy in FR1</w:t>
      </w:r>
      <w:r>
        <w:tab/>
        <w:t>397</w:t>
      </w:r>
    </w:p>
    <w:p w14:paraId="7EDA809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RSRQ accuracy requirements for FR2</w:t>
      </w:r>
      <w:r>
        <w:tab/>
        <w:t>398</w:t>
      </w:r>
    </w:p>
    <w:p w14:paraId="1F833BB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10.1.8.</w:t>
      </w:r>
      <w:r w:rsidRPr="0070064A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Intra</w:t>
      </w:r>
      <w:r w:rsidRPr="0070064A">
        <w:rPr>
          <w:lang w:val="en-US"/>
        </w:rPr>
        <w:t xml:space="preserve">-frequency </w:t>
      </w:r>
      <w:r w:rsidRPr="0070064A">
        <w:rPr>
          <w:lang w:val="en-US" w:eastAsia="ko-KR"/>
        </w:rPr>
        <w:t>SS-RSRQ</w:t>
      </w:r>
      <w:r w:rsidRPr="0070064A">
        <w:rPr>
          <w:lang w:val="en-US"/>
        </w:rPr>
        <w:t xml:space="preserve"> accuracy requirements </w:t>
      </w:r>
      <w:r w:rsidRPr="0070064A">
        <w:rPr>
          <w:lang w:val="en-US" w:eastAsia="zh-CN"/>
        </w:rPr>
        <w:t>in FR2</w:t>
      </w:r>
      <w:r>
        <w:tab/>
        <w:t>398</w:t>
      </w:r>
    </w:p>
    <w:p w14:paraId="08963A2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 w:eastAsia="ko-KR"/>
        </w:rPr>
        <w:t xml:space="preserve">SS-RSRQ </w:t>
      </w:r>
      <w:r>
        <w:t>Accuracy in FR2</w:t>
      </w:r>
      <w:r>
        <w:tab/>
        <w:t>398</w:t>
      </w:r>
    </w:p>
    <w:p w14:paraId="0641311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CSI-RSRQ accuracy requirements</w:t>
      </w:r>
      <w:r>
        <w:tab/>
        <w:t>399</w:t>
      </w:r>
    </w:p>
    <w:p w14:paraId="0E04700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/>
        </w:rPr>
        <w:t xml:space="preserve">CSI-RSRQ </w:t>
      </w:r>
      <w:r>
        <w:t>Accuracy</w:t>
      </w:r>
      <w:r>
        <w:tab/>
        <w:t>399</w:t>
      </w:r>
    </w:p>
    <w:p w14:paraId="5B49C8D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RSRQ accuracy requirements for FR2 for CA/DC Idle Mode Measurements</w:t>
      </w:r>
      <w:r>
        <w:tab/>
        <w:t>400</w:t>
      </w:r>
    </w:p>
    <w:p w14:paraId="38AB420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10.1.8B.</w:t>
      </w:r>
      <w:r w:rsidRPr="0070064A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Intra</w:t>
      </w:r>
      <w:r w:rsidRPr="0070064A">
        <w:rPr>
          <w:lang w:val="en-US"/>
        </w:rPr>
        <w:t xml:space="preserve">-frequency </w:t>
      </w:r>
      <w:r w:rsidRPr="0070064A">
        <w:rPr>
          <w:lang w:val="en-US" w:eastAsia="ko-KR"/>
        </w:rPr>
        <w:t>SS-RSRQ</w:t>
      </w:r>
      <w:r w:rsidRPr="0070064A">
        <w:rPr>
          <w:lang w:val="en-US"/>
        </w:rPr>
        <w:t xml:space="preserve"> accuracy requirements </w:t>
      </w:r>
      <w:r w:rsidRPr="0070064A">
        <w:rPr>
          <w:lang w:val="en-US" w:eastAsia="zh-CN"/>
        </w:rPr>
        <w:t>in FR2</w:t>
      </w:r>
      <w:r>
        <w:tab/>
        <w:t>400</w:t>
      </w:r>
    </w:p>
    <w:p w14:paraId="1D105FB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 w:eastAsia="ko-KR"/>
        </w:rPr>
        <w:t xml:space="preserve">SS-RSRQ </w:t>
      </w:r>
      <w:r>
        <w:t>Accuracy in FR2</w:t>
      </w:r>
      <w:r>
        <w:tab/>
        <w:t>400</w:t>
      </w:r>
    </w:p>
    <w:p w14:paraId="18355F5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 xml:space="preserve">Inter-frequency RSRQ accuracy requirements for </w:t>
      </w:r>
      <w:r w:rsidRPr="0070064A">
        <w:rPr>
          <w:lang w:val="en-US" w:eastAsia="ko-KR"/>
        </w:rPr>
        <w:t>FR1</w:t>
      </w:r>
      <w:r>
        <w:tab/>
        <w:t>401</w:t>
      </w:r>
    </w:p>
    <w:p w14:paraId="5296DD8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Inter-frequency SS-RSRQ accuracy requirements</w:t>
      </w:r>
      <w:r w:rsidRPr="0070064A">
        <w:rPr>
          <w:lang w:val="en-US" w:eastAsia="zh-CN"/>
        </w:rPr>
        <w:t xml:space="preserve"> in FR1</w:t>
      </w:r>
      <w:r>
        <w:tab/>
        <w:t>401</w:t>
      </w:r>
    </w:p>
    <w:p w14:paraId="00BE415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70064A">
        <w:rPr>
          <w:lang w:val="en-US" w:eastAsia="zh-CN"/>
        </w:rPr>
        <w:t xml:space="preserve"> in FR1</w:t>
      </w:r>
      <w:r>
        <w:tab/>
        <w:t>401</w:t>
      </w:r>
    </w:p>
    <w:p w14:paraId="1DDE702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402</w:t>
      </w:r>
    </w:p>
    <w:p w14:paraId="7980E95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</w:t>
      </w:r>
      <w:r w:rsidRPr="0070064A">
        <w:rPr>
          <w:lang w:val="en-US" w:eastAsia="zh-CN"/>
        </w:rPr>
        <w:t>er</w:t>
      </w:r>
      <w:r w:rsidRPr="0070064A">
        <w:rPr>
          <w:lang w:val="en-US"/>
        </w:rPr>
        <w:t>-frequency CSI-RSRQ accuracy requirements</w:t>
      </w:r>
      <w:r>
        <w:tab/>
        <w:t>403</w:t>
      </w:r>
    </w:p>
    <w:p w14:paraId="6185D41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/>
        </w:rPr>
        <w:t xml:space="preserve">CSI-RSRQ </w:t>
      </w:r>
      <w:r>
        <w:t>Accuracy</w:t>
      </w:r>
      <w:r>
        <w:tab/>
        <w:t>403</w:t>
      </w:r>
    </w:p>
    <w:p w14:paraId="662742A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70064A">
        <w:rPr>
          <w:lang w:val="en-US"/>
        </w:rPr>
        <w:t xml:space="preserve">CSI-RSRQ </w:t>
      </w:r>
      <w:r>
        <w:t>Accuracy</w:t>
      </w:r>
      <w:r>
        <w:tab/>
        <w:t>404</w:t>
      </w:r>
    </w:p>
    <w:p w14:paraId="0B353D5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10.1.9B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 xml:space="preserve">Inter-frequency RSRQ accuracy requirements for </w:t>
      </w:r>
      <w:r w:rsidRPr="0070064A">
        <w:rPr>
          <w:lang w:val="en-US" w:eastAsia="ko-KR"/>
        </w:rPr>
        <w:t>FR1</w:t>
      </w:r>
      <w:r w:rsidRPr="0070064A">
        <w:rPr>
          <w:lang w:val="en-US"/>
        </w:rPr>
        <w:t xml:space="preserve"> for CA/DC Idle Mode Measurements</w:t>
      </w:r>
      <w:r>
        <w:tab/>
        <w:t>405</w:t>
      </w:r>
    </w:p>
    <w:p w14:paraId="147EF45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10.1.9B.1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Inter-frequency SS-RSRQ accuracy requirements</w:t>
      </w:r>
      <w:r w:rsidRPr="0070064A">
        <w:rPr>
          <w:lang w:val="en-US" w:eastAsia="zh-CN"/>
        </w:rPr>
        <w:t xml:space="preserve"> in FR1</w:t>
      </w:r>
      <w:r>
        <w:tab/>
        <w:t>405</w:t>
      </w:r>
    </w:p>
    <w:p w14:paraId="656FACB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10.1.9B.1.1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70064A">
        <w:rPr>
          <w:lang w:val="en-US" w:eastAsia="zh-CN"/>
        </w:rPr>
        <w:t xml:space="preserve"> in FR1</w:t>
      </w:r>
      <w:r>
        <w:tab/>
        <w:t>405</w:t>
      </w:r>
    </w:p>
    <w:p w14:paraId="08424B9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 xml:space="preserve">Inter-frequency RSRQ accuracy requirements </w:t>
      </w:r>
      <w:r w:rsidRPr="0070064A">
        <w:rPr>
          <w:lang w:val="en-US" w:eastAsia="zh-CN"/>
        </w:rPr>
        <w:t>for</w:t>
      </w:r>
      <w:r w:rsidRPr="0070064A">
        <w:rPr>
          <w:lang w:val="en-US" w:eastAsia="ko-KR"/>
        </w:rPr>
        <w:t xml:space="preserve"> FR2</w:t>
      </w:r>
      <w:r>
        <w:tab/>
        <w:t>406</w:t>
      </w:r>
    </w:p>
    <w:p w14:paraId="725AA88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</w:t>
      </w:r>
      <w:r w:rsidRPr="0070064A">
        <w:rPr>
          <w:lang w:val="en-US" w:eastAsia="zh-CN"/>
        </w:rPr>
        <w:t>er</w:t>
      </w:r>
      <w:r w:rsidRPr="0070064A">
        <w:rPr>
          <w:lang w:val="en-US"/>
        </w:rPr>
        <w:t>-frequency CSI-RSRQ accuracy requirements</w:t>
      </w:r>
      <w:r>
        <w:tab/>
        <w:t>408</w:t>
      </w:r>
    </w:p>
    <w:p w14:paraId="1B0070F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/>
        </w:rPr>
        <w:t xml:space="preserve">CSI-RSRQ </w:t>
      </w:r>
      <w:r>
        <w:t>Accuracy</w:t>
      </w:r>
      <w:r>
        <w:tab/>
        <w:t>408</w:t>
      </w:r>
    </w:p>
    <w:p w14:paraId="7AFA0AB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70064A">
        <w:rPr>
          <w:lang w:val="en-US"/>
        </w:rPr>
        <w:t xml:space="preserve">CSI-RSRQ </w:t>
      </w:r>
      <w:r>
        <w:t>Accuracy</w:t>
      </w:r>
      <w:r>
        <w:tab/>
        <w:t>408</w:t>
      </w:r>
    </w:p>
    <w:p w14:paraId="657B0D8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 xml:space="preserve">Inter-frequency RSRQ accuracy requirements </w:t>
      </w:r>
      <w:r w:rsidRPr="0070064A">
        <w:rPr>
          <w:lang w:val="en-US" w:eastAsia="zh-CN"/>
        </w:rPr>
        <w:t>for</w:t>
      </w:r>
      <w:r w:rsidRPr="0070064A">
        <w:rPr>
          <w:lang w:val="en-US" w:eastAsia="ko-KR"/>
        </w:rPr>
        <w:t xml:space="preserve"> FR2</w:t>
      </w:r>
      <w:r w:rsidRPr="0070064A">
        <w:rPr>
          <w:lang w:val="en-US"/>
        </w:rPr>
        <w:t xml:space="preserve"> for CA/DC Idle Mode Measurements</w:t>
      </w:r>
      <w:r>
        <w:tab/>
        <w:t>409</w:t>
      </w:r>
    </w:p>
    <w:p w14:paraId="3CC2496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Inter-frequency SS-RSRQ accuracy requirements</w:t>
      </w:r>
      <w:r w:rsidRPr="0070064A">
        <w:rPr>
          <w:lang w:val="en-US" w:eastAsia="zh-CN"/>
        </w:rPr>
        <w:t xml:space="preserve"> in FR2</w:t>
      </w:r>
      <w:r>
        <w:tab/>
        <w:t>409</w:t>
      </w:r>
    </w:p>
    <w:p w14:paraId="04870D6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10.1.10B.1.1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70064A">
        <w:rPr>
          <w:lang w:val="en-US" w:eastAsia="zh-CN"/>
        </w:rPr>
        <w:t xml:space="preserve"> in FR2</w:t>
      </w:r>
      <w:r>
        <w:tab/>
        <w:t>409</w:t>
      </w:r>
    </w:p>
    <w:p w14:paraId="4C1ABEA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RSRQ report mapping</w:t>
      </w:r>
      <w:r>
        <w:tab/>
        <w:t>410</w:t>
      </w:r>
    </w:p>
    <w:p w14:paraId="390FEA8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 xml:space="preserve">Intra-frequency SINR accuracy requirements </w:t>
      </w:r>
      <w:r w:rsidRPr="0070064A">
        <w:rPr>
          <w:lang w:val="en-US" w:eastAsia="zh-CN"/>
        </w:rPr>
        <w:t>for</w:t>
      </w:r>
      <w:r w:rsidRPr="0070064A">
        <w:rPr>
          <w:lang w:val="en-US" w:eastAsia="ko-KR"/>
        </w:rPr>
        <w:t xml:space="preserve"> FR1</w:t>
      </w:r>
      <w:r>
        <w:tab/>
        <w:t>411</w:t>
      </w:r>
    </w:p>
    <w:p w14:paraId="32A4EDD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Intra-frequency CSI-SINR accuracy requirements</w:t>
      </w:r>
      <w:r w:rsidRPr="0070064A">
        <w:rPr>
          <w:lang w:val="en-US" w:eastAsia="zh-CN"/>
        </w:rPr>
        <w:t xml:space="preserve"> in FR1</w:t>
      </w:r>
      <w:r>
        <w:tab/>
        <w:t>411</w:t>
      </w:r>
    </w:p>
    <w:p w14:paraId="7C4474A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 w:eastAsia="ko-KR"/>
        </w:rPr>
        <w:t xml:space="preserve">CSI-SINR </w:t>
      </w:r>
      <w:r>
        <w:t>Accuracy in FR1</w:t>
      </w:r>
      <w:r>
        <w:tab/>
        <w:t>411</w:t>
      </w:r>
    </w:p>
    <w:p w14:paraId="693BB23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 xml:space="preserve">Intra-frequency SINR accuracy requirements </w:t>
      </w:r>
      <w:r w:rsidRPr="0070064A">
        <w:rPr>
          <w:lang w:val="en-US" w:eastAsia="zh-CN"/>
        </w:rPr>
        <w:t>for</w:t>
      </w:r>
      <w:r w:rsidRPr="0070064A">
        <w:rPr>
          <w:lang w:val="en-US" w:eastAsia="ko-KR"/>
        </w:rPr>
        <w:t xml:space="preserve"> FR2</w:t>
      </w:r>
      <w:r>
        <w:tab/>
        <w:t>412</w:t>
      </w:r>
    </w:p>
    <w:p w14:paraId="32318EF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Intra-frequency CSI-SINR accuracy requirements</w:t>
      </w:r>
      <w:r w:rsidRPr="0070064A">
        <w:rPr>
          <w:lang w:val="en-US" w:eastAsia="zh-CN"/>
        </w:rPr>
        <w:t xml:space="preserve"> in FR2</w:t>
      </w:r>
      <w:r>
        <w:tab/>
        <w:t>413</w:t>
      </w:r>
    </w:p>
    <w:p w14:paraId="3246C4D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 w:eastAsia="ko-KR"/>
        </w:rPr>
        <w:t xml:space="preserve">CSI-SINR </w:t>
      </w:r>
      <w:r>
        <w:t>Accuracy in FR2</w:t>
      </w:r>
      <w:r>
        <w:tab/>
        <w:t>413</w:t>
      </w:r>
    </w:p>
    <w:p w14:paraId="5FFB4D6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 xml:space="preserve">Inter-frequency SINR accuracy requirements </w:t>
      </w:r>
      <w:r w:rsidRPr="0070064A">
        <w:rPr>
          <w:lang w:val="en-US" w:eastAsia="zh-CN"/>
        </w:rPr>
        <w:t>for</w:t>
      </w:r>
      <w:r w:rsidRPr="0070064A">
        <w:rPr>
          <w:lang w:val="en-US" w:eastAsia="ko-KR"/>
        </w:rPr>
        <w:t xml:space="preserve"> FR1</w:t>
      </w:r>
      <w:r>
        <w:tab/>
        <w:t>414</w:t>
      </w:r>
    </w:p>
    <w:p w14:paraId="46D4DFE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Inter-frequency CSI-SINR accuracy requirements</w:t>
      </w:r>
      <w:r w:rsidRPr="0070064A">
        <w:rPr>
          <w:lang w:val="en-US" w:eastAsia="zh-CN"/>
        </w:rPr>
        <w:t xml:space="preserve"> in FR1</w:t>
      </w:r>
      <w:r>
        <w:tab/>
        <w:t>416</w:t>
      </w:r>
    </w:p>
    <w:p w14:paraId="6F9D797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70064A">
        <w:rPr>
          <w:lang w:val="en-US" w:eastAsia="zh-CN"/>
        </w:rPr>
        <w:t xml:space="preserve"> in FR1</w:t>
      </w:r>
      <w:r>
        <w:tab/>
        <w:t>416</w:t>
      </w:r>
    </w:p>
    <w:p w14:paraId="0749324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 xml:space="preserve">Inter-frequency SINR accuracy requirements </w:t>
      </w:r>
      <w:r w:rsidRPr="0070064A">
        <w:rPr>
          <w:lang w:val="en-US" w:eastAsia="zh-CN"/>
        </w:rPr>
        <w:t>for</w:t>
      </w:r>
      <w:r w:rsidRPr="0070064A">
        <w:rPr>
          <w:lang w:val="en-US" w:eastAsia="ko-KR"/>
        </w:rPr>
        <w:t xml:space="preserve"> FR2</w:t>
      </w:r>
      <w:r>
        <w:tab/>
        <w:t>418</w:t>
      </w:r>
    </w:p>
    <w:p w14:paraId="1E19BCA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Inter-frequency CSI-SINR accuracy requirements</w:t>
      </w:r>
      <w:r w:rsidRPr="0070064A">
        <w:rPr>
          <w:lang w:val="en-US" w:eastAsia="zh-CN"/>
        </w:rPr>
        <w:t xml:space="preserve"> in FR2</w:t>
      </w:r>
      <w:r>
        <w:tab/>
        <w:t>420</w:t>
      </w:r>
    </w:p>
    <w:p w14:paraId="5C67591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lastRenderedPageBreak/>
        <w:t>10.1.15.2.1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70064A">
        <w:rPr>
          <w:lang w:val="en-US" w:eastAsia="zh-CN"/>
        </w:rPr>
        <w:t xml:space="preserve"> in FR2</w:t>
      </w:r>
      <w:r>
        <w:tab/>
        <w:t>420</w:t>
      </w:r>
    </w:p>
    <w:p w14:paraId="03D19BF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420</w:t>
      </w:r>
    </w:p>
    <w:p w14:paraId="1B5895E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SINR report mapping</w:t>
      </w:r>
      <w:r>
        <w:tab/>
        <w:t>421</w:t>
      </w:r>
    </w:p>
    <w:p w14:paraId="307B12C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Power Headroom</w:t>
      </w:r>
      <w:r>
        <w:tab/>
        <w:t>422</w:t>
      </w:r>
    </w:p>
    <w:p w14:paraId="7C8C836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70064A">
        <w:rPr>
          <w:rFonts w:cs="v4.2.0"/>
          <w:vertAlign w:val="subscript"/>
          <w:lang w:eastAsia="zh-CN"/>
        </w:rPr>
        <w:t>CMAX,c,f</w:t>
      </w:r>
      <w:r>
        <w:tab/>
        <w:t>423</w:t>
      </w:r>
    </w:p>
    <w:p w14:paraId="359922B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L1-RSRP accuracy requirements for FR1</w:t>
      </w:r>
      <w:r>
        <w:tab/>
        <w:t>423</w:t>
      </w:r>
    </w:p>
    <w:p w14:paraId="4ED49CE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L1-RSRP accuracy requirements for FR2</w:t>
      </w:r>
      <w:r>
        <w:tab/>
        <w:t>427</w:t>
      </w:r>
    </w:p>
    <w:p w14:paraId="4D94BB3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SFTD accuracy requirements</w:t>
      </w:r>
      <w:r>
        <w:tab/>
        <w:t>430</w:t>
      </w:r>
    </w:p>
    <w:p w14:paraId="5DDDF5C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CLI measurement accuracy requirements</w:t>
      </w:r>
      <w:r>
        <w:tab/>
        <w:t>434</w:t>
      </w:r>
    </w:p>
    <w:p w14:paraId="272ACF3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438</w:t>
      </w:r>
    </w:p>
    <w:p w14:paraId="305CA82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438</w:t>
      </w:r>
    </w:p>
    <w:p w14:paraId="6DACCAD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440</w:t>
      </w:r>
    </w:p>
    <w:p w14:paraId="18EDB98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72F31E6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441</w:t>
      </w:r>
    </w:p>
    <w:p w14:paraId="73E2FFC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444</w:t>
      </w:r>
    </w:p>
    <w:p w14:paraId="667B80E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444</w:t>
      </w:r>
    </w:p>
    <w:p w14:paraId="2B0C473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446</w:t>
      </w:r>
    </w:p>
    <w:p w14:paraId="11154FD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448</w:t>
      </w:r>
    </w:p>
    <w:p w14:paraId="79A4C7C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450</w:t>
      </w:r>
    </w:p>
    <w:p w14:paraId="419184A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450</w:t>
      </w:r>
    </w:p>
    <w:p w14:paraId="069B90B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450</w:t>
      </w:r>
    </w:p>
    <w:p w14:paraId="190C0C0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450</w:t>
      </w:r>
    </w:p>
    <w:p w14:paraId="7E366E4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454</w:t>
      </w:r>
    </w:p>
    <w:p w14:paraId="0931EF7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454</w:t>
      </w:r>
    </w:p>
    <w:p w14:paraId="5BBD69B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455</w:t>
      </w:r>
    </w:p>
    <w:p w14:paraId="0C8EAE5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457</w:t>
      </w:r>
    </w:p>
    <w:p w14:paraId="58C2ECF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457</w:t>
      </w:r>
    </w:p>
    <w:p w14:paraId="490888E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458</w:t>
      </w:r>
    </w:p>
    <w:p w14:paraId="6778FE5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462</w:t>
      </w:r>
    </w:p>
    <w:p w14:paraId="27C1B26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462</w:t>
      </w:r>
    </w:p>
    <w:p w14:paraId="4CE5399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464</w:t>
      </w:r>
    </w:p>
    <w:p w14:paraId="10DEFD1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466</w:t>
      </w:r>
    </w:p>
    <w:p w14:paraId="55A148A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FR2 P-MPR report</w:t>
      </w:r>
      <w:r>
        <w:tab/>
        <w:t>468</w:t>
      </w:r>
    </w:p>
    <w:p w14:paraId="276C357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Report mapping</w:t>
      </w:r>
      <w:r>
        <w:tab/>
        <w:t>468</w:t>
      </w:r>
    </w:p>
    <w:p w14:paraId="7D4AC13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L1-SINR accuracy requirements for FR1</w:t>
      </w:r>
      <w:r>
        <w:tab/>
        <w:t>468</w:t>
      </w:r>
    </w:p>
    <w:p w14:paraId="37E2FEF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L1-SINR accuracy requirements with CSI-RS based CMR and no dedicated IMR configured</w:t>
      </w:r>
      <w:r>
        <w:tab/>
        <w:t>468</w:t>
      </w:r>
    </w:p>
    <w:p w14:paraId="1A5B6AF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468</w:t>
      </w:r>
    </w:p>
    <w:p w14:paraId="4022A85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469</w:t>
      </w:r>
    </w:p>
    <w:p w14:paraId="0CA211E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L1-SINR accuracy requirements with SSB based CMR and dedicated IMR configured</w:t>
      </w:r>
      <w:r>
        <w:tab/>
        <w:t>470</w:t>
      </w:r>
    </w:p>
    <w:p w14:paraId="409609D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470</w:t>
      </w:r>
    </w:p>
    <w:p w14:paraId="570429B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471</w:t>
      </w:r>
    </w:p>
    <w:p w14:paraId="55C021B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L1-SINR accuracy requirements with CSI-RS based CMR and dedicated IMR configured</w:t>
      </w:r>
      <w:r>
        <w:tab/>
        <w:t>473</w:t>
      </w:r>
    </w:p>
    <w:p w14:paraId="46D9A4E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473</w:t>
      </w:r>
    </w:p>
    <w:p w14:paraId="2698C3D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475</w:t>
      </w:r>
    </w:p>
    <w:p w14:paraId="4D9E856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L1-SINR accuracy requirements for FR2</w:t>
      </w:r>
      <w:r>
        <w:tab/>
        <w:t>476</w:t>
      </w:r>
    </w:p>
    <w:p w14:paraId="55704F8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L1-SINR accuracy requirements with CSI-RS based CMR and no dedicated IMR configured</w:t>
      </w:r>
      <w:r>
        <w:tab/>
        <w:t>476</w:t>
      </w:r>
    </w:p>
    <w:p w14:paraId="50A8C89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476</w:t>
      </w:r>
    </w:p>
    <w:p w14:paraId="7623FFB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477</w:t>
      </w:r>
    </w:p>
    <w:p w14:paraId="5E1574B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L1-SINR accuracy requirements with SSB based CMR and dedicated IMR configured</w:t>
      </w:r>
      <w:r>
        <w:tab/>
        <w:t>478</w:t>
      </w:r>
    </w:p>
    <w:p w14:paraId="782C09C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478</w:t>
      </w:r>
    </w:p>
    <w:p w14:paraId="4C7F8A4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479</w:t>
      </w:r>
    </w:p>
    <w:p w14:paraId="53E7C8B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L1-SINR accuracy requirements with CSI-RS based CMR and dedicated IMR configured</w:t>
      </w:r>
      <w:r>
        <w:tab/>
        <w:t>480</w:t>
      </w:r>
    </w:p>
    <w:p w14:paraId="7E0CCE6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480</w:t>
      </w:r>
    </w:p>
    <w:p w14:paraId="4C582EA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481</w:t>
      </w:r>
    </w:p>
    <w:p w14:paraId="6E02644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RSRQ accuracy requirements under CCA</w:t>
      </w:r>
      <w:r>
        <w:tab/>
        <w:t>483</w:t>
      </w:r>
    </w:p>
    <w:p w14:paraId="6CCEE18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Intra-frequency SS-RSRQ accuracy requirements in FR1</w:t>
      </w:r>
      <w:r>
        <w:tab/>
        <w:t>483</w:t>
      </w:r>
    </w:p>
    <w:p w14:paraId="57AF903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 w:eastAsia="ko-KR"/>
        </w:rPr>
        <w:t xml:space="preserve">SS-RSRQ </w:t>
      </w:r>
      <w:r>
        <w:t>Accuracy</w:t>
      </w:r>
      <w:r>
        <w:tab/>
        <w:t>483</w:t>
      </w:r>
    </w:p>
    <w:p w14:paraId="053BD45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Inter-frequency RSRQ accuracy requirements under CCA</w:t>
      </w:r>
      <w:r>
        <w:tab/>
        <w:t>483</w:t>
      </w:r>
    </w:p>
    <w:p w14:paraId="634EB37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Inter-frequency SS-RSRQ accuracy requirements in FR1</w:t>
      </w:r>
      <w:r>
        <w:tab/>
        <w:t>483</w:t>
      </w:r>
    </w:p>
    <w:p w14:paraId="5D4811E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10.1.30.1.1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483</w:t>
      </w:r>
    </w:p>
    <w:p w14:paraId="30E4C3A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484</w:t>
      </w:r>
    </w:p>
    <w:p w14:paraId="5332E8F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 xml:space="preserve">Intra-frequency SINR accuracy requirements </w:t>
      </w:r>
      <w:r w:rsidRPr="0070064A">
        <w:rPr>
          <w:lang w:val="en-US" w:eastAsia="zh-CN"/>
        </w:rPr>
        <w:t>under CCA</w:t>
      </w:r>
      <w:r>
        <w:tab/>
        <w:t>485</w:t>
      </w:r>
    </w:p>
    <w:p w14:paraId="631FF28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lastRenderedPageBreak/>
        <w:t>10.1.32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 xml:space="preserve">Inter-frequency SINR accuracy requirements </w:t>
      </w:r>
      <w:r w:rsidRPr="0070064A">
        <w:rPr>
          <w:lang w:val="en-US" w:eastAsia="zh-CN"/>
        </w:rPr>
        <w:t>under CCA</w:t>
      </w:r>
      <w:r>
        <w:tab/>
        <w:t>485</w:t>
      </w:r>
    </w:p>
    <w:p w14:paraId="5BA89BC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L1-RSRP accuracy requirements under CCA</w:t>
      </w:r>
      <w:r>
        <w:tab/>
        <w:t>487</w:t>
      </w:r>
    </w:p>
    <w:p w14:paraId="6E6D26F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RSSI measurements under CCA</w:t>
      </w:r>
      <w:r>
        <w:tab/>
        <w:t>488</w:t>
      </w:r>
    </w:p>
    <w:p w14:paraId="6C7CAD5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absolute RSSI measurement accuracy requirements in FR1</w:t>
      </w:r>
      <w:r>
        <w:tab/>
        <w:t>488</w:t>
      </w:r>
    </w:p>
    <w:p w14:paraId="0613CEB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Inter-frequency absolute RSSI measurement accuracy requirements in FR1</w:t>
      </w:r>
      <w:r>
        <w:tab/>
        <w:t>488</w:t>
      </w:r>
    </w:p>
    <w:p w14:paraId="40ECD9D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RSSI measurement report mapping</w:t>
      </w:r>
      <w:r>
        <w:tab/>
        <w:t>489</w:t>
      </w:r>
    </w:p>
    <w:p w14:paraId="596D741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489</w:t>
      </w:r>
    </w:p>
    <w:p w14:paraId="570B09D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489</w:t>
      </w:r>
    </w:p>
    <w:p w14:paraId="5D85707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489</w:t>
      </w:r>
    </w:p>
    <w:p w14:paraId="6339877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RSRP accuracy requirements under CCA</w:t>
      </w:r>
      <w:r>
        <w:tab/>
        <w:t>490</w:t>
      </w:r>
    </w:p>
    <w:p w14:paraId="310F879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SS-RSRP accuracy requirements in FR1</w:t>
      </w:r>
      <w:r>
        <w:tab/>
        <w:t>490</w:t>
      </w:r>
    </w:p>
    <w:p w14:paraId="3BD1D37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70064A">
        <w:rPr>
          <w:lang w:val="en-US"/>
        </w:rPr>
        <w:t xml:space="preserve">SS-RSRP </w:t>
      </w:r>
      <w:r>
        <w:t>Accuracy</w:t>
      </w:r>
      <w:r>
        <w:tab/>
        <w:t>490</w:t>
      </w:r>
    </w:p>
    <w:p w14:paraId="7BAA891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70064A">
        <w:rPr>
          <w:lang w:val="en-US"/>
        </w:rPr>
        <w:t xml:space="preserve">SS-RSRP </w:t>
      </w:r>
      <w:r>
        <w:t>Accuracy</w:t>
      </w:r>
      <w:r>
        <w:tab/>
        <w:t>490</w:t>
      </w:r>
    </w:p>
    <w:p w14:paraId="585A4A2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 xml:space="preserve">Inter-frequency RSRP accuracy requirements </w:t>
      </w:r>
      <w:r w:rsidRPr="0070064A">
        <w:rPr>
          <w:lang w:val="en-US" w:eastAsia="zh-CN"/>
        </w:rPr>
        <w:t>under CCA</w:t>
      </w:r>
      <w:r>
        <w:tab/>
        <w:t>491</w:t>
      </w:r>
    </w:p>
    <w:p w14:paraId="1ADB1AA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Inter-frequency SS-RSRP accuracy requirements in FR1</w:t>
      </w:r>
      <w:r>
        <w:tab/>
        <w:t>491</w:t>
      </w:r>
    </w:p>
    <w:p w14:paraId="629933E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10.1.37.1.1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491</w:t>
      </w:r>
    </w:p>
    <w:p w14:paraId="2A69259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</w:t>
      </w:r>
      <w:r>
        <w:tab/>
        <w:t>492</w:t>
      </w:r>
    </w:p>
    <w:p w14:paraId="1ED32729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492</w:t>
      </w:r>
    </w:p>
    <w:p w14:paraId="2592108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Introduction</w:t>
      </w:r>
      <w:r>
        <w:tab/>
        <w:t>492</w:t>
      </w:r>
    </w:p>
    <w:p w14:paraId="6F920E6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E-UTRAN RSRP measurements</w:t>
      </w:r>
      <w:r>
        <w:tab/>
        <w:t>493</w:t>
      </w:r>
    </w:p>
    <w:p w14:paraId="5140223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E-UTRAN RSRQ measurements</w:t>
      </w:r>
      <w:r>
        <w:tab/>
        <w:t>493</w:t>
      </w:r>
    </w:p>
    <w:p w14:paraId="246DA83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E-UTRAN RSTD measurements</w:t>
      </w:r>
      <w:r>
        <w:tab/>
        <w:t>493</w:t>
      </w:r>
    </w:p>
    <w:p w14:paraId="1DDB391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E-UTRAN RS-SINR measurements</w:t>
      </w:r>
      <w:r>
        <w:tab/>
        <w:t>493</w:t>
      </w:r>
    </w:p>
    <w:p w14:paraId="7E29416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 xml:space="preserve">E-UTRAN RSRP measurements </w:t>
      </w:r>
      <w:r w:rsidRPr="0070064A">
        <w:rPr>
          <w:lang w:val="en-US"/>
        </w:rPr>
        <w:t xml:space="preserve">for CA/DC Idle Mode </w:t>
      </w:r>
      <w:r w:rsidRPr="0070064A">
        <w:t>Measurements</w:t>
      </w:r>
      <w:r>
        <w:tab/>
        <w:t>493</w:t>
      </w:r>
    </w:p>
    <w:p w14:paraId="0FBDF7E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 xml:space="preserve">E-UTRAN RSRQ measurements </w:t>
      </w:r>
      <w:r w:rsidRPr="0070064A">
        <w:rPr>
          <w:lang w:val="en-US"/>
        </w:rPr>
        <w:t>for CA/DC Idle Mode Measurements</w:t>
      </w:r>
      <w:r>
        <w:tab/>
        <w:t>494</w:t>
      </w:r>
    </w:p>
    <w:p w14:paraId="05DC7F3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494</w:t>
      </w:r>
    </w:p>
    <w:p w14:paraId="77080A3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494</w:t>
      </w:r>
    </w:p>
    <w:p w14:paraId="0A7D89A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495</w:t>
      </w:r>
    </w:p>
    <w:p w14:paraId="0D17584A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495</w:t>
      </w:r>
    </w:p>
    <w:p w14:paraId="53A2C95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ko-KR"/>
        </w:rPr>
        <w:t>Introduction</w:t>
      </w:r>
      <w:r>
        <w:tab/>
        <w:t>495</w:t>
      </w:r>
    </w:p>
    <w:p w14:paraId="2712691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Intra-frequency PSBCH-RSRP accuracy requirements for FR1</w:t>
      </w:r>
      <w:r>
        <w:tab/>
        <w:t>496</w:t>
      </w:r>
    </w:p>
    <w:p w14:paraId="08558AF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70064A">
        <w:rPr>
          <w:lang w:val="en-US"/>
        </w:rPr>
        <w:t>SBCH-RSRP</w:t>
      </w:r>
      <w:r>
        <w:t xml:space="preserve"> Absolute Accuracy</w:t>
      </w:r>
      <w:r>
        <w:tab/>
        <w:t>496</w:t>
      </w:r>
    </w:p>
    <w:p w14:paraId="54C00A4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70064A">
        <w:rPr>
          <w:lang w:val="en-US"/>
        </w:rPr>
        <w:t>SBCH-RSRP</w:t>
      </w:r>
      <w:r>
        <w:t xml:space="preserve"> Relative Accuracy</w:t>
      </w:r>
      <w:r>
        <w:tab/>
        <w:t>496</w:t>
      </w:r>
    </w:p>
    <w:p w14:paraId="66563D1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497</w:t>
      </w:r>
    </w:p>
    <w:p w14:paraId="1573C27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70064A">
        <w:rPr>
          <w:lang w:val="en-US"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Absolute SL-RSSI Accuracy</w:t>
      </w:r>
      <w:r>
        <w:tab/>
        <w:t>497</w:t>
      </w:r>
    </w:p>
    <w:p w14:paraId="14F8919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497</w:t>
      </w:r>
    </w:p>
    <w:p w14:paraId="1EF654C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L1 SL-RSRP Accuracy</w:t>
      </w:r>
      <w:r>
        <w:tab/>
        <w:t>497</w:t>
      </w:r>
    </w:p>
    <w:p w14:paraId="6B201B7B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Void</w:t>
      </w:r>
      <w:r>
        <w:tab/>
        <w:t>498</w:t>
      </w:r>
    </w:p>
    <w:p w14:paraId="49CB23D0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498</w:t>
      </w:r>
    </w:p>
    <w:p w14:paraId="1129AC38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06C0A907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499</w:t>
      </w:r>
    </w:p>
    <w:p w14:paraId="28212C5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499</w:t>
      </w:r>
    </w:p>
    <w:p w14:paraId="1BAFB5D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499</w:t>
      </w:r>
    </w:p>
    <w:p w14:paraId="3EDED81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499</w:t>
      </w:r>
    </w:p>
    <w:p w14:paraId="0614909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500</w:t>
      </w:r>
    </w:p>
    <w:p w14:paraId="5DFAFCF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500</w:t>
      </w:r>
    </w:p>
    <w:p w14:paraId="00C68378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500</w:t>
      </w:r>
    </w:p>
    <w:p w14:paraId="5AAE44D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500</w:t>
      </w:r>
    </w:p>
    <w:p w14:paraId="6A94F44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500</w:t>
      </w:r>
    </w:p>
    <w:p w14:paraId="6F6C483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501</w:t>
      </w:r>
    </w:p>
    <w:p w14:paraId="281B72E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502</w:t>
      </w:r>
    </w:p>
    <w:p w14:paraId="401494D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502</w:t>
      </w:r>
    </w:p>
    <w:p w14:paraId="709EAC0F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70064A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503</w:t>
      </w:r>
    </w:p>
    <w:p w14:paraId="123B9EE2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 SL-RSRP measurements</w:t>
      </w:r>
      <w:r>
        <w:tab/>
        <w:t>504</w:t>
      </w:r>
    </w:p>
    <w:p w14:paraId="144AF91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504</w:t>
      </w:r>
    </w:p>
    <w:p w14:paraId="1B4237D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SL-RSRP measurements</w:t>
      </w:r>
      <w:r>
        <w:tab/>
        <w:t>504</w:t>
      </w:r>
    </w:p>
    <w:p w14:paraId="566579E4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504</w:t>
      </w:r>
    </w:p>
    <w:p w14:paraId="0E01F58D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</w:t>
      </w:r>
      <w:r w:rsidRPr="0070064A">
        <w:rPr>
          <w:rFonts w:eastAsiaTheme="minorEastAsia"/>
        </w:rPr>
        <w:t>2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504</w:t>
      </w:r>
    </w:p>
    <w:p w14:paraId="7C35CDE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70064A">
        <w:rPr>
          <w:rFonts w:eastAsiaTheme="minorEastAsia"/>
        </w:rPr>
        <w:t>2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504</w:t>
      </w:r>
    </w:p>
    <w:p w14:paraId="3729132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70064A">
        <w:rPr>
          <w:rFonts w:eastAsiaTheme="minorEastAsia"/>
        </w:rPr>
        <w:t>2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505</w:t>
      </w:r>
    </w:p>
    <w:p w14:paraId="3DD078F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12.7.3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507</w:t>
      </w:r>
    </w:p>
    <w:p w14:paraId="01BC6AC1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507</w:t>
      </w:r>
    </w:p>
    <w:p w14:paraId="3458203E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507</w:t>
      </w:r>
    </w:p>
    <w:p w14:paraId="33D9B1D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507</w:t>
      </w:r>
    </w:p>
    <w:p w14:paraId="41890C67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0064A">
        <w:rPr>
          <w:lang w:val="en-US"/>
        </w:rPr>
        <w:t>1</w:t>
      </w:r>
      <w:r w:rsidRPr="0070064A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0064A">
        <w:rPr>
          <w:lang w:val="en-US" w:eastAsia="zh-CN"/>
        </w:rPr>
        <w:t>Measurement Performance Requirements for NR gNB</w:t>
      </w:r>
      <w:r>
        <w:tab/>
        <w:t>508</w:t>
      </w:r>
    </w:p>
    <w:p w14:paraId="41ADB032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UL-RTOA</w:t>
      </w:r>
      <w:r>
        <w:tab/>
        <w:t>508</w:t>
      </w:r>
    </w:p>
    <w:p w14:paraId="3F4D53C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Report mapping</w:t>
      </w:r>
      <w:r>
        <w:tab/>
        <w:t>508</w:t>
      </w:r>
    </w:p>
    <w:p w14:paraId="14936BBC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gNB Rx-Tx time difference</w:t>
      </w:r>
      <w:r>
        <w:tab/>
        <w:t>510</w:t>
      </w:r>
    </w:p>
    <w:p w14:paraId="7698C37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Report mapping</w:t>
      </w:r>
      <w:r>
        <w:tab/>
        <w:t>510</w:t>
      </w:r>
    </w:p>
    <w:p w14:paraId="5D909B7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512</w:t>
      </w:r>
    </w:p>
    <w:p w14:paraId="0FA8938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Introduction</w:t>
      </w:r>
      <w:r>
        <w:tab/>
        <w:t>512</w:t>
      </w:r>
    </w:p>
    <w:p w14:paraId="5130421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</w:t>
      </w:r>
      <w:r>
        <w:t>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512</w:t>
      </w:r>
    </w:p>
    <w:p w14:paraId="4365227C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</w:t>
      </w:r>
      <w:r w:rsidRPr="0070064A">
        <w:rPr>
          <w:lang w:val="en-US" w:eastAsia="zh-CN"/>
        </w:rPr>
        <w:t>3</w:t>
      </w:r>
      <w:r w:rsidRPr="0070064A">
        <w:rPr>
          <w:lang w:val="en-US"/>
        </w:rPr>
        <w:t>.</w:t>
      </w:r>
      <w:r w:rsidRPr="0070064A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UL SRS RSRP measurement</w:t>
      </w:r>
      <w:r>
        <w:tab/>
        <w:t>513</w:t>
      </w:r>
    </w:p>
    <w:p w14:paraId="19E8C19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</w:t>
      </w:r>
      <w:r w:rsidRPr="0070064A">
        <w:rPr>
          <w:lang w:val="en-US" w:eastAsia="zh-CN"/>
        </w:rPr>
        <w:t>3</w:t>
      </w:r>
      <w:r w:rsidRPr="0070064A">
        <w:rPr>
          <w:lang w:val="en-US"/>
        </w:rPr>
        <w:t>.</w:t>
      </w:r>
      <w:r w:rsidRPr="0070064A">
        <w:rPr>
          <w:lang w:val="en-US" w:eastAsia="zh-CN"/>
        </w:rPr>
        <w:t>3</w:t>
      </w:r>
      <w:r w:rsidRPr="0070064A">
        <w:rPr>
          <w:lang w:val="en-US"/>
        </w:rPr>
        <w:t>.</w:t>
      </w:r>
      <w:r w:rsidRPr="0070064A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Report mapping</w:t>
      </w:r>
      <w:r>
        <w:tab/>
        <w:t>513</w:t>
      </w:r>
    </w:p>
    <w:p w14:paraId="1158AAA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514</w:t>
      </w:r>
    </w:p>
    <w:p w14:paraId="1198BEB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Introduction</w:t>
      </w:r>
      <w:r>
        <w:tab/>
        <w:t>514</w:t>
      </w:r>
    </w:p>
    <w:p w14:paraId="2BD91C5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Requirements</w:t>
      </w:r>
      <w:r>
        <w:tab/>
        <w:t>514</w:t>
      </w:r>
    </w:p>
    <w:p w14:paraId="43220A3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AoA/ZoA</w:t>
      </w:r>
      <w:r>
        <w:tab/>
        <w:t>515</w:t>
      </w:r>
    </w:p>
    <w:p w14:paraId="0BEF493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Report mapping</w:t>
      </w:r>
      <w:r>
        <w:tab/>
        <w:t>515</w:t>
      </w:r>
    </w:p>
    <w:p w14:paraId="75D9476E" w14:textId="77777777" w:rsidR="00B46396" w:rsidRDefault="00B46396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</w:t>
      </w:r>
      <w:r w:rsidRPr="0070064A">
        <w:rPr>
          <w:rFonts w:eastAsiaTheme="minorEastAsia"/>
          <w:lang w:eastAsia="ko-KR"/>
        </w:rPr>
        <w:t xml:space="preserve"> </w:t>
      </w:r>
      <w:r>
        <w:t>(normative): Test Cases</w:t>
      </w:r>
      <w:r>
        <w:tab/>
        <w:t>423</w:t>
      </w:r>
    </w:p>
    <w:p w14:paraId="2B962F7D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3BA890DF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4CCA9945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1366D93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Time and delay requirements on UE higher layer actions</w:t>
      </w:r>
      <w:r>
        <w:tab/>
        <w:t>423</w:t>
      </w:r>
    </w:p>
    <w:p w14:paraId="6BA8C59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Measurements of power levels, relative powers and time</w:t>
      </w:r>
      <w:r>
        <w:tab/>
        <w:t>423</w:t>
      </w:r>
    </w:p>
    <w:p w14:paraId="44B0EFD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Implementation requirements</w:t>
      </w:r>
      <w:r>
        <w:tab/>
        <w:t>424</w:t>
      </w:r>
    </w:p>
    <w:p w14:paraId="52ED2D8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Physical layer timing requirements</w:t>
      </w:r>
      <w:r>
        <w:tab/>
        <w:t>424</w:t>
      </w:r>
    </w:p>
    <w:p w14:paraId="6FF8262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1DDD648A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5166D407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70E0FED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PDSCH</w:t>
      </w:r>
      <w:r>
        <w:tab/>
        <w:t>425</w:t>
      </w:r>
    </w:p>
    <w:p w14:paraId="029D3FF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FDD</w:t>
      </w:r>
      <w:r>
        <w:tab/>
        <w:t>425</w:t>
      </w:r>
    </w:p>
    <w:p w14:paraId="65ABDA0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TDD</w:t>
      </w:r>
      <w:r>
        <w:tab/>
        <w:t>426</w:t>
      </w:r>
    </w:p>
    <w:p w14:paraId="0CD8C6BF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under CCA</w:t>
      </w:r>
      <w:r>
        <w:tab/>
        <w:t>429</w:t>
      </w:r>
    </w:p>
    <w:p w14:paraId="734D435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val="sv-SE"/>
        </w:rPr>
        <w:t>A.3.1A.1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val="sv-SE"/>
        </w:rPr>
        <w:t>PDSCH</w:t>
      </w:r>
      <w:r>
        <w:tab/>
        <w:t>429</w:t>
      </w:r>
    </w:p>
    <w:p w14:paraId="761D0BB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val="sv-SE"/>
        </w:rPr>
        <w:t>TDD</w:t>
      </w:r>
      <w:r>
        <w:tab/>
        <w:t>429</w:t>
      </w:r>
    </w:p>
    <w:p w14:paraId="535649D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CORESET</w:t>
      </w:r>
      <w:r w:rsidRPr="0070064A">
        <w:rPr>
          <w:snapToGrid w:val="0"/>
          <w:lang w:eastAsia="zh-CN"/>
        </w:rPr>
        <w:t xml:space="preserve"> for RMSI scheduling</w:t>
      </w:r>
      <w:r>
        <w:tab/>
        <w:t>430</w:t>
      </w:r>
    </w:p>
    <w:p w14:paraId="305C5E8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TDD</w:t>
      </w:r>
      <w:r>
        <w:tab/>
        <w:t>430</w:t>
      </w:r>
    </w:p>
    <w:p w14:paraId="62A43B0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CORESET for RMC scheduling</w:t>
      </w:r>
      <w:r>
        <w:tab/>
        <w:t>431</w:t>
      </w:r>
    </w:p>
    <w:p w14:paraId="517AA79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A.3.1A.3.1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TDD</w:t>
      </w:r>
      <w:r>
        <w:tab/>
        <w:t>431</w:t>
      </w:r>
    </w:p>
    <w:p w14:paraId="697CDA7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432</w:t>
      </w:r>
    </w:p>
    <w:p w14:paraId="75D7174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RMC burst transmission model</w:t>
      </w:r>
      <w:r>
        <w:tab/>
        <w:t>432</w:t>
      </w:r>
    </w:p>
    <w:p w14:paraId="57A4A9C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CORESET</w:t>
      </w:r>
      <w:r w:rsidRPr="0070064A">
        <w:rPr>
          <w:snapToGrid w:val="0"/>
          <w:lang w:eastAsia="zh-CN"/>
        </w:rPr>
        <w:t xml:space="preserve"> for RMSI scheduling</w:t>
      </w:r>
      <w:r>
        <w:tab/>
        <w:t>433</w:t>
      </w:r>
    </w:p>
    <w:p w14:paraId="6313018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FDD</w:t>
      </w:r>
      <w:r>
        <w:tab/>
        <w:t>433</w:t>
      </w:r>
    </w:p>
    <w:p w14:paraId="6B2D782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TDD</w:t>
      </w:r>
      <w:r>
        <w:tab/>
        <w:t>434</w:t>
      </w:r>
    </w:p>
    <w:p w14:paraId="4A670BD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CORESET for RMC scheduling</w:t>
      </w:r>
      <w:r>
        <w:tab/>
        <w:t>437</w:t>
      </w:r>
    </w:p>
    <w:p w14:paraId="6E3D2BD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FDD</w:t>
      </w:r>
      <w:r>
        <w:tab/>
        <w:t>437</w:t>
      </w:r>
    </w:p>
    <w:p w14:paraId="3BC6B11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TDD</w:t>
      </w:r>
      <w:r>
        <w:tab/>
        <w:t>438</w:t>
      </w:r>
    </w:p>
    <w:p w14:paraId="50839F3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441</w:t>
      </w:r>
    </w:p>
    <w:p w14:paraId="64809444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33C4DBE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2234252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OCNG pattern 1: Generic OCNG pattern for all unused REs</w:t>
      </w:r>
      <w:r>
        <w:tab/>
        <w:t>442</w:t>
      </w:r>
    </w:p>
    <w:p w14:paraId="4581F78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OCNG pattern 2: Generic OCNG pattern for all unused REs for 2AoA setup</w:t>
      </w:r>
      <w:r>
        <w:tab/>
        <w:t>443</w:t>
      </w:r>
    </w:p>
    <w:p w14:paraId="2602A06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OCNG pattern 3: Generic OCNG pattern for unused REs in the same bandwidth as CORESET</w:t>
      </w:r>
      <w:r>
        <w:tab/>
        <w:t>443</w:t>
      </w:r>
    </w:p>
    <w:p w14:paraId="4DD09AD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OCNG pattern 4: Generic OCNG pattern for all unused REs outside SSB slot(s)</w:t>
      </w:r>
      <w:r>
        <w:tab/>
        <w:t>444</w:t>
      </w:r>
    </w:p>
    <w:p w14:paraId="56D1C50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4880BF5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0E38402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DRX Configuration 1: DRX cycle = 40 ms and TAT = 500 ms</w:t>
      </w:r>
      <w:r>
        <w:tab/>
        <w:t>445</w:t>
      </w:r>
    </w:p>
    <w:p w14:paraId="1F00B9D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lastRenderedPageBreak/>
        <w:t>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DRX Configuration 2: DRX cycle = 640 ms and TAT = 500 ms</w:t>
      </w:r>
      <w:r>
        <w:tab/>
        <w:t>445</w:t>
      </w:r>
    </w:p>
    <w:p w14:paraId="79E6E32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DRX Configuration 3: DRX cycle = 40 ms and TAT = Infinity</w:t>
      </w:r>
      <w:r>
        <w:tab/>
        <w:t>445</w:t>
      </w:r>
    </w:p>
    <w:p w14:paraId="29A5D5F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DRX Configuration 4: DRX cycle = 160 ms and TAT = Infinity</w:t>
      </w:r>
      <w:r>
        <w:tab/>
        <w:t>446</w:t>
      </w:r>
    </w:p>
    <w:p w14:paraId="5A0D58F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DRX Configuration 5: DRX cycle = 320 ms and TAT = Infinity</w:t>
      </w:r>
      <w:r>
        <w:tab/>
        <w:t>446</w:t>
      </w:r>
    </w:p>
    <w:p w14:paraId="4D1BC4F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DRX Configuration 6: DRX cycle = 320 ms and TAT = 500 ms</w:t>
      </w:r>
      <w:r>
        <w:tab/>
        <w:t>446</w:t>
      </w:r>
    </w:p>
    <w:p w14:paraId="3D60168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DRX Configuration 7: DRX cycle = 640 ms and TAT = Infinity</w:t>
      </w:r>
      <w:r>
        <w:tab/>
        <w:t>447</w:t>
      </w:r>
    </w:p>
    <w:p w14:paraId="2A4C972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DRX Configuration 8: DRX cycle = 320 ms and TAT = Infinity</w:t>
      </w:r>
      <w:r>
        <w:tab/>
        <w:t>447</w:t>
      </w:r>
    </w:p>
    <w:p w14:paraId="57506F4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DRX Configuration 9: DRX cycle = 40 ms and TAT = 500 ms</w:t>
      </w:r>
      <w:r>
        <w:tab/>
        <w:t>447</w:t>
      </w:r>
    </w:p>
    <w:p w14:paraId="43CA50D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DRX Configuration 10: DRX cycle = 640 ms and TAT = 500 ms</w:t>
      </w:r>
      <w:r>
        <w:tab/>
        <w:t>448</w:t>
      </w:r>
    </w:p>
    <w:p w14:paraId="438BEB3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DRX Configuration 11: DRX cycle = 20 ms and TAT =</w:t>
      </w:r>
      <w:r w:rsidRPr="0070064A">
        <w:rPr>
          <w:rFonts w:cs="Arial"/>
          <w:lang w:val="en-US"/>
        </w:rPr>
        <w:t xml:space="preserve"> </w:t>
      </w:r>
      <w:r w:rsidRPr="0070064A">
        <w:rPr>
          <w:rFonts w:cs="Arial"/>
        </w:rPr>
        <w:t>Infinity</w:t>
      </w:r>
      <w:r>
        <w:tab/>
        <w:t>448</w:t>
      </w:r>
    </w:p>
    <w:p w14:paraId="69CCB0F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448</w:t>
      </w:r>
    </w:p>
    <w:p w14:paraId="6CAEE9B2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448</w:t>
      </w:r>
    </w:p>
    <w:p w14:paraId="0D48415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448</w:t>
      </w:r>
    </w:p>
    <w:p w14:paraId="27FE400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5FEC101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7E31DBE7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449</w:t>
      </w:r>
    </w:p>
    <w:p w14:paraId="59CE2AC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449</w:t>
      </w:r>
    </w:p>
    <w:p w14:paraId="554CB3F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7AA00A9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68C39EEB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</w:t>
      </w:r>
      <w:r>
        <w:tab/>
        <w:t>449</w:t>
      </w:r>
    </w:p>
    <w:p w14:paraId="33B489A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Antenna configurations for FR1</w:t>
      </w:r>
      <w:r>
        <w:tab/>
        <w:t>449</w:t>
      </w:r>
    </w:p>
    <w:p w14:paraId="3011447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Antenna connection</w:t>
      </w:r>
      <w:r w:rsidRPr="0070064A">
        <w:rPr>
          <w:snapToGrid w:val="0"/>
          <w:lang w:eastAsia="zh-CN"/>
        </w:rPr>
        <w:t xml:space="preserve"> for 4 Rx capable UEs</w:t>
      </w:r>
      <w:r>
        <w:tab/>
        <w:t>449</w:t>
      </w:r>
    </w:p>
    <w:p w14:paraId="217CC56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4AACD18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62EF508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Antenna configurations for FR2</w:t>
      </w:r>
      <w:r>
        <w:tab/>
        <w:t>452</w:t>
      </w:r>
    </w:p>
    <w:p w14:paraId="11F244FC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452</w:t>
      </w:r>
    </w:p>
    <w:p w14:paraId="164D328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Antenna configurations for FR1</w:t>
      </w:r>
      <w:r>
        <w:tab/>
        <w:t>452</w:t>
      </w:r>
    </w:p>
    <w:p w14:paraId="2A97C9E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A.3.6A.1.1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Antenna connection</w:t>
      </w:r>
      <w:r w:rsidRPr="0070064A">
        <w:rPr>
          <w:snapToGrid w:val="0"/>
          <w:lang w:eastAsia="zh-CN"/>
        </w:rPr>
        <w:t xml:space="preserve"> for 4 Rx capable UEs</w:t>
      </w:r>
      <w:r>
        <w:tab/>
        <w:t>452</w:t>
      </w:r>
    </w:p>
    <w:p w14:paraId="1C2A1FA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170D16F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452</w:t>
      </w:r>
    </w:p>
    <w:p w14:paraId="6C37F97E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</w:t>
      </w:r>
      <w:r>
        <w:tab/>
        <w:t>454</w:t>
      </w:r>
    </w:p>
    <w:p w14:paraId="3A6B543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Introduction</w:t>
      </w:r>
      <w:r>
        <w:tab/>
        <w:t>454</w:t>
      </w:r>
    </w:p>
    <w:p w14:paraId="428A2B6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E-UTRAN Serving Cell Parameters</w:t>
      </w:r>
      <w:r>
        <w:tab/>
        <w:t>454</w:t>
      </w:r>
    </w:p>
    <w:p w14:paraId="49B0DAF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E-UTRAN Serving Cell Parameters for Tests with NR Cell(s) in FR1</w:t>
      </w:r>
      <w:r>
        <w:tab/>
        <w:t>454</w:t>
      </w:r>
    </w:p>
    <w:p w14:paraId="20CC7AC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E-UTRAN Serving Cell Parameters for Tests with NR Cell(s) in FR2</w:t>
      </w:r>
      <w:r>
        <w:tab/>
        <w:t>455</w:t>
      </w:r>
    </w:p>
    <w:p w14:paraId="5F8E668D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FR1-FR2 test setup</w:t>
      </w:r>
      <w:r>
        <w:tab/>
        <w:t>456</w:t>
      </w:r>
    </w:p>
    <w:p w14:paraId="750115A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 with unlicensed bands</w:t>
      </w:r>
      <w:r>
        <w:tab/>
        <w:t>457</w:t>
      </w:r>
    </w:p>
    <w:p w14:paraId="45A866C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Introduction</w:t>
      </w:r>
      <w:r>
        <w:tab/>
        <w:t>457</w:t>
      </w:r>
    </w:p>
    <w:p w14:paraId="687AF83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E-UTRAN Serving Cell Parameters</w:t>
      </w:r>
      <w:r>
        <w:tab/>
        <w:t>457</w:t>
      </w:r>
    </w:p>
    <w:p w14:paraId="50914AB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A.3.7B.2.1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E-UTRAN Serving Cell Parameters for Tests with NR Cell(s) under CCA in FR1</w:t>
      </w:r>
      <w:r>
        <w:tab/>
        <w:t>457</w:t>
      </w:r>
    </w:p>
    <w:p w14:paraId="70EC4E8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LTE-FR1/FR2 test setup</w:t>
      </w:r>
      <w:r>
        <w:tab/>
        <w:t>458</w:t>
      </w:r>
    </w:p>
    <w:p w14:paraId="348DA181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458</w:t>
      </w:r>
    </w:p>
    <w:p w14:paraId="3879B37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</w:t>
      </w:r>
      <w:r w:rsidRPr="0070064A">
        <w:rPr>
          <w:snapToGrid w:val="0"/>
          <w:lang w:eastAsia="zh-CN"/>
        </w:rPr>
        <w:t>8</w:t>
      </w:r>
      <w:r w:rsidRPr="0070064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14:paraId="2FE7DC9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A.3.8.</w:t>
      </w:r>
      <w:r w:rsidRPr="0070064A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PRACH configurations in FR1</w:t>
      </w:r>
      <w:r>
        <w:tab/>
        <w:t>458</w:t>
      </w:r>
    </w:p>
    <w:p w14:paraId="6D0745D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458</w:t>
      </w:r>
    </w:p>
    <w:p w14:paraId="4B0ECB3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tab/>
        <w:t>459</w:t>
      </w:r>
    </w:p>
    <w:p w14:paraId="1196670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460</w:t>
      </w:r>
    </w:p>
    <w:p w14:paraId="51FB48E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461</w:t>
      </w:r>
    </w:p>
    <w:p w14:paraId="30291CE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A.3.8.</w:t>
      </w:r>
      <w:r w:rsidRPr="0070064A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PRACH configurations in FR</w:t>
      </w:r>
      <w:r w:rsidRPr="0070064A">
        <w:rPr>
          <w:snapToGrid w:val="0"/>
          <w:lang w:eastAsia="zh-CN"/>
        </w:rPr>
        <w:t>2</w:t>
      </w:r>
      <w:r>
        <w:tab/>
        <w:t>462</w:t>
      </w:r>
    </w:p>
    <w:p w14:paraId="34460F2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462</w:t>
      </w:r>
    </w:p>
    <w:p w14:paraId="7EC0FB9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463</w:t>
      </w:r>
    </w:p>
    <w:p w14:paraId="4C811D0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464</w:t>
      </w:r>
    </w:p>
    <w:p w14:paraId="1042BC7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465</w:t>
      </w:r>
    </w:p>
    <w:p w14:paraId="6B44891A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466</w:t>
      </w:r>
    </w:p>
    <w:p w14:paraId="3F4C97E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</w:t>
      </w:r>
      <w:r w:rsidRPr="0070064A">
        <w:rPr>
          <w:snapToGrid w:val="0"/>
          <w:lang w:eastAsia="zh-CN"/>
        </w:rPr>
        <w:t>8A</w:t>
      </w:r>
      <w:r w:rsidRPr="0070064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786CD46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A.3.8A.</w:t>
      </w:r>
      <w:r w:rsidRPr="0070064A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PRACH configurations in FR1</w:t>
      </w:r>
      <w:r>
        <w:tab/>
        <w:t>466</w:t>
      </w:r>
    </w:p>
    <w:p w14:paraId="021C8E6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466</w:t>
      </w:r>
    </w:p>
    <w:p w14:paraId="1C90580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467</w:t>
      </w:r>
    </w:p>
    <w:p w14:paraId="688E682D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BWP configurations</w:t>
      </w:r>
      <w:r>
        <w:tab/>
        <w:t>468</w:t>
      </w:r>
    </w:p>
    <w:p w14:paraId="3A3F707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Introduction</w:t>
      </w:r>
      <w:r>
        <w:tab/>
        <w:t>468</w:t>
      </w:r>
    </w:p>
    <w:p w14:paraId="2EC9A70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Downlink BWP configurations</w:t>
      </w:r>
      <w:r>
        <w:tab/>
        <w:t>469</w:t>
      </w:r>
    </w:p>
    <w:p w14:paraId="091A44D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Initial BWP</w:t>
      </w:r>
      <w:r>
        <w:tab/>
        <w:t>469</w:t>
      </w:r>
    </w:p>
    <w:p w14:paraId="4FCF988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lastRenderedPageBreak/>
        <w:t>A.3.9.2.2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Dedicated BWP</w:t>
      </w:r>
      <w:r>
        <w:tab/>
        <w:t>469</w:t>
      </w:r>
    </w:p>
    <w:p w14:paraId="6A1BB4F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Uplink BWP configurations</w:t>
      </w:r>
      <w:r>
        <w:tab/>
        <w:t>469</w:t>
      </w:r>
    </w:p>
    <w:p w14:paraId="43F9F82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Initial BWP</w:t>
      </w:r>
      <w:r>
        <w:tab/>
        <w:t>469</w:t>
      </w:r>
    </w:p>
    <w:p w14:paraId="67B14E7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Dedicated BWP</w:t>
      </w:r>
      <w:r>
        <w:tab/>
        <w:t>470</w:t>
      </w:r>
    </w:p>
    <w:p w14:paraId="181B75A9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</w:t>
      </w:r>
      <w:r>
        <w:tab/>
        <w:t>470</w:t>
      </w:r>
    </w:p>
    <w:p w14:paraId="707D8CB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for FR1</w:t>
      </w:r>
      <w:r>
        <w:tab/>
        <w:t>470</w:t>
      </w:r>
    </w:p>
    <w:p w14:paraId="1B8D1F4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470</w:t>
      </w:r>
    </w:p>
    <w:p w14:paraId="0FF5C0E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472</w:t>
      </w:r>
    </w:p>
    <w:p w14:paraId="61F75801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under CCA</w:t>
      </w:r>
      <w:r>
        <w:tab/>
        <w:t>477</w:t>
      </w:r>
    </w:p>
    <w:p w14:paraId="68F80DA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under CCA for FR1</w:t>
      </w:r>
      <w:r>
        <w:tab/>
        <w:t>477</w:t>
      </w:r>
    </w:p>
    <w:p w14:paraId="0F2FCF9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477</w:t>
      </w:r>
    </w:p>
    <w:p w14:paraId="383B1E6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478</w:t>
      </w:r>
    </w:p>
    <w:p w14:paraId="4F0B4E9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478</w:t>
      </w:r>
    </w:p>
    <w:p w14:paraId="7FD378A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479</w:t>
      </w:r>
    </w:p>
    <w:p w14:paraId="6EC9AC63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SMTC Configurations</w:t>
      </w:r>
      <w:r>
        <w:tab/>
        <w:t>479</w:t>
      </w:r>
    </w:p>
    <w:p w14:paraId="49E7318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SMTC pattern 1: SMTC period = 20 ms with SMTC duration = 1 ms</w:t>
      </w:r>
      <w:r>
        <w:tab/>
        <w:t>479</w:t>
      </w:r>
    </w:p>
    <w:p w14:paraId="4562C5C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SMTC pattern 2: SMTC period = 20 ms with SMTC duration = 5 ms</w:t>
      </w:r>
      <w:r>
        <w:tab/>
        <w:t>479</w:t>
      </w:r>
    </w:p>
    <w:p w14:paraId="7949572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SMTC pattern 3: SMTC period = 160 ms with SMTC duration = 1 ms</w:t>
      </w:r>
      <w:r>
        <w:tab/>
        <w:t>480</w:t>
      </w:r>
    </w:p>
    <w:p w14:paraId="0DA23FE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SMTC pattern 4: SMTC period = 20 ms with SMTC duration = 1 ms</w:t>
      </w:r>
      <w:r>
        <w:tab/>
        <w:t>480</w:t>
      </w:r>
    </w:p>
    <w:p w14:paraId="247B343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SMTC pattern 5: SMTC period = 20 ms with SMTC duration = 5 ms</w:t>
      </w:r>
      <w:r>
        <w:tab/>
        <w:t>480</w:t>
      </w:r>
    </w:p>
    <w:p w14:paraId="258E5ED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SMTC pattern 6: SMTC period = 20 ms with SMTC duration = 5 ms</w:t>
      </w:r>
      <w:r>
        <w:tab/>
        <w:t>480</w:t>
      </w:r>
    </w:p>
    <w:p w14:paraId="61D967E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480</w:t>
      </w:r>
    </w:p>
    <w:p w14:paraId="6C73BDD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480</w:t>
      </w:r>
    </w:p>
    <w:p w14:paraId="2F45DDE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480</w:t>
      </w:r>
    </w:p>
    <w:p w14:paraId="265EE52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218AA54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481</w:t>
      </w:r>
    </w:p>
    <w:p w14:paraId="5EF4260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5764D1E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51D69869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in SA and EN-DC Operations</w:t>
      </w:r>
      <w:r>
        <w:tab/>
        <w:t>481</w:t>
      </w:r>
    </w:p>
    <w:p w14:paraId="30A1E52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4DE0464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2FF423F3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A.3.13A Test Cases involving E-UTRA/FR1 and FR2 carriers</w:t>
      </w:r>
      <w:r>
        <w:tab/>
        <w:t>482</w:t>
      </w:r>
    </w:p>
    <w:p w14:paraId="4413F02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4BF1D27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in EN-DC</w:t>
      </w:r>
      <w:r>
        <w:tab/>
        <w:t>482</w:t>
      </w:r>
    </w:p>
    <w:p w14:paraId="1723796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in SA</w:t>
      </w:r>
      <w:r>
        <w:tab/>
        <w:t>482</w:t>
      </w:r>
    </w:p>
    <w:p w14:paraId="46F4D595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</w:t>
      </w:r>
      <w:r>
        <w:tab/>
        <w:t>483</w:t>
      </w:r>
    </w:p>
    <w:p w14:paraId="39B2905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483</w:t>
      </w:r>
    </w:p>
    <w:p w14:paraId="12574F7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485</w:t>
      </w:r>
    </w:p>
    <w:p w14:paraId="3A8F57A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</w:t>
      </w:r>
      <w:r w:rsidRPr="0070064A">
        <w:rPr>
          <w:snapToGrid w:val="0"/>
          <w:lang w:eastAsia="zh-CN"/>
        </w:rPr>
        <w:t>3</w:t>
      </w:r>
      <w:r w:rsidRPr="0070064A">
        <w:rPr>
          <w:snapToGrid w:val="0"/>
        </w:rPr>
        <w:t>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Angle of Arrival (AoA) for FR2 RRM test cases</w:t>
      </w:r>
      <w:r>
        <w:tab/>
        <w:t>492</w:t>
      </w:r>
    </w:p>
    <w:p w14:paraId="28216A1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</w:t>
      </w:r>
      <w:r w:rsidRPr="0070064A">
        <w:rPr>
          <w:snapToGrid w:val="0"/>
          <w:lang w:eastAsia="zh-CN"/>
        </w:rPr>
        <w:t>3</w:t>
      </w:r>
      <w:r w:rsidRPr="0070064A">
        <w:rPr>
          <w:snapToGrid w:val="0"/>
        </w:rPr>
        <w:t>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Setup 1: Single AoA in Rx beam peak direction</w:t>
      </w:r>
      <w:r>
        <w:tab/>
        <w:t>492</w:t>
      </w:r>
    </w:p>
    <w:p w14:paraId="24EFF3C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</w:t>
      </w:r>
      <w:r w:rsidRPr="0070064A">
        <w:rPr>
          <w:snapToGrid w:val="0"/>
          <w:lang w:eastAsia="zh-CN"/>
        </w:rPr>
        <w:t>3</w:t>
      </w:r>
      <w:r w:rsidRPr="0070064A">
        <w:rPr>
          <w:snapToGrid w:val="0"/>
        </w:rPr>
        <w:t>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Setup 2: Single AoA in non Rx beam peak direction</w:t>
      </w:r>
      <w:r>
        <w:tab/>
        <w:t>492</w:t>
      </w:r>
    </w:p>
    <w:p w14:paraId="246924E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492</w:t>
      </w:r>
    </w:p>
    <w:p w14:paraId="70BA013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493</w:t>
      </w:r>
    </w:p>
    <w:p w14:paraId="2ACE985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</w:t>
      </w:r>
      <w:r w:rsidRPr="0070064A">
        <w:rPr>
          <w:snapToGrid w:val="0"/>
          <w:lang w:eastAsia="zh-CN"/>
        </w:rPr>
        <w:t>3</w:t>
      </w:r>
      <w:r w:rsidRPr="0070064A">
        <w:rPr>
          <w:snapToGrid w:val="0"/>
        </w:rPr>
        <w:t>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Setup 3: 2 AoAs</w:t>
      </w:r>
      <w:r>
        <w:tab/>
        <w:t>493</w:t>
      </w:r>
    </w:p>
    <w:p w14:paraId="52B816E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</w:t>
      </w:r>
      <w:r w:rsidRPr="0070064A">
        <w:rPr>
          <w:snapToGrid w:val="0"/>
          <w:lang w:eastAsia="zh-CN"/>
        </w:rPr>
        <w:t>3</w:t>
      </w:r>
      <w:r w:rsidRPr="0070064A">
        <w:rPr>
          <w:snapToGrid w:val="0"/>
        </w:rPr>
        <w:t>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493</w:t>
      </w:r>
    </w:p>
    <w:p w14:paraId="7B53841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70064A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493</w:t>
      </w:r>
    </w:p>
    <w:p w14:paraId="4DFE6C7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70064A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493</w:t>
      </w:r>
    </w:p>
    <w:p w14:paraId="34933D63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 Configuration</w:t>
      </w:r>
      <w:r>
        <w:tab/>
        <w:t>494</w:t>
      </w:r>
    </w:p>
    <w:p w14:paraId="0FA6CEF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494</w:t>
      </w:r>
    </w:p>
    <w:p w14:paraId="0D5F997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states</w:t>
      </w:r>
      <w:r>
        <w:tab/>
        <w:t>494</w:t>
      </w:r>
    </w:p>
    <w:p w14:paraId="278EACF1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Configurations of CSI-RS for tracking</w:t>
      </w:r>
      <w:r>
        <w:tab/>
        <w:t>494</w:t>
      </w:r>
    </w:p>
    <w:p w14:paraId="278D5D1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494</w:t>
      </w:r>
    </w:p>
    <w:p w14:paraId="7537FB8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494</w:t>
      </w:r>
    </w:p>
    <w:p w14:paraId="7FB9B6F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495</w:t>
      </w:r>
    </w:p>
    <w:p w14:paraId="12AD403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496</w:t>
      </w:r>
    </w:p>
    <w:p w14:paraId="1B84EB5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496</w:t>
      </w:r>
    </w:p>
    <w:p w14:paraId="5544A039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497</w:t>
      </w:r>
    </w:p>
    <w:p w14:paraId="44C3991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497</w:t>
      </w:r>
    </w:p>
    <w:p w14:paraId="1ED45D1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Power Measurement</w:t>
      </w:r>
      <w:r>
        <w:tab/>
        <w:t>497</w:t>
      </w:r>
    </w:p>
    <w:p w14:paraId="540450D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 for DAPS handover</w:t>
      </w:r>
      <w:r>
        <w:tab/>
        <w:t>497</w:t>
      </w:r>
    </w:p>
    <w:p w14:paraId="449E09E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497</w:t>
      </w:r>
    </w:p>
    <w:p w14:paraId="7DEE5C1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497</w:t>
      </w:r>
    </w:p>
    <w:p w14:paraId="3C5016FB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MsgA</w:t>
      </w:r>
      <w:r w:rsidRPr="0070064A">
        <w:rPr>
          <w:lang w:val="en-US"/>
        </w:rPr>
        <w:t xml:space="preserve"> configurations</w:t>
      </w:r>
      <w:r>
        <w:tab/>
        <w:t>498</w:t>
      </w:r>
    </w:p>
    <w:p w14:paraId="678E643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Introduction</w:t>
      </w:r>
      <w:r>
        <w:tab/>
        <w:t>498</w:t>
      </w:r>
    </w:p>
    <w:p w14:paraId="5CA855D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val="en-US"/>
        </w:rPr>
        <w:t>A.3.20.</w:t>
      </w:r>
      <w:r w:rsidRPr="0070064A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val="en-US"/>
        </w:rPr>
        <w:t>MsgA configurations in FR1</w:t>
      </w:r>
      <w:r>
        <w:tab/>
        <w:t>498</w:t>
      </w:r>
    </w:p>
    <w:p w14:paraId="40F1351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A.3.20.</w:t>
      </w:r>
      <w:r w:rsidRPr="0070064A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FR1 MsgA configuration 1</w:t>
      </w:r>
      <w:r>
        <w:tab/>
        <w:t>498</w:t>
      </w:r>
    </w:p>
    <w:p w14:paraId="008E074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A.3.20.</w:t>
      </w:r>
      <w:r w:rsidRPr="0070064A">
        <w:rPr>
          <w:lang w:val="en-US" w:eastAsia="zh-CN"/>
        </w:rPr>
        <w:t>2</w:t>
      </w:r>
      <w:r w:rsidRPr="0070064A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FR1 MsgA configuration 2</w:t>
      </w:r>
      <w:r>
        <w:tab/>
        <w:t>499</w:t>
      </w:r>
    </w:p>
    <w:p w14:paraId="63BACFF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val="en-US"/>
        </w:rPr>
        <w:t>A.3.20.</w:t>
      </w:r>
      <w:r w:rsidRPr="0070064A">
        <w:rPr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val="en-US"/>
        </w:rPr>
        <w:t>MsgA configurations in FR</w:t>
      </w:r>
      <w:r w:rsidRPr="0070064A">
        <w:rPr>
          <w:snapToGrid w:val="0"/>
          <w:lang w:val="en-US" w:eastAsia="zh-CN"/>
        </w:rPr>
        <w:t>2</w:t>
      </w:r>
      <w:r>
        <w:tab/>
        <w:t>501</w:t>
      </w:r>
    </w:p>
    <w:p w14:paraId="10C8288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A.3.20.</w:t>
      </w:r>
      <w:r w:rsidRPr="0070064A">
        <w:rPr>
          <w:lang w:val="en-US"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FR2 MsgA configuration 1</w:t>
      </w:r>
      <w:r>
        <w:tab/>
        <w:t>501</w:t>
      </w:r>
    </w:p>
    <w:p w14:paraId="69C73EB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A.3.20.</w:t>
      </w:r>
      <w:r w:rsidRPr="0070064A">
        <w:rPr>
          <w:lang w:val="en-US"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FR2 MsgA configuration 2</w:t>
      </w:r>
      <w:r>
        <w:tab/>
        <w:t>502</w:t>
      </w:r>
    </w:p>
    <w:p w14:paraId="1BBD1E57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MsgA</w:t>
      </w:r>
      <w:r w:rsidRPr="0070064A">
        <w:rPr>
          <w:lang w:val="en-US"/>
        </w:rPr>
        <w:t xml:space="preserve"> configurations under CCA</w:t>
      </w:r>
      <w:r>
        <w:tab/>
        <w:t>504</w:t>
      </w:r>
    </w:p>
    <w:p w14:paraId="4141A3C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Introduction</w:t>
      </w:r>
      <w:r>
        <w:tab/>
        <w:t>504</w:t>
      </w:r>
    </w:p>
    <w:p w14:paraId="0E340D2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val="en-US"/>
        </w:rPr>
        <w:t>A.3.20A.</w:t>
      </w:r>
      <w:r w:rsidRPr="0070064A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val="en-US"/>
        </w:rPr>
        <w:t>MsgA configurations in FR1</w:t>
      </w:r>
      <w:r>
        <w:tab/>
        <w:t>504</w:t>
      </w:r>
    </w:p>
    <w:p w14:paraId="7DE8D26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A.3.20A.</w:t>
      </w:r>
      <w:r w:rsidRPr="0070064A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504</w:t>
      </w:r>
    </w:p>
    <w:p w14:paraId="67DBA4D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A.3.20A.</w:t>
      </w:r>
      <w:r w:rsidRPr="0070064A">
        <w:rPr>
          <w:lang w:val="en-US" w:eastAsia="zh-CN"/>
        </w:rPr>
        <w:t>2</w:t>
      </w:r>
      <w:r w:rsidRPr="0070064A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505</w:t>
      </w:r>
    </w:p>
    <w:p w14:paraId="704F783C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508</w:t>
      </w:r>
    </w:p>
    <w:p w14:paraId="33C4957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508</w:t>
      </w:r>
    </w:p>
    <w:p w14:paraId="17A7309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508</w:t>
      </w:r>
    </w:p>
    <w:p w14:paraId="03FF6DA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515</w:t>
      </w:r>
    </w:p>
    <w:p w14:paraId="791DF82D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CSI-IM configurations</w:t>
      </w:r>
      <w:r>
        <w:tab/>
        <w:t>515</w:t>
      </w:r>
    </w:p>
    <w:p w14:paraId="0DC6E11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515</w:t>
      </w:r>
    </w:p>
    <w:p w14:paraId="21B6FEA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516</w:t>
      </w:r>
    </w:p>
    <w:p w14:paraId="04546D2B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 Configuration</w:t>
      </w:r>
      <w:r>
        <w:tab/>
        <w:t>518</w:t>
      </w:r>
    </w:p>
    <w:p w14:paraId="35ECC0F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518</w:t>
      </w:r>
    </w:p>
    <w:p w14:paraId="56B2D1D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</w:t>
      </w:r>
      <w:r>
        <w:tab/>
        <w:t>518</w:t>
      </w:r>
    </w:p>
    <w:p w14:paraId="2528FB5A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configuration</w:t>
      </w:r>
      <w:r>
        <w:tab/>
        <w:t>519</w:t>
      </w:r>
    </w:p>
    <w:p w14:paraId="303F61CB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Channel bandwidth (CBW) configurations</w:t>
      </w:r>
      <w:r>
        <w:tab/>
        <w:t>521</w:t>
      </w:r>
    </w:p>
    <w:p w14:paraId="0A97882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DL UE specific CBW</w:t>
      </w:r>
      <w:r>
        <w:tab/>
        <w:t>521</w:t>
      </w:r>
    </w:p>
    <w:p w14:paraId="724E3C9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UE specific CBW</w:t>
      </w:r>
      <w:r>
        <w:tab/>
        <w:t>521</w:t>
      </w:r>
    </w:p>
    <w:p w14:paraId="3E776E8F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CCA model</w:t>
      </w:r>
      <w:r>
        <w:tab/>
        <w:t>521</w:t>
      </w:r>
    </w:p>
    <w:p w14:paraId="06D9279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521</w:t>
      </w:r>
    </w:p>
    <w:p w14:paraId="53D1665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521</w:t>
      </w:r>
    </w:p>
    <w:p w14:paraId="234FC2D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CCA model</w:t>
      </w:r>
      <w:r>
        <w:tab/>
        <w:t>521</w:t>
      </w:r>
    </w:p>
    <w:p w14:paraId="45F2848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CCA model</w:t>
      </w:r>
      <w:r>
        <w:tab/>
        <w:t>522</w:t>
      </w:r>
    </w:p>
    <w:p w14:paraId="03D30165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523</w:t>
      </w:r>
    </w:p>
    <w:p w14:paraId="50E924B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523</w:t>
      </w:r>
    </w:p>
    <w:p w14:paraId="1B32034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523</w:t>
      </w:r>
    </w:p>
    <w:p w14:paraId="68B3A3B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523</w:t>
      </w:r>
    </w:p>
    <w:p w14:paraId="4E9D5C4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523</w:t>
      </w:r>
    </w:p>
    <w:p w14:paraId="05EB039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524</w:t>
      </w:r>
    </w:p>
    <w:p w14:paraId="23F576DF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524</w:t>
      </w:r>
    </w:p>
    <w:p w14:paraId="1ADE19A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DBT Window pattern 1: DBT Window period = 20 ms with DBT Window duration = 1 ms</w:t>
      </w:r>
      <w:r>
        <w:tab/>
        <w:t>524</w:t>
      </w:r>
    </w:p>
    <w:p w14:paraId="558A46C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524</w:t>
      </w:r>
    </w:p>
    <w:p w14:paraId="34C9FB7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524</w:t>
      </w:r>
    </w:p>
    <w:p w14:paraId="43C1B0E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524</w:t>
      </w:r>
    </w:p>
    <w:p w14:paraId="78ACFE4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525</w:t>
      </w:r>
    </w:p>
    <w:p w14:paraId="1FA42B5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 for RRM</w:t>
      </w:r>
      <w:r>
        <w:tab/>
        <w:t>525</w:t>
      </w:r>
    </w:p>
    <w:p w14:paraId="781F3C9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FDD</w:t>
      </w:r>
      <w:r>
        <w:tab/>
        <w:t>525</w:t>
      </w:r>
    </w:p>
    <w:p w14:paraId="6165199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TDD</w:t>
      </w:r>
      <w:r>
        <w:tab/>
        <w:t>526</w:t>
      </w:r>
    </w:p>
    <w:p w14:paraId="7E94A06E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</w:t>
      </w:r>
      <w:r>
        <w:tab/>
        <w:t>528</w:t>
      </w:r>
    </w:p>
    <w:p w14:paraId="26DB9A9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 for FR1</w:t>
      </w:r>
      <w:r>
        <w:tab/>
        <w:t>528</w:t>
      </w:r>
    </w:p>
    <w:p w14:paraId="51C66BC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pattern 1 in FR1: SCS=15 KHz</w:t>
      </w:r>
      <w:r>
        <w:tab/>
        <w:t>528</w:t>
      </w:r>
    </w:p>
    <w:p w14:paraId="44223BE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A.3.31.1.2.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PRS pattern 2 in FR1: SCS=30 KHz</w:t>
      </w:r>
      <w:r>
        <w:tab/>
        <w:t>529</w:t>
      </w:r>
    </w:p>
    <w:p w14:paraId="706057F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A.3.31.2.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PRS Configurations for FR2</w:t>
      </w:r>
      <w:r>
        <w:tab/>
        <w:t>529</w:t>
      </w:r>
    </w:p>
    <w:p w14:paraId="3B1AA8A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A.3.31.2.1.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PRS pattern 1 in FR2: SCS=120 KHz</w:t>
      </w:r>
      <w:r>
        <w:tab/>
        <w:t>529</w:t>
      </w:r>
    </w:p>
    <w:p w14:paraId="08C49198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all NR cells in FR1</w:t>
      </w:r>
      <w:r>
        <w:tab/>
        <w:t>530</w:t>
      </w:r>
    </w:p>
    <w:p w14:paraId="78122AEA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530</w:t>
      </w:r>
    </w:p>
    <w:p w14:paraId="6C0543C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530</w:t>
      </w:r>
    </w:p>
    <w:p w14:paraId="2105EB02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530</w:t>
      </w:r>
    </w:p>
    <w:p w14:paraId="7B156AB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530</w:t>
      </w:r>
    </w:p>
    <w:p w14:paraId="7FACCBA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530</w:t>
      </w:r>
    </w:p>
    <w:p w14:paraId="230D63D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Void</w:t>
      </w:r>
      <w:r>
        <w:tab/>
        <w:t>530</w:t>
      </w:r>
    </w:p>
    <w:p w14:paraId="53BCF6E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Random Access</w:t>
      </w:r>
      <w:r>
        <w:tab/>
        <w:t>530</w:t>
      </w:r>
    </w:p>
    <w:p w14:paraId="135962D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530</w:t>
      </w:r>
    </w:p>
    <w:p w14:paraId="6731F1A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534</w:t>
      </w:r>
    </w:p>
    <w:p w14:paraId="020F7C5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538</w:t>
      </w:r>
    </w:p>
    <w:p w14:paraId="2720E63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542</w:t>
      </w:r>
    </w:p>
    <w:p w14:paraId="342C03E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Void</w:t>
      </w:r>
      <w:r>
        <w:tab/>
        <w:t>546</w:t>
      </w:r>
    </w:p>
    <w:p w14:paraId="179E8971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546</w:t>
      </w:r>
    </w:p>
    <w:p w14:paraId="380B635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546</w:t>
      </w:r>
    </w:p>
    <w:p w14:paraId="27EE7EF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NR UE Transmit Timing Test for FR1</w:t>
      </w:r>
      <w:r>
        <w:tab/>
        <w:t>546</w:t>
      </w:r>
    </w:p>
    <w:p w14:paraId="038956F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546</w:t>
      </w:r>
    </w:p>
    <w:p w14:paraId="46DB2DE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550</w:t>
      </w:r>
    </w:p>
    <w:p w14:paraId="617C083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550</w:t>
      </w:r>
    </w:p>
    <w:p w14:paraId="6E554E3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550</w:t>
      </w:r>
    </w:p>
    <w:p w14:paraId="59A6CBC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550</w:t>
      </w:r>
    </w:p>
    <w:p w14:paraId="6EE480D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550</w:t>
      </w:r>
    </w:p>
    <w:p w14:paraId="4F30638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550</w:t>
      </w:r>
    </w:p>
    <w:p w14:paraId="0E66B8D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554</w:t>
      </w:r>
    </w:p>
    <w:p w14:paraId="15CEBE12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554</w:t>
      </w:r>
    </w:p>
    <w:p w14:paraId="375E6C7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554</w:t>
      </w:r>
    </w:p>
    <w:p w14:paraId="3C73E65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555</w:t>
      </w:r>
    </w:p>
    <w:p w14:paraId="4558CB5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555</w:t>
      </w:r>
    </w:p>
    <w:p w14:paraId="7A7E58E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559</w:t>
      </w:r>
    </w:p>
    <w:p w14:paraId="5C25262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559</w:t>
      </w:r>
    </w:p>
    <w:p w14:paraId="1836763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559</w:t>
      </w:r>
    </w:p>
    <w:p w14:paraId="7C62356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565</w:t>
      </w:r>
    </w:p>
    <w:p w14:paraId="5EA8BD2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565</w:t>
      </w:r>
    </w:p>
    <w:p w14:paraId="0A6DC60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565</w:t>
      </w:r>
    </w:p>
    <w:p w14:paraId="3051F4B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570</w:t>
      </w:r>
    </w:p>
    <w:p w14:paraId="5326274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570</w:t>
      </w:r>
    </w:p>
    <w:p w14:paraId="79BEF43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570</w:t>
      </w:r>
    </w:p>
    <w:p w14:paraId="2DAAC44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576</w:t>
      </w:r>
    </w:p>
    <w:p w14:paraId="0B37E45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EN-DC Radio Link Monitoring Out-of-sync Test for FR1 PSCell configured with CSI-RS-based RLM in non-DRX mode</w:t>
      </w:r>
      <w:r>
        <w:tab/>
        <w:t>576</w:t>
      </w:r>
    </w:p>
    <w:p w14:paraId="7A3F47E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576</w:t>
      </w:r>
    </w:p>
    <w:p w14:paraId="68B542A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581</w:t>
      </w:r>
    </w:p>
    <w:p w14:paraId="0CCAD84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EN-DC Radio Link Monitoring In-sync Test for FR1 PSCell configured with CSI-RS-based RLM in non-DRX mode</w:t>
      </w:r>
      <w:r>
        <w:tab/>
        <w:t>581</w:t>
      </w:r>
    </w:p>
    <w:p w14:paraId="5CD742C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581</w:t>
      </w:r>
    </w:p>
    <w:p w14:paraId="4929AE3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587</w:t>
      </w:r>
    </w:p>
    <w:p w14:paraId="5F0DAA0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EN-DC Radio Link Monitoring Out-of-sync Test for FR1 PSCell configured with CSI-RS-based RLM in DRX mode</w:t>
      </w:r>
      <w:r>
        <w:tab/>
        <w:t>587</w:t>
      </w:r>
    </w:p>
    <w:p w14:paraId="2A41C3C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587</w:t>
      </w:r>
    </w:p>
    <w:p w14:paraId="37FFE02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592</w:t>
      </w:r>
    </w:p>
    <w:p w14:paraId="6E477A4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593</w:t>
      </w:r>
    </w:p>
    <w:p w14:paraId="472BF46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593</w:t>
      </w:r>
    </w:p>
    <w:p w14:paraId="7C4AF26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598</w:t>
      </w:r>
    </w:p>
    <w:p w14:paraId="6241FFA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598</w:t>
      </w:r>
    </w:p>
    <w:p w14:paraId="18F8B5E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  <w:bCs/>
        </w:rPr>
        <w:t>A.4.5.2.</w:t>
      </w:r>
      <w:r w:rsidRPr="0070064A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598</w:t>
      </w:r>
    </w:p>
    <w:p w14:paraId="186746C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598</w:t>
      </w:r>
    </w:p>
    <w:p w14:paraId="4D12C3F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A.4.5.2.1.2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602</w:t>
      </w:r>
    </w:p>
    <w:p w14:paraId="63F4B0B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  <w:bCs/>
        </w:rPr>
        <w:t>A.4.5.2.</w:t>
      </w:r>
      <w:r w:rsidRPr="0070064A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602</w:t>
      </w:r>
    </w:p>
    <w:p w14:paraId="3D2D7D4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602</w:t>
      </w:r>
    </w:p>
    <w:p w14:paraId="152D051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606</w:t>
      </w:r>
    </w:p>
    <w:p w14:paraId="7B28D81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 w:cs="Arial"/>
          <w:bCs/>
        </w:rPr>
        <w:t>A.4.5.2.</w:t>
      </w:r>
      <w:r w:rsidRPr="0070064A">
        <w:rPr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606</w:t>
      </w:r>
    </w:p>
    <w:p w14:paraId="68F7901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606</w:t>
      </w:r>
    </w:p>
    <w:p w14:paraId="7C5F03F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610</w:t>
      </w:r>
    </w:p>
    <w:p w14:paraId="642702A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611</w:t>
      </w:r>
    </w:p>
    <w:p w14:paraId="479C987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611</w:t>
      </w:r>
    </w:p>
    <w:p w14:paraId="5D917C4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615</w:t>
      </w:r>
    </w:p>
    <w:p w14:paraId="315A478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 w:cs="Arial"/>
          <w:bCs/>
        </w:rPr>
        <w:t>A.4.5.2.</w:t>
      </w:r>
      <w:r w:rsidRPr="0070064A">
        <w:rPr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616</w:t>
      </w:r>
    </w:p>
    <w:p w14:paraId="6F75D5C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616</w:t>
      </w:r>
    </w:p>
    <w:p w14:paraId="16985E0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619</w:t>
      </w:r>
    </w:p>
    <w:p w14:paraId="6E5B5DA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 w:cs="Arial"/>
          <w:bCs/>
        </w:rPr>
        <w:t>A.4.5.2.</w:t>
      </w:r>
      <w:r w:rsidRPr="0070064A">
        <w:rPr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619</w:t>
      </w:r>
    </w:p>
    <w:p w14:paraId="42248AD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619</w:t>
      </w:r>
    </w:p>
    <w:p w14:paraId="0EF006F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623</w:t>
      </w:r>
    </w:p>
    <w:p w14:paraId="2947306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Void</w:t>
      </w:r>
      <w:r>
        <w:tab/>
        <w:t>623</w:t>
      </w:r>
    </w:p>
    <w:p w14:paraId="2B18CBF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 w:cs="Arial"/>
          <w:bCs/>
        </w:rPr>
        <w:t>A.4.5.2.8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623</w:t>
      </w:r>
    </w:p>
    <w:p w14:paraId="71568A5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623</w:t>
      </w:r>
    </w:p>
    <w:p w14:paraId="2005245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626</w:t>
      </w:r>
    </w:p>
    <w:p w14:paraId="0050BCA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 w:cs="Arial"/>
          <w:bCs/>
        </w:rPr>
        <w:t>A.4.5.2.9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627</w:t>
      </w:r>
    </w:p>
    <w:p w14:paraId="34624DB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627</w:t>
      </w:r>
    </w:p>
    <w:p w14:paraId="3A4BAF9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631</w:t>
      </w:r>
    </w:p>
    <w:p w14:paraId="049CC4E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632</w:t>
      </w:r>
    </w:p>
    <w:p w14:paraId="0D3A5B2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SCell Activation and deactivation of known SCell in FR1 for 160ms SCell measurement cycle</w:t>
      </w:r>
      <w:r>
        <w:tab/>
        <w:t>632</w:t>
      </w:r>
    </w:p>
    <w:p w14:paraId="12C70E4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632</w:t>
      </w:r>
    </w:p>
    <w:p w14:paraId="797C8FD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637</w:t>
      </w:r>
    </w:p>
    <w:p w14:paraId="3AA70C3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320 ms SCell measurement cycle</w:t>
      </w:r>
      <w:r>
        <w:tab/>
        <w:t>638</w:t>
      </w:r>
    </w:p>
    <w:p w14:paraId="358C5D0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638</w:t>
      </w:r>
    </w:p>
    <w:p w14:paraId="64DA384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638</w:t>
      </w:r>
    </w:p>
    <w:p w14:paraId="22ADC7F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unknown SCell in FR1</w:t>
      </w:r>
      <w:r>
        <w:tab/>
        <w:t>638</w:t>
      </w:r>
    </w:p>
    <w:p w14:paraId="7FDE510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638</w:t>
      </w:r>
    </w:p>
    <w:p w14:paraId="0ED89AF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639</w:t>
      </w:r>
    </w:p>
    <w:p w14:paraId="26BDF2F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SCell Activation and deactivation of multiple unknown SCells in FR1 </w:t>
      </w:r>
      <w:r>
        <w:t>with single activation/deactivation command</w:t>
      </w:r>
      <w:r>
        <w:tab/>
        <w:t>639</w:t>
      </w:r>
    </w:p>
    <w:p w14:paraId="601DA8A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6CDC8C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644</w:t>
      </w:r>
    </w:p>
    <w:p w14:paraId="6416392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Direct SCell activation at SCell addition of known SCell in FR1</w:t>
      </w:r>
      <w:r>
        <w:tab/>
        <w:t>644</w:t>
      </w:r>
    </w:p>
    <w:p w14:paraId="439B990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644</w:t>
      </w:r>
    </w:p>
    <w:p w14:paraId="434BB30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648</w:t>
      </w:r>
    </w:p>
    <w:p w14:paraId="4A1F366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648</w:t>
      </w:r>
    </w:p>
    <w:p w14:paraId="2A77161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648</w:t>
      </w:r>
    </w:p>
    <w:p w14:paraId="35972FD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A.4.5.4.1.1 Test Purpose and Environment</w:t>
      </w:r>
      <w:r>
        <w:tab/>
        <w:t>648</w:t>
      </w:r>
    </w:p>
    <w:p w14:paraId="04125F5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656</w:t>
      </w:r>
    </w:p>
    <w:p w14:paraId="4FE11E9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657</w:t>
      </w:r>
    </w:p>
    <w:p w14:paraId="0A60773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657</w:t>
      </w:r>
    </w:p>
    <w:p w14:paraId="31C9DDA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657</w:t>
      </w:r>
    </w:p>
    <w:p w14:paraId="28485E3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662</w:t>
      </w:r>
    </w:p>
    <w:p w14:paraId="7B53B0C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662</w:t>
      </w:r>
    </w:p>
    <w:p w14:paraId="54B0EC9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662</w:t>
      </w:r>
    </w:p>
    <w:p w14:paraId="2270A50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668</w:t>
      </w:r>
    </w:p>
    <w:p w14:paraId="567817B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668</w:t>
      </w:r>
    </w:p>
    <w:p w14:paraId="5833CD2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668</w:t>
      </w:r>
    </w:p>
    <w:p w14:paraId="565352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674</w:t>
      </w:r>
    </w:p>
    <w:p w14:paraId="55A01EB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674</w:t>
      </w:r>
    </w:p>
    <w:p w14:paraId="7AC63DA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674</w:t>
      </w:r>
    </w:p>
    <w:p w14:paraId="2238D35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680</w:t>
      </w:r>
    </w:p>
    <w:p w14:paraId="7911759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680</w:t>
      </w:r>
    </w:p>
    <w:p w14:paraId="2DD8334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680</w:t>
      </w:r>
    </w:p>
    <w:p w14:paraId="5A33674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686</w:t>
      </w:r>
    </w:p>
    <w:p w14:paraId="010E1C1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686</w:t>
      </w:r>
    </w:p>
    <w:p w14:paraId="155927A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686</w:t>
      </w:r>
    </w:p>
    <w:p w14:paraId="1853F8F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693</w:t>
      </w:r>
    </w:p>
    <w:p w14:paraId="68829D9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694</w:t>
      </w:r>
    </w:p>
    <w:p w14:paraId="75E39B9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694</w:t>
      </w:r>
    </w:p>
    <w:p w14:paraId="37D555E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</w:rPr>
        <w:t>A.4.5.6.1.1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lang w:val="en-US"/>
        </w:rPr>
        <w:t>E-UTRAN – NR PSCell FR1 DL active BWP switch in non-DRX in synchronous EN-DC</w:t>
      </w:r>
      <w:r>
        <w:tab/>
        <w:t>694</w:t>
      </w:r>
    </w:p>
    <w:p w14:paraId="0E4CB18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699</w:t>
      </w:r>
    </w:p>
    <w:p w14:paraId="2F42FCC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705</w:t>
      </w:r>
    </w:p>
    <w:p w14:paraId="37E93B3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0064A">
        <w:rPr>
          <w:rFonts w:cs="Arial"/>
          <w:lang w:val="en-US"/>
        </w:rPr>
        <w:t>on multiple CCs</w:t>
      </w:r>
      <w:r>
        <w:tab/>
        <w:t>709</w:t>
      </w:r>
    </w:p>
    <w:p w14:paraId="099242D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709</w:t>
      </w:r>
    </w:p>
    <w:p w14:paraId="4B1A137B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A.4.5.6.3.1.1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Purpose and Environment</w:t>
      </w:r>
      <w:r>
        <w:tab/>
        <w:t>709</w:t>
      </w:r>
    </w:p>
    <w:p w14:paraId="426A416E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A.4.5.6.3.1.2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Requirements</w:t>
      </w:r>
      <w:r>
        <w:tab/>
        <w:t>714</w:t>
      </w:r>
    </w:p>
    <w:p w14:paraId="015CFA7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715</w:t>
      </w:r>
    </w:p>
    <w:p w14:paraId="6700A6F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715</w:t>
      </w:r>
    </w:p>
    <w:p w14:paraId="1F11B9AF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A.4.5.6.4.1.1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Purpose and Environment</w:t>
      </w:r>
      <w:r>
        <w:tab/>
        <w:t>715</w:t>
      </w:r>
    </w:p>
    <w:p w14:paraId="060D21C1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A.4.5.6.4.1.2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Requirements</w:t>
      </w:r>
      <w:r>
        <w:tab/>
        <w:t>720</w:t>
      </w:r>
    </w:p>
    <w:p w14:paraId="40D49EE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720</w:t>
      </w:r>
    </w:p>
    <w:p w14:paraId="37E13A85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A.4.5.6.4.2.1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Purpose and Environment</w:t>
      </w:r>
      <w:r>
        <w:tab/>
        <w:t>720</w:t>
      </w:r>
    </w:p>
    <w:p w14:paraId="568ECD0B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A.4.5.6.4.2.2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Requirements</w:t>
      </w:r>
      <w:r>
        <w:tab/>
        <w:t>725</w:t>
      </w:r>
    </w:p>
    <w:p w14:paraId="3F5CF8D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725</w:t>
      </w:r>
    </w:p>
    <w:p w14:paraId="6CC2FB6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725</w:t>
      </w:r>
    </w:p>
    <w:p w14:paraId="0F33EAE7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A.4.5.6.5.1.1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Purpose and Environment</w:t>
      </w:r>
      <w:r>
        <w:tab/>
        <w:t>725</w:t>
      </w:r>
    </w:p>
    <w:p w14:paraId="55C747DB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A.4.5.6.5.1.2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Requirements</w:t>
      </w:r>
      <w:r>
        <w:tab/>
        <w:t>730</w:t>
      </w:r>
    </w:p>
    <w:p w14:paraId="591C6F4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730</w:t>
      </w:r>
    </w:p>
    <w:p w14:paraId="32E5E50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730</w:t>
      </w:r>
    </w:p>
    <w:p w14:paraId="388F855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730</w:t>
      </w:r>
    </w:p>
    <w:p w14:paraId="74FB785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734</w:t>
      </w:r>
    </w:p>
    <w:p w14:paraId="6E4415E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735</w:t>
      </w:r>
    </w:p>
    <w:p w14:paraId="4509A55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735</w:t>
      </w:r>
    </w:p>
    <w:p w14:paraId="1E18299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738</w:t>
      </w:r>
    </w:p>
    <w:p w14:paraId="200111F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738</w:t>
      </w:r>
    </w:p>
    <w:p w14:paraId="641A6DA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738</w:t>
      </w:r>
    </w:p>
    <w:p w14:paraId="64EE238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  <w:snapToGrid w:val="0"/>
        </w:rPr>
        <w:t>A.4.5.9.1.1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  <w:snapToGrid w:val="0"/>
        </w:rPr>
        <w:t>Test Purpose and Environment</w:t>
      </w:r>
      <w:r>
        <w:tab/>
        <w:t>738</w:t>
      </w:r>
    </w:p>
    <w:p w14:paraId="1ED57C7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  <w:snapToGrid w:val="0"/>
        </w:rPr>
        <w:t>A.4.5.9.1.2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 xml:space="preserve">Test </w:t>
      </w:r>
      <w:r w:rsidRPr="0070064A">
        <w:rPr>
          <w:rFonts w:eastAsia="MS Mincho"/>
          <w:snapToGrid w:val="0"/>
        </w:rPr>
        <w:t>Requirements</w:t>
      </w:r>
      <w:r>
        <w:tab/>
        <w:t>742</w:t>
      </w:r>
    </w:p>
    <w:p w14:paraId="7F1477DB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742</w:t>
      </w:r>
    </w:p>
    <w:p w14:paraId="4F47073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742</w:t>
      </w:r>
    </w:p>
    <w:p w14:paraId="72ECB02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event triggered reporting tests without gap under non-DRX</w:t>
      </w:r>
      <w:r>
        <w:tab/>
        <w:t>742</w:t>
      </w:r>
    </w:p>
    <w:p w14:paraId="7D2ECCF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742</w:t>
      </w:r>
    </w:p>
    <w:p w14:paraId="07790E4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742</w:t>
      </w:r>
    </w:p>
    <w:p w14:paraId="4A263DD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746</w:t>
      </w:r>
    </w:p>
    <w:p w14:paraId="382059B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event triggered reporting tests without gap under DRX</w:t>
      </w:r>
      <w:r>
        <w:tab/>
        <w:t>746</w:t>
      </w:r>
    </w:p>
    <w:p w14:paraId="4C1DD8A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746</w:t>
      </w:r>
    </w:p>
    <w:p w14:paraId="300D7A7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746</w:t>
      </w:r>
    </w:p>
    <w:p w14:paraId="101F6A5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750</w:t>
      </w:r>
    </w:p>
    <w:p w14:paraId="203E656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event triggered reporting tests with per-UE gaps under non-DRX</w:t>
      </w:r>
      <w:r>
        <w:tab/>
        <w:t>750</w:t>
      </w:r>
    </w:p>
    <w:p w14:paraId="14C571F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750</w:t>
      </w:r>
    </w:p>
    <w:p w14:paraId="75B2F8F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750</w:t>
      </w:r>
    </w:p>
    <w:p w14:paraId="6E06C1F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754</w:t>
      </w:r>
    </w:p>
    <w:p w14:paraId="144C52F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event triggered reporting tests with per-UE gaps under DRX</w:t>
      </w:r>
      <w:r>
        <w:tab/>
        <w:t>754</w:t>
      </w:r>
    </w:p>
    <w:p w14:paraId="4F186C2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754</w:t>
      </w:r>
    </w:p>
    <w:p w14:paraId="76FB0A5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lastRenderedPageBreak/>
        <w:t>A.4.6.1.4.2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754</w:t>
      </w:r>
    </w:p>
    <w:p w14:paraId="17C9499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758</w:t>
      </w:r>
    </w:p>
    <w:p w14:paraId="2019A59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event triggered reporting tests without gap under non-DRX with SSB index reading</w:t>
      </w:r>
      <w:r>
        <w:tab/>
        <w:t>758</w:t>
      </w:r>
    </w:p>
    <w:p w14:paraId="12F2430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758</w:t>
      </w:r>
    </w:p>
    <w:p w14:paraId="7301838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758</w:t>
      </w:r>
    </w:p>
    <w:p w14:paraId="1C20EB0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760</w:t>
      </w:r>
    </w:p>
    <w:p w14:paraId="35E4482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event triggered reporting tests with SSB index reading with per-UE gaps</w:t>
      </w:r>
      <w:r>
        <w:tab/>
        <w:t>761</w:t>
      </w:r>
    </w:p>
    <w:p w14:paraId="11AFC76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761</w:t>
      </w:r>
    </w:p>
    <w:p w14:paraId="1F814A6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761</w:t>
      </w:r>
    </w:p>
    <w:p w14:paraId="3E0F392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763</w:t>
      </w:r>
    </w:p>
    <w:p w14:paraId="6910D68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event triggered reporting tests under DRX</w:t>
      </w:r>
      <w:r>
        <w:t xml:space="preserve"> </w:t>
      </w:r>
      <w:r w:rsidRPr="0070064A">
        <w:rPr>
          <w:snapToGrid w:val="0"/>
        </w:rPr>
        <w:t>for UE configured with highSpeedMeasFlag-r16</w:t>
      </w:r>
      <w:r>
        <w:tab/>
        <w:t>764</w:t>
      </w:r>
    </w:p>
    <w:p w14:paraId="4601C8F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764</w:t>
      </w:r>
    </w:p>
    <w:p w14:paraId="4D8764C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764</w:t>
      </w:r>
    </w:p>
    <w:p w14:paraId="5E30FC5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768</w:t>
      </w:r>
    </w:p>
    <w:p w14:paraId="184E0A6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768</w:t>
      </w:r>
    </w:p>
    <w:p w14:paraId="04F1AEA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768</w:t>
      </w:r>
    </w:p>
    <w:p w14:paraId="46C59D4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768</w:t>
      </w:r>
    </w:p>
    <w:p w14:paraId="262F5C2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772</w:t>
      </w:r>
    </w:p>
    <w:p w14:paraId="01EEEFD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772</w:t>
      </w:r>
    </w:p>
    <w:p w14:paraId="4674541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772</w:t>
      </w:r>
    </w:p>
    <w:p w14:paraId="77C9C9C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776</w:t>
      </w:r>
    </w:p>
    <w:p w14:paraId="134F7BB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777</w:t>
      </w:r>
    </w:p>
    <w:p w14:paraId="6B4AD96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777</w:t>
      </w:r>
    </w:p>
    <w:p w14:paraId="318312C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777</w:t>
      </w:r>
    </w:p>
    <w:p w14:paraId="0C74CF9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777</w:t>
      </w:r>
    </w:p>
    <w:p w14:paraId="784C7F2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781</w:t>
      </w:r>
    </w:p>
    <w:p w14:paraId="29B747A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782</w:t>
      </w:r>
    </w:p>
    <w:p w14:paraId="7744799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782</w:t>
      </w:r>
    </w:p>
    <w:p w14:paraId="18FA020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786</w:t>
      </w:r>
    </w:p>
    <w:p w14:paraId="4A2CB4C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fi-FI"/>
        </w:rPr>
        <w:t>A.4.6.2.7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fi-FI"/>
        </w:rPr>
        <w:t>Void</w:t>
      </w:r>
      <w:r>
        <w:tab/>
        <w:t>787</w:t>
      </w:r>
    </w:p>
    <w:p w14:paraId="301F7E1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fi-FI"/>
        </w:rPr>
        <w:t>A.4.6.2.8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fi-FI"/>
        </w:rPr>
        <w:t>Void</w:t>
      </w:r>
      <w:r>
        <w:tab/>
        <w:t>787</w:t>
      </w:r>
    </w:p>
    <w:p w14:paraId="4335561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fi-FI"/>
        </w:rPr>
        <w:t>A.4.6.3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fi-FI"/>
        </w:rPr>
        <w:t>Void</w:t>
      </w:r>
      <w:r>
        <w:tab/>
        <w:t>787</w:t>
      </w:r>
    </w:p>
    <w:p w14:paraId="703424A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787</w:t>
      </w:r>
    </w:p>
    <w:p w14:paraId="1B6F811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when DRX is not used</w:t>
      </w:r>
      <w:r>
        <w:tab/>
        <w:t>787</w:t>
      </w:r>
    </w:p>
    <w:p w14:paraId="1FB77E5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787</w:t>
      </w:r>
    </w:p>
    <w:p w14:paraId="5D775BB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787</w:t>
      </w:r>
    </w:p>
    <w:p w14:paraId="4705B86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790</w:t>
      </w:r>
    </w:p>
    <w:p w14:paraId="4180CB4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when DRX is used</w:t>
      </w:r>
      <w:r>
        <w:tab/>
        <w:t>790</w:t>
      </w:r>
    </w:p>
    <w:p w14:paraId="0502ED3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790</w:t>
      </w:r>
    </w:p>
    <w:p w14:paraId="5C52ED9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791</w:t>
      </w:r>
    </w:p>
    <w:p w14:paraId="74724DF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794</w:t>
      </w:r>
    </w:p>
    <w:p w14:paraId="6025E3D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CSI-RS based L1-RSRP measurement when DRX is not used</w:t>
      </w:r>
      <w:r>
        <w:tab/>
        <w:t>794</w:t>
      </w:r>
    </w:p>
    <w:p w14:paraId="28A239D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794</w:t>
      </w:r>
    </w:p>
    <w:p w14:paraId="7291062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795</w:t>
      </w:r>
    </w:p>
    <w:p w14:paraId="40A5F05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798</w:t>
      </w:r>
    </w:p>
    <w:p w14:paraId="3902224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CSI-RS based L1-RSRP measurement when DRX is used</w:t>
      </w:r>
      <w:r>
        <w:tab/>
        <w:t>798</w:t>
      </w:r>
    </w:p>
    <w:p w14:paraId="21E9F47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798</w:t>
      </w:r>
    </w:p>
    <w:p w14:paraId="2754E1B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799</w:t>
      </w:r>
    </w:p>
    <w:p w14:paraId="7E64B4F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801</w:t>
      </w:r>
    </w:p>
    <w:p w14:paraId="787F9FD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 xml:space="preserve">SSB based L1-RSRP measurement when DRX is used for UE configured with </w:t>
      </w:r>
      <w:r w:rsidRPr="0070064A">
        <w:rPr>
          <w:i/>
          <w:iCs/>
          <w:snapToGrid w:val="0"/>
        </w:rPr>
        <w:t>highSpeedMeasFlag-r16</w:t>
      </w:r>
      <w:r>
        <w:tab/>
        <w:t>801</w:t>
      </w:r>
    </w:p>
    <w:p w14:paraId="53236D1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801</w:t>
      </w:r>
    </w:p>
    <w:p w14:paraId="111D0CE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802</w:t>
      </w:r>
    </w:p>
    <w:p w14:paraId="2284FC4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805</w:t>
      </w:r>
    </w:p>
    <w:p w14:paraId="62CFA52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805</w:t>
      </w:r>
    </w:p>
    <w:p w14:paraId="5300D10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SRS-RSRP measurement with non-DRX</w:t>
      </w:r>
      <w:r>
        <w:tab/>
        <w:t>805</w:t>
      </w:r>
    </w:p>
    <w:p w14:paraId="61606C1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805</w:t>
      </w:r>
    </w:p>
    <w:p w14:paraId="4B1F60B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A.4.6.5.1.2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806</w:t>
      </w:r>
    </w:p>
    <w:p w14:paraId="0DCDDBF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809</w:t>
      </w:r>
    </w:p>
    <w:p w14:paraId="2D7D69C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CLI-RSSI measurement with non-DRX</w:t>
      </w:r>
      <w:r>
        <w:tab/>
        <w:t>809</w:t>
      </w:r>
    </w:p>
    <w:p w14:paraId="3F4ED9B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809</w:t>
      </w:r>
    </w:p>
    <w:p w14:paraId="4F03420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810</w:t>
      </w:r>
    </w:p>
    <w:p w14:paraId="4B0A079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811</w:t>
      </w:r>
    </w:p>
    <w:p w14:paraId="5AD263B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812</w:t>
      </w:r>
    </w:p>
    <w:p w14:paraId="5448CD0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</w:t>
      </w:r>
      <w:r w:rsidRPr="0070064A">
        <w:rPr>
          <w:strike/>
          <w:snapToGrid w:val="0"/>
        </w:rPr>
        <w:t xml:space="preserve"> </w:t>
      </w:r>
      <w:r w:rsidRPr="0070064A">
        <w:rPr>
          <w:snapToGrid w:val="0"/>
        </w:rPr>
        <w:t>intra-frequency CGI identification of NR FR1 cell with autonomous gaps in synchronous EN-DC</w:t>
      </w:r>
      <w:r>
        <w:tab/>
        <w:t>812</w:t>
      </w:r>
    </w:p>
    <w:p w14:paraId="07EE8C6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812</w:t>
      </w:r>
    </w:p>
    <w:p w14:paraId="658D968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816</w:t>
      </w:r>
    </w:p>
    <w:p w14:paraId="03D5631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816</w:t>
      </w:r>
    </w:p>
    <w:p w14:paraId="2C47F26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L1-SINR measurement with </w:t>
      </w:r>
      <w:r>
        <w:t>CSI-RS based CMR and no dedicated IMR when DRX is not used</w:t>
      </w:r>
      <w:r>
        <w:tab/>
        <w:t>816</w:t>
      </w:r>
    </w:p>
    <w:p w14:paraId="5F2A387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816</w:t>
      </w:r>
    </w:p>
    <w:p w14:paraId="71C54D8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817</w:t>
      </w:r>
    </w:p>
    <w:p w14:paraId="393B15A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820</w:t>
      </w:r>
    </w:p>
    <w:p w14:paraId="2ABA356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L1-SINR measurement with SSB based CMR and dedicated IMR when DRX is used</w:t>
      </w:r>
      <w:r>
        <w:tab/>
        <w:t>820</w:t>
      </w:r>
    </w:p>
    <w:p w14:paraId="449EAD4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820</w:t>
      </w:r>
    </w:p>
    <w:p w14:paraId="166AF50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821</w:t>
      </w:r>
    </w:p>
    <w:p w14:paraId="2047052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824</w:t>
      </w:r>
    </w:p>
    <w:p w14:paraId="5F9C98E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A.4.6.7.</w:t>
      </w:r>
      <w:r w:rsidRPr="0070064A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 xml:space="preserve">L1-SINR measurement </w:t>
      </w:r>
      <w:r w:rsidRPr="0070064A">
        <w:rPr>
          <w:snapToGrid w:val="0"/>
          <w:lang w:eastAsia="zh-CN"/>
        </w:rPr>
        <w:t xml:space="preserve">with </w:t>
      </w:r>
      <w:r w:rsidRPr="0070064A">
        <w:rPr>
          <w:snapToGrid w:val="0"/>
        </w:rPr>
        <w:t>CSI-RS based CMR and dedicated IMR configured when DRX is used</w:t>
      </w:r>
      <w:r>
        <w:tab/>
        <w:t>824</w:t>
      </w:r>
    </w:p>
    <w:p w14:paraId="15A3C96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824</w:t>
      </w:r>
    </w:p>
    <w:p w14:paraId="4772B10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825</w:t>
      </w:r>
    </w:p>
    <w:p w14:paraId="15FDA13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828</w:t>
      </w:r>
    </w:p>
    <w:p w14:paraId="3E1DE49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A.4.6.8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CSI-RS based intra-frequency Measurement</w:t>
      </w:r>
      <w:r>
        <w:tab/>
        <w:t>828</w:t>
      </w:r>
    </w:p>
    <w:p w14:paraId="1BD73E2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A.4.6.8.1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EN-DC event triggered reporting tests without gap under DRX</w:t>
      </w:r>
      <w:r>
        <w:tab/>
        <w:t>828</w:t>
      </w:r>
    </w:p>
    <w:p w14:paraId="2B7790E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A.4.6.8.1.1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purpose and Environment</w:t>
      </w:r>
      <w:r>
        <w:tab/>
        <w:t>828</w:t>
      </w:r>
    </w:p>
    <w:p w14:paraId="24FF56C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A.4.6.8.1.</w:t>
      </w:r>
      <w:r w:rsidRPr="0070064A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Requirements</w:t>
      </w:r>
      <w:r>
        <w:tab/>
        <w:t>831</w:t>
      </w:r>
    </w:p>
    <w:p w14:paraId="72B1984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A.4.6.9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CSI-RS based inter-frequency Measurement</w:t>
      </w:r>
      <w:r>
        <w:tab/>
        <w:t>832</w:t>
      </w:r>
    </w:p>
    <w:p w14:paraId="222B3F7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832</w:t>
      </w:r>
    </w:p>
    <w:p w14:paraId="702EC59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A.4.6.9.1.1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Purpose and Environment</w:t>
      </w:r>
      <w:r>
        <w:tab/>
        <w:t>832</w:t>
      </w:r>
    </w:p>
    <w:p w14:paraId="4D60353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A.4.6.9.1.2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Requirements</w:t>
      </w:r>
      <w:r>
        <w:tab/>
        <w:t>835</w:t>
      </w:r>
    </w:p>
    <w:p w14:paraId="7EE71BEE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836</w:t>
      </w:r>
    </w:p>
    <w:p w14:paraId="0327713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836</w:t>
      </w:r>
    </w:p>
    <w:p w14:paraId="1B2E6F3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836</w:t>
      </w:r>
    </w:p>
    <w:p w14:paraId="5F6C977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836</w:t>
      </w:r>
    </w:p>
    <w:p w14:paraId="63FAEFC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836</w:t>
      </w:r>
    </w:p>
    <w:p w14:paraId="2CCE107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840</w:t>
      </w:r>
    </w:p>
    <w:p w14:paraId="785B922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inter-frequency measurement accuracy with FR1 serving cell and FR1 target cell</w:t>
      </w:r>
      <w:r>
        <w:tab/>
        <w:t>840</w:t>
      </w:r>
    </w:p>
    <w:p w14:paraId="6C01EC7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840</w:t>
      </w:r>
    </w:p>
    <w:p w14:paraId="20D910B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841</w:t>
      </w:r>
    </w:p>
    <w:p w14:paraId="4262BF4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845</w:t>
      </w:r>
    </w:p>
    <w:p w14:paraId="614FEFB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Void</w:t>
      </w:r>
      <w:r>
        <w:tab/>
        <w:t>845</w:t>
      </w:r>
    </w:p>
    <w:p w14:paraId="52ACF84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845</w:t>
      </w:r>
    </w:p>
    <w:p w14:paraId="50BEAF9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  <w:bCs/>
          <w:snapToGrid w:val="0"/>
        </w:rP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845</w:t>
      </w:r>
    </w:p>
    <w:p w14:paraId="3E62F2D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  <w:snapToGrid w:val="0"/>
        </w:rPr>
        <w:t>A.4.7.2.1.1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snapToGrid w:val="0"/>
        </w:rPr>
        <w:t>Test Purpose and Environment</w:t>
      </w:r>
      <w:r>
        <w:tab/>
        <w:t>845</w:t>
      </w:r>
    </w:p>
    <w:p w14:paraId="750C25A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  <w:snapToGrid w:val="0"/>
        </w:rPr>
        <w:t>A.4.7.2.1.2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snapToGrid w:val="0"/>
        </w:rPr>
        <w:t>Test Parameters</w:t>
      </w:r>
      <w:r>
        <w:tab/>
        <w:t>846</w:t>
      </w:r>
    </w:p>
    <w:p w14:paraId="6E0CA2C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  <w:snapToGrid w:val="0"/>
        </w:rPr>
        <w:t>A.4.7.2.1.3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snapToGrid w:val="0"/>
        </w:rPr>
        <w:t>Test Requirements</w:t>
      </w:r>
      <w:r>
        <w:tab/>
        <w:t>851</w:t>
      </w:r>
    </w:p>
    <w:p w14:paraId="75CD678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851</w:t>
      </w:r>
    </w:p>
    <w:p w14:paraId="640ACCD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A.4.7.2.</w:t>
      </w:r>
      <w:r w:rsidRPr="0070064A">
        <w:rPr>
          <w:snapToGrid w:val="0"/>
          <w:lang w:eastAsia="zh-CN"/>
        </w:rPr>
        <w:t>2</w:t>
      </w:r>
      <w:r w:rsidRPr="0070064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851</w:t>
      </w:r>
    </w:p>
    <w:p w14:paraId="0D62142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851</w:t>
      </w:r>
    </w:p>
    <w:p w14:paraId="06AAE14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856</w:t>
      </w:r>
    </w:p>
    <w:p w14:paraId="6491F9F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856</w:t>
      </w:r>
    </w:p>
    <w:p w14:paraId="4F30A03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Intra-frequency measurement accuracy with FR1 serving cell and FR1 target cell</w:t>
      </w:r>
      <w:r>
        <w:tab/>
        <w:t>856</w:t>
      </w:r>
    </w:p>
    <w:p w14:paraId="177F9CD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856</w:t>
      </w:r>
    </w:p>
    <w:p w14:paraId="15B016A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856</w:t>
      </w:r>
    </w:p>
    <w:p w14:paraId="1F60FF5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860</w:t>
      </w:r>
    </w:p>
    <w:p w14:paraId="6731B40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860</w:t>
      </w:r>
    </w:p>
    <w:p w14:paraId="78D46C8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A.4.7.3.</w:t>
      </w:r>
      <w:r w:rsidRPr="0070064A">
        <w:rPr>
          <w:snapToGrid w:val="0"/>
          <w:lang w:eastAsia="zh-CN"/>
        </w:rPr>
        <w:t>2</w:t>
      </w:r>
      <w:r w:rsidRPr="0070064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860</w:t>
      </w:r>
    </w:p>
    <w:p w14:paraId="0855284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860</w:t>
      </w:r>
    </w:p>
    <w:p w14:paraId="45F7EC1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865</w:t>
      </w:r>
    </w:p>
    <w:p w14:paraId="5329DBB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865</w:t>
      </w:r>
    </w:p>
    <w:p w14:paraId="07DEEAC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</w:t>
      </w:r>
      <w:r>
        <w:tab/>
        <w:t>865</w:t>
      </w:r>
    </w:p>
    <w:p w14:paraId="0DE0977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865</w:t>
      </w:r>
    </w:p>
    <w:p w14:paraId="7C1FE0F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866</w:t>
      </w:r>
    </w:p>
    <w:p w14:paraId="6E07103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869</w:t>
      </w:r>
    </w:p>
    <w:p w14:paraId="2005105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CSI-RS based L1-RSRP measurement on resource set with repetition off</w:t>
      </w:r>
      <w:r>
        <w:tab/>
        <w:t>869</w:t>
      </w:r>
    </w:p>
    <w:p w14:paraId="7D5028F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869</w:t>
      </w:r>
    </w:p>
    <w:p w14:paraId="0740DD1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870</w:t>
      </w:r>
    </w:p>
    <w:p w14:paraId="5E6E359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873</w:t>
      </w:r>
    </w:p>
    <w:p w14:paraId="450A95D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v4.2.0"/>
        </w:rPr>
        <w:t>A.4.7.5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v4.2.0"/>
        </w:rPr>
        <w:t>SFTD accuracy</w:t>
      </w:r>
      <w:r>
        <w:tab/>
        <w:t>873</w:t>
      </w:r>
    </w:p>
    <w:p w14:paraId="4223CEA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873</w:t>
      </w:r>
    </w:p>
    <w:p w14:paraId="72BB72D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873</w:t>
      </w:r>
    </w:p>
    <w:p w14:paraId="1C31BFA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873</w:t>
      </w:r>
    </w:p>
    <w:p w14:paraId="3B934FC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878</w:t>
      </w:r>
    </w:p>
    <w:p w14:paraId="1D6754E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878</w:t>
      </w:r>
    </w:p>
    <w:p w14:paraId="2031588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878</w:t>
      </w:r>
    </w:p>
    <w:p w14:paraId="201DB30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878</w:t>
      </w:r>
    </w:p>
    <w:p w14:paraId="2E6A86D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SRS-RSRP measurement accuracy with FR1 serving cell</w:t>
      </w:r>
      <w:r>
        <w:tab/>
        <w:t>878</w:t>
      </w:r>
    </w:p>
    <w:p w14:paraId="47C3916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878</w:t>
      </w:r>
    </w:p>
    <w:p w14:paraId="34AE68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879</w:t>
      </w:r>
    </w:p>
    <w:p w14:paraId="21FB0DC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884</w:t>
      </w:r>
    </w:p>
    <w:p w14:paraId="374C7D6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CLI-RSSI measurement accuracy with FR1 serving cell</w:t>
      </w:r>
      <w:r>
        <w:tab/>
        <w:t>884</w:t>
      </w:r>
    </w:p>
    <w:p w14:paraId="0C73F12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884</w:t>
      </w:r>
    </w:p>
    <w:p w14:paraId="56F6132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885</w:t>
      </w:r>
    </w:p>
    <w:p w14:paraId="394946F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888</w:t>
      </w:r>
    </w:p>
    <w:p w14:paraId="4B34210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888</w:t>
      </w:r>
    </w:p>
    <w:p w14:paraId="29E33B2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L1-SINR measurement with CSI-RS based CMR and no dedicated IMR configured and CSI-RS resource set with repetition off</w:t>
      </w:r>
      <w:r>
        <w:tab/>
        <w:t>888</w:t>
      </w:r>
    </w:p>
    <w:p w14:paraId="0D61BA9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888</w:t>
      </w:r>
    </w:p>
    <w:p w14:paraId="7940D24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889</w:t>
      </w:r>
    </w:p>
    <w:p w14:paraId="46CFE54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893</w:t>
      </w:r>
    </w:p>
    <w:p w14:paraId="309CB06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L1-SINR measurement with SSB based CMR and dedicated IMR</w:t>
      </w:r>
      <w:r>
        <w:tab/>
        <w:t>893</w:t>
      </w:r>
    </w:p>
    <w:p w14:paraId="062791A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893</w:t>
      </w:r>
    </w:p>
    <w:p w14:paraId="370B2BF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894</w:t>
      </w:r>
    </w:p>
    <w:p w14:paraId="42A1EE4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898</w:t>
      </w:r>
    </w:p>
    <w:p w14:paraId="593F144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L1-SINR measurement with CSI-RS based CMR and dedicated IMR</w:t>
      </w:r>
      <w:r>
        <w:tab/>
        <w:t>898</w:t>
      </w:r>
    </w:p>
    <w:p w14:paraId="63FAA72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898</w:t>
      </w:r>
    </w:p>
    <w:p w14:paraId="21EAC96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899</w:t>
      </w:r>
    </w:p>
    <w:p w14:paraId="473D262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902</w:t>
      </w:r>
    </w:p>
    <w:p w14:paraId="0FEE30D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CSI-RSRP</w:t>
      </w:r>
      <w:r>
        <w:tab/>
        <w:t>902</w:t>
      </w:r>
    </w:p>
    <w:p w14:paraId="3FD46D3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70064A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lang w:eastAsia="zh-CN"/>
        </w:rPr>
        <w:t>EN-DC Intra-frequency measurement accuracy with FR1 serving cell and FR1 target cell</w:t>
      </w:r>
      <w:r>
        <w:tab/>
        <w:t>902</w:t>
      </w:r>
    </w:p>
    <w:p w14:paraId="536DB66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70064A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Purpose and Environment</w:t>
      </w:r>
      <w:r>
        <w:tab/>
        <w:t>902</w:t>
      </w:r>
    </w:p>
    <w:p w14:paraId="32FBAA2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70064A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parameters</w:t>
      </w:r>
      <w:r>
        <w:tab/>
        <w:t>903</w:t>
      </w:r>
    </w:p>
    <w:p w14:paraId="7BBC0D2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70064A">
        <w:rPr>
          <w:rFonts w:eastAsia="SimSun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Requirements</w:t>
      </w:r>
      <w:r>
        <w:tab/>
        <w:t>906</w:t>
      </w:r>
    </w:p>
    <w:p w14:paraId="7851BA0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A.4.7.8</w:t>
      </w:r>
      <w:r w:rsidRPr="0070064A">
        <w:rPr>
          <w:rFonts w:eastAsia="SimSun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EN-DC inter-frequency measurement accuracy with FR1 serving cell and FR1 target cell</w:t>
      </w:r>
      <w:r>
        <w:tab/>
        <w:t>906</w:t>
      </w:r>
    </w:p>
    <w:p w14:paraId="725B951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70064A">
        <w:rPr>
          <w:rFonts w:eastAsia="SimSu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Purpose and Environment</w:t>
      </w:r>
      <w:r>
        <w:tab/>
        <w:t>906</w:t>
      </w:r>
    </w:p>
    <w:p w14:paraId="3E742DE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70064A">
        <w:rPr>
          <w:rFonts w:eastAsia="SimSun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parameters</w:t>
      </w:r>
      <w:r>
        <w:tab/>
        <w:t>907</w:t>
      </w:r>
    </w:p>
    <w:p w14:paraId="0A121C4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70064A">
        <w:rPr>
          <w:rFonts w:eastAsia="SimSun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Requirements</w:t>
      </w:r>
      <w:r>
        <w:tab/>
        <w:t>910</w:t>
      </w:r>
    </w:p>
    <w:p w14:paraId="73D3F1C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A.4.7.9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CSI-RSRQ</w:t>
      </w:r>
      <w:r>
        <w:tab/>
        <w:t>911</w:t>
      </w:r>
    </w:p>
    <w:p w14:paraId="24EFA0F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A.4.7.9.1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EN-DC Intra-frequency measurement accuracy with FR1 serving cell and FR1 target cell</w:t>
      </w:r>
      <w:r>
        <w:tab/>
        <w:t>911</w:t>
      </w:r>
    </w:p>
    <w:p w14:paraId="17FFABD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A.4.7.9.1.1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Purpose and Environment</w:t>
      </w:r>
      <w:r>
        <w:tab/>
        <w:t>911</w:t>
      </w:r>
    </w:p>
    <w:p w14:paraId="4670AE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A.4.7.9.1.2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Parameters</w:t>
      </w:r>
      <w:r>
        <w:tab/>
        <w:t>911</w:t>
      </w:r>
    </w:p>
    <w:p w14:paraId="6BF28C3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A.4.7.9.1.3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Requirements</w:t>
      </w:r>
      <w:r>
        <w:tab/>
        <w:t>916</w:t>
      </w:r>
    </w:p>
    <w:p w14:paraId="52F8F71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A.4.7.9</w:t>
      </w:r>
      <w:r w:rsidRPr="0070064A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lang w:eastAsia="zh-CN"/>
        </w:rPr>
        <w:t>EN-DC Inter-frequency measurement accuracy with FR1 serving cell and FR1 target cell</w:t>
      </w:r>
      <w:r>
        <w:tab/>
        <w:t>916</w:t>
      </w:r>
    </w:p>
    <w:p w14:paraId="342BE55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A.4.7.9.</w:t>
      </w:r>
      <w:r w:rsidRPr="0070064A">
        <w:rPr>
          <w:rFonts w:eastAsia="SimSun"/>
          <w:snapToGrid w:val="0"/>
          <w:lang w:eastAsia="zh-CN"/>
        </w:rPr>
        <w:t>2</w:t>
      </w:r>
      <w:r w:rsidRPr="0070064A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Purpose and Environment</w:t>
      </w:r>
      <w:r>
        <w:tab/>
        <w:t>916</w:t>
      </w:r>
    </w:p>
    <w:p w14:paraId="1309954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A.4.7.9.</w:t>
      </w:r>
      <w:r w:rsidRPr="0070064A">
        <w:rPr>
          <w:rFonts w:eastAsia="SimSun"/>
          <w:lang w:eastAsia="zh-CN"/>
        </w:rPr>
        <w:t>2</w:t>
      </w:r>
      <w:r w:rsidRPr="0070064A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Parameters</w:t>
      </w:r>
      <w:r>
        <w:tab/>
        <w:t>916</w:t>
      </w:r>
    </w:p>
    <w:p w14:paraId="71B1268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A.4.7.2.</w:t>
      </w:r>
      <w:r w:rsidRPr="0070064A">
        <w:rPr>
          <w:rFonts w:eastAsia="SimSun"/>
          <w:lang w:eastAsia="zh-CN"/>
        </w:rPr>
        <w:t>2</w:t>
      </w:r>
      <w:r w:rsidRPr="0070064A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Requirements</w:t>
      </w:r>
      <w:r>
        <w:tab/>
        <w:t>921</w:t>
      </w:r>
    </w:p>
    <w:p w14:paraId="3420D3E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A.4.7.10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CSI-SINR</w:t>
      </w:r>
      <w:r>
        <w:tab/>
        <w:t>921</w:t>
      </w:r>
    </w:p>
    <w:p w14:paraId="6A6F09B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A.4.7.10.1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EN-DC Intra-frequency measurement accuracy with FR1 serving cell and FR1 target cell</w:t>
      </w:r>
      <w:r>
        <w:tab/>
        <w:t>921</w:t>
      </w:r>
    </w:p>
    <w:p w14:paraId="40D5349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A.4.7.10.1.1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Purpose and Environment</w:t>
      </w:r>
      <w:r>
        <w:tab/>
        <w:t>921</w:t>
      </w:r>
    </w:p>
    <w:p w14:paraId="4E4F165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A.4.7.10.1.2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Parameters</w:t>
      </w:r>
      <w:r>
        <w:tab/>
        <w:t>922</w:t>
      </w:r>
    </w:p>
    <w:p w14:paraId="4B17E14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A.4.7.10.1.3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Requirements</w:t>
      </w:r>
      <w:r>
        <w:tab/>
        <w:t>925</w:t>
      </w:r>
    </w:p>
    <w:p w14:paraId="6E29BE4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lastRenderedPageBreak/>
        <w:t>A.4.7.10</w:t>
      </w:r>
      <w:r w:rsidRPr="0070064A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lang w:eastAsia="zh-CN"/>
        </w:rPr>
        <w:t>EN-DC Inter-frequency measurement accuracy with FR1 serving cell and FR1 target cell</w:t>
      </w:r>
      <w:r>
        <w:tab/>
        <w:t>925</w:t>
      </w:r>
    </w:p>
    <w:p w14:paraId="5274813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A.4.7.10.</w:t>
      </w:r>
      <w:r w:rsidRPr="0070064A">
        <w:rPr>
          <w:rFonts w:eastAsia="SimSun"/>
          <w:snapToGrid w:val="0"/>
          <w:lang w:eastAsia="zh-CN"/>
        </w:rPr>
        <w:t>2</w:t>
      </w:r>
      <w:r w:rsidRPr="0070064A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Purpose and Environment</w:t>
      </w:r>
      <w:r>
        <w:tab/>
        <w:t>925</w:t>
      </w:r>
    </w:p>
    <w:p w14:paraId="5A8D8DB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A.4.7.10.</w:t>
      </w:r>
      <w:r w:rsidRPr="0070064A">
        <w:rPr>
          <w:rFonts w:eastAsia="SimSun"/>
          <w:lang w:eastAsia="zh-CN"/>
        </w:rPr>
        <w:t>2</w:t>
      </w:r>
      <w:r w:rsidRPr="0070064A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Parameters</w:t>
      </w:r>
      <w:r>
        <w:tab/>
        <w:t>925</w:t>
      </w:r>
    </w:p>
    <w:p w14:paraId="03829FE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A.4.7.10.</w:t>
      </w:r>
      <w:r w:rsidRPr="0070064A">
        <w:rPr>
          <w:rFonts w:eastAsia="SimSun"/>
          <w:lang w:eastAsia="zh-CN"/>
        </w:rPr>
        <w:t>2</w:t>
      </w:r>
      <w:r w:rsidRPr="0070064A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Requirements</w:t>
      </w:r>
      <w:r>
        <w:tab/>
        <w:t>928</w:t>
      </w:r>
    </w:p>
    <w:p w14:paraId="453DA634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929</w:t>
      </w:r>
    </w:p>
    <w:p w14:paraId="691DFCB1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zh-CN"/>
        </w:rP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929</w:t>
      </w:r>
    </w:p>
    <w:p w14:paraId="3E741068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929</w:t>
      </w:r>
    </w:p>
    <w:p w14:paraId="05A63429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929</w:t>
      </w:r>
    </w:p>
    <w:p w14:paraId="542BBC38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929</w:t>
      </w:r>
    </w:p>
    <w:p w14:paraId="2CE09A7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929</w:t>
      </w:r>
    </w:p>
    <w:p w14:paraId="3F91C2A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929</w:t>
      </w:r>
    </w:p>
    <w:p w14:paraId="55E6810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Void</w:t>
      </w:r>
      <w:r>
        <w:tab/>
        <w:t>929</w:t>
      </w:r>
    </w:p>
    <w:p w14:paraId="06F1A28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Random Access</w:t>
      </w:r>
      <w:r>
        <w:tab/>
        <w:t>929</w:t>
      </w:r>
    </w:p>
    <w:p w14:paraId="7EF4972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929</w:t>
      </w:r>
    </w:p>
    <w:p w14:paraId="08571D3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932</w:t>
      </w:r>
    </w:p>
    <w:p w14:paraId="1108986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937</w:t>
      </w:r>
    </w:p>
    <w:p w14:paraId="11CC787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941</w:t>
      </w:r>
    </w:p>
    <w:p w14:paraId="6C35880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Void</w:t>
      </w:r>
      <w:r>
        <w:tab/>
        <w:t>945</w:t>
      </w:r>
    </w:p>
    <w:p w14:paraId="5CAF58FE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945</w:t>
      </w:r>
    </w:p>
    <w:p w14:paraId="4DF5DED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945</w:t>
      </w:r>
    </w:p>
    <w:p w14:paraId="6C71C9E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945</w:t>
      </w:r>
    </w:p>
    <w:p w14:paraId="645B4B7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945</w:t>
      </w:r>
    </w:p>
    <w:p w14:paraId="1D6A855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1A896F0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949</w:t>
      </w:r>
    </w:p>
    <w:p w14:paraId="25747FD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949</w:t>
      </w:r>
    </w:p>
    <w:p w14:paraId="0159F67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 EN-DC FR2 timing advance adjustment accuracy</w:t>
      </w:r>
      <w:r>
        <w:tab/>
        <w:t>949</w:t>
      </w:r>
    </w:p>
    <w:p w14:paraId="7351CB8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A.5.4.3.1.1 Test Purpose and Environment</w:t>
      </w:r>
      <w:r>
        <w:tab/>
        <w:t>949</w:t>
      </w:r>
    </w:p>
    <w:p w14:paraId="23FA347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A.5.4.3.1.2 Test Parameters</w:t>
      </w:r>
      <w:r>
        <w:tab/>
        <w:t>949</w:t>
      </w:r>
    </w:p>
    <w:p w14:paraId="50BB9B9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953</w:t>
      </w:r>
    </w:p>
    <w:p w14:paraId="484D9C78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953</w:t>
      </w:r>
    </w:p>
    <w:p w14:paraId="6478778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953</w:t>
      </w:r>
    </w:p>
    <w:p w14:paraId="7C8EE21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953</w:t>
      </w:r>
    </w:p>
    <w:p w14:paraId="1083867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953</w:t>
      </w:r>
    </w:p>
    <w:p w14:paraId="20CA201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956</w:t>
      </w:r>
    </w:p>
    <w:p w14:paraId="053D767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957</w:t>
      </w:r>
    </w:p>
    <w:p w14:paraId="21F7370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957</w:t>
      </w:r>
    </w:p>
    <w:p w14:paraId="240617E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960</w:t>
      </w:r>
    </w:p>
    <w:p w14:paraId="18CFBA0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961</w:t>
      </w:r>
    </w:p>
    <w:p w14:paraId="742098D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961</w:t>
      </w:r>
    </w:p>
    <w:p w14:paraId="2193C14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964</w:t>
      </w:r>
    </w:p>
    <w:p w14:paraId="3C6A868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964</w:t>
      </w:r>
    </w:p>
    <w:p w14:paraId="5DB8AD2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964</w:t>
      </w:r>
    </w:p>
    <w:p w14:paraId="10D8B56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968</w:t>
      </w:r>
    </w:p>
    <w:p w14:paraId="64B2DA6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EN-DC Radio Link Monitoring Out-of-sync Test for FR2 PSCell configured with CSI-RS-based RLM in non-DRX mode</w:t>
      </w:r>
      <w:r>
        <w:tab/>
        <w:t>968</w:t>
      </w:r>
    </w:p>
    <w:p w14:paraId="3C72441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EN-DC Radio Link Monitoring In-sync Test for FR2 PSCell configured with CSI-RS-based RLM in non-DRX mode</w:t>
      </w:r>
      <w:r>
        <w:tab/>
        <w:t>974</w:t>
      </w:r>
    </w:p>
    <w:p w14:paraId="06AA0A0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EN-DC Radio Link Monitoring Out-of-sync Test for FR2 PSCell configured with CSI-RS-based RLM in DRX mode</w:t>
      </w:r>
      <w:r>
        <w:tab/>
        <w:t>979</w:t>
      </w:r>
    </w:p>
    <w:p w14:paraId="445098A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EN-DC Radio Link Monitoring In-sync Test for FR2 PSCell configured with CSI-RS-based RLM in DRX mode</w:t>
      </w:r>
      <w:r>
        <w:tab/>
        <w:t>985</w:t>
      </w:r>
    </w:p>
    <w:p w14:paraId="62FDD34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991</w:t>
      </w:r>
    </w:p>
    <w:p w14:paraId="3EA0227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Radio Link Monitoring UE Scheduling Restrictions on FR2</w:t>
      </w:r>
      <w:r>
        <w:tab/>
        <w:t>991</w:t>
      </w:r>
    </w:p>
    <w:p w14:paraId="2057F65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991</w:t>
      </w:r>
    </w:p>
    <w:p w14:paraId="69934FA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5362F1B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994</w:t>
      </w:r>
    </w:p>
    <w:p w14:paraId="15E0AB1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994</w:t>
      </w:r>
    </w:p>
    <w:p w14:paraId="67114E0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994</w:t>
      </w:r>
    </w:p>
    <w:p w14:paraId="1DEA475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997</w:t>
      </w:r>
    </w:p>
    <w:p w14:paraId="3FC0B42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997</w:t>
      </w:r>
    </w:p>
    <w:p w14:paraId="5ECCB95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997</w:t>
      </w:r>
    </w:p>
    <w:p w14:paraId="6EEF827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1000</w:t>
      </w:r>
    </w:p>
    <w:p w14:paraId="756D081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 w:cs="Arial"/>
          <w:bCs/>
        </w:rPr>
        <w:t>A.5.5.2.</w:t>
      </w:r>
      <w:r w:rsidRPr="0070064A">
        <w:rPr>
          <w:rFonts w:cs="Arial"/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1000</w:t>
      </w:r>
    </w:p>
    <w:p w14:paraId="72DC33B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70064A">
        <w:rPr>
          <w:rFonts w:cs="Arial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04B9F4B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A.5.5.2.</w:t>
      </w:r>
      <w:r w:rsidRPr="0070064A">
        <w:rPr>
          <w:rFonts w:cs="Arial"/>
          <w:bCs/>
        </w:rPr>
        <w:t>3</w:t>
      </w:r>
      <w:r w:rsidRPr="0070064A">
        <w:rPr>
          <w:rFonts w:eastAsia="MS Mincho"/>
          <w:bCs/>
        </w:rPr>
        <w:t>.</w:t>
      </w:r>
      <w:r w:rsidRPr="0070064A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1004</w:t>
      </w:r>
    </w:p>
    <w:p w14:paraId="6CECD6B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 w:cs="Arial"/>
          <w:bCs/>
        </w:rPr>
        <w:t>A.5.5.2.</w:t>
      </w:r>
      <w:r w:rsidRPr="0070064A">
        <w:rPr>
          <w:rFonts w:cs="Arial"/>
          <w:bCs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1004</w:t>
      </w:r>
    </w:p>
    <w:p w14:paraId="54F6B91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70064A">
        <w:rPr>
          <w:rFonts w:cs="Arial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1004</w:t>
      </w:r>
    </w:p>
    <w:p w14:paraId="1828B76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A.5.5.2.</w:t>
      </w:r>
      <w:r w:rsidRPr="0070064A">
        <w:rPr>
          <w:rFonts w:cs="Arial"/>
          <w:bCs/>
        </w:rPr>
        <w:t>4</w:t>
      </w:r>
      <w:r w:rsidRPr="0070064A">
        <w:rPr>
          <w:rFonts w:eastAsia="MS Mincho"/>
          <w:bCs/>
        </w:rPr>
        <w:t>.</w:t>
      </w:r>
      <w:r w:rsidRPr="0070064A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1007</w:t>
      </w:r>
    </w:p>
    <w:p w14:paraId="6D10956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 w:cs="Arial"/>
          <w:bCs/>
        </w:rPr>
        <w:t>A.5.5.2.</w:t>
      </w:r>
      <w:r w:rsidRPr="0070064A">
        <w:rPr>
          <w:rFonts w:cs="Arial"/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1008</w:t>
      </w:r>
    </w:p>
    <w:p w14:paraId="30415A7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70064A">
        <w:rPr>
          <w:rFonts w:cs="Arial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1008</w:t>
      </w:r>
    </w:p>
    <w:p w14:paraId="5638D91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A.5.5.2.</w:t>
      </w:r>
      <w:r w:rsidRPr="0070064A">
        <w:rPr>
          <w:rFonts w:cs="Arial"/>
          <w:bCs/>
        </w:rPr>
        <w:t>5</w:t>
      </w:r>
      <w:r w:rsidRPr="0070064A">
        <w:rPr>
          <w:rFonts w:eastAsia="MS Mincho"/>
          <w:bCs/>
        </w:rPr>
        <w:t>.</w:t>
      </w:r>
      <w:r w:rsidRPr="0070064A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1011</w:t>
      </w:r>
    </w:p>
    <w:p w14:paraId="5DEDB20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 w:cs="Arial"/>
          <w:bCs/>
        </w:rPr>
        <w:t>A.5.5.2.</w:t>
      </w:r>
      <w:r w:rsidRPr="0070064A">
        <w:rPr>
          <w:rFonts w:cs="Arial"/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1012</w:t>
      </w:r>
    </w:p>
    <w:p w14:paraId="02D3B2D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70064A">
        <w:rPr>
          <w:rFonts w:cs="Arial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1012</w:t>
      </w:r>
    </w:p>
    <w:p w14:paraId="0E8115C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A.5.5.2.</w:t>
      </w:r>
      <w:r w:rsidRPr="0070064A">
        <w:rPr>
          <w:rFonts w:cs="Arial"/>
          <w:bCs/>
        </w:rPr>
        <w:t>6</w:t>
      </w:r>
      <w:r w:rsidRPr="0070064A">
        <w:rPr>
          <w:rFonts w:eastAsia="MS Mincho"/>
          <w:bCs/>
        </w:rPr>
        <w:t>.</w:t>
      </w:r>
      <w:r w:rsidRPr="0070064A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1014</w:t>
      </w:r>
    </w:p>
    <w:p w14:paraId="092D898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 w:cs="Arial"/>
          <w:bCs/>
        </w:rPr>
        <w:t>A.5.5.2.7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1015</w:t>
      </w:r>
    </w:p>
    <w:p w14:paraId="3301D1C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67DA12B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1018</w:t>
      </w:r>
    </w:p>
    <w:p w14:paraId="340DCD2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A.5.5.2.8 </w:t>
      </w:r>
      <w:r w:rsidRPr="0070064A">
        <w:rPr>
          <w:lang w:val="en-US"/>
        </w:rPr>
        <w:t>E-UTRAN – NR FR2 interruptions at NR SRS carrier based switching</w:t>
      </w:r>
      <w:r>
        <w:tab/>
        <w:t>1018</w:t>
      </w:r>
    </w:p>
    <w:p w14:paraId="1083371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A.5.5.2.8.1 Test Purpose and Environment</w:t>
      </w:r>
      <w:r>
        <w:tab/>
        <w:t>1018</w:t>
      </w:r>
    </w:p>
    <w:p w14:paraId="14E6425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608C695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1020</w:t>
      </w:r>
    </w:p>
    <w:p w14:paraId="05B1DEA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1020</w:t>
      </w:r>
    </w:p>
    <w:p w14:paraId="13B6D74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1020</w:t>
      </w:r>
    </w:p>
    <w:p w14:paraId="686C896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1023</w:t>
      </w:r>
    </w:p>
    <w:p w14:paraId="26DFA4A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1023</w:t>
      </w:r>
    </w:p>
    <w:p w14:paraId="6CBDA1D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1023</w:t>
      </w:r>
    </w:p>
    <w:p w14:paraId="41F7A8C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1027</w:t>
      </w:r>
    </w:p>
    <w:p w14:paraId="5511A53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1027</w:t>
      </w:r>
    </w:p>
    <w:p w14:paraId="20FB21A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1027</w:t>
      </w:r>
    </w:p>
    <w:p w14:paraId="5D4760E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A.5.5.3.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SCell in FR2</w:t>
      </w:r>
      <w:r>
        <w:tab/>
        <w:t>1027</w:t>
      </w:r>
    </w:p>
    <w:p w14:paraId="165E731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1027</w:t>
      </w:r>
    </w:p>
    <w:p w14:paraId="4070F62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48A0A2C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Multiple SCell Activation and deactivation of one unknown SCell and one known SCell in FR2</w:t>
      </w:r>
      <w:r>
        <w:tab/>
        <w:t>1033</w:t>
      </w:r>
    </w:p>
    <w:p w14:paraId="5592110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5FA4E84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1036</w:t>
      </w:r>
    </w:p>
    <w:p w14:paraId="546ED8D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PMingLiU"/>
        </w:rPr>
        <w:t>A.5.5.3.7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PMingLiU"/>
          <w:lang w:eastAsia="zh-TW"/>
        </w:rPr>
        <w:t xml:space="preserve">Direct </w:t>
      </w:r>
      <w:r w:rsidRPr="0070064A">
        <w:rPr>
          <w:rFonts w:eastAsia="PMingLiU"/>
        </w:rPr>
        <w:t>SCell activation at SCell addition of known SCell in FR2</w:t>
      </w:r>
      <w:r>
        <w:tab/>
        <w:t>1037</w:t>
      </w:r>
    </w:p>
    <w:p w14:paraId="3B82423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PMingLiU"/>
        </w:rPr>
        <w:t>A.5.5.3.7.1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PMingLiU"/>
        </w:rPr>
        <w:t>Test Purpose and Environment</w:t>
      </w:r>
      <w:r>
        <w:tab/>
        <w:t>1037</w:t>
      </w:r>
    </w:p>
    <w:p w14:paraId="0F323C9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PMingLiU"/>
          <w:lang w:eastAsia="zh-CN"/>
        </w:rPr>
        <w:t>A.5.5.3.7.2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PMingLiU"/>
          <w:lang w:eastAsia="zh-CN"/>
        </w:rPr>
        <w:t>Test Requirements</w:t>
      </w:r>
      <w:r>
        <w:tab/>
        <w:t>1040</w:t>
      </w:r>
    </w:p>
    <w:p w14:paraId="154AA70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1040</w:t>
      </w:r>
    </w:p>
    <w:p w14:paraId="6BF65FE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1040</w:t>
      </w:r>
    </w:p>
    <w:p w14:paraId="65CB03A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1040</w:t>
      </w:r>
    </w:p>
    <w:p w14:paraId="38570D2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1040</w:t>
      </w:r>
    </w:p>
    <w:p w14:paraId="7E9F9C6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1046</w:t>
      </w:r>
    </w:p>
    <w:p w14:paraId="4C4101F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1046</w:t>
      </w:r>
    </w:p>
    <w:p w14:paraId="74F4A6F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1046</w:t>
      </w:r>
    </w:p>
    <w:p w14:paraId="68B6037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1052</w:t>
      </w:r>
    </w:p>
    <w:p w14:paraId="29B076E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1052</w:t>
      </w:r>
    </w:p>
    <w:p w14:paraId="71CE410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1052</w:t>
      </w:r>
    </w:p>
    <w:p w14:paraId="10A088F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1058</w:t>
      </w:r>
    </w:p>
    <w:p w14:paraId="79B3888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1058</w:t>
      </w:r>
    </w:p>
    <w:p w14:paraId="778A901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1058</w:t>
      </w:r>
    </w:p>
    <w:p w14:paraId="19C6C0C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1064</w:t>
      </w:r>
    </w:p>
    <w:p w14:paraId="78DDBCC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1064</w:t>
      </w:r>
    </w:p>
    <w:p w14:paraId="6DA0D4A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1064</w:t>
      </w:r>
    </w:p>
    <w:p w14:paraId="4E0AA59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1070</w:t>
      </w:r>
    </w:p>
    <w:p w14:paraId="097E8D9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1070</w:t>
      </w:r>
    </w:p>
    <w:p w14:paraId="570B5CA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1070</w:t>
      </w:r>
    </w:p>
    <w:p w14:paraId="69EE81B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1075</w:t>
      </w:r>
    </w:p>
    <w:p w14:paraId="7DF2CD1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1075</w:t>
      </w:r>
    </w:p>
    <w:p w14:paraId="66B2475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1075</w:t>
      </w:r>
    </w:p>
    <w:p w14:paraId="6066BA2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1081</w:t>
      </w:r>
    </w:p>
    <w:p w14:paraId="600142B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1081</w:t>
      </w:r>
    </w:p>
    <w:p w14:paraId="2B683AD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1081</w:t>
      </w:r>
    </w:p>
    <w:p w14:paraId="58A55EC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</w:rPr>
        <w:t>A.5.5.6.1.1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</w:rPr>
        <w:t xml:space="preserve">E-UTRAN – NR </w:t>
      </w:r>
      <w:r w:rsidRPr="0070064A">
        <w:rPr>
          <w:rFonts w:cs="Arial"/>
          <w:lang w:val="en-US"/>
        </w:rPr>
        <w:t xml:space="preserve">PSCell </w:t>
      </w:r>
      <w:r w:rsidRPr="0070064A">
        <w:rPr>
          <w:rFonts w:cs="Arial"/>
        </w:rPr>
        <w:t>FR2 DL active BWP switch with non-DRX in synchronous EN-DC</w:t>
      </w:r>
      <w:r>
        <w:tab/>
        <w:t>1081</w:t>
      </w:r>
    </w:p>
    <w:p w14:paraId="5B3300D7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A.5.5.6.1.1.1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Purpose and Environment</w:t>
      </w:r>
      <w:r>
        <w:tab/>
        <w:t>1081</w:t>
      </w:r>
    </w:p>
    <w:p w14:paraId="4EB4298C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</w:t>
      </w:r>
      <w:r w:rsidRPr="0070064A">
        <w:rPr>
          <w:rFonts w:eastAsia="MS Mincho"/>
          <w:bCs/>
        </w:rPr>
        <w:t>5.5.6.1.1</w:t>
      </w:r>
      <w:r w:rsidRPr="0070064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1085</w:t>
      </w:r>
    </w:p>
    <w:p w14:paraId="70AAB9D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FR2 with FR2 SCell DL active BWP switch in non-DRX in synchronous EN-DC</w:t>
      </w:r>
      <w:r>
        <w:tab/>
        <w:t>1085</w:t>
      </w:r>
    </w:p>
    <w:p w14:paraId="60A8997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1090</w:t>
      </w:r>
    </w:p>
    <w:p w14:paraId="3F13553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A.5.5.6.3 </w:t>
      </w:r>
      <w:r w:rsidRPr="0070064A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0064A">
        <w:rPr>
          <w:rFonts w:cs="Arial"/>
          <w:lang w:val="en-US"/>
        </w:rPr>
        <w:t>on multiple CCs</w:t>
      </w:r>
      <w:r>
        <w:tab/>
        <w:t>1094</w:t>
      </w:r>
    </w:p>
    <w:p w14:paraId="63B8548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</w:rPr>
        <w:t>A.5.5.6.3.1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</w:rPr>
        <w:t xml:space="preserve">E-UTRAN – NR </w:t>
      </w:r>
      <w:r w:rsidRPr="0070064A">
        <w:rPr>
          <w:rFonts w:cs="Arial"/>
          <w:lang w:val="en-US"/>
        </w:rPr>
        <w:t xml:space="preserve">PSCell </w:t>
      </w:r>
      <w:r w:rsidRPr="0070064A">
        <w:rPr>
          <w:rFonts w:cs="Arial"/>
        </w:rPr>
        <w:t>FR2 and NR SCell FR2 DL active BWP switch on multiple CCs in synchronous EN-DC</w:t>
      </w:r>
      <w:r>
        <w:tab/>
        <w:t>1094</w:t>
      </w:r>
    </w:p>
    <w:p w14:paraId="318E9D93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A.5.5.6.3.1.1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Purpose and Environment</w:t>
      </w:r>
      <w:r>
        <w:tab/>
        <w:t>1094</w:t>
      </w:r>
    </w:p>
    <w:p w14:paraId="473FD988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1098</w:t>
      </w:r>
    </w:p>
    <w:p w14:paraId="77891B0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1099</w:t>
      </w:r>
    </w:p>
    <w:p w14:paraId="61DEFFE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E-UTRAN – NR FR2 PSCell SCell dormancy switch of single FR2 SCell inside active time</w:t>
      </w:r>
      <w:r>
        <w:tab/>
        <w:t>1099</w:t>
      </w:r>
    </w:p>
    <w:p w14:paraId="430D61BF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1099</w:t>
      </w:r>
    </w:p>
    <w:p w14:paraId="736BA1C4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1103</w:t>
      </w:r>
    </w:p>
    <w:p w14:paraId="0329E40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A.5.5.6.4.2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</w:rPr>
        <w:t>E-UTRAN – NR FR1 PSCell SCell dormancy switch of two FR2 SCells outside active time</w:t>
      </w:r>
      <w:r>
        <w:tab/>
        <w:t>1103</w:t>
      </w:r>
    </w:p>
    <w:p w14:paraId="791E8655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A.5.5.6.4.2.1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lang w:eastAsia="zh-CN"/>
        </w:rPr>
        <w:t>Test Purpose and Environment</w:t>
      </w:r>
      <w:r>
        <w:tab/>
        <w:t>1103</w:t>
      </w:r>
    </w:p>
    <w:p w14:paraId="23147341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  <w:lang w:eastAsia="zh-CN"/>
        </w:rPr>
        <w:t>A.5.5.6.4.2.2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lang w:eastAsia="zh-CN"/>
        </w:rPr>
        <w:t>Test Requirements</w:t>
      </w:r>
      <w:r>
        <w:tab/>
        <w:t>1110</w:t>
      </w:r>
    </w:p>
    <w:p w14:paraId="62963F4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1110</w:t>
      </w:r>
    </w:p>
    <w:p w14:paraId="39068F9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1113</w:t>
      </w:r>
    </w:p>
    <w:p w14:paraId="4BC0477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NR PSCell</w:t>
      </w:r>
      <w:r>
        <w:tab/>
        <w:t>1113</w:t>
      </w:r>
    </w:p>
    <w:p w14:paraId="2A815F8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1113</w:t>
      </w:r>
    </w:p>
    <w:p w14:paraId="403A1D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1117</w:t>
      </w:r>
    </w:p>
    <w:p w14:paraId="1099DD5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1118</w:t>
      </w:r>
    </w:p>
    <w:p w14:paraId="79CC415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1118</w:t>
      </w:r>
    </w:p>
    <w:p w14:paraId="2BF2B8E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</w:rPr>
        <w:t>A.5.5.8.1.1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</w:rPr>
        <w:t xml:space="preserve">E-UTRAN – NR </w:t>
      </w:r>
      <w:r w:rsidRPr="0070064A">
        <w:rPr>
          <w:rFonts w:cs="Arial"/>
          <w:lang w:val="en-US"/>
        </w:rPr>
        <w:t xml:space="preserve">PSCell </w:t>
      </w:r>
      <w:r w:rsidRPr="0070064A">
        <w:rPr>
          <w:rFonts w:cs="Arial"/>
        </w:rPr>
        <w:t>FR2 active TCI state switch for a known TCI state</w:t>
      </w:r>
      <w:r>
        <w:tab/>
        <w:t>1118</w:t>
      </w:r>
    </w:p>
    <w:p w14:paraId="19AC9F7C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A.5.5.8.1.1.1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Purpose and Environment</w:t>
      </w:r>
      <w:r>
        <w:tab/>
        <w:t>1118</w:t>
      </w:r>
    </w:p>
    <w:p w14:paraId="0E6F0D8D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A.5.5.8</w:t>
      </w:r>
      <w:r w:rsidRPr="0070064A">
        <w:rPr>
          <w:rFonts w:eastAsia="MS Mincho"/>
          <w:bCs/>
        </w:rPr>
        <w:t>.1.1</w:t>
      </w:r>
      <w:r w:rsidRPr="0070064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1120</w:t>
      </w:r>
    </w:p>
    <w:p w14:paraId="556781D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1120</w:t>
      </w:r>
    </w:p>
    <w:p w14:paraId="7EEDB22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</w:rPr>
        <w:t>A.5.5.8.2.1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</w:rPr>
        <w:t xml:space="preserve">E-UTRAN – NR </w:t>
      </w:r>
      <w:r w:rsidRPr="0070064A">
        <w:rPr>
          <w:rFonts w:cs="Arial"/>
          <w:lang w:val="en-US"/>
        </w:rPr>
        <w:t xml:space="preserve">PSCell </w:t>
      </w:r>
      <w:r w:rsidRPr="0070064A">
        <w:rPr>
          <w:rFonts w:cs="Arial"/>
        </w:rPr>
        <w:t>FR2 active TCI state switch for a known TCI state</w:t>
      </w:r>
      <w:r>
        <w:tab/>
        <w:t>1120</w:t>
      </w:r>
    </w:p>
    <w:p w14:paraId="7FD79AB0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A.5.5.8.2.1.1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Purpose and Environment</w:t>
      </w:r>
      <w:r>
        <w:tab/>
        <w:t>1120</w:t>
      </w:r>
    </w:p>
    <w:p w14:paraId="0D565823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A.5.5.8.2</w:t>
      </w:r>
      <w:r w:rsidRPr="0070064A">
        <w:rPr>
          <w:rFonts w:eastAsia="MS Mincho"/>
          <w:bCs/>
        </w:rPr>
        <w:t>.1</w:t>
      </w:r>
      <w:r w:rsidRPr="0070064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1123</w:t>
      </w:r>
    </w:p>
    <w:p w14:paraId="447FF67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1123</w:t>
      </w:r>
    </w:p>
    <w:p w14:paraId="7C1F964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1123</w:t>
      </w:r>
    </w:p>
    <w:p w14:paraId="62D4706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</w:rPr>
        <w:t>A.5.5.9.1.1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</w:rPr>
        <w:t>E-UTRAN – NR PSCell FR2 uplink spatial relation switch for a known spatial relation</w:t>
      </w:r>
      <w:r>
        <w:tab/>
        <w:t>1123</w:t>
      </w:r>
    </w:p>
    <w:p w14:paraId="0AE977E4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A.5.5.9.1.1.1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Purpose and Environment</w:t>
      </w:r>
      <w:r>
        <w:tab/>
        <w:t>1123</w:t>
      </w:r>
    </w:p>
    <w:p w14:paraId="39A91017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A.5.5.9</w:t>
      </w:r>
      <w:r w:rsidRPr="0070064A">
        <w:rPr>
          <w:rFonts w:eastAsia="MS Mincho"/>
          <w:bCs/>
        </w:rPr>
        <w:t>.1.1</w:t>
      </w:r>
      <w:r w:rsidRPr="0070064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1126</w:t>
      </w:r>
    </w:p>
    <w:p w14:paraId="25DB06E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1126</w:t>
      </w:r>
    </w:p>
    <w:p w14:paraId="5EA5209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</w:rPr>
        <w:t>A.5.5.9.2.1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</w:rPr>
        <w:t xml:space="preserve">E-UTRAN – NR </w:t>
      </w:r>
      <w:r w:rsidRPr="0070064A">
        <w:rPr>
          <w:rFonts w:cs="Arial"/>
          <w:lang w:val="en-US"/>
        </w:rPr>
        <w:t xml:space="preserve">PSCell </w:t>
      </w:r>
      <w:r w:rsidRPr="0070064A">
        <w:rPr>
          <w:rFonts w:cs="Arial"/>
        </w:rPr>
        <w:t>FR2 spatial relation switch associated with a known DL-RS</w:t>
      </w:r>
      <w:r>
        <w:tab/>
        <w:t>1126</w:t>
      </w:r>
    </w:p>
    <w:p w14:paraId="7FDF212E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A.5.5.9.2.1.1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Purpose and Environment</w:t>
      </w:r>
      <w:r>
        <w:tab/>
        <w:t>1126</w:t>
      </w:r>
    </w:p>
    <w:p w14:paraId="2E08DEFE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A.5.5.9.2</w:t>
      </w:r>
      <w:r w:rsidRPr="0070064A">
        <w:rPr>
          <w:rFonts w:eastAsia="MS Mincho"/>
          <w:bCs/>
        </w:rPr>
        <w:t>.1</w:t>
      </w:r>
      <w:r w:rsidRPr="0070064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1129</w:t>
      </w:r>
    </w:p>
    <w:p w14:paraId="255F84B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1129</w:t>
      </w:r>
    </w:p>
    <w:p w14:paraId="5C738DD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FR2 NR PSCell</w:t>
      </w:r>
      <w:r>
        <w:tab/>
        <w:t>1129</w:t>
      </w:r>
    </w:p>
    <w:p w14:paraId="58163D4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1129</w:t>
      </w:r>
    </w:p>
    <w:p w14:paraId="6839155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A.5.5.</w:t>
      </w: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1132</w:t>
      </w:r>
    </w:p>
    <w:p w14:paraId="70F4C149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1133</w:t>
      </w:r>
    </w:p>
    <w:p w14:paraId="78A7F21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1133</w:t>
      </w:r>
    </w:p>
    <w:p w14:paraId="5DFE93C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 xml:space="preserve">EN-DC event triggered reporting </w:t>
      </w:r>
      <w:r w:rsidRPr="0070064A">
        <w:rPr>
          <w:snapToGrid w:val="0"/>
          <w:lang w:eastAsia="zh-CN"/>
        </w:rPr>
        <w:t>test without gap under non-DRX</w:t>
      </w:r>
      <w:r>
        <w:tab/>
        <w:t>1133</w:t>
      </w:r>
    </w:p>
    <w:p w14:paraId="0A77064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1133</w:t>
      </w:r>
    </w:p>
    <w:p w14:paraId="1339210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1137</w:t>
      </w:r>
    </w:p>
    <w:p w14:paraId="11B58CD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A.5.6.1.</w:t>
      </w:r>
      <w:r w:rsidRPr="0070064A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event triggered reporting</w:t>
      </w:r>
      <w:r w:rsidRPr="0070064A">
        <w:rPr>
          <w:snapToGrid w:val="0"/>
          <w:lang w:eastAsia="zh-CN"/>
        </w:rPr>
        <w:t xml:space="preserve"> test without gap under DRX</w:t>
      </w:r>
      <w:r>
        <w:tab/>
        <w:t>1137</w:t>
      </w:r>
    </w:p>
    <w:p w14:paraId="7CEA13B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A.5.6.1.</w:t>
      </w:r>
      <w:r w:rsidRPr="0070064A">
        <w:rPr>
          <w:snapToGrid w:val="0"/>
          <w:lang w:eastAsia="zh-CN"/>
        </w:rPr>
        <w:t>2</w:t>
      </w:r>
      <w:r w:rsidRPr="0070064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1137</w:t>
      </w:r>
    </w:p>
    <w:p w14:paraId="3B04138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A.5.6.1.</w:t>
      </w:r>
      <w:r w:rsidRPr="0070064A">
        <w:rPr>
          <w:snapToGrid w:val="0"/>
          <w:lang w:eastAsia="zh-CN"/>
        </w:rPr>
        <w:t>2</w:t>
      </w:r>
      <w:r w:rsidRPr="0070064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1139</w:t>
      </w:r>
    </w:p>
    <w:p w14:paraId="266CE74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event triggered reporting</w:t>
      </w:r>
      <w:r w:rsidRPr="0070064A">
        <w:rPr>
          <w:snapToGrid w:val="0"/>
          <w:lang w:eastAsia="zh-CN"/>
        </w:rPr>
        <w:t xml:space="preserve"> test with per-UE gaps under non-DRX</w:t>
      </w:r>
      <w:r>
        <w:tab/>
        <w:t>1140</w:t>
      </w:r>
    </w:p>
    <w:p w14:paraId="3AF03C3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1140</w:t>
      </w:r>
    </w:p>
    <w:p w14:paraId="2D4406F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1144</w:t>
      </w:r>
    </w:p>
    <w:p w14:paraId="25CD0A6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event triggered reporting</w:t>
      </w:r>
      <w:r w:rsidRPr="0070064A">
        <w:rPr>
          <w:snapToGrid w:val="0"/>
          <w:lang w:eastAsia="zh-CN"/>
        </w:rPr>
        <w:t xml:space="preserve"> test with per-UE gaps under DRX</w:t>
      </w:r>
      <w:r>
        <w:tab/>
        <w:t>1144</w:t>
      </w:r>
    </w:p>
    <w:p w14:paraId="4614D9E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1144</w:t>
      </w:r>
    </w:p>
    <w:p w14:paraId="28F732A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1147</w:t>
      </w:r>
    </w:p>
    <w:p w14:paraId="2E5F071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1148</w:t>
      </w:r>
    </w:p>
    <w:p w14:paraId="0E9EB4D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1148</w:t>
      </w:r>
    </w:p>
    <w:p w14:paraId="798CBFF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1148</w:t>
      </w:r>
    </w:p>
    <w:p w14:paraId="27AD96D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1151</w:t>
      </w:r>
    </w:p>
    <w:p w14:paraId="497F7E0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1151</w:t>
      </w:r>
    </w:p>
    <w:p w14:paraId="3B11E16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1151</w:t>
      </w:r>
    </w:p>
    <w:p w14:paraId="3800FB9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1155</w:t>
      </w:r>
    </w:p>
    <w:p w14:paraId="18C1B60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1155</w:t>
      </w:r>
    </w:p>
    <w:p w14:paraId="5A70743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1155</w:t>
      </w:r>
    </w:p>
    <w:p w14:paraId="27276E1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1159</w:t>
      </w:r>
    </w:p>
    <w:p w14:paraId="2EB7822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1159</w:t>
      </w:r>
    </w:p>
    <w:p w14:paraId="510A1B6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1159</w:t>
      </w:r>
    </w:p>
    <w:p w14:paraId="0BC9AEC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1163</w:t>
      </w:r>
    </w:p>
    <w:p w14:paraId="534223B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1163</w:t>
      </w:r>
    </w:p>
    <w:p w14:paraId="2B61ECA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1163</w:t>
      </w:r>
    </w:p>
    <w:p w14:paraId="66C0276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1168</w:t>
      </w:r>
    </w:p>
    <w:p w14:paraId="74B4230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1168</w:t>
      </w:r>
    </w:p>
    <w:p w14:paraId="3DB0E5D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1168</w:t>
      </w:r>
    </w:p>
    <w:p w14:paraId="466E2D5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1172</w:t>
      </w:r>
    </w:p>
    <w:p w14:paraId="0BCF34D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1172</w:t>
      </w:r>
    </w:p>
    <w:p w14:paraId="272AA65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1172</w:t>
      </w:r>
    </w:p>
    <w:p w14:paraId="2A3D5FE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1177</w:t>
      </w:r>
    </w:p>
    <w:p w14:paraId="0F960A0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1177</w:t>
      </w:r>
    </w:p>
    <w:p w14:paraId="0A0A61F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1177</w:t>
      </w:r>
    </w:p>
    <w:p w14:paraId="4B5E056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1182</w:t>
      </w:r>
    </w:p>
    <w:p w14:paraId="7101CF6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1182</w:t>
      </w:r>
    </w:p>
    <w:p w14:paraId="6D7E88D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when DRX is not used</w:t>
      </w:r>
      <w:r>
        <w:tab/>
        <w:t>1182</w:t>
      </w:r>
    </w:p>
    <w:p w14:paraId="2A54AC0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1182</w:t>
      </w:r>
    </w:p>
    <w:p w14:paraId="0D57344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1182</w:t>
      </w:r>
    </w:p>
    <w:p w14:paraId="657D24B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1184</w:t>
      </w:r>
    </w:p>
    <w:p w14:paraId="0CF65EA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when DRX is used</w:t>
      </w:r>
      <w:r>
        <w:tab/>
        <w:t>1184</w:t>
      </w:r>
    </w:p>
    <w:p w14:paraId="629A85F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1184</w:t>
      </w:r>
    </w:p>
    <w:p w14:paraId="5D11FEE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1185</w:t>
      </w:r>
    </w:p>
    <w:p w14:paraId="166D3AF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1187</w:t>
      </w:r>
    </w:p>
    <w:p w14:paraId="777BD50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CSI-RS based L1-RSRP measurement when DRX is not used</w:t>
      </w:r>
      <w:r>
        <w:tab/>
        <w:t>1187</w:t>
      </w:r>
    </w:p>
    <w:p w14:paraId="64A8F37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1187</w:t>
      </w:r>
    </w:p>
    <w:p w14:paraId="4092033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1188</w:t>
      </w:r>
    </w:p>
    <w:p w14:paraId="3C9211A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1190</w:t>
      </w:r>
    </w:p>
    <w:p w14:paraId="4ABCD24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CSI-RS based L1-RSRP measurement when DRX is used</w:t>
      </w:r>
      <w:r>
        <w:tab/>
        <w:t>1191</w:t>
      </w:r>
    </w:p>
    <w:p w14:paraId="48DB724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A.5.6.3.4.1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1191</w:t>
      </w:r>
    </w:p>
    <w:p w14:paraId="25BC56D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1191</w:t>
      </w:r>
    </w:p>
    <w:p w14:paraId="455BC39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1193</w:t>
      </w:r>
    </w:p>
    <w:p w14:paraId="6C6BDAD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1194</w:t>
      </w:r>
    </w:p>
    <w:p w14:paraId="00B63EA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SRS-RSRP measurement with DRX</w:t>
      </w:r>
      <w:r>
        <w:tab/>
        <w:t>1194</w:t>
      </w:r>
    </w:p>
    <w:p w14:paraId="6A8F0F8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1194</w:t>
      </w:r>
    </w:p>
    <w:p w14:paraId="0D54372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1194</w:t>
      </w:r>
    </w:p>
    <w:p w14:paraId="72D437B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1196</w:t>
      </w:r>
    </w:p>
    <w:p w14:paraId="526B61C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CLI-RSSI measurement with DRX</w:t>
      </w:r>
      <w:r>
        <w:tab/>
        <w:t>1196</w:t>
      </w:r>
    </w:p>
    <w:p w14:paraId="7C9386A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1196</w:t>
      </w:r>
    </w:p>
    <w:p w14:paraId="42A0BF2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1197</w:t>
      </w:r>
    </w:p>
    <w:p w14:paraId="2BD328B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1199</w:t>
      </w:r>
    </w:p>
    <w:p w14:paraId="5ECEE37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1199</w:t>
      </w:r>
    </w:p>
    <w:p w14:paraId="41F9B31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1199</w:t>
      </w:r>
    </w:p>
    <w:p w14:paraId="23581ED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1199</w:t>
      </w:r>
    </w:p>
    <w:p w14:paraId="06A3313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1202</w:t>
      </w:r>
    </w:p>
    <w:p w14:paraId="3DA4A78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1203</w:t>
      </w:r>
    </w:p>
    <w:p w14:paraId="70BCEDD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L1-SINR measurement with </w:t>
      </w:r>
      <w:r>
        <w:t>CSI-RS based CMR and no dedicated IMR configured when DRX is used</w:t>
      </w:r>
      <w:r>
        <w:tab/>
        <w:t>1203</w:t>
      </w:r>
    </w:p>
    <w:p w14:paraId="1AFD499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1203</w:t>
      </w:r>
    </w:p>
    <w:p w14:paraId="01FD02B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1203</w:t>
      </w:r>
    </w:p>
    <w:p w14:paraId="625D1C2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1205</w:t>
      </w:r>
    </w:p>
    <w:p w14:paraId="290E454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L1-SINR measurement with SSB based CMR and dedicated IMR when DRX is not used</w:t>
      </w:r>
      <w:r>
        <w:tab/>
        <w:t>1205</w:t>
      </w:r>
    </w:p>
    <w:p w14:paraId="2383E93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1205</w:t>
      </w:r>
    </w:p>
    <w:p w14:paraId="1695CC1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1206</w:t>
      </w:r>
    </w:p>
    <w:p w14:paraId="0BC2D57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1209</w:t>
      </w:r>
    </w:p>
    <w:p w14:paraId="4C84D50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A.5.6.6.</w:t>
      </w:r>
      <w:r w:rsidRPr="0070064A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L1-SINR measurement</w:t>
      </w:r>
      <w:r w:rsidRPr="0070064A">
        <w:rPr>
          <w:snapToGrid w:val="0"/>
          <w:lang w:eastAsia="zh-CN"/>
        </w:rPr>
        <w:t xml:space="preserve"> with</w:t>
      </w:r>
      <w:r w:rsidRPr="0070064A">
        <w:rPr>
          <w:snapToGrid w:val="0"/>
        </w:rPr>
        <w:t xml:space="preserve"> CSI-RS based CMR and dedicated IMR configured when DRX is not used</w:t>
      </w:r>
      <w:r>
        <w:tab/>
        <w:t>1209</w:t>
      </w:r>
    </w:p>
    <w:p w14:paraId="1EEE603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1209</w:t>
      </w:r>
    </w:p>
    <w:p w14:paraId="39EDE79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1209</w:t>
      </w:r>
    </w:p>
    <w:p w14:paraId="76D9410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1211</w:t>
      </w:r>
    </w:p>
    <w:p w14:paraId="07A0687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CSI-RS based Intra-frequency Measurements</w:t>
      </w:r>
      <w:r>
        <w:tab/>
        <w:t>1211</w:t>
      </w:r>
    </w:p>
    <w:p w14:paraId="2FD526B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A.5.6.7.1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 xml:space="preserve">EN-DC event triggered reporting </w:t>
      </w:r>
      <w:r w:rsidRPr="0070064A">
        <w:rPr>
          <w:rFonts w:eastAsia="SimSun"/>
          <w:snapToGrid w:val="0"/>
          <w:lang w:eastAsia="zh-CN"/>
        </w:rPr>
        <w:t>test without gap under non-DRX</w:t>
      </w:r>
      <w:r>
        <w:tab/>
        <w:t>1211</w:t>
      </w:r>
    </w:p>
    <w:p w14:paraId="1F3A901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A.5.6.7.1.1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purpose and Environment</w:t>
      </w:r>
      <w:r>
        <w:tab/>
        <w:t>1211</w:t>
      </w:r>
    </w:p>
    <w:p w14:paraId="24B5E3B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A.5.6.7.1.2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Requirements</w:t>
      </w:r>
      <w:r>
        <w:tab/>
        <w:t>1214</w:t>
      </w:r>
    </w:p>
    <w:p w14:paraId="70EDFA3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CSI-RS based Inter-frequency Measurements</w:t>
      </w:r>
      <w:r>
        <w:tab/>
        <w:t>1214</w:t>
      </w:r>
    </w:p>
    <w:p w14:paraId="74A5BB5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 xml:space="preserve">A.5.6.8.1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EN-DC event triggered reporting tests for NR FR2 cell when DRX is used</w:t>
      </w:r>
      <w:r>
        <w:tab/>
        <w:t>1214</w:t>
      </w:r>
    </w:p>
    <w:p w14:paraId="1510057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Purpose and Environment</w:t>
      </w:r>
      <w:r>
        <w:tab/>
        <w:t>1214</w:t>
      </w:r>
    </w:p>
    <w:p w14:paraId="22AD930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A.5.6.8.1.2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Requirements</w:t>
      </w:r>
      <w:r>
        <w:tab/>
        <w:t>1218</w:t>
      </w:r>
    </w:p>
    <w:p w14:paraId="77ED1D65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1218</w:t>
      </w:r>
    </w:p>
    <w:p w14:paraId="5E8DA6F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1219</w:t>
      </w:r>
    </w:p>
    <w:p w14:paraId="7B4A8A7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intra-frequency case measurement accuracy with FR2 serving cell and FR2 target cell</w:t>
      </w:r>
      <w:r>
        <w:tab/>
        <w:t>1219</w:t>
      </w:r>
    </w:p>
    <w:p w14:paraId="75AF27C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1219</w:t>
      </w:r>
    </w:p>
    <w:p w14:paraId="5B953B9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1219</w:t>
      </w:r>
    </w:p>
    <w:p w14:paraId="071B919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1221</w:t>
      </w:r>
    </w:p>
    <w:p w14:paraId="47ACBB6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inter-frequency case measurement accuracy with FR2 serving cell and FR2 target cell</w:t>
      </w:r>
      <w:r>
        <w:tab/>
        <w:t>1222</w:t>
      </w:r>
    </w:p>
    <w:p w14:paraId="489F043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1222</w:t>
      </w:r>
    </w:p>
    <w:p w14:paraId="17716DA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1222</w:t>
      </w:r>
    </w:p>
    <w:p w14:paraId="75875D1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1226</w:t>
      </w:r>
    </w:p>
    <w:p w14:paraId="650AACD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inter-frequency measurement accuracy with FR1 serving cell and FR2 target cell</w:t>
      </w:r>
      <w:r>
        <w:tab/>
        <w:t>1227</w:t>
      </w:r>
    </w:p>
    <w:p w14:paraId="6594C52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1227</w:t>
      </w:r>
    </w:p>
    <w:p w14:paraId="175BA92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1227</w:t>
      </w:r>
    </w:p>
    <w:p w14:paraId="32761EE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1230</w:t>
      </w:r>
    </w:p>
    <w:p w14:paraId="788C71E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1231</w:t>
      </w:r>
    </w:p>
    <w:p w14:paraId="3EFAEA5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  <w:snapToGrid w:val="0"/>
        </w:rPr>
        <w:t>A.5.7.2.1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</w:rPr>
        <w:t>EN-DC Intra-frequency measurement accuracy with FR2 serving cell and FR2 TDD target cell</w:t>
      </w:r>
      <w:r>
        <w:tab/>
        <w:t>1231</w:t>
      </w:r>
    </w:p>
    <w:p w14:paraId="3AFDA8DC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  <w:snapToGrid w:val="0"/>
        </w:rPr>
        <w:t>A.5.7.2.1.1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snapToGrid w:val="0"/>
        </w:rPr>
        <w:t>Test Purpose and Environment</w:t>
      </w:r>
      <w:r>
        <w:tab/>
        <w:t>1231</w:t>
      </w:r>
    </w:p>
    <w:p w14:paraId="3043C6CE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  <w:snapToGrid w:val="0"/>
        </w:rPr>
        <w:t>A.5.7.2.1.2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snapToGrid w:val="0"/>
        </w:rPr>
        <w:t>Test Parameters</w:t>
      </w:r>
      <w:r>
        <w:tab/>
        <w:t>1231</w:t>
      </w:r>
    </w:p>
    <w:p w14:paraId="332EA03B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  <w:snapToGrid w:val="0"/>
        </w:rPr>
        <w:t>A.5.7.2.1.3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snapToGrid w:val="0"/>
        </w:rPr>
        <w:t>Test Requirements</w:t>
      </w:r>
      <w:r>
        <w:tab/>
        <w:t>1233</w:t>
      </w:r>
    </w:p>
    <w:p w14:paraId="1EC5D7A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1234</w:t>
      </w:r>
    </w:p>
    <w:p w14:paraId="26EE911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</w:t>
      </w:r>
      <w:r w:rsidRPr="0070064A">
        <w:rPr>
          <w:snapToGrid w:val="0"/>
          <w:lang w:eastAsia="zh-CN"/>
        </w:rPr>
        <w:t>5</w:t>
      </w:r>
      <w:r w:rsidRPr="0070064A">
        <w:rPr>
          <w:snapToGrid w:val="0"/>
        </w:rPr>
        <w:t>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1234</w:t>
      </w:r>
    </w:p>
    <w:p w14:paraId="2941B38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1234</w:t>
      </w:r>
    </w:p>
    <w:p w14:paraId="5891A33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</w:t>
      </w:r>
      <w:r>
        <w:rPr>
          <w:lang w:eastAsia="zh-CN"/>
        </w:rPr>
        <w:t>5</w:t>
      </w:r>
      <w:r>
        <w:rPr>
          <w:lang w:eastAsia="ko-KR"/>
        </w:rPr>
        <w:t>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1236</w:t>
      </w:r>
    </w:p>
    <w:p w14:paraId="662ED53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1236</w:t>
      </w:r>
    </w:p>
    <w:p w14:paraId="2DB651D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1236</w:t>
      </w:r>
    </w:p>
    <w:p w14:paraId="466F253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1236</w:t>
      </w:r>
    </w:p>
    <w:p w14:paraId="30F35C9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1236</w:t>
      </w:r>
    </w:p>
    <w:p w14:paraId="0334BE4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1238</w:t>
      </w:r>
    </w:p>
    <w:p w14:paraId="1973F84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1238</w:t>
      </w:r>
    </w:p>
    <w:p w14:paraId="1108201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1238</w:t>
      </w:r>
    </w:p>
    <w:p w14:paraId="7FC33B6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1238</w:t>
      </w:r>
    </w:p>
    <w:p w14:paraId="7FCC1CE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1240</w:t>
      </w:r>
    </w:p>
    <w:p w14:paraId="547E262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1240</w:t>
      </w:r>
    </w:p>
    <w:p w14:paraId="0689BA3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</w:t>
      </w:r>
      <w:r>
        <w:tab/>
        <w:t>1240</w:t>
      </w:r>
    </w:p>
    <w:p w14:paraId="6CB8F3D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1240</w:t>
      </w:r>
    </w:p>
    <w:p w14:paraId="0E6E891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1241</w:t>
      </w:r>
    </w:p>
    <w:p w14:paraId="418E346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1243</w:t>
      </w:r>
    </w:p>
    <w:p w14:paraId="077D800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CSI-RS based L1-RSRP measurement on resource set with repetition off</w:t>
      </w:r>
      <w:r>
        <w:tab/>
        <w:t>1244</w:t>
      </w:r>
    </w:p>
    <w:p w14:paraId="74A65FB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1244</w:t>
      </w:r>
    </w:p>
    <w:p w14:paraId="2DB3E0E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1244</w:t>
      </w:r>
    </w:p>
    <w:p w14:paraId="68C6DE1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1246</w:t>
      </w:r>
    </w:p>
    <w:p w14:paraId="30432E1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1247</w:t>
      </w:r>
    </w:p>
    <w:p w14:paraId="1C4AF28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SRS-RSRP measurement accuracy with FR2 serving cell</w:t>
      </w:r>
      <w:r>
        <w:tab/>
        <w:t>1247</w:t>
      </w:r>
    </w:p>
    <w:p w14:paraId="02461EC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1247</w:t>
      </w:r>
    </w:p>
    <w:p w14:paraId="5717589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1247</w:t>
      </w:r>
    </w:p>
    <w:p w14:paraId="35AE575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1250</w:t>
      </w:r>
    </w:p>
    <w:p w14:paraId="7C59CE8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EN-DC CLI-RSSI measurement accuracy with FR2 serving cell</w:t>
      </w:r>
      <w:r>
        <w:tab/>
        <w:t>1251</w:t>
      </w:r>
    </w:p>
    <w:p w14:paraId="1C5582D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1251</w:t>
      </w:r>
    </w:p>
    <w:p w14:paraId="17892B9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1251</w:t>
      </w:r>
    </w:p>
    <w:p w14:paraId="04598C7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1253</w:t>
      </w:r>
    </w:p>
    <w:p w14:paraId="7A6E271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1254</w:t>
      </w:r>
    </w:p>
    <w:p w14:paraId="6EDF6FB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L1-SINR measurement with CSI-RS based CMR and no dedicated IMR configured and CSI-RS resource set with repetition off</w:t>
      </w:r>
      <w:r>
        <w:tab/>
        <w:t>1254</w:t>
      </w:r>
    </w:p>
    <w:p w14:paraId="0CCE3DD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1254</w:t>
      </w:r>
    </w:p>
    <w:p w14:paraId="5F28148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1254</w:t>
      </w:r>
    </w:p>
    <w:p w14:paraId="1FA8B00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1256</w:t>
      </w:r>
    </w:p>
    <w:p w14:paraId="2575B15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L1-SINR measurement with SSB based CMR and dedicated IMR</w:t>
      </w:r>
      <w:r>
        <w:tab/>
        <w:t>1256</w:t>
      </w:r>
    </w:p>
    <w:p w14:paraId="2F223F2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1256</w:t>
      </w:r>
    </w:p>
    <w:p w14:paraId="4FDDE3D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1257</w:t>
      </w:r>
    </w:p>
    <w:p w14:paraId="0E7A375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1259</w:t>
      </w:r>
    </w:p>
    <w:p w14:paraId="01AA2A6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A.5.7.6.3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L1-SINR measurement with CSI-RS based CMR and dedicated IMR</w:t>
      </w:r>
      <w:r>
        <w:tab/>
        <w:t>1260</w:t>
      </w:r>
    </w:p>
    <w:p w14:paraId="782A49F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1260</w:t>
      </w:r>
    </w:p>
    <w:p w14:paraId="0963CB8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1260</w:t>
      </w:r>
    </w:p>
    <w:p w14:paraId="54835D0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1262</w:t>
      </w:r>
    </w:p>
    <w:p w14:paraId="4E9563E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CSI-RSRP</w:t>
      </w:r>
      <w:r>
        <w:tab/>
        <w:t>1262</w:t>
      </w:r>
    </w:p>
    <w:p w14:paraId="5425BCB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A.5.7.7.1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EN-DC intra-frequency case measurement accuracy with FR2 serving cell and FR2 target cell</w:t>
      </w:r>
      <w:r>
        <w:tab/>
        <w:t>1262</w:t>
      </w:r>
    </w:p>
    <w:p w14:paraId="46C60D6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parameters</w:t>
      </w:r>
      <w:r>
        <w:tab/>
        <w:t>1263</w:t>
      </w:r>
    </w:p>
    <w:p w14:paraId="36FDF0F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Requirements</w:t>
      </w:r>
      <w:r>
        <w:tab/>
        <w:t>1265</w:t>
      </w:r>
    </w:p>
    <w:p w14:paraId="4712939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A.5.7.7.2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EN-DC inter-frequency case measurement accuracy with FR2 serving cell and FR2 target cell</w:t>
      </w:r>
      <w:r>
        <w:tab/>
        <w:t>1266</w:t>
      </w:r>
    </w:p>
    <w:p w14:paraId="2EB5E45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Purpose and Environment</w:t>
      </w:r>
      <w:r>
        <w:tab/>
        <w:t>1266</w:t>
      </w:r>
    </w:p>
    <w:p w14:paraId="1305FCE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parameters</w:t>
      </w:r>
      <w:r>
        <w:tab/>
        <w:t>1266</w:t>
      </w:r>
    </w:p>
    <w:p w14:paraId="67C40A3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Requirements</w:t>
      </w:r>
      <w:r>
        <w:tab/>
        <w:t>1270</w:t>
      </w:r>
    </w:p>
    <w:p w14:paraId="66C8300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CSI-RSRQ</w:t>
      </w:r>
      <w:r>
        <w:tab/>
        <w:t>1271</w:t>
      </w:r>
    </w:p>
    <w:p w14:paraId="28E74CC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A.5.7.8.1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EN-DC Intra-frequency measurement accuracy with FR2 serving cell and FR2 target cell</w:t>
      </w:r>
      <w:r>
        <w:tab/>
        <w:t>1271</w:t>
      </w:r>
    </w:p>
    <w:p w14:paraId="4C79CFD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A.5.7.8.1.1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Purpose and Environment</w:t>
      </w:r>
      <w:r>
        <w:tab/>
        <w:t>1271</w:t>
      </w:r>
    </w:p>
    <w:p w14:paraId="7826C7D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A.5.7.8.1.2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Parameters</w:t>
      </w:r>
      <w:r>
        <w:tab/>
        <w:t>1271</w:t>
      </w:r>
    </w:p>
    <w:p w14:paraId="02CC619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A.5.7.8.1.3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Requirements</w:t>
      </w:r>
      <w:r>
        <w:tab/>
        <w:t>1273</w:t>
      </w:r>
    </w:p>
    <w:p w14:paraId="75C7937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A.5.7.8</w:t>
      </w:r>
      <w:r w:rsidRPr="0070064A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1273</w:t>
      </w:r>
    </w:p>
    <w:p w14:paraId="047171B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A.5.7.8.2.1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Purpose and Environment</w:t>
      </w:r>
      <w:r>
        <w:tab/>
        <w:t>1273</w:t>
      </w:r>
    </w:p>
    <w:p w14:paraId="0F241B2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Parameters</w:t>
      </w:r>
      <w:r>
        <w:tab/>
        <w:t>1273</w:t>
      </w:r>
    </w:p>
    <w:p w14:paraId="7731637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CSI-SINR</w:t>
      </w:r>
      <w:r>
        <w:tab/>
        <w:t>1275</w:t>
      </w:r>
    </w:p>
    <w:p w14:paraId="3CC1484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A.5.7.9.1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lang w:eastAsia="zh-CN"/>
        </w:rPr>
        <w:t>EN-DC Intra-frequency measurement accuracy with FR2 serving cell and FR2 TDD target cell</w:t>
      </w:r>
      <w:r>
        <w:tab/>
        <w:t>1275</w:t>
      </w:r>
    </w:p>
    <w:p w14:paraId="5DFDF43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A.5.7.9.1.1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Purpose and Environment</w:t>
      </w:r>
      <w:r>
        <w:tab/>
        <w:t>1275</w:t>
      </w:r>
    </w:p>
    <w:p w14:paraId="728E3BC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lastRenderedPageBreak/>
        <w:t>A.5.7.9.1.2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Parameters</w:t>
      </w:r>
      <w:r>
        <w:tab/>
        <w:t>1275</w:t>
      </w:r>
    </w:p>
    <w:p w14:paraId="5597B5F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Table A.5.7.9.1.2-1: CSI-SINR Intra frequency CSI-SINR supported test configurations</w:t>
      </w:r>
      <w:r>
        <w:tab/>
        <w:t>1276</w:t>
      </w:r>
    </w:p>
    <w:p w14:paraId="382D27B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Requirements</w:t>
      </w:r>
      <w:r>
        <w:tab/>
        <w:t>1278</w:t>
      </w:r>
    </w:p>
    <w:p w14:paraId="37586C0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A.5.7.9</w:t>
      </w:r>
      <w:r w:rsidRPr="0070064A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1278</w:t>
      </w:r>
    </w:p>
    <w:p w14:paraId="5635CB6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</w:rPr>
        <w:t>A.5.7.9.2.1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Purpose and Environment</w:t>
      </w:r>
      <w:r>
        <w:tab/>
        <w:t>1278</w:t>
      </w:r>
    </w:p>
    <w:p w14:paraId="68C9B78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Parameters</w:t>
      </w:r>
      <w:r>
        <w:tab/>
        <w:t>1278</w:t>
      </w:r>
    </w:p>
    <w:p w14:paraId="1D920F2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A.5.7.9.2.3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Requirements</w:t>
      </w:r>
      <w:r>
        <w:tab/>
        <w:t>1281</w:t>
      </w:r>
    </w:p>
    <w:p w14:paraId="075C40F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7934BF28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77965EA9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5EBA606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2F11DFC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5BC2DF9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5E09495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254FC7D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00B1EA7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447C473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6EC427F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763D71F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2E49DEB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70064A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62F2893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0D8708A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1063CA4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5F54F1C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58CCE25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47133B0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47CB7FB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64EE531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25F740A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1977F43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29E1195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3B95979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1033</w:t>
      </w:r>
    </w:p>
    <w:p w14:paraId="74E4464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7469F3C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1FB90FA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199A39B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70064A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4CA5A06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0906CD8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6508A76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180A62E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6180D48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26669AC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494DC78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47EC2EB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4AC9879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3064570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146C260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13FAA22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112B3E9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430D9FF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7CBFAB6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601EE62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1C715E3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70064A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4438F06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576A5EC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A.6.1.2.4.2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26C2D23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1B0713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79930D75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1062</w:t>
      </w:r>
    </w:p>
    <w:p w14:paraId="19783678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1062</w:t>
      </w:r>
    </w:p>
    <w:p w14:paraId="33CE61E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1062</w:t>
      </w:r>
    </w:p>
    <w:p w14:paraId="0F8E994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Intra-frequency handover from FR1 to FR1; known target cell</w:t>
      </w:r>
      <w:r>
        <w:tab/>
        <w:t>1062</w:t>
      </w:r>
    </w:p>
    <w:p w14:paraId="6C9A579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1062</w:t>
      </w:r>
    </w:p>
    <w:p w14:paraId="781FE55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1062</w:t>
      </w:r>
    </w:p>
    <w:p w14:paraId="7AAD591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A.6.3.1.1.3 Test Requirements</w:t>
      </w:r>
      <w:r>
        <w:tab/>
        <w:t>1066</w:t>
      </w:r>
    </w:p>
    <w:p w14:paraId="6740EE7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Intra-frequency handover from FR1 to FR1; unknown target cell</w:t>
      </w:r>
      <w:r>
        <w:tab/>
        <w:t>1066</w:t>
      </w:r>
    </w:p>
    <w:p w14:paraId="41098DA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1066</w:t>
      </w:r>
    </w:p>
    <w:p w14:paraId="268CC0A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1066</w:t>
      </w:r>
    </w:p>
    <w:p w14:paraId="00C8616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1070</w:t>
      </w:r>
    </w:p>
    <w:p w14:paraId="224C600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Inter-frequency handover from FR1 to FR1; unknown target cell</w:t>
      </w:r>
      <w:r>
        <w:tab/>
        <w:t>1070</w:t>
      </w:r>
    </w:p>
    <w:p w14:paraId="670C3F8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1070</w:t>
      </w:r>
    </w:p>
    <w:p w14:paraId="5BED638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1070</w:t>
      </w:r>
    </w:p>
    <w:p w14:paraId="3D115AB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A.6.3.1.3.3 Test Requirements</w:t>
      </w:r>
      <w:r>
        <w:tab/>
        <w:t>1074</w:t>
      </w:r>
    </w:p>
    <w:p w14:paraId="5DD2CCD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v4.2.0"/>
          <w:lang w:val="sv-FI"/>
        </w:rPr>
        <w:t>A.6.3.1.4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v4.2.0"/>
          <w:lang w:val="sv-FI"/>
        </w:rPr>
        <w:t xml:space="preserve"> SA NR </w:t>
      </w:r>
      <w:r w:rsidRPr="0070064A">
        <w:rPr>
          <w:lang w:val="sv-FI"/>
        </w:rPr>
        <w:t>- E-UTRAN handover</w:t>
      </w:r>
      <w:r>
        <w:tab/>
        <w:t>1074</w:t>
      </w:r>
    </w:p>
    <w:p w14:paraId="7B0844B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1074</w:t>
      </w:r>
    </w:p>
    <w:p w14:paraId="0740212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1080</w:t>
      </w:r>
    </w:p>
    <w:p w14:paraId="4245A45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v4.2.0"/>
        </w:rPr>
        <w:t>A.6.3.1.5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04BDC9F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1080</w:t>
      </w:r>
    </w:p>
    <w:p w14:paraId="7FFAAD7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1086</w:t>
      </w:r>
    </w:p>
    <w:p w14:paraId="4EDDEE7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v4.2.0"/>
          <w:lang w:val="sv-FI"/>
        </w:rPr>
        <w:t>A.6.3.1.6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v4.2.0"/>
          <w:lang w:val="sv-FI"/>
        </w:rPr>
        <w:t xml:space="preserve"> SA NR </w:t>
      </w:r>
      <w:r w:rsidRPr="0070064A">
        <w:rPr>
          <w:lang w:val="sv-FI"/>
        </w:rPr>
        <w:t>- UTRAN FDD handover</w:t>
      </w:r>
      <w:r>
        <w:tab/>
        <w:t>1086</w:t>
      </w:r>
    </w:p>
    <w:p w14:paraId="33135B9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1086</w:t>
      </w:r>
    </w:p>
    <w:p w14:paraId="08ACDD4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1090</w:t>
      </w:r>
    </w:p>
    <w:p w14:paraId="6AB20CE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Intra-frequency handover in FR1; synchronous scenario</w:t>
      </w:r>
      <w:r>
        <w:tab/>
        <w:t>1090</w:t>
      </w:r>
    </w:p>
    <w:p w14:paraId="4BA64D3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1090</w:t>
      </w:r>
    </w:p>
    <w:p w14:paraId="45ED198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1090</w:t>
      </w:r>
    </w:p>
    <w:p w14:paraId="33F88AF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A.6.3.1.7.3 Test Requirements</w:t>
      </w:r>
      <w:r>
        <w:tab/>
        <w:t>1094</w:t>
      </w:r>
    </w:p>
    <w:p w14:paraId="60F7C71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Intra-frequency handover in FR1; asynchronous scenario</w:t>
      </w:r>
      <w:r>
        <w:tab/>
        <w:t>1095</w:t>
      </w:r>
    </w:p>
    <w:p w14:paraId="1C9CF73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1095</w:t>
      </w:r>
    </w:p>
    <w:p w14:paraId="4CC51EF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1095</w:t>
      </w:r>
    </w:p>
    <w:p w14:paraId="4141109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A.6.3.1.8.3 Test Requirements</w:t>
      </w:r>
      <w:r>
        <w:tab/>
        <w:t>1099</w:t>
      </w:r>
    </w:p>
    <w:p w14:paraId="78255EA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Intra-band inter-frequency synchronous DAPS handover test in SA for FR1</w:t>
      </w:r>
      <w:r>
        <w:tab/>
        <w:t>1100</w:t>
      </w:r>
    </w:p>
    <w:p w14:paraId="4CADB7B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1100</w:t>
      </w:r>
    </w:p>
    <w:p w14:paraId="3F6DA90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1100</w:t>
      </w:r>
    </w:p>
    <w:p w14:paraId="6CFAE25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A.6.3.1.9.3 Test Requirements</w:t>
      </w:r>
      <w:r>
        <w:tab/>
        <w:t>1104</w:t>
      </w:r>
    </w:p>
    <w:p w14:paraId="6FCADBA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Intra-band inter-frequency asynchronous DAPS handover test in SA for FR1</w:t>
      </w:r>
      <w:r>
        <w:tab/>
        <w:t>1104</w:t>
      </w:r>
    </w:p>
    <w:p w14:paraId="545A909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1104</w:t>
      </w:r>
    </w:p>
    <w:p w14:paraId="31696D0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1104</w:t>
      </w:r>
    </w:p>
    <w:p w14:paraId="3488C1F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A.6.3.1.10.3 Test Requirements</w:t>
      </w:r>
      <w:r>
        <w:tab/>
        <w:t>1108</w:t>
      </w:r>
    </w:p>
    <w:p w14:paraId="7D87114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Inter-band inter-frequency synchronous DAPS handover from FR1 to FR1</w:t>
      </w:r>
      <w:r>
        <w:tab/>
        <w:t>1108</w:t>
      </w:r>
    </w:p>
    <w:p w14:paraId="41AFA39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1108</w:t>
      </w:r>
    </w:p>
    <w:p w14:paraId="0A24CCE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1108</w:t>
      </w:r>
    </w:p>
    <w:p w14:paraId="40D6627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A.6.3.1.11.3 Test Requirements</w:t>
      </w:r>
      <w:r>
        <w:tab/>
        <w:t>1115</w:t>
      </w:r>
    </w:p>
    <w:p w14:paraId="7B8D065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Inter-band inter-frequency asynchronous DAPS handover from FR1 to FR1</w:t>
      </w:r>
      <w:r>
        <w:tab/>
        <w:t>1115</w:t>
      </w:r>
    </w:p>
    <w:p w14:paraId="6C39028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1115</w:t>
      </w:r>
    </w:p>
    <w:p w14:paraId="62230DD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1115</w:t>
      </w:r>
    </w:p>
    <w:p w14:paraId="75D6193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A.6.3.1.12.3 Test Requirements</w:t>
      </w:r>
      <w:r>
        <w:tab/>
        <w:t>1122</w:t>
      </w:r>
    </w:p>
    <w:p w14:paraId="31922A5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1122</w:t>
      </w:r>
    </w:p>
    <w:p w14:paraId="4F6F6A6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SA: RRC Re-establishment</w:t>
      </w:r>
      <w:r>
        <w:tab/>
        <w:t>1122</w:t>
      </w:r>
    </w:p>
    <w:p w14:paraId="0050E11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Intra-frequency RRC Re-establishment in FR1</w:t>
      </w:r>
      <w:r>
        <w:tab/>
        <w:t>1122</w:t>
      </w:r>
    </w:p>
    <w:p w14:paraId="39D8A8C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Inter-frequency RRC Re-establishment in FR1</w:t>
      </w:r>
      <w:r>
        <w:tab/>
        <w:t>1126</w:t>
      </w:r>
    </w:p>
    <w:p w14:paraId="47D0416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Intra-frequency RRC Re-establishment in FR1 without serving cell timing</w:t>
      </w:r>
      <w:r>
        <w:tab/>
        <w:t>1130</w:t>
      </w:r>
    </w:p>
    <w:p w14:paraId="1B68C8A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Random Access</w:t>
      </w:r>
      <w:r>
        <w:tab/>
        <w:t>1133</w:t>
      </w:r>
    </w:p>
    <w:p w14:paraId="1DE5B0A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1133</w:t>
      </w:r>
    </w:p>
    <w:p w14:paraId="0FB6497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1138</w:t>
      </w:r>
    </w:p>
    <w:p w14:paraId="5F2E05F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1142</w:t>
      </w:r>
    </w:p>
    <w:p w14:paraId="03A6DDF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70064A">
        <w:rPr>
          <w:lang w:val="en-US" w:eastAsia="zh-CN"/>
        </w:rPr>
        <w:t>c</w:t>
      </w:r>
      <w:r>
        <w:t>ontention based test in FR1 for NR standalone</w:t>
      </w:r>
      <w:r>
        <w:tab/>
        <w:t>1147</w:t>
      </w:r>
    </w:p>
    <w:p w14:paraId="339E50C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1151</w:t>
      </w:r>
    </w:p>
    <w:p w14:paraId="5B8CD7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1151</w:t>
      </w:r>
    </w:p>
    <w:p w14:paraId="45437FF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E-UTRAN</w:t>
      </w:r>
      <w:r>
        <w:tab/>
        <w:t>1155</w:t>
      </w:r>
    </w:p>
    <w:p w14:paraId="49906E9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A.6.3.3 Conditional handover</w:t>
      </w:r>
      <w:r>
        <w:tab/>
        <w:t>1162</w:t>
      </w:r>
    </w:p>
    <w:p w14:paraId="44F02EA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Intra-frequency conditional handover from FR1 to FR1</w:t>
      </w:r>
      <w:r>
        <w:tab/>
        <w:t>1162</w:t>
      </w:r>
    </w:p>
    <w:p w14:paraId="4D3A067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1162</w:t>
      </w:r>
    </w:p>
    <w:p w14:paraId="4618037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1162</w:t>
      </w:r>
    </w:p>
    <w:p w14:paraId="2249B11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A.6.3.3.1.3 Test Requirements</w:t>
      </w:r>
      <w:r>
        <w:tab/>
        <w:t>1166</w:t>
      </w:r>
    </w:p>
    <w:p w14:paraId="001B966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Inter-frequency conditional handover from FR1 to FR1</w:t>
      </w:r>
      <w:r>
        <w:tab/>
        <w:t>1166</w:t>
      </w:r>
    </w:p>
    <w:p w14:paraId="3D66899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1166</w:t>
      </w:r>
    </w:p>
    <w:p w14:paraId="21BA712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1166</w:t>
      </w:r>
    </w:p>
    <w:p w14:paraId="0894C07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A.6.3.3.2.3 Test Requirements</w:t>
      </w:r>
      <w:r>
        <w:tab/>
        <w:t>1170</w:t>
      </w:r>
    </w:p>
    <w:p w14:paraId="4DA84509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1170</w:t>
      </w:r>
    </w:p>
    <w:p w14:paraId="4B6D3FC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1170</w:t>
      </w:r>
    </w:p>
    <w:p w14:paraId="3933FF5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FR1</w:t>
      </w:r>
      <w:r>
        <w:tab/>
        <w:t>1170</w:t>
      </w:r>
    </w:p>
    <w:p w14:paraId="1AD7B53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1170</w:t>
      </w:r>
    </w:p>
    <w:p w14:paraId="604F446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1174</w:t>
      </w:r>
    </w:p>
    <w:p w14:paraId="5BFF622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1174</w:t>
      </w:r>
    </w:p>
    <w:p w14:paraId="6F656A5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1174</w:t>
      </w:r>
    </w:p>
    <w:p w14:paraId="20ADE60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1174</w:t>
      </w:r>
    </w:p>
    <w:p w14:paraId="4A5E3A3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1174</w:t>
      </w:r>
    </w:p>
    <w:p w14:paraId="1BED09A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1174</w:t>
      </w:r>
    </w:p>
    <w:p w14:paraId="6F974CA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1178</w:t>
      </w:r>
    </w:p>
    <w:p w14:paraId="1A64F42C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1178</w:t>
      </w:r>
    </w:p>
    <w:p w14:paraId="2DF7EA5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1178</w:t>
      </w:r>
    </w:p>
    <w:p w14:paraId="1AE6DC5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1179</w:t>
      </w:r>
    </w:p>
    <w:p w14:paraId="259F8DF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A.6.5.1.1.1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1179</w:t>
      </w:r>
    </w:p>
    <w:p w14:paraId="7515CB1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1183</w:t>
      </w:r>
    </w:p>
    <w:p w14:paraId="601E12F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1183</w:t>
      </w:r>
    </w:p>
    <w:p w14:paraId="7CC987A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A.6.5.1.2.1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1183</w:t>
      </w:r>
    </w:p>
    <w:p w14:paraId="5A67202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1189</w:t>
      </w:r>
    </w:p>
    <w:p w14:paraId="4148B75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1189</w:t>
      </w:r>
    </w:p>
    <w:p w14:paraId="1DAEF35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A.6.5.1.3.1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1189</w:t>
      </w:r>
    </w:p>
    <w:p w14:paraId="5BB9AC1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1195</w:t>
      </w:r>
    </w:p>
    <w:p w14:paraId="7D0CC32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1195</w:t>
      </w:r>
    </w:p>
    <w:p w14:paraId="6DA6A6B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A.6.5.1.4.1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1195</w:t>
      </w:r>
    </w:p>
    <w:p w14:paraId="2D56EA0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1201</w:t>
      </w:r>
    </w:p>
    <w:p w14:paraId="7A5D4B9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1201</w:t>
      </w:r>
    </w:p>
    <w:p w14:paraId="68299E0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A.6.5.1.5.1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1201</w:t>
      </w:r>
    </w:p>
    <w:p w14:paraId="1FA1033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1206</w:t>
      </w:r>
    </w:p>
    <w:p w14:paraId="7F04E1B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1206</w:t>
      </w:r>
    </w:p>
    <w:p w14:paraId="7954250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A.6.5.1.6.1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1206</w:t>
      </w:r>
    </w:p>
    <w:p w14:paraId="2C1DB85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1212</w:t>
      </w:r>
    </w:p>
    <w:p w14:paraId="0B35B50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1212</w:t>
      </w:r>
    </w:p>
    <w:p w14:paraId="266DA13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A.6.5.1.7.1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1212</w:t>
      </w:r>
    </w:p>
    <w:p w14:paraId="56CE50C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1216</w:t>
      </w:r>
    </w:p>
    <w:p w14:paraId="43FE036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1216</w:t>
      </w:r>
    </w:p>
    <w:p w14:paraId="02D4DB0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A.6.5.1.8.1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1216</w:t>
      </w:r>
    </w:p>
    <w:p w14:paraId="3AE3BB9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1222</w:t>
      </w:r>
    </w:p>
    <w:p w14:paraId="4DA0691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1222</w:t>
      </w:r>
    </w:p>
    <w:p w14:paraId="1DECBB6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 w:cs="Arial"/>
          <w:bCs/>
        </w:rPr>
        <w:t>A.6.5.2.</w:t>
      </w:r>
      <w:r w:rsidRPr="0070064A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1222</w:t>
      </w:r>
    </w:p>
    <w:p w14:paraId="1DDD1CC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  <w:bCs/>
        </w:rPr>
        <w:t>A.6.5.2.1</w:t>
      </w:r>
      <w:r w:rsidRPr="0070064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1226</w:t>
      </w:r>
    </w:p>
    <w:p w14:paraId="46A6D6E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interruptions at NR SRS carrier based switching</w:t>
      </w:r>
      <w:r>
        <w:tab/>
        <w:t>1227</w:t>
      </w:r>
    </w:p>
    <w:p w14:paraId="098EAA5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1227</w:t>
      </w:r>
    </w:p>
    <w:p w14:paraId="4128B5D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1227</w:t>
      </w:r>
    </w:p>
    <w:p w14:paraId="51D435A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lastRenderedPageBreak/>
        <w:t>A.6.5.2.2.3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1229</w:t>
      </w:r>
    </w:p>
    <w:p w14:paraId="551BCF0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1230</w:t>
      </w:r>
    </w:p>
    <w:p w14:paraId="26E29E6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0064A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1230</w:t>
      </w:r>
    </w:p>
    <w:p w14:paraId="5EE2D0B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0064A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1230</w:t>
      </w:r>
    </w:p>
    <w:p w14:paraId="3E6E08B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0064A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1234</w:t>
      </w:r>
    </w:p>
    <w:p w14:paraId="1E52626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70064A">
        <w:rPr>
          <w:rFonts w:eastAsiaTheme="minorEastAsia"/>
          <w:lang w:eastAsia="zh-CN"/>
        </w:rPr>
        <w:t>6.</w:t>
      </w:r>
      <w:r>
        <w:t>5</w:t>
      </w:r>
      <w:r w:rsidRPr="0070064A">
        <w:rPr>
          <w:rFonts w:eastAsiaTheme="minorEastAsia"/>
          <w:lang w:eastAsia="zh-CN"/>
        </w:rPr>
        <w:t>.</w:t>
      </w:r>
      <w:r>
        <w:t>3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1235</w:t>
      </w:r>
    </w:p>
    <w:p w14:paraId="5996BDA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0064A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1235</w:t>
      </w:r>
    </w:p>
    <w:p w14:paraId="06F753A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0064A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1235</w:t>
      </w:r>
    </w:p>
    <w:p w14:paraId="595174F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70064A">
        <w:rPr>
          <w:rFonts w:eastAsiaTheme="minorEastAsia"/>
          <w:lang w:eastAsia="zh-CN"/>
        </w:rPr>
        <w:t>6.</w:t>
      </w:r>
      <w:r>
        <w:t>5</w:t>
      </w:r>
      <w:r w:rsidRPr="0070064A">
        <w:rPr>
          <w:rFonts w:eastAsiaTheme="minorEastAsia"/>
          <w:lang w:eastAsia="zh-CN"/>
        </w:rPr>
        <w:t>.</w:t>
      </w:r>
      <w:r>
        <w:t>3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1235</w:t>
      </w:r>
    </w:p>
    <w:p w14:paraId="25017AF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0064A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1235</w:t>
      </w:r>
    </w:p>
    <w:p w14:paraId="44D6BE3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70064A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70064A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70064A">
        <w:rPr>
          <w:rFonts w:eastAsiaTheme="minorEastAsia"/>
          <w:lang w:eastAsia="zh-CN"/>
        </w:rP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7D4BA96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1236</w:t>
      </w:r>
    </w:p>
    <w:p w14:paraId="5AADDBE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A.6.5.3.4.1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 xml:space="preserve"> Test Purpose and Environment</w:t>
      </w:r>
      <w:r>
        <w:tab/>
        <w:t>1236</w:t>
      </w:r>
    </w:p>
    <w:p w14:paraId="5ADB36A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A.6.5.3.4.2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 xml:space="preserve"> Test Requirements</w:t>
      </w:r>
      <w:r>
        <w:tab/>
        <w:t>1240</w:t>
      </w:r>
    </w:p>
    <w:p w14:paraId="26CD059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1240</w:t>
      </w:r>
    </w:p>
    <w:p w14:paraId="225CC9B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A.6.5.3.5.1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Test Purpose and Environment</w:t>
      </w:r>
      <w:r>
        <w:tab/>
        <w:t>1240</w:t>
      </w:r>
    </w:p>
    <w:p w14:paraId="5CB3A3C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1244</w:t>
      </w:r>
    </w:p>
    <w:p w14:paraId="72A021B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1245</w:t>
      </w:r>
    </w:p>
    <w:p w14:paraId="043ABB2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1245</w:t>
      </w:r>
    </w:p>
    <w:p w14:paraId="5C29C3D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1245</w:t>
      </w:r>
    </w:p>
    <w:p w14:paraId="494A192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1255</w:t>
      </w:r>
    </w:p>
    <w:p w14:paraId="3AB4643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Void</w:t>
      </w:r>
      <w:r>
        <w:tab/>
        <w:t>1256</w:t>
      </w:r>
    </w:p>
    <w:p w14:paraId="35751A1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1256</w:t>
      </w:r>
    </w:p>
    <w:p w14:paraId="6876160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1256</w:t>
      </w:r>
    </w:p>
    <w:p w14:paraId="1538F80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A.6.5.5.1.1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1256</w:t>
      </w:r>
    </w:p>
    <w:p w14:paraId="4590997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1261</w:t>
      </w:r>
    </w:p>
    <w:p w14:paraId="575CFB9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A.6.5.5.2.1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1261</w:t>
      </w:r>
    </w:p>
    <w:p w14:paraId="252BDB7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1268</w:t>
      </w:r>
    </w:p>
    <w:p w14:paraId="1E90473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1268</w:t>
      </w:r>
    </w:p>
    <w:p w14:paraId="2009E08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A.6.5.5.3.1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1268</w:t>
      </w:r>
    </w:p>
    <w:p w14:paraId="35F76E1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1274</w:t>
      </w:r>
    </w:p>
    <w:p w14:paraId="70463F8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1274</w:t>
      </w:r>
    </w:p>
    <w:p w14:paraId="5200884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A.6.5.5.4.1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1274</w:t>
      </w:r>
    </w:p>
    <w:p w14:paraId="797891B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1280</w:t>
      </w:r>
    </w:p>
    <w:p w14:paraId="217ADA5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70064A">
        <w:rPr>
          <w:rFonts w:eastAsia="MS Mincho" w:cs="Arial"/>
        </w:rPr>
        <w:t>in non-DRX mode</w:t>
      </w:r>
      <w:r>
        <w:tab/>
        <w:t>1280</w:t>
      </w:r>
    </w:p>
    <w:p w14:paraId="01182DA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A.6.5.5.5.1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1280</w:t>
      </w:r>
    </w:p>
    <w:p w14:paraId="179D246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1284</w:t>
      </w:r>
    </w:p>
    <w:p w14:paraId="028A8C7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70064A">
        <w:rPr>
          <w:rFonts w:eastAsia="MS Mincho" w:cs="Arial"/>
        </w:rPr>
        <w:t>in DRX mode</w:t>
      </w:r>
      <w:r>
        <w:tab/>
        <w:t>1285</w:t>
      </w:r>
    </w:p>
    <w:p w14:paraId="183B78A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A.6.5.5.6.1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1285</w:t>
      </w:r>
    </w:p>
    <w:p w14:paraId="3C9152F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1289</w:t>
      </w:r>
    </w:p>
    <w:p w14:paraId="2E2892D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1289</w:t>
      </w:r>
    </w:p>
    <w:p w14:paraId="6596918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1289</w:t>
      </w:r>
    </w:p>
    <w:p w14:paraId="5C58F9A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 NR FR1 DL active BWP switch of SCell with non-DRX in SA</w:t>
      </w:r>
      <w:r>
        <w:tab/>
        <w:t>1289</w:t>
      </w:r>
    </w:p>
    <w:p w14:paraId="5C6F265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</w:rPr>
        <w:t>A.6.5.6.1.2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1295</w:t>
      </w:r>
    </w:p>
    <w:p w14:paraId="2F1E657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1299</w:t>
      </w:r>
    </w:p>
    <w:p w14:paraId="3C27773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1299</w:t>
      </w:r>
    </w:p>
    <w:p w14:paraId="51159C4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0064A">
        <w:rPr>
          <w:rFonts w:cs="Arial"/>
          <w:lang w:val="en-US"/>
        </w:rPr>
        <w:t>on multiple CCs</w:t>
      </w:r>
      <w:r>
        <w:tab/>
        <w:t>1303</w:t>
      </w:r>
    </w:p>
    <w:p w14:paraId="4518153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</w:rPr>
        <w:t>A.6.5.6.3.1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lang w:val="en-US"/>
        </w:rPr>
        <w:t xml:space="preserve">NR FR1- NR FR1 DL active BWP switch on multiple CCs </w:t>
      </w:r>
      <w:r w:rsidRPr="0070064A">
        <w:rPr>
          <w:lang w:val="en-US" w:eastAsia="zh-CN"/>
        </w:rPr>
        <w:t>with</w:t>
      </w:r>
      <w:r w:rsidRPr="0070064A">
        <w:rPr>
          <w:lang w:val="en-US"/>
        </w:rPr>
        <w:t xml:space="preserve"> non-DRX in </w:t>
      </w:r>
      <w:r w:rsidRPr="0070064A">
        <w:rPr>
          <w:lang w:val="en-US" w:eastAsia="zh-CN"/>
        </w:rPr>
        <w:t>SA</w:t>
      </w:r>
      <w:r>
        <w:tab/>
        <w:t>1303</w:t>
      </w:r>
    </w:p>
    <w:p w14:paraId="47F2FA9B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A.6.5.6.3.1.1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Purpose and Environment</w:t>
      </w:r>
      <w:r>
        <w:tab/>
        <w:t>1303</w:t>
      </w:r>
    </w:p>
    <w:p w14:paraId="4F84F06A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A.6.5.6.3.1.2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Requirements</w:t>
      </w:r>
      <w:r>
        <w:tab/>
        <w:t>1308</w:t>
      </w:r>
    </w:p>
    <w:p w14:paraId="3A07DFC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1309</w:t>
      </w:r>
    </w:p>
    <w:p w14:paraId="5B1FF9B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1309</w:t>
      </w:r>
    </w:p>
    <w:p w14:paraId="74BC561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1315</w:t>
      </w:r>
    </w:p>
    <w:p w14:paraId="7840BF4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 xml:space="preserve">Simultaneous </w:t>
      </w:r>
      <w:r>
        <w:t xml:space="preserve">RRC-based Active BWP Switch </w:t>
      </w:r>
      <w:r w:rsidRPr="0070064A">
        <w:rPr>
          <w:rFonts w:cs="Arial"/>
          <w:lang w:val="en-US"/>
        </w:rPr>
        <w:t>on multiple CCs</w:t>
      </w:r>
      <w:r>
        <w:tab/>
        <w:t>1319</w:t>
      </w:r>
    </w:p>
    <w:p w14:paraId="66F6BC5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 xml:space="preserve">NR FR1- NR FR1 DL active BWP switch on multiple CCs </w:t>
      </w:r>
      <w:r w:rsidRPr="0070064A">
        <w:rPr>
          <w:lang w:val="en-US" w:eastAsia="zh-CN"/>
        </w:rPr>
        <w:t>with</w:t>
      </w:r>
      <w:r w:rsidRPr="0070064A">
        <w:rPr>
          <w:lang w:val="en-US"/>
        </w:rPr>
        <w:t xml:space="preserve"> non-DRX in </w:t>
      </w:r>
      <w:r w:rsidRPr="0070064A">
        <w:rPr>
          <w:lang w:val="en-US" w:eastAsia="zh-CN"/>
        </w:rPr>
        <w:t>SA</w:t>
      </w:r>
      <w:r>
        <w:tab/>
        <w:t>1319</w:t>
      </w:r>
    </w:p>
    <w:p w14:paraId="22A5373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1323</w:t>
      </w:r>
    </w:p>
    <w:p w14:paraId="374332D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1323</w:t>
      </w:r>
    </w:p>
    <w:p w14:paraId="2802F68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1323</w:t>
      </w:r>
    </w:p>
    <w:p w14:paraId="14B8029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A.6.5.7.</w:t>
      </w:r>
      <w:r w:rsidRPr="0070064A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1327</w:t>
      </w:r>
    </w:p>
    <w:p w14:paraId="72473BA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1327</w:t>
      </w:r>
    </w:p>
    <w:p w14:paraId="31C7903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1327</w:t>
      </w:r>
    </w:p>
    <w:p w14:paraId="4FF46A3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A.6.5.7.</w:t>
      </w:r>
      <w:r w:rsidRPr="0070064A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1331</w:t>
      </w:r>
    </w:p>
    <w:p w14:paraId="6E9BB0D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1331</w:t>
      </w:r>
    </w:p>
    <w:p w14:paraId="65DB574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1331</w:t>
      </w:r>
    </w:p>
    <w:p w14:paraId="2AAF594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1331</w:t>
      </w:r>
    </w:p>
    <w:p w14:paraId="24005AD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3CA91151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1335</w:t>
      </w:r>
    </w:p>
    <w:p w14:paraId="3D0A20E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1335</w:t>
      </w:r>
    </w:p>
    <w:p w14:paraId="489CF48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event triggered reporting tests without gap under non-DRX</w:t>
      </w:r>
      <w:r>
        <w:tab/>
        <w:t>1335</w:t>
      </w:r>
    </w:p>
    <w:p w14:paraId="485E3BE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1335</w:t>
      </w:r>
    </w:p>
    <w:p w14:paraId="622E059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1335</w:t>
      </w:r>
    </w:p>
    <w:p w14:paraId="1A99031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1339</w:t>
      </w:r>
    </w:p>
    <w:p w14:paraId="7B185AA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event triggered reporting tests without gap under DRX</w:t>
      </w:r>
      <w:r>
        <w:tab/>
        <w:t>1339</w:t>
      </w:r>
    </w:p>
    <w:p w14:paraId="705A959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1339</w:t>
      </w:r>
    </w:p>
    <w:p w14:paraId="5E29319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1339</w:t>
      </w:r>
    </w:p>
    <w:p w14:paraId="6D60848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1343</w:t>
      </w:r>
    </w:p>
    <w:p w14:paraId="2AC9605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event triggered reporting tests with per-UE gaps under non-DRX</w:t>
      </w:r>
      <w:r>
        <w:tab/>
        <w:t>1343</w:t>
      </w:r>
    </w:p>
    <w:p w14:paraId="0A81210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1343</w:t>
      </w:r>
    </w:p>
    <w:p w14:paraId="16DBD67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1343</w:t>
      </w:r>
    </w:p>
    <w:p w14:paraId="0ABF686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1347</w:t>
      </w:r>
    </w:p>
    <w:p w14:paraId="6C15E53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event triggered reporting tests with per-UE gaps under DRX</w:t>
      </w:r>
      <w:r>
        <w:tab/>
        <w:t>1347</w:t>
      </w:r>
    </w:p>
    <w:p w14:paraId="1F07D4C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1347</w:t>
      </w:r>
    </w:p>
    <w:p w14:paraId="0A7B007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1347</w:t>
      </w:r>
    </w:p>
    <w:p w14:paraId="2BCD4F6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1351</w:t>
      </w:r>
    </w:p>
    <w:p w14:paraId="7E6B5C5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event triggered reporting tests without gap under non-DRX with SSB index reading</w:t>
      </w:r>
      <w:r>
        <w:tab/>
        <w:t>1351</w:t>
      </w:r>
    </w:p>
    <w:p w14:paraId="77C315A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1351</w:t>
      </w:r>
    </w:p>
    <w:p w14:paraId="1221A40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1351</w:t>
      </w:r>
    </w:p>
    <w:p w14:paraId="2F9E284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1353</w:t>
      </w:r>
    </w:p>
    <w:p w14:paraId="617B610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event triggered reporting tests with per-UE gaps under non-DRX with SSB index reading</w:t>
      </w:r>
      <w:r>
        <w:tab/>
        <w:t>1354</w:t>
      </w:r>
    </w:p>
    <w:p w14:paraId="5545A5A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1354</w:t>
      </w:r>
    </w:p>
    <w:p w14:paraId="6BF0D14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1354</w:t>
      </w:r>
    </w:p>
    <w:p w14:paraId="10999A4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1355</w:t>
      </w:r>
    </w:p>
    <w:p w14:paraId="6FC0C85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event triggered reporting tests under DRX</w:t>
      </w:r>
      <w:r>
        <w:t xml:space="preserve"> </w:t>
      </w:r>
      <w:r w:rsidRPr="0070064A">
        <w:rPr>
          <w:snapToGrid w:val="0"/>
        </w:rPr>
        <w:t>for UE configured with highSpeedMeasFlag-r16</w:t>
      </w:r>
      <w:r>
        <w:tab/>
        <w:t>1356</w:t>
      </w:r>
    </w:p>
    <w:p w14:paraId="51D2D26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1356</w:t>
      </w:r>
    </w:p>
    <w:p w14:paraId="1FDE8BC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1356</w:t>
      </w:r>
    </w:p>
    <w:p w14:paraId="37A4A99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1360</w:t>
      </w:r>
    </w:p>
    <w:p w14:paraId="430A88A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1360</w:t>
      </w:r>
    </w:p>
    <w:p w14:paraId="0628579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1360</w:t>
      </w:r>
    </w:p>
    <w:p w14:paraId="54B5F4A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1360</w:t>
      </w:r>
    </w:p>
    <w:p w14:paraId="63789E7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1364</w:t>
      </w:r>
    </w:p>
    <w:p w14:paraId="2563FA3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1364</w:t>
      </w:r>
    </w:p>
    <w:p w14:paraId="0784138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70ED4D2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1369</w:t>
      </w:r>
    </w:p>
    <w:p w14:paraId="5AB58C5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1370</w:t>
      </w:r>
    </w:p>
    <w:p w14:paraId="01D6927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1370</w:t>
      </w:r>
    </w:p>
    <w:p w14:paraId="1FBCDDE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1370</w:t>
      </w:r>
    </w:p>
    <w:p w14:paraId="2B99D37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47535AD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1374</w:t>
      </w:r>
    </w:p>
    <w:p w14:paraId="63D0002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1374</w:t>
      </w:r>
    </w:p>
    <w:p w14:paraId="3DA2DE8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1374</w:t>
      </w:r>
    </w:p>
    <w:p w14:paraId="2C3F3B9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10DD7D8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1380</w:t>
      </w:r>
    </w:p>
    <w:p w14:paraId="1C245E1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1380</w:t>
      </w:r>
    </w:p>
    <w:p w14:paraId="3A3A298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1380</w:t>
      </w:r>
    </w:p>
    <w:p w14:paraId="6457774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0A87E63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1383</w:t>
      </w:r>
    </w:p>
    <w:p w14:paraId="1A96A1E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1383</w:t>
      </w:r>
    </w:p>
    <w:p w14:paraId="1FCD9B9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2DD6E20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1387</w:t>
      </w:r>
    </w:p>
    <w:p w14:paraId="27AAB94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1388</w:t>
      </w:r>
    </w:p>
    <w:p w14:paraId="5B93C21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4E8A0DF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1391</w:t>
      </w:r>
    </w:p>
    <w:p w14:paraId="214701F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1391</w:t>
      </w:r>
    </w:p>
    <w:p w14:paraId="3C22576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1391</w:t>
      </w:r>
    </w:p>
    <w:p w14:paraId="0C7F4CD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1391</w:t>
      </w:r>
    </w:p>
    <w:p w14:paraId="0AB32F0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171F89A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1397</w:t>
      </w:r>
    </w:p>
    <w:p w14:paraId="2FF1171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1397</w:t>
      </w:r>
    </w:p>
    <w:p w14:paraId="4F0FF9D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1404</w:t>
      </w:r>
    </w:p>
    <w:p w14:paraId="32F08C3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 xml:space="preserve">SA NR - E-UTRAN event-triggered reporting in DRX in FR1 </w:t>
      </w:r>
      <w:r w:rsidRPr="0070064A">
        <w:rPr>
          <w:snapToGrid w:val="0"/>
        </w:rPr>
        <w:t>for UE configured with highSpeedMeasFlag-r16</w:t>
      </w:r>
      <w:r>
        <w:tab/>
        <w:t>1404</w:t>
      </w:r>
    </w:p>
    <w:p w14:paraId="513EFA8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1404</w:t>
      </w:r>
    </w:p>
    <w:p w14:paraId="781E1F3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36A0DC8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1411</w:t>
      </w:r>
    </w:p>
    <w:p w14:paraId="5438BC3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when DRX is not used</w:t>
      </w:r>
      <w:r>
        <w:tab/>
        <w:t>1411</w:t>
      </w:r>
    </w:p>
    <w:p w14:paraId="1F9AA63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1411</w:t>
      </w:r>
    </w:p>
    <w:p w14:paraId="0AE8347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1411</w:t>
      </w:r>
    </w:p>
    <w:p w14:paraId="0931D64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1414</w:t>
      </w:r>
    </w:p>
    <w:p w14:paraId="57F6573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when DRX is used</w:t>
      </w:r>
      <w:r>
        <w:tab/>
        <w:t>1414</w:t>
      </w:r>
    </w:p>
    <w:p w14:paraId="207C57E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1414</w:t>
      </w:r>
    </w:p>
    <w:p w14:paraId="5D4630D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1415</w:t>
      </w:r>
    </w:p>
    <w:p w14:paraId="68CC406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1418</w:t>
      </w:r>
    </w:p>
    <w:p w14:paraId="7ECEC3B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CSI-RS based L1-RSRP measurement when DRX is not used</w:t>
      </w:r>
      <w:r>
        <w:tab/>
        <w:t>1418</w:t>
      </w:r>
    </w:p>
    <w:p w14:paraId="5D384F8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1418</w:t>
      </w:r>
    </w:p>
    <w:p w14:paraId="5450B40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1419</w:t>
      </w:r>
    </w:p>
    <w:p w14:paraId="3718632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1422</w:t>
      </w:r>
    </w:p>
    <w:p w14:paraId="3DA01EB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CSI-RS based L1-RSRP measurement when DRX is used</w:t>
      </w:r>
      <w:r>
        <w:tab/>
        <w:t>1422</w:t>
      </w:r>
    </w:p>
    <w:p w14:paraId="42C6322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1422</w:t>
      </w:r>
    </w:p>
    <w:p w14:paraId="487E274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1423</w:t>
      </w:r>
    </w:p>
    <w:p w14:paraId="2AB5C25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1426</w:t>
      </w:r>
    </w:p>
    <w:p w14:paraId="19ED142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 xml:space="preserve">SSB based L1-RSRP measurement when DRX is used for UE configured with </w:t>
      </w:r>
      <w:r w:rsidRPr="0070064A">
        <w:rPr>
          <w:i/>
          <w:iCs/>
          <w:snapToGrid w:val="0"/>
        </w:rPr>
        <w:t>highSpeedMeasFlag-r16</w:t>
      </w:r>
      <w:r>
        <w:tab/>
        <w:t>1426</w:t>
      </w:r>
    </w:p>
    <w:p w14:paraId="372B6E9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1426</w:t>
      </w:r>
    </w:p>
    <w:p w14:paraId="183D8C5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1427</w:t>
      </w:r>
    </w:p>
    <w:p w14:paraId="0C3CB88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1430</w:t>
      </w:r>
    </w:p>
    <w:p w14:paraId="107FAFE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</w:t>
      </w:r>
      <w:r>
        <w:tab/>
        <w:t>1430</w:t>
      </w:r>
    </w:p>
    <w:p w14:paraId="0D8B950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1430</w:t>
      </w:r>
    </w:p>
    <w:p w14:paraId="3EE1B15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1430</w:t>
      </w:r>
    </w:p>
    <w:p w14:paraId="735C66F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1434</w:t>
      </w:r>
    </w:p>
    <w:p w14:paraId="3AE6D2D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1434</w:t>
      </w:r>
    </w:p>
    <w:p w14:paraId="44337C7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SRS-RSRP measurement with DRX</w:t>
      </w:r>
      <w:r>
        <w:tab/>
        <w:t>1434</w:t>
      </w:r>
    </w:p>
    <w:p w14:paraId="063AAC7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1434</w:t>
      </w:r>
    </w:p>
    <w:p w14:paraId="13F6EC6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1435</w:t>
      </w:r>
    </w:p>
    <w:p w14:paraId="02D90F5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1438</w:t>
      </w:r>
    </w:p>
    <w:p w14:paraId="5C2DDB6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CLI-RSSI measurement with DRX</w:t>
      </w:r>
      <w:r>
        <w:tab/>
        <w:t>1438</w:t>
      </w:r>
    </w:p>
    <w:p w14:paraId="6647397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1438</w:t>
      </w:r>
    </w:p>
    <w:p w14:paraId="55737CE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1439</w:t>
      </w:r>
    </w:p>
    <w:p w14:paraId="4A8C072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1441</w:t>
      </w:r>
    </w:p>
    <w:p w14:paraId="78FC584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1441</w:t>
      </w:r>
    </w:p>
    <w:p w14:paraId="03D4BE6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intra-frequency CGI identification of NR neighbor cell in FR1</w:t>
      </w:r>
      <w:r>
        <w:tab/>
        <w:t>1441</w:t>
      </w:r>
    </w:p>
    <w:p w14:paraId="1399E21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1441</w:t>
      </w:r>
    </w:p>
    <w:p w14:paraId="11846B2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1441</w:t>
      </w:r>
    </w:p>
    <w:p w14:paraId="20103B6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1444</w:t>
      </w:r>
    </w:p>
    <w:p w14:paraId="29C3655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 xml:space="preserve">Identification of a new CGI of inter-RAT E-UTRA cell </w:t>
      </w:r>
      <w:r w:rsidRPr="0070064A">
        <w:rPr>
          <w:snapToGrid w:val="0"/>
          <w:lang w:eastAsia="zh-CN"/>
        </w:rPr>
        <w:t>using</w:t>
      </w:r>
      <w:r w:rsidRPr="0070064A">
        <w:rPr>
          <w:snapToGrid w:val="0"/>
        </w:rPr>
        <w:t xml:space="preserve"> autonomous gaps in NR SA</w:t>
      </w:r>
      <w:r>
        <w:tab/>
        <w:t>1444</w:t>
      </w:r>
    </w:p>
    <w:p w14:paraId="48127CD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1444</w:t>
      </w:r>
    </w:p>
    <w:p w14:paraId="084B0DB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1447</w:t>
      </w:r>
    </w:p>
    <w:p w14:paraId="425A946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1448</w:t>
      </w:r>
    </w:p>
    <w:p w14:paraId="27FCFD1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lastRenderedPageBreak/>
        <w:t>A.6.6.8.1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L1-SINR measurement with </w:t>
      </w:r>
      <w:r>
        <w:t>CSI-RS based CMR and no dedicated IMR configured when DRX is used</w:t>
      </w:r>
      <w:r>
        <w:tab/>
        <w:t>1448</w:t>
      </w:r>
    </w:p>
    <w:p w14:paraId="2F86B0A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5D34BBB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L1-SINR measurement with SSB based CMR and dedicated IMR when DRX is not used</w:t>
      </w:r>
      <w:r>
        <w:tab/>
        <w:t>1451</w:t>
      </w:r>
    </w:p>
    <w:p w14:paraId="4B11E6F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1451</w:t>
      </w:r>
    </w:p>
    <w:p w14:paraId="08D5A3B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1452</w:t>
      </w:r>
    </w:p>
    <w:p w14:paraId="06F74AA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1456</w:t>
      </w:r>
    </w:p>
    <w:p w14:paraId="57F6A21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A.6.6.8.</w:t>
      </w:r>
      <w:r w:rsidRPr="0070064A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 xml:space="preserve">L1-SINR measurement </w:t>
      </w:r>
      <w:r w:rsidRPr="0070064A">
        <w:rPr>
          <w:snapToGrid w:val="0"/>
          <w:lang w:eastAsia="zh-CN"/>
        </w:rPr>
        <w:t xml:space="preserve">with </w:t>
      </w:r>
      <w:r w:rsidRPr="0070064A">
        <w:rPr>
          <w:snapToGrid w:val="0"/>
        </w:rPr>
        <w:t>CSI-RS based CMR and dedicated IMR configured when DRX is not used</w:t>
      </w:r>
      <w:r>
        <w:tab/>
        <w:t>1456</w:t>
      </w:r>
    </w:p>
    <w:p w14:paraId="2BB5D8A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1456</w:t>
      </w:r>
    </w:p>
    <w:p w14:paraId="7A4629C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1457</w:t>
      </w:r>
    </w:p>
    <w:p w14:paraId="70BDBBB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1460</w:t>
      </w:r>
    </w:p>
    <w:p w14:paraId="39D64DA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1460</w:t>
      </w:r>
    </w:p>
    <w:p w14:paraId="6D6D6C6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A.6.6.9.1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SA Idle mode CA/DC measurement for FR1</w:t>
      </w:r>
      <w:r>
        <w:tab/>
        <w:t>1460</w:t>
      </w:r>
    </w:p>
    <w:p w14:paraId="19E4DE3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A.6.6.9.1.1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Purpose and Environment</w:t>
      </w:r>
      <w:r>
        <w:tab/>
        <w:t>1460</w:t>
      </w:r>
    </w:p>
    <w:p w14:paraId="7C2D0D4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A.6.6.9.1.2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Requirements</w:t>
      </w:r>
      <w:r>
        <w:tab/>
        <w:t>1467</w:t>
      </w:r>
    </w:p>
    <w:p w14:paraId="6763A3A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1467</w:t>
      </w:r>
    </w:p>
    <w:p w14:paraId="748A1A8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event triggered reporting tests without gap under non-DRX</w:t>
      </w:r>
      <w:r>
        <w:tab/>
        <w:t>1467</w:t>
      </w:r>
    </w:p>
    <w:p w14:paraId="7127A2B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1467</w:t>
      </w:r>
    </w:p>
    <w:p w14:paraId="189A87B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A.6.6.10.1.</w:t>
      </w:r>
      <w:r w:rsidRPr="0070064A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1470</w:t>
      </w:r>
    </w:p>
    <w:p w14:paraId="7B55891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1470</w:t>
      </w:r>
    </w:p>
    <w:p w14:paraId="1B78283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</w:t>
      </w:r>
      <w:r w:rsidRPr="0070064A">
        <w:rPr>
          <w:snapToGrid w:val="0"/>
        </w:rPr>
        <w:t>SA event triggered reporting tests with gap under DRX</w:t>
      </w:r>
      <w:r>
        <w:tab/>
        <w:t>1470</w:t>
      </w:r>
    </w:p>
    <w:p w14:paraId="6BACAF0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5AC4B8C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1474</w:t>
      </w:r>
    </w:p>
    <w:p w14:paraId="47F26F1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1474</w:t>
      </w:r>
    </w:p>
    <w:p w14:paraId="3A9D487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1474</w:t>
      </w:r>
    </w:p>
    <w:p w14:paraId="3EF18EB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53FBDC2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1480</w:t>
      </w:r>
    </w:p>
    <w:p w14:paraId="003921A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1480</w:t>
      </w:r>
    </w:p>
    <w:p w14:paraId="2ACBDB1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1480</w:t>
      </w:r>
    </w:p>
    <w:p w14:paraId="69A073F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1486</w:t>
      </w:r>
    </w:p>
    <w:p w14:paraId="4B8CDF6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A.6.6.13 PRS-RSRP measurements</w:t>
      </w:r>
      <w:r>
        <w:tab/>
        <w:t>1486</w:t>
      </w:r>
    </w:p>
    <w:p w14:paraId="76647AF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  <w:snapToGrid w:val="0"/>
        </w:rPr>
        <w:t>A.6.6.13.1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snapToGrid w:val="0"/>
        </w:rPr>
        <w:t>PRS-RSRP reporting delay test case for single positioning frequency layer</w:t>
      </w:r>
      <w:r>
        <w:tab/>
        <w:t>1486</w:t>
      </w:r>
    </w:p>
    <w:p w14:paraId="07CE472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A.6.6.13.1.1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</w:rPr>
        <w:t>Test purpose and Environment</w:t>
      </w:r>
      <w:r>
        <w:tab/>
        <w:t>1486</w:t>
      </w:r>
    </w:p>
    <w:p w14:paraId="0F8D3D2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A.6.6.13.1.2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</w:rPr>
        <w:t>Test Requirements</w:t>
      </w:r>
      <w:r>
        <w:tab/>
        <w:t>1490</w:t>
      </w:r>
    </w:p>
    <w:p w14:paraId="386EBBC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  <w:snapToGrid w:val="0"/>
        </w:rPr>
        <w:t>A.6.6.13.2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snapToGrid w:val="0"/>
        </w:rPr>
        <w:t>PRS-RSRP reporting delay test case for dual positioning frequency layer</w:t>
      </w:r>
      <w:r>
        <w:tab/>
        <w:t>1490</w:t>
      </w:r>
    </w:p>
    <w:p w14:paraId="0B27BD1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A.6.6.13.2.1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</w:rPr>
        <w:t>Test purpose and Environment</w:t>
      </w:r>
      <w:r>
        <w:tab/>
        <w:t>1490</w:t>
      </w:r>
    </w:p>
    <w:p w14:paraId="0E8E848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A.6.6.13.2.2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</w:rPr>
        <w:t>Test Requirements</w:t>
      </w:r>
      <w:r>
        <w:tab/>
        <w:t>1494</w:t>
      </w:r>
    </w:p>
    <w:p w14:paraId="0C7F397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1494</w:t>
      </w:r>
    </w:p>
    <w:p w14:paraId="07CB43F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 UE Rx-Tx time difference measurement for single positioning frequency layer in FR1 SA</w:t>
      </w:r>
      <w:r>
        <w:tab/>
        <w:t>1494</w:t>
      </w:r>
    </w:p>
    <w:p w14:paraId="1BFB697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1494</w:t>
      </w:r>
    </w:p>
    <w:p w14:paraId="1709FB6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74FEA45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 UE Rx-Tx time difference measurement for dual positioning frequency layers in FR1 SA</w:t>
      </w:r>
      <w:r>
        <w:tab/>
        <w:t>1497</w:t>
      </w:r>
    </w:p>
    <w:p w14:paraId="67F2819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5D62EA8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1500</w:t>
      </w:r>
    </w:p>
    <w:p w14:paraId="36CD1BD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A.6.6.15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Idle Mode measurements of inter-RAT CA candidate cells for early reporting</w:t>
      </w:r>
      <w:r>
        <w:tab/>
        <w:t>1500</w:t>
      </w:r>
    </w:p>
    <w:p w14:paraId="75B28B5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  <w:snapToGrid w:val="0"/>
          <w:lang w:eastAsia="zh-CN"/>
        </w:rPr>
        <w:t>A.6.6.15.1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  <w:snapToGrid w:val="0"/>
          <w:lang w:eastAsia="zh-CN"/>
        </w:rPr>
        <w:t>Test Purpose and Environment</w:t>
      </w:r>
      <w:r>
        <w:tab/>
        <w:t>1500</w:t>
      </w:r>
    </w:p>
    <w:p w14:paraId="5D980F7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  <w:snapToGrid w:val="0"/>
        </w:rPr>
        <w:t>A.6.6.15.2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  <w:snapToGrid w:val="0"/>
        </w:rPr>
        <w:t>Test Requirements</w:t>
      </w:r>
      <w:r>
        <w:tab/>
        <w:t>1508</w:t>
      </w:r>
    </w:p>
    <w:p w14:paraId="2D97704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1508</w:t>
      </w:r>
    </w:p>
    <w:p w14:paraId="25BA1D6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1509</w:t>
      </w:r>
    </w:p>
    <w:p w14:paraId="7007675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SA: intra-frequency case measurement accuracy with FR1 serving cell and FR1 target cell</w:t>
      </w:r>
      <w:r>
        <w:tab/>
        <w:t>1509</w:t>
      </w:r>
    </w:p>
    <w:p w14:paraId="67153E4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35037F1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1509</w:t>
      </w:r>
    </w:p>
    <w:p w14:paraId="62305A6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7408ACE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inter-frequency case measurement accuracy with FR1 serving cell and FR1 target cell</w:t>
      </w:r>
      <w:r>
        <w:tab/>
        <w:t>1514</w:t>
      </w:r>
    </w:p>
    <w:p w14:paraId="0BDD2BE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1514</w:t>
      </w:r>
    </w:p>
    <w:p w14:paraId="3EEAE41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1514</w:t>
      </w:r>
    </w:p>
    <w:p w14:paraId="543BFFC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1518</w:t>
      </w:r>
    </w:p>
    <w:p w14:paraId="1CD1019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Void</w:t>
      </w:r>
      <w:r>
        <w:tab/>
        <w:t>1518</w:t>
      </w:r>
    </w:p>
    <w:p w14:paraId="1937A8F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1518</w:t>
      </w:r>
    </w:p>
    <w:p w14:paraId="075A102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lastRenderedPageBreak/>
        <w:t>A.6.7.2.1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1518</w:t>
      </w:r>
    </w:p>
    <w:p w14:paraId="25299A4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1518</w:t>
      </w:r>
    </w:p>
    <w:p w14:paraId="480F886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1519</w:t>
      </w:r>
    </w:p>
    <w:p w14:paraId="16F0BAA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1524</w:t>
      </w:r>
    </w:p>
    <w:p w14:paraId="2C34527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1524</w:t>
      </w:r>
    </w:p>
    <w:p w14:paraId="6E4D280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1524</w:t>
      </w:r>
    </w:p>
    <w:p w14:paraId="21056B3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1524</w:t>
      </w:r>
    </w:p>
    <w:p w14:paraId="67EFBCC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1529</w:t>
      </w:r>
    </w:p>
    <w:p w14:paraId="732A124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1529</w:t>
      </w:r>
    </w:p>
    <w:p w14:paraId="300C34E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intra-frequency measurement accuracy with FR1 serving cell and FR1 target cell</w:t>
      </w:r>
      <w:r>
        <w:tab/>
        <w:t>1529</w:t>
      </w:r>
    </w:p>
    <w:p w14:paraId="5F55D57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1529</w:t>
      </w:r>
    </w:p>
    <w:p w14:paraId="7AEBDA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1530</w:t>
      </w:r>
    </w:p>
    <w:p w14:paraId="4539962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1534</w:t>
      </w:r>
    </w:p>
    <w:p w14:paraId="4D412B1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1534</w:t>
      </w:r>
    </w:p>
    <w:p w14:paraId="581F90B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1534</w:t>
      </w:r>
    </w:p>
    <w:p w14:paraId="4DFF712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1534</w:t>
      </w:r>
    </w:p>
    <w:p w14:paraId="5BA4D99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1540</w:t>
      </w:r>
    </w:p>
    <w:p w14:paraId="5E3CF37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1541</w:t>
      </w:r>
    </w:p>
    <w:p w14:paraId="6355D6A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</w:t>
      </w:r>
      <w:r>
        <w:tab/>
        <w:t>1541</w:t>
      </w:r>
    </w:p>
    <w:p w14:paraId="6F17BE9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1541</w:t>
      </w:r>
    </w:p>
    <w:p w14:paraId="7CF8B55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1541</w:t>
      </w:r>
    </w:p>
    <w:p w14:paraId="6C5109C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1545</w:t>
      </w:r>
    </w:p>
    <w:p w14:paraId="7BF1861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CSI-RS based L1-RSRP measurement on resource set with repetition off</w:t>
      </w:r>
      <w:r>
        <w:tab/>
        <w:t>1545</w:t>
      </w:r>
    </w:p>
    <w:p w14:paraId="7BB1F5F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1545</w:t>
      </w:r>
    </w:p>
    <w:p w14:paraId="7537292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1546</w:t>
      </w:r>
    </w:p>
    <w:p w14:paraId="60329E3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1550</w:t>
      </w:r>
    </w:p>
    <w:p w14:paraId="10EBED1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RSRP</w:t>
      </w:r>
      <w:r>
        <w:tab/>
        <w:t>1550</w:t>
      </w:r>
    </w:p>
    <w:p w14:paraId="45F22CD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SA: inter-RAT measurement accuracy with FR1 serving cell</w:t>
      </w:r>
      <w:r>
        <w:tab/>
        <w:t>1550</w:t>
      </w:r>
    </w:p>
    <w:p w14:paraId="76AE3BF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1550</w:t>
      </w:r>
    </w:p>
    <w:p w14:paraId="154078F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1551</w:t>
      </w:r>
    </w:p>
    <w:p w14:paraId="656D283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1556</w:t>
      </w:r>
    </w:p>
    <w:p w14:paraId="27ADB92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RSRQ</w:t>
      </w:r>
      <w:r>
        <w:tab/>
        <w:t>1557</w:t>
      </w:r>
    </w:p>
    <w:p w14:paraId="4EA5C75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SA: inter-RAT measurement accuracy with FR1 serving cell</w:t>
      </w:r>
      <w:r>
        <w:tab/>
        <w:t>1557</w:t>
      </w:r>
    </w:p>
    <w:p w14:paraId="48DD463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1557</w:t>
      </w:r>
    </w:p>
    <w:p w14:paraId="6BDAD41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1557</w:t>
      </w:r>
    </w:p>
    <w:p w14:paraId="45074DB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1562</w:t>
      </w:r>
    </w:p>
    <w:p w14:paraId="443D844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RS-SINR</w:t>
      </w:r>
      <w:r>
        <w:tab/>
        <w:t>1563</w:t>
      </w:r>
    </w:p>
    <w:p w14:paraId="0707877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SA: inter-RAT measurement accuracy with FR1 serving cell</w:t>
      </w:r>
      <w:r>
        <w:tab/>
        <w:t>1563</w:t>
      </w:r>
    </w:p>
    <w:p w14:paraId="46E559A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1563</w:t>
      </w:r>
    </w:p>
    <w:p w14:paraId="67ADC2B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1563</w:t>
      </w:r>
    </w:p>
    <w:p w14:paraId="1014FA1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1568</w:t>
      </w:r>
    </w:p>
    <w:p w14:paraId="0FCC3DD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1569</w:t>
      </w:r>
    </w:p>
    <w:p w14:paraId="296D655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SRS-RSRP measurement accuracy with FR1 serving cell</w:t>
      </w:r>
      <w:r>
        <w:tab/>
        <w:t>1569</w:t>
      </w:r>
    </w:p>
    <w:p w14:paraId="64D61E6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1569</w:t>
      </w:r>
    </w:p>
    <w:p w14:paraId="05589D0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1569</w:t>
      </w:r>
    </w:p>
    <w:p w14:paraId="338BC51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1575</w:t>
      </w:r>
    </w:p>
    <w:p w14:paraId="1414F71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CLI-RSSI measurement accuracy with FR1 serving cell</w:t>
      </w:r>
      <w:r>
        <w:tab/>
        <w:t>1575</w:t>
      </w:r>
    </w:p>
    <w:p w14:paraId="03592C1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1575</w:t>
      </w:r>
    </w:p>
    <w:p w14:paraId="0EFD414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1576</w:t>
      </w:r>
    </w:p>
    <w:p w14:paraId="24BF03B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1579</w:t>
      </w:r>
    </w:p>
    <w:p w14:paraId="4EFF183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1580</w:t>
      </w:r>
    </w:p>
    <w:p w14:paraId="2B4FE1E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L1-SINR measurement with CSI-RS based CMR and no dedicated IMR configured and CSI-RS resource set with repetition off</w:t>
      </w:r>
      <w:r>
        <w:tab/>
        <w:t>1580</w:t>
      </w:r>
    </w:p>
    <w:p w14:paraId="329AF79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1580</w:t>
      </w:r>
    </w:p>
    <w:p w14:paraId="7E1877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1580</w:t>
      </w:r>
    </w:p>
    <w:p w14:paraId="0BBCA6E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1584</w:t>
      </w:r>
    </w:p>
    <w:p w14:paraId="5F5C62A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L1-SINR measurement with SSB based CMR and dedicated IMR</w:t>
      </w:r>
      <w:r>
        <w:tab/>
        <w:t>1584</w:t>
      </w:r>
    </w:p>
    <w:p w14:paraId="7641A65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1584</w:t>
      </w:r>
    </w:p>
    <w:p w14:paraId="4F97333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1585</w:t>
      </w:r>
    </w:p>
    <w:p w14:paraId="7695B10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1590</w:t>
      </w:r>
    </w:p>
    <w:p w14:paraId="67B656A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L1-SINR measurement with CSI-RS based CMR and dedicated IMR</w:t>
      </w:r>
      <w:r>
        <w:tab/>
        <w:t>1590</w:t>
      </w:r>
    </w:p>
    <w:p w14:paraId="592631B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1590</w:t>
      </w:r>
    </w:p>
    <w:p w14:paraId="294ECB9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A.6.7.9.3.2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1590</w:t>
      </w:r>
    </w:p>
    <w:p w14:paraId="4EE4647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1595</w:t>
      </w:r>
    </w:p>
    <w:p w14:paraId="2AEE636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</w:t>
      </w:r>
      <w:r>
        <w:tab/>
        <w:t>1595</w:t>
      </w:r>
    </w:p>
    <w:p w14:paraId="16680EC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SA: intra-frequency case measurement accuracy with FR1 serving cell and FR1 target cell</w:t>
      </w:r>
      <w:r>
        <w:tab/>
        <w:t>1595</w:t>
      </w:r>
    </w:p>
    <w:p w14:paraId="310CCB0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1595</w:t>
      </w:r>
    </w:p>
    <w:p w14:paraId="52D4BAD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1596</w:t>
      </w:r>
    </w:p>
    <w:p w14:paraId="4611471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1601</w:t>
      </w:r>
    </w:p>
    <w:p w14:paraId="1FE0130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inter-frequency case measurement accuracy with FR1 serving cell and FR1 target cell</w:t>
      </w:r>
      <w:r>
        <w:tab/>
        <w:t>1601</w:t>
      </w:r>
    </w:p>
    <w:p w14:paraId="72476BD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1601</w:t>
      </w:r>
    </w:p>
    <w:p w14:paraId="390188C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1601</w:t>
      </w:r>
    </w:p>
    <w:p w14:paraId="0AE7FFA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1606</w:t>
      </w:r>
    </w:p>
    <w:p w14:paraId="01474B3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1606</w:t>
      </w:r>
    </w:p>
    <w:p w14:paraId="271E250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A.6.7.11.1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1606</w:t>
      </w:r>
    </w:p>
    <w:p w14:paraId="4A7F240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1606</w:t>
      </w:r>
    </w:p>
    <w:p w14:paraId="0A97205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1606</w:t>
      </w:r>
    </w:p>
    <w:p w14:paraId="62C167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1611</w:t>
      </w:r>
    </w:p>
    <w:p w14:paraId="30BBD3C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1611</w:t>
      </w:r>
    </w:p>
    <w:p w14:paraId="30B8180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1611</w:t>
      </w:r>
    </w:p>
    <w:p w14:paraId="217E171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1611</w:t>
      </w:r>
    </w:p>
    <w:p w14:paraId="7D4790D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1616</w:t>
      </w:r>
    </w:p>
    <w:p w14:paraId="3D8C3B4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1617</w:t>
      </w:r>
    </w:p>
    <w:p w14:paraId="47CB156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intra-frequency measurement accuracy with FR1 serving cell and FR1 target cell</w:t>
      </w:r>
      <w:r>
        <w:tab/>
        <w:t>1617</w:t>
      </w:r>
    </w:p>
    <w:p w14:paraId="55008E2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1617</w:t>
      </w:r>
    </w:p>
    <w:p w14:paraId="115AF69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1617</w:t>
      </w:r>
    </w:p>
    <w:p w14:paraId="69B2D91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1621</w:t>
      </w:r>
    </w:p>
    <w:p w14:paraId="0D3E55B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1622</w:t>
      </w:r>
    </w:p>
    <w:p w14:paraId="2B6A2C1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A.6.7.12.2.1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1622</w:t>
      </w:r>
    </w:p>
    <w:p w14:paraId="232A181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1622</w:t>
      </w:r>
    </w:p>
    <w:p w14:paraId="20EB0AD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1628</w:t>
      </w:r>
    </w:p>
    <w:p w14:paraId="740C985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1628</w:t>
      </w:r>
    </w:p>
    <w:p w14:paraId="223C926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  <w:snapToGrid w:val="0"/>
        </w:rPr>
        <w:t>A.6.7.13.1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snapToGrid w:val="0"/>
        </w:rPr>
        <w:t>RSTD measurement accuracy test case for single positioning frequency layer</w:t>
      </w:r>
      <w:r>
        <w:tab/>
        <w:t>1628</w:t>
      </w:r>
    </w:p>
    <w:p w14:paraId="08C942C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A.6.7.13.1.1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</w:rPr>
        <w:t>Test purpose and Environment</w:t>
      </w:r>
      <w:r>
        <w:tab/>
        <w:t>1628</w:t>
      </w:r>
    </w:p>
    <w:p w14:paraId="2C13791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  <w:lang w:eastAsia="ko-KR"/>
        </w:rPr>
        <w:t>A.6.7.13.1.2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lang w:eastAsia="ko-KR"/>
        </w:rPr>
        <w:t>Test Requirements</w:t>
      </w:r>
      <w:r>
        <w:tab/>
        <w:t>1631</w:t>
      </w:r>
    </w:p>
    <w:p w14:paraId="0219A5C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  <w:snapToGrid w:val="0"/>
        </w:rPr>
        <w:t>A.6.7.13.2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snapToGrid w:val="0"/>
        </w:rPr>
        <w:t>RSTD measurement accuracy test case for dual positioning frequency layer</w:t>
      </w:r>
      <w:r>
        <w:tab/>
        <w:t>1631</w:t>
      </w:r>
    </w:p>
    <w:p w14:paraId="2CF87F4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A.6.7.13.2.1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</w:rPr>
        <w:t>Test purpose and Environment</w:t>
      </w:r>
      <w:r>
        <w:tab/>
        <w:t>1631</w:t>
      </w:r>
    </w:p>
    <w:p w14:paraId="5437C06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  <w:lang w:eastAsia="ko-KR"/>
        </w:rPr>
        <w:t>A.6.7.13.2.2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lang w:eastAsia="ko-KR"/>
        </w:rPr>
        <w:t>Test Requirements</w:t>
      </w:r>
      <w:r>
        <w:tab/>
        <w:t>1635</w:t>
      </w:r>
    </w:p>
    <w:p w14:paraId="79DD18B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1635</w:t>
      </w:r>
    </w:p>
    <w:p w14:paraId="3209200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  <w:lang w:eastAsia="zh-CN"/>
        </w:rPr>
        <w:t>A.6.7.14</w:t>
      </w:r>
      <w:r w:rsidRPr="0070064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 xml:space="preserve">SA: measurement accuracy with </w:t>
      </w:r>
      <w:r w:rsidRPr="0070064A">
        <w:rPr>
          <w:rFonts w:eastAsia="SimSun"/>
          <w:snapToGrid w:val="0"/>
          <w:lang w:val="en-US" w:eastAsia="zh-CN"/>
        </w:rPr>
        <w:t>PRS in FR1</w:t>
      </w:r>
      <w:r>
        <w:tab/>
        <w:t>1635</w:t>
      </w:r>
    </w:p>
    <w:p w14:paraId="231DC12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1635</w:t>
      </w:r>
    </w:p>
    <w:p w14:paraId="478883A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lang w:eastAsia="zh-CN"/>
        </w:rPr>
        <w:t>A.6.7.14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1635</w:t>
      </w:r>
    </w:p>
    <w:p w14:paraId="5B2FB99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lang w:eastAsia="zh-CN"/>
        </w:rPr>
        <w:t>A.6.7.14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1641</w:t>
      </w:r>
    </w:p>
    <w:p w14:paraId="50EFD5D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1641</w:t>
      </w:r>
    </w:p>
    <w:p w14:paraId="1BEB2F8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 UE Rx-Tx time difference measurement accuracy for single positioning frequency layer in FR1 SA</w:t>
      </w:r>
      <w:r>
        <w:tab/>
        <w:t>1641</w:t>
      </w:r>
    </w:p>
    <w:p w14:paraId="288A73F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1641</w:t>
      </w:r>
    </w:p>
    <w:p w14:paraId="6290314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1642</w:t>
      </w:r>
    </w:p>
    <w:p w14:paraId="50BF93D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1645</w:t>
      </w:r>
    </w:p>
    <w:p w14:paraId="60975C2C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1645</w:t>
      </w:r>
    </w:p>
    <w:p w14:paraId="29B7DF4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1645</w:t>
      </w:r>
    </w:p>
    <w:p w14:paraId="0DFC56D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1645</w:t>
      </w:r>
    </w:p>
    <w:p w14:paraId="249D5A7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1645</w:t>
      </w:r>
    </w:p>
    <w:p w14:paraId="43A45C9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1645</w:t>
      </w:r>
    </w:p>
    <w:p w14:paraId="138048F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1649</w:t>
      </w:r>
    </w:p>
    <w:p w14:paraId="3B7C3C9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1649</w:t>
      </w:r>
    </w:p>
    <w:p w14:paraId="282C64C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1649</w:t>
      </w:r>
    </w:p>
    <w:p w14:paraId="4A23524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1649</w:t>
      </w:r>
    </w:p>
    <w:p w14:paraId="48175C4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1653</w:t>
      </w:r>
    </w:p>
    <w:p w14:paraId="433C19B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70064A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1653</w:t>
      </w:r>
    </w:p>
    <w:p w14:paraId="73B42A7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1653</w:t>
      </w:r>
    </w:p>
    <w:p w14:paraId="61CF24E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1653</w:t>
      </w:r>
    </w:p>
    <w:p w14:paraId="62C67E0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1656</w:t>
      </w:r>
    </w:p>
    <w:p w14:paraId="73DD34B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70064A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70064A">
        <w:rPr>
          <w:lang w:val="en-US" w:eastAsia="zh-CN"/>
        </w:rPr>
        <w:t>fulfilling not-at-cell edge relaxed measurement criterion</w:t>
      </w:r>
      <w:r>
        <w:tab/>
        <w:t>1656</w:t>
      </w:r>
    </w:p>
    <w:p w14:paraId="083C6BD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1656</w:t>
      </w:r>
    </w:p>
    <w:p w14:paraId="1100AC8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1656</w:t>
      </w:r>
    </w:p>
    <w:p w14:paraId="61E6B59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1659</w:t>
      </w:r>
    </w:p>
    <w:p w14:paraId="6AD05A4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1659</w:t>
      </w:r>
    </w:p>
    <w:p w14:paraId="5625725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1659</w:t>
      </w:r>
    </w:p>
    <w:p w14:paraId="75A09EA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1659</w:t>
      </w:r>
    </w:p>
    <w:p w14:paraId="2DF3D3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1663</w:t>
      </w:r>
    </w:p>
    <w:p w14:paraId="7E14E70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70064A">
        <w:rPr>
          <w:lang w:val="en-US" w:eastAsia="zh-CN"/>
        </w:rPr>
        <w:t>fulfilling not-at-cell edge relaxed measurement criterion</w:t>
      </w:r>
      <w:r>
        <w:tab/>
        <w:t>1663</w:t>
      </w:r>
    </w:p>
    <w:p w14:paraId="02EF2A5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1663</w:t>
      </w:r>
    </w:p>
    <w:p w14:paraId="2C392EB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1663</w:t>
      </w:r>
    </w:p>
    <w:p w14:paraId="28C10E4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1665</w:t>
      </w:r>
    </w:p>
    <w:p w14:paraId="114D795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1666</w:t>
      </w:r>
    </w:p>
    <w:p w14:paraId="64348CEA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1666</w:t>
      </w:r>
    </w:p>
    <w:p w14:paraId="4F0EE17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1666</w:t>
      </w:r>
    </w:p>
    <w:p w14:paraId="08EBB69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Inter-frequency handover from FR1 to FR2; unknown target cell</w:t>
      </w:r>
      <w:r>
        <w:tab/>
        <w:t>1666</w:t>
      </w:r>
    </w:p>
    <w:p w14:paraId="55C8B97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1666</w:t>
      </w:r>
    </w:p>
    <w:p w14:paraId="107EDDD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1666</w:t>
      </w:r>
    </w:p>
    <w:p w14:paraId="6E109CD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1670</w:t>
      </w:r>
    </w:p>
    <w:p w14:paraId="0E5E2FB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Intra-frequency handover from FR2 to FR2; unknown target cell</w:t>
      </w:r>
      <w:r>
        <w:tab/>
        <w:t>1670</w:t>
      </w:r>
    </w:p>
    <w:p w14:paraId="4E583A5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1670</w:t>
      </w:r>
    </w:p>
    <w:p w14:paraId="29C31FC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1670</w:t>
      </w:r>
    </w:p>
    <w:p w14:paraId="3DA6FF0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1673</w:t>
      </w:r>
    </w:p>
    <w:p w14:paraId="4A92219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Inter-frequency handover from FR2 to FR2; unknown target cell</w:t>
      </w:r>
      <w:r>
        <w:tab/>
        <w:t>1673</w:t>
      </w:r>
    </w:p>
    <w:p w14:paraId="6320196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1673</w:t>
      </w:r>
    </w:p>
    <w:p w14:paraId="617AE24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1673</w:t>
      </w:r>
    </w:p>
    <w:p w14:paraId="424691A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A.7.3.1.3.3 Test Requirements</w:t>
      </w:r>
      <w:r>
        <w:tab/>
        <w:t>1674</w:t>
      </w:r>
    </w:p>
    <w:p w14:paraId="284FB7A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Inter-band inter-frequency synchronous DAPS handover from FR1 to FR2</w:t>
      </w:r>
      <w:r>
        <w:tab/>
        <w:t>1675</w:t>
      </w:r>
    </w:p>
    <w:p w14:paraId="1545235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1675</w:t>
      </w:r>
    </w:p>
    <w:p w14:paraId="18687CE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1675</w:t>
      </w:r>
    </w:p>
    <w:p w14:paraId="7B8C25F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A.7.3.1.4.3 Test Requirements</w:t>
      </w:r>
      <w:r>
        <w:tab/>
        <w:t>1682</w:t>
      </w:r>
    </w:p>
    <w:p w14:paraId="4A989D1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Inter-band inter-frequency asynchronous DAPS handover from FR1 to FR2</w:t>
      </w:r>
      <w:r>
        <w:tab/>
        <w:t>1682</w:t>
      </w:r>
    </w:p>
    <w:p w14:paraId="5BCE5B3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1682</w:t>
      </w:r>
    </w:p>
    <w:p w14:paraId="168EE04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1682</w:t>
      </w:r>
    </w:p>
    <w:p w14:paraId="023E77E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A.7.3.1.5.3 Test Requirements</w:t>
      </w:r>
      <w:r>
        <w:tab/>
        <w:t>1689</w:t>
      </w:r>
    </w:p>
    <w:p w14:paraId="3189D12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1689</w:t>
      </w:r>
    </w:p>
    <w:p w14:paraId="0F29738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SA: RRC Re-establishment</w:t>
      </w:r>
      <w:r>
        <w:tab/>
        <w:t>1689</w:t>
      </w:r>
    </w:p>
    <w:p w14:paraId="4442C36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Intra-frequency RRC Re-establishment in FR2</w:t>
      </w:r>
      <w:r>
        <w:tab/>
        <w:t>1689</w:t>
      </w:r>
    </w:p>
    <w:p w14:paraId="504F6F2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Inter-frequency RRC Re-establishment in FR2</w:t>
      </w:r>
      <w:r>
        <w:tab/>
        <w:t>1692</w:t>
      </w:r>
    </w:p>
    <w:p w14:paraId="12682D7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Intra-frequency RRC Re-establishment in FR2 without serving cell timing</w:t>
      </w:r>
      <w:r>
        <w:tab/>
        <w:t>1695</w:t>
      </w:r>
    </w:p>
    <w:p w14:paraId="41A52990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1695</w:t>
      </w:r>
    </w:p>
    <w:p w14:paraId="78385266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1697</w:t>
      </w:r>
    </w:p>
    <w:p w14:paraId="23BE122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Random Access</w:t>
      </w:r>
      <w:r>
        <w:tab/>
        <w:t>1698</w:t>
      </w:r>
    </w:p>
    <w:p w14:paraId="4DCA7E9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1698</w:t>
      </w:r>
    </w:p>
    <w:p w14:paraId="6C67315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1702</w:t>
      </w:r>
    </w:p>
    <w:p w14:paraId="4DDC78D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1707</w:t>
      </w:r>
    </w:p>
    <w:p w14:paraId="1E14F71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1710</w:t>
      </w:r>
    </w:p>
    <w:p w14:paraId="2559356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SA: RRC Connection Release with Redirection</w:t>
      </w:r>
      <w:r>
        <w:tab/>
        <w:t>1713</w:t>
      </w:r>
    </w:p>
    <w:p w14:paraId="6A61B14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FR2 to NR in FR2</w:t>
      </w:r>
      <w:r>
        <w:tab/>
        <w:t>1713</w:t>
      </w:r>
    </w:p>
    <w:p w14:paraId="40DA4E2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A.7.3.3 Conditional Handover</w:t>
      </w:r>
      <w:r>
        <w:tab/>
        <w:t>1717</w:t>
      </w:r>
    </w:p>
    <w:p w14:paraId="11F5F15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Intra-frequency conditional handover from FR2 to FR2</w:t>
      </w:r>
      <w:r>
        <w:tab/>
        <w:t>1717</w:t>
      </w:r>
    </w:p>
    <w:p w14:paraId="233833A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1717</w:t>
      </w:r>
    </w:p>
    <w:p w14:paraId="3E235FF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1717</w:t>
      </w:r>
    </w:p>
    <w:p w14:paraId="6E258B0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1720</w:t>
      </w:r>
    </w:p>
    <w:p w14:paraId="3154696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Inter-frequency handover from FR2 to FR2; unknown target cell</w:t>
      </w:r>
      <w:r>
        <w:tab/>
        <w:t>1720</w:t>
      </w:r>
    </w:p>
    <w:p w14:paraId="0E5BB19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1720</w:t>
      </w:r>
    </w:p>
    <w:p w14:paraId="6EB8B14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1720</w:t>
      </w:r>
    </w:p>
    <w:p w14:paraId="3E76500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A.7.3.3.2.3 Test Requirements</w:t>
      </w:r>
      <w:r>
        <w:tab/>
        <w:t>1722</w:t>
      </w:r>
    </w:p>
    <w:p w14:paraId="5BE8146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1722</w:t>
      </w:r>
    </w:p>
    <w:p w14:paraId="7163655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1722</w:t>
      </w:r>
    </w:p>
    <w:p w14:paraId="0D32D39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1722</w:t>
      </w:r>
    </w:p>
    <w:p w14:paraId="71EBB80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1722</w:t>
      </w:r>
    </w:p>
    <w:p w14:paraId="7B0071A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1725</w:t>
      </w:r>
    </w:p>
    <w:p w14:paraId="5B1631C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1725</w:t>
      </w:r>
    </w:p>
    <w:p w14:paraId="7D81363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1725</w:t>
      </w:r>
    </w:p>
    <w:p w14:paraId="610B189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1725</w:t>
      </w:r>
    </w:p>
    <w:p w14:paraId="01BBC6C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1725</w:t>
      </w:r>
    </w:p>
    <w:p w14:paraId="1BC4A8C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1725</w:t>
      </w:r>
    </w:p>
    <w:p w14:paraId="628C1C9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A.7.4.3.1.3 Test Requirements</w:t>
      </w:r>
      <w:r>
        <w:tab/>
        <w:t>1729</w:t>
      </w:r>
    </w:p>
    <w:p w14:paraId="343170BF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1729</w:t>
      </w:r>
    </w:p>
    <w:p w14:paraId="67BF297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1729</w:t>
      </w:r>
    </w:p>
    <w:p w14:paraId="2BA6075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1729</w:t>
      </w:r>
    </w:p>
    <w:p w14:paraId="1B74FB1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1729</w:t>
      </w:r>
    </w:p>
    <w:p w14:paraId="71D14A5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1732</w:t>
      </w:r>
    </w:p>
    <w:p w14:paraId="051DD32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1733</w:t>
      </w:r>
    </w:p>
    <w:p w14:paraId="643A809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1733</w:t>
      </w:r>
    </w:p>
    <w:p w14:paraId="33632F1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1737</w:t>
      </w:r>
    </w:p>
    <w:p w14:paraId="7F134FB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1738</w:t>
      </w:r>
    </w:p>
    <w:p w14:paraId="22E5F3B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1738</w:t>
      </w:r>
    </w:p>
    <w:p w14:paraId="6AC2FA2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1741</w:t>
      </w:r>
    </w:p>
    <w:p w14:paraId="5503D27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1741</w:t>
      </w:r>
    </w:p>
    <w:p w14:paraId="0EADAAF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1741</w:t>
      </w:r>
    </w:p>
    <w:p w14:paraId="3785BFF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1745</w:t>
      </w:r>
    </w:p>
    <w:p w14:paraId="212263F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1745</w:t>
      </w:r>
    </w:p>
    <w:p w14:paraId="3F60B5A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1745</w:t>
      </w:r>
    </w:p>
    <w:p w14:paraId="7C2645E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1749</w:t>
      </w:r>
    </w:p>
    <w:p w14:paraId="63546E2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1749</w:t>
      </w:r>
    </w:p>
    <w:p w14:paraId="3912DA0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1749</w:t>
      </w:r>
    </w:p>
    <w:p w14:paraId="2344500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1753</w:t>
      </w:r>
    </w:p>
    <w:p w14:paraId="0EBE3F6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1753</w:t>
      </w:r>
    </w:p>
    <w:p w14:paraId="33935B1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1753</w:t>
      </w:r>
    </w:p>
    <w:p w14:paraId="371A40D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1756</w:t>
      </w:r>
    </w:p>
    <w:p w14:paraId="05358C5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1756</w:t>
      </w:r>
    </w:p>
    <w:p w14:paraId="7256779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1756</w:t>
      </w:r>
    </w:p>
    <w:p w14:paraId="7A37CC3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1761</w:t>
      </w:r>
    </w:p>
    <w:p w14:paraId="49A1BEA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UE Radio Link Monitoring Scheduling Restrictions on FR2</w:t>
      </w:r>
      <w:r>
        <w:tab/>
        <w:t>1761</w:t>
      </w:r>
    </w:p>
    <w:p w14:paraId="5D1B1B4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1761</w:t>
      </w:r>
    </w:p>
    <w:p w14:paraId="73F339A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1764</w:t>
      </w:r>
    </w:p>
    <w:p w14:paraId="54F6BB7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1764</w:t>
      </w:r>
    </w:p>
    <w:p w14:paraId="1882A65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 w:cs="Arial"/>
          <w:bCs/>
        </w:rPr>
        <w:t>A.7.5.2.</w:t>
      </w:r>
      <w:r w:rsidRPr="0070064A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1764</w:t>
      </w:r>
    </w:p>
    <w:p w14:paraId="67331BF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interruptions at NR SRS carrier-based switching</w:t>
      </w:r>
      <w:r>
        <w:tab/>
        <w:t>1768</w:t>
      </w:r>
    </w:p>
    <w:p w14:paraId="2EC572F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1768</w:t>
      </w:r>
    </w:p>
    <w:p w14:paraId="67D8D84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1768</w:t>
      </w:r>
    </w:p>
    <w:p w14:paraId="04ED23F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1770</w:t>
      </w:r>
    </w:p>
    <w:p w14:paraId="188A436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1770</w:t>
      </w:r>
    </w:p>
    <w:p w14:paraId="0B47A8F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1770</w:t>
      </w:r>
    </w:p>
    <w:p w14:paraId="572B006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1770</w:t>
      </w:r>
    </w:p>
    <w:p w14:paraId="27BC1B8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1772</w:t>
      </w:r>
    </w:p>
    <w:p w14:paraId="76780FC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1772</w:t>
      </w:r>
    </w:p>
    <w:p w14:paraId="770174E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1772</w:t>
      </w:r>
    </w:p>
    <w:p w14:paraId="0DEE52E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1776</w:t>
      </w:r>
    </w:p>
    <w:p w14:paraId="0AF030E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1777</w:t>
      </w:r>
    </w:p>
    <w:p w14:paraId="3B91E45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1777</w:t>
      </w:r>
    </w:p>
    <w:p w14:paraId="66F1BB3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1780</w:t>
      </w:r>
    </w:p>
    <w:p w14:paraId="62A71B9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1781</w:t>
      </w:r>
    </w:p>
    <w:p w14:paraId="3FDB6DE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1781</w:t>
      </w:r>
    </w:p>
    <w:p w14:paraId="60148AF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1784</w:t>
      </w:r>
    </w:p>
    <w:p w14:paraId="0F24013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1785</w:t>
      </w:r>
    </w:p>
    <w:p w14:paraId="734F92D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1785</w:t>
      </w:r>
    </w:p>
    <w:p w14:paraId="4EC21A1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1787</w:t>
      </w:r>
    </w:p>
    <w:p w14:paraId="07702DF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1788</w:t>
      </w:r>
    </w:p>
    <w:p w14:paraId="75A114E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1788</w:t>
      </w:r>
    </w:p>
    <w:p w14:paraId="3FAAF10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1788</w:t>
      </w:r>
    </w:p>
    <w:p w14:paraId="1BEC712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1788</w:t>
      </w:r>
    </w:p>
    <w:p w14:paraId="58BEC5E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1793</w:t>
      </w:r>
    </w:p>
    <w:p w14:paraId="29BC1B9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1793</w:t>
      </w:r>
    </w:p>
    <w:p w14:paraId="307B71C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1793</w:t>
      </w:r>
    </w:p>
    <w:p w14:paraId="0AC8DE2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1798</w:t>
      </w:r>
    </w:p>
    <w:p w14:paraId="56FF1F2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1798</w:t>
      </w:r>
    </w:p>
    <w:p w14:paraId="145A588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1798</w:t>
      </w:r>
    </w:p>
    <w:p w14:paraId="69042D6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1804</w:t>
      </w:r>
    </w:p>
    <w:p w14:paraId="604FB9B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1804</w:t>
      </w:r>
    </w:p>
    <w:p w14:paraId="6D956D4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1804</w:t>
      </w:r>
    </w:p>
    <w:p w14:paraId="188D88D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1810</w:t>
      </w:r>
    </w:p>
    <w:p w14:paraId="08C88B4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1810</w:t>
      </w:r>
    </w:p>
    <w:p w14:paraId="109432C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1810</w:t>
      </w:r>
    </w:p>
    <w:p w14:paraId="206DE70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1815</w:t>
      </w:r>
    </w:p>
    <w:p w14:paraId="3344910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1816</w:t>
      </w:r>
    </w:p>
    <w:p w14:paraId="687C3D5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1816</w:t>
      </w:r>
    </w:p>
    <w:p w14:paraId="014AFCB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1820</w:t>
      </w:r>
    </w:p>
    <w:p w14:paraId="34CEC45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1820</w:t>
      </w:r>
    </w:p>
    <w:p w14:paraId="7B4F03B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1820</w:t>
      </w:r>
    </w:p>
    <w:p w14:paraId="214F4F9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1825</w:t>
      </w:r>
    </w:p>
    <w:p w14:paraId="7AAD926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1825</w:t>
      </w:r>
    </w:p>
    <w:p w14:paraId="6FD6298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1825</w:t>
      </w:r>
    </w:p>
    <w:p w14:paraId="0603C4D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1825</w:t>
      </w:r>
    </w:p>
    <w:p w14:paraId="59A3006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 xml:space="preserve"> 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.2.</w:t>
      </w:r>
      <w:r>
        <w:t>1 Test Purpose and Environment</w:t>
      </w:r>
      <w:r>
        <w:tab/>
        <w:t>1830</w:t>
      </w:r>
    </w:p>
    <w:p w14:paraId="5D539E9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1835</w:t>
      </w:r>
    </w:p>
    <w:p w14:paraId="6BF84758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A.7.5.6.1.3.1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Purpose and Environment</w:t>
      </w:r>
      <w:r>
        <w:tab/>
        <w:t>1835</w:t>
      </w:r>
    </w:p>
    <w:p w14:paraId="2ED5ED29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</w:t>
      </w:r>
      <w:r w:rsidRPr="0070064A">
        <w:rPr>
          <w:rFonts w:eastAsia="MS Mincho"/>
        </w:rPr>
        <w:t>7.5.6.1.3</w:t>
      </w:r>
      <w:r w:rsidRPr="0070064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1838</w:t>
      </w:r>
    </w:p>
    <w:p w14:paraId="5FF810D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1838</w:t>
      </w:r>
    </w:p>
    <w:p w14:paraId="4AAAE4D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70064A">
        <w:rPr>
          <w:rFonts w:cs="Arial"/>
          <w:lang w:val="en-US"/>
        </w:rPr>
        <w:t>on multiple CCs</w:t>
      </w:r>
      <w:r>
        <w:tab/>
        <w:t>1842</w:t>
      </w:r>
    </w:p>
    <w:p w14:paraId="191AED8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1842</w:t>
      </w:r>
    </w:p>
    <w:p w14:paraId="3917BF9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A.7.5.6.4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SCell dormancy switch</w:t>
      </w:r>
      <w:r>
        <w:tab/>
        <w:t>1845</w:t>
      </w:r>
    </w:p>
    <w:p w14:paraId="5F1EED3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A.7.5.6.4.1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NR FR2 PCell SCell dormancy switch of single FR2 SCell inside active time</w:t>
      </w:r>
      <w:r>
        <w:tab/>
        <w:t>1845</w:t>
      </w:r>
    </w:p>
    <w:p w14:paraId="407FF2A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A.7.5.6.4.2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NR FR1 PCell SCell dormancy switch of two FR2 SCells outside active time</w:t>
      </w:r>
      <w:r>
        <w:tab/>
        <w:t>1850</w:t>
      </w:r>
    </w:p>
    <w:p w14:paraId="078D0B66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lang w:val="en-US"/>
        </w:rPr>
        <w:t>A.7.5.6.4.2.2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lang w:val="en-US"/>
        </w:rPr>
        <w:t xml:space="preserve"> Test Requirements</w:t>
      </w:r>
      <w:r>
        <w:tab/>
        <w:t>1855</w:t>
      </w:r>
    </w:p>
    <w:p w14:paraId="48FAFEE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lang w:val="en-US"/>
        </w:rPr>
        <w:t>A.7.5.6.5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lang w:val="en-US" w:eastAsia="zh-CN"/>
        </w:rPr>
        <w:t xml:space="preserve">Simultaneous </w:t>
      </w:r>
      <w:r w:rsidRPr="0070064A">
        <w:rPr>
          <w:rFonts w:eastAsia="SimSun"/>
          <w:lang w:val="en-US"/>
        </w:rPr>
        <w:t xml:space="preserve">RRC-based Active BWP Switch </w:t>
      </w:r>
      <w:r w:rsidRPr="0070064A">
        <w:rPr>
          <w:rFonts w:eastAsia="SimSun" w:cs="Arial"/>
          <w:lang w:val="en-US"/>
        </w:rPr>
        <w:t>on multiple CCs</w:t>
      </w:r>
      <w:r>
        <w:tab/>
        <w:t>1855</w:t>
      </w:r>
    </w:p>
    <w:p w14:paraId="6011BC4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lang w:val="en-US" w:eastAsia="zh-CN"/>
        </w:rPr>
        <w:t>A.7.5.6.5.1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lang w:val="en-US" w:eastAsia="zh-CN"/>
        </w:rPr>
        <w:t>Active BWP switch on multiple SCells with non-DRX in SA</w:t>
      </w:r>
      <w:r>
        <w:tab/>
        <w:t>1855</w:t>
      </w:r>
    </w:p>
    <w:p w14:paraId="23700FB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1860</w:t>
      </w:r>
    </w:p>
    <w:p w14:paraId="1D187E6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1860</w:t>
      </w:r>
    </w:p>
    <w:p w14:paraId="4FB53C5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1860</w:t>
      </w:r>
    </w:p>
    <w:p w14:paraId="76D874B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1863</w:t>
      </w:r>
    </w:p>
    <w:p w14:paraId="6901DF7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07E72D4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1866</w:t>
      </w:r>
    </w:p>
    <w:p w14:paraId="4ABFD99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1866</w:t>
      </w:r>
    </w:p>
    <w:p w14:paraId="3D0BAB4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1866</w:t>
      </w:r>
    </w:p>
    <w:p w14:paraId="03B5D34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1869</w:t>
      </w:r>
    </w:p>
    <w:p w14:paraId="7178000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1872</w:t>
      </w:r>
    </w:p>
    <w:p w14:paraId="23A5B1D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Spatial Relation switch</w:t>
      </w:r>
      <w:r>
        <w:tab/>
        <w:t>1872</w:t>
      </w:r>
    </w:p>
    <w:p w14:paraId="26A50A1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A.7.5.9.1.1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 xml:space="preserve"> NR PCell FR2 spatial relation associated with known DL-RS</w:t>
      </w:r>
      <w:r>
        <w:tab/>
        <w:t>1872</w:t>
      </w:r>
    </w:p>
    <w:p w14:paraId="24809435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  <w:snapToGrid w:val="0"/>
        </w:rPr>
        <w:t>A.7.5.9</w:t>
      </w:r>
      <w:r w:rsidRPr="0070064A">
        <w:rPr>
          <w:rFonts w:eastAsia="MS Mincho"/>
        </w:rPr>
        <w:t>.1.1</w:t>
      </w:r>
      <w:r w:rsidRPr="0070064A">
        <w:rPr>
          <w:rFonts w:eastAsia="MS Mincho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  <w:snapToGrid w:val="0"/>
        </w:rPr>
        <w:t>Test Requirements</w:t>
      </w:r>
      <w:r>
        <w:tab/>
        <w:t>1875</w:t>
      </w:r>
    </w:p>
    <w:p w14:paraId="73C2812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1875</w:t>
      </w:r>
    </w:p>
    <w:p w14:paraId="07E1B57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</w:rPr>
        <w:t>A.7.5.9.2.1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</w:rPr>
        <w:t xml:space="preserve">NR </w:t>
      </w:r>
      <w:r w:rsidRPr="0070064A">
        <w:rPr>
          <w:rFonts w:cs="Arial"/>
          <w:lang w:val="en-US"/>
        </w:rPr>
        <w:t xml:space="preserve">PCell </w:t>
      </w:r>
      <w:r w:rsidRPr="0070064A">
        <w:rPr>
          <w:rFonts w:cs="Arial"/>
        </w:rPr>
        <w:t>FR2 spatial relation switch associated with a known DL-RS</w:t>
      </w:r>
      <w:r>
        <w:tab/>
        <w:t>1875</w:t>
      </w:r>
    </w:p>
    <w:p w14:paraId="78FAAF0D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A.7.5.9.2.1.1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Test Purpose and Environment</w:t>
      </w:r>
      <w:r>
        <w:tab/>
        <w:t>1875</w:t>
      </w:r>
    </w:p>
    <w:p w14:paraId="441A815B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A.7.5.9.2</w:t>
      </w:r>
      <w:r w:rsidRPr="0070064A">
        <w:rPr>
          <w:rFonts w:eastAsia="MS Mincho"/>
          <w:bCs/>
        </w:rPr>
        <w:t>.1</w:t>
      </w:r>
      <w:r w:rsidRPr="0070064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1878</w:t>
      </w:r>
    </w:p>
    <w:p w14:paraId="47E14EC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1878</w:t>
      </w:r>
    </w:p>
    <w:p w14:paraId="2999315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1878</w:t>
      </w:r>
    </w:p>
    <w:p w14:paraId="7507B8A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44434F1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70064A">
        <w:rPr>
          <w:snapToGrid w:val="0"/>
        </w:rPr>
        <w:t>Requirements</w:t>
      </w:r>
      <w:r>
        <w:tab/>
        <w:t>1881</w:t>
      </w:r>
    </w:p>
    <w:p w14:paraId="653DBADC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1882</w:t>
      </w:r>
    </w:p>
    <w:p w14:paraId="0C3668C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1882</w:t>
      </w:r>
    </w:p>
    <w:p w14:paraId="1E5E98D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event triggered reporting</w:t>
      </w:r>
      <w:r w:rsidRPr="0070064A">
        <w:rPr>
          <w:snapToGrid w:val="0"/>
          <w:lang w:eastAsia="zh-CN"/>
        </w:rPr>
        <w:t xml:space="preserve"> test without gap under non-DRX</w:t>
      </w:r>
      <w:r>
        <w:tab/>
        <w:t>1882</w:t>
      </w:r>
    </w:p>
    <w:p w14:paraId="2E1A8EA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1882</w:t>
      </w:r>
    </w:p>
    <w:p w14:paraId="4BDF83F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1885</w:t>
      </w:r>
    </w:p>
    <w:p w14:paraId="58D7939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A.7.6.1.</w:t>
      </w:r>
      <w:r w:rsidRPr="0070064A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event triggered reporting</w:t>
      </w:r>
      <w:r w:rsidRPr="0070064A">
        <w:rPr>
          <w:snapToGrid w:val="0"/>
          <w:lang w:eastAsia="zh-CN"/>
        </w:rPr>
        <w:t xml:space="preserve"> test without gap under DRX</w:t>
      </w:r>
      <w:r>
        <w:tab/>
        <w:t>1885</w:t>
      </w:r>
    </w:p>
    <w:p w14:paraId="6147074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A.7.6.1.</w:t>
      </w:r>
      <w:r w:rsidRPr="0070064A">
        <w:rPr>
          <w:snapToGrid w:val="0"/>
          <w:lang w:eastAsia="zh-CN"/>
        </w:rPr>
        <w:t>2</w:t>
      </w:r>
      <w:r w:rsidRPr="0070064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1885</w:t>
      </w:r>
    </w:p>
    <w:p w14:paraId="7CEE80A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A.7.6.1.</w:t>
      </w:r>
      <w:r w:rsidRPr="0070064A">
        <w:rPr>
          <w:snapToGrid w:val="0"/>
          <w:lang w:eastAsia="zh-CN"/>
        </w:rPr>
        <w:t>2</w:t>
      </w:r>
      <w:r w:rsidRPr="0070064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1888</w:t>
      </w:r>
    </w:p>
    <w:p w14:paraId="64C9CB3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event triggered reporting</w:t>
      </w:r>
      <w:r w:rsidRPr="0070064A">
        <w:rPr>
          <w:snapToGrid w:val="0"/>
          <w:lang w:eastAsia="zh-CN"/>
        </w:rPr>
        <w:t xml:space="preserve"> test with per-UE gaps under non-DRX</w:t>
      </w:r>
      <w:r>
        <w:tab/>
        <w:t>1889</w:t>
      </w:r>
    </w:p>
    <w:p w14:paraId="2C872E9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1889</w:t>
      </w:r>
    </w:p>
    <w:p w14:paraId="5913369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1892</w:t>
      </w:r>
    </w:p>
    <w:p w14:paraId="5123041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event triggered reporting</w:t>
      </w:r>
      <w:r w:rsidRPr="0070064A">
        <w:rPr>
          <w:snapToGrid w:val="0"/>
          <w:lang w:eastAsia="zh-CN"/>
        </w:rPr>
        <w:t xml:space="preserve"> test with per-UE gaps under DRX</w:t>
      </w:r>
      <w:r>
        <w:tab/>
        <w:t>1892</w:t>
      </w:r>
    </w:p>
    <w:p w14:paraId="4761DFF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1892</w:t>
      </w:r>
    </w:p>
    <w:p w14:paraId="10DAFF1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1895</w:t>
      </w:r>
    </w:p>
    <w:p w14:paraId="3C79242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1896</w:t>
      </w:r>
    </w:p>
    <w:p w14:paraId="0E6D676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1896</w:t>
      </w:r>
    </w:p>
    <w:p w14:paraId="1624B5D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196076E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1899</w:t>
      </w:r>
    </w:p>
    <w:p w14:paraId="24BF7E6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1899</w:t>
      </w:r>
    </w:p>
    <w:p w14:paraId="6160E52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1899</w:t>
      </w:r>
    </w:p>
    <w:p w14:paraId="5D43B15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1903</w:t>
      </w:r>
    </w:p>
    <w:p w14:paraId="08F6CB2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1903</w:t>
      </w:r>
    </w:p>
    <w:p w14:paraId="7EDC05E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1903</w:t>
      </w:r>
    </w:p>
    <w:p w14:paraId="59DC843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1907</w:t>
      </w:r>
    </w:p>
    <w:p w14:paraId="7BC8ABC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1907</w:t>
      </w:r>
    </w:p>
    <w:p w14:paraId="5C722EC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1907</w:t>
      </w:r>
    </w:p>
    <w:p w14:paraId="237896E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1911</w:t>
      </w:r>
    </w:p>
    <w:p w14:paraId="6442E2C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1911</w:t>
      </w:r>
    </w:p>
    <w:p w14:paraId="7501EC1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1911</w:t>
      </w:r>
    </w:p>
    <w:p w14:paraId="65CB105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1915</w:t>
      </w:r>
    </w:p>
    <w:p w14:paraId="3A3F89B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1916</w:t>
      </w:r>
    </w:p>
    <w:p w14:paraId="3293FC3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1916</w:t>
      </w:r>
    </w:p>
    <w:p w14:paraId="723F9AA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0D1DD0B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1921</w:t>
      </w:r>
    </w:p>
    <w:p w14:paraId="4BDDC01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151F45F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1925</w:t>
      </w:r>
    </w:p>
    <w:p w14:paraId="6BCBE82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1926</w:t>
      </w:r>
    </w:p>
    <w:p w14:paraId="0894F3D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1926</w:t>
      </w:r>
    </w:p>
    <w:p w14:paraId="555B14E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1930</w:t>
      </w:r>
    </w:p>
    <w:p w14:paraId="223E030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1931</w:t>
      </w:r>
    </w:p>
    <w:p w14:paraId="4006782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1931</w:t>
      </w:r>
    </w:p>
    <w:p w14:paraId="533C903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1934</w:t>
      </w:r>
    </w:p>
    <w:p w14:paraId="5575673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event triggered reporting</w:t>
      </w:r>
      <w:r w:rsidRPr="0070064A">
        <w:rPr>
          <w:snapToGrid w:val="0"/>
          <w:lang w:eastAsia="zh-CN"/>
        </w:rPr>
        <w:t xml:space="preserve"> test without gap under non-DRX</w:t>
      </w:r>
      <w:r>
        <w:tab/>
        <w:t>1934</w:t>
      </w:r>
    </w:p>
    <w:p w14:paraId="1405B60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1934</w:t>
      </w:r>
    </w:p>
    <w:p w14:paraId="3A23CBA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1936</w:t>
      </w:r>
    </w:p>
    <w:p w14:paraId="0A47D11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event triggered reporting</w:t>
      </w:r>
      <w:r w:rsidRPr="0070064A">
        <w:rPr>
          <w:snapToGrid w:val="0"/>
          <w:lang w:eastAsia="zh-CN"/>
        </w:rPr>
        <w:t xml:space="preserve"> test without gap under DRX</w:t>
      </w:r>
      <w:r>
        <w:tab/>
        <w:t>1936</w:t>
      </w:r>
    </w:p>
    <w:p w14:paraId="002CD43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1936</w:t>
      </w:r>
    </w:p>
    <w:p w14:paraId="52D5332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1939</w:t>
      </w:r>
    </w:p>
    <w:p w14:paraId="5818CA8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1940</w:t>
      </w:r>
    </w:p>
    <w:p w14:paraId="4A1E26A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when DRX is not used</w:t>
      </w:r>
      <w:r>
        <w:tab/>
        <w:t>1940</w:t>
      </w:r>
    </w:p>
    <w:p w14:paraId="01BCF84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when DRX is not used</w:t>
      </w:r>
      <w:r>
        <w:tab/>
        <w:t>1940</w:t>
      </w:r>
    </w:p>
    <w:p w14:paraId="498DBD6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1940</w:t>
      </w:r>
    </w:p>
    <w:p w14:paraId="5DA894D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1940</w:t>
      </w:r>
    </w:p>
    <w:p w14:paraId="27635E0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1942</w:t>
      </w:r>
    </w:p>
    <w:p w14:paraId="2A1A8BB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when DRX is used</w:t>
      </w:r>
      <w:r>
        <w:tab/>
        <w:t>1942</w:t>
      </w:r>
    </w:p>
    <w:p w14:paraId="576F5B5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1942</w:t>
      </w:r>
    </w:p>
    <w:p w14:paraId="660F698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1943</w:t>
      </w:r>
    </w:p>
    <w:p w14:paraId="78511D5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1945</w:t>
      </w:r>
    </w:p>
    <w:p w14:paraId="5AE05C2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CSI-RS based L1-RSRP measurement when DRX is not used</w:t>
      </w:r>
      <w:r>
        <w:tab/>
        <w:t>1945</w:t>
      </w:r>
    </w:p>
    <w:p w14:paraId="6C3BA58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1945</w:t>
      </w:r>
    </w:p>
    <w:p w14:paraId="4749D45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1946</w:t>
      </w:r>
    </w:p>
    <w:p w14:paraId="7664766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1948</w:t>
      </w:r>
    </w:p>
    <w:p w14:paraId="071F5B5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CSI-RS based L1-RSRP measurement when DRX is used</w:t>
      </w:r>
      <w:r>
        <w:tab/>
        <w:t>1949</w:t>
      </w:r>
    </w:p>
    <w:p w14:paraId="58FFA6E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1949</w:t>
      </w:r>
    </w:p>
    <w:p w14:paraId="62B3537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1949</w:t>
      </w:r>
    </w:p>
    <w:p w14:paraId="1495209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1951</w:t>
      </w:r>
    </w:p>
    <w:p w14:paraId="38103B7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1952</w:t>
      </w:r>
    </w:p>
    <w:p w14:paraId="61C517D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SRS-RSRP measurement with non-DRX</w:t>
      </w:r>
      <w:r>
        <w:tab/>
        <w:t>1952</w:t>
      </w:r>
    </w:p>
    <w:p w14:paraId="612FAED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1952</w:t>
      </w:r>
    </w:p>
    <w:p w14:paraId="7D53B9A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1952</w:t>
      </w:r>
    </w:p>
    <w:p w14:paraId="10075C4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1954</w:t>
      </w:r>
    </w:p>
    <w:p w14:paraId="056B99E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CLI-RSSI measurement with non-DRX</w:t>
      </w:r>
      <w:r>
        <w:tab/>
        <w:t>1954</w:t>
      </w:r>
    </w:p>
    <w:p w14:paraId="0BFC472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1954</w:t>
      </w:r>
    </w:p>
    <w:p w14:paraId="68417B6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1955</w:t>
      </w:r>
    </w:p>
    <w:p w14:paraId="3328040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1956</w:t>
      </w:r>
    </w:p>
    <w:p w14:paraId="212F195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1957</w:t>
      </w:r>
    </w:p>
    <w:p w14:paraId="26EC238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interfrequency CGI reporting in autonomous gaps test (PCell in FR2)</w:t>
      </w:r>
      <w:r>
        <w:tab/>
        <w:t>1957</w:t>
      </w:r>
    </w:p>
    <w:p w14:paraId="4C1BD4B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1957</w:t>
      </w:r>
    </w:p>
    <w:p w14:paraId="62BC9F8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1960</w:t>
      </w:r>
    </w:p>
    <w:p w14:paraId="79404A6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1960</w:t>
      </w:r>
    </w:p>
    <w:p w14:paraId="3273BEF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L1-SINR measurement with </w:t>
      </w:r>
      <w:r>
        <w:t>CSI-RS based CMR and no dedicated IMR configured when DRX is not used</w:t>
      </w:r>
      <w:r>
        <w:tab/>
        <w:t>1960</w:t>
      </w:r>
    </w:p>
    <w:p w14:paraId="1D70F5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1960</w:t>
      </w:r>
    </w:p>
    <w:p w14:paraId="119643F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1960</w:t>
      </w:r>
    </w:p>
    <w:p w14:paraId="4CB8F75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1962</w:t>
      </w:r>
    </w:p>
    <w:p w14:paraId="6EF4FA4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L1-SINR measurement with SSB based CMR and dedicated IMR when DRX is used</w:t>
      </w:r>
      <w:r>
        <w:tab/>
        <w:t>1962</w:t>
      </w:r>
    </w:p>
    <w:p w14:paraId="4732487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1962</w:t>
      </w:r>
    </w:p>
    <w:p w14:paraId="6F11D80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1963</w:t>
      </w:r>
    </w:p>
    <w:p w14:paraId="1A98D77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1965</w:t>
      </w:r>
    </w:p>
    <w:p w14:paraId="748DB05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A.7.6.6.</w:t>
      </w:r>
      <w:r w:rsidRPr="0070064A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 xml:space="preserve">L1-SINR measurement </w:t>
      </w:r>
      <w:r w:rsidRPr="0070064A">
        <w:rPr>
          <w:snapToGrid w:val="0"/>
          <w:lang w:eastAsia="zh-CN"/>
        </w:rPr>
        <w:t xml:space="preserve">with </w:t>
      </w:r>
      <w:r w:rsidRPr="0070064A">
        <w:rPr>
          <w:snapToGrid w:val="0"/>
        </w:rPr>
        <w:t>CSI-RS based CMR and dedicated IMR configured when DRX is used</w:t>
      </w:r>
      <w:r>
        <w:tab/>
        <w:t>1966</w:t>
      </w:r>
    </w:p>
    <w:p w14:paraId="7AB2CC7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1966</w:t>
      </w:r>
    </w:p>
    <w:p w14:paraId="385B3A4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1966</w:t>
      </w:r>
    </w:p>
    <w:p w14:paraId="1ED7035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1968</w:t>
      </w:r>
    </w:p>
    <w:p w14:paraId="39A8FD9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1968</w:t>
      </w:r>
    </w:p>
    <w:p w14:paraId="231699C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1968</w:t>
      </w:r>
    </w:p>
    <w:p w14:paraId="35151E3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 w:rsidRPr="0070064A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purpose and Environment</w:t>
      </w:r>
      <w:r>
        <w:tab/>
        <w:t>1968</w:t>
      </w:r>
    </w:p>
    <w:p w14:paraId="0633DD3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 w:rsidRPr="0070064A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Requirements</w:t>
      </w:r>
      <w:r>
        <w:tab/>
        <w:t>1971</w:t>
      </w:r>
    </w:p>
    <w:p w14:paraId="0EB9A52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1971</w:t>
      </w:r>
    </w:p>
    <w:p w14:paraId="03008DE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 w:rsidRPr="0070064A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SA event triggered reporting tests for FR2 CSI-RS based measurement when non-DRX is used (PCell in FR2)</w:t>
      </w:r>
      <w:r>
        <w:tab/>
        <w:t>1971</w:t>
      </w:r>
    </w:p>
    <w:p w14:paraId="475173A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A.7.6.8</w:t>
      </w:r>
      <w:r w:rsidRPr="0070064A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Purpose and Environment</w:t>
      </w:r>
      <w:r>
        <w:tab/>
        <w:t>1971</w:t>
      </w:r>
    </w:p>
    <w:p w14:paraId="1ACE63C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A.7.6.2.2.2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Requirements</w:t>
      </w:r>
      <w:r>
        <w:tab/>
        <w:t>1975</w:t>
      </w:r>
    </w:p>
    <w:p w14:paraId="7AD683C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1975</w:t>
      </w:r>
    </w:p>
    <w:p w14:paraId="128B971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1975</w:t>
      </w:r>
    </w:p>
    <w:p w14:paraId="102FD64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1975</w:t>
      </w:r>
    </w:p>
    <w:p w14:paraId="163C068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1981</w:t>
      </w:r>
    </w:p>
    <w:p w14:paraId="17D2833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1981</w:t>
      </w:r>
    </w:p>
    <w:p w14:paraId="0200B49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1981</w:t>
      </w:r>
    </w:p>
    <w:p w14:paraId="701CD60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1988</w:t>
      </w:r>
    </w:p>
    <w:p w14:paraId="1D4AB35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 PRS-RSRP measurements</w:t>
      </w:r>
      <w:r>
        <w:tab/>
        <w:t>1988</w:t>
      </w:r>
    </w:p>
    <w:p w14:paraId="55CEEC6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A.7.6.10</w:t>
      </w:r>
      <w:r w:rsidRPr="0070064A">
        <w:rPr>
          <w:rFonts w:eastAsiaTheme="minorEastAsia"/>
          <w:lang w:eastAsia="zh-CN"/>
        </w:rPr>
        <w:t>.1</w:t>
      </w:r>
      <w:r w:rsidRPr="0070064A">
        <w:rPr>
          <w:rFonts w:eastAsiaTheme="minorEastAsia"/>
        </w:rPr>
        <w:t xml:space="preserve"> PRS-RSRP </w:t>
      </w:r>
      <w:r w:rsidRPr="0070064A">
        <w:rPr>
          <w:rFonts w:eastAsiaTheme="minorEastAsia"/>
          <w:lang w:eastAsia="zh-CN"/>
        </w:rPr>
        <w:t>reporting delay test case for single positioning frequency layer</w:t>
      </w:r>
      <w:r>
        <w:tab/>
        <w:t>1988</w:t>
      </w:r>
    </w:p>
    <w:p w14:paraId="7E4FA5B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A.7.6.10.1.1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</w:rPr>
        <w:t>Test Purpose and Environment</w:t>
      </w:r>
      <w:r>
        <w:tab/>
        <w:t>1988</w:t>
      </w:r>
    </w:p>
    <w:p w14:paraId="50958B8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A.7.6.10.</w:t>
      </w:r>
      <w:r w:rsidRPr="0070064A">
        <w:rPr>
          <w:rFonts w:eastAsiaTheme="minorEastAsia"/>
          <w:lang w:eastAsia="zh-CN"/>
        </w:rPr>
        <w:t>1.</w:t>
      </w:r>
      <w:r w:rsidRPr="0070064A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</w:rPr>
        <w:t>Test Requirements</w:t>
      </w:r>
      <w:r>
        <w:tab/>
        <w:t>1992</w:t>
      </w:r>
    </w:p>
    <w:p w14:paraId="1417052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A.7.6.10</w:t>
      </w:r>
      <w:r w:rsidRPr="0070064A">
        <w:rPr>
          <w:rFonts w:eastAsiaTheme="minorEastAsia"/>
          <w:lang w:eastAsia="zh-CN"/>
        </w:rPr>
        <w:t>.2</w:t>
      </w:r>
      <w:r w:rsidRPr="0070064A">
        <w:rPr>
          <w:rFonts w:eastAsiaTheme="minorEastAsia"/>
        </w:rPr>
        <w:t xml:space="preserve"> PRS-RSRP </w:t>
      </w:r>
      <w:r w:rsidRPr="0070064A">
        <w:rPr>
          <w:rFonts w:eastAsiaTheme="minorEastAsia"/>
          <w:lang w:eastAsia="zh-CN"/>
        </w:rPr>
        <w:t>reporting delay test case for dual positioning frequency layer</w:t>
      </w:r>
      <w:r>
        <w:tab/>
        <w:t>1992</w:t>
      </w:r>
    </w:p>
    <w:p w14:paraId="522E533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A.7.6.10.</w:t>
      </w:r>
      <w:r w:rsidRPr="0070064A">
        <w:rPr>
          <w:rFonts w:eastAsiaTheme="minorEastAsia"/>
          <w:lang w:eastAsia="zh-CN"/>
        </w:rPr>
        <w:t>2</w:t>
      </w:r>
      <w:r w:rsidRPr="0070064A">
        <w:rPr>
          <w:rFonts w:eastAsiaTheme="minorEastAsia"/>
        </w:rPr>
        <w:t>.</w:t>
      </w:r>
      <w:r w:rsidRPr="0070064A">
        <w:rPr>
          <w:rFonts w:eastAsiaTheme="minorEastAsia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</w:rPr>
        <w:t>Test Purpose and Environment</w:t>
      </w:r>
      <w:r>
        <w:tab/>
        <w:t>1992</w:t>
      </w:r>
    </w:p>
    <w:p w14:paraId="563BEE0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A.7.6.10.2</w:t>
      </w:r>
      <w:r w:rsidRPr="0070064A">
        <w:rPr>
          <w:rFonts w:eastAsiaTheme="minorEastAsia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</w:rPr>
        <w:t>Test Requirements</w:t>
      </w:r>
      <w:r>
        <w:tab/>
        <w:t>1996</w:t>
      </w:r>
    </w:p>
    <w:p w14:paraId="5426619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1996</w:t>
      </w:r>
    </w:p>
    <w:p w14:paraId="5F7AFE2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 UE Rx-Tx time difference measurements for single positioning frequency layer in FR2 SA</w:t>
      </w:r>
      <w:r>
        <w:tab/>
        <w:t>1996</w:t>
      </w:r>
    </w:p>
    <w:p w14:paraId="0C73FFC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1996</w:t>
      </w:r>
    </w:p>
    <w:p w14:paraId="592802D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1999</w:t>
      </w:r>
    </w:p>
    <w:p w14:paraId="6F0260A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 UE Rx-Tx time difference measurement period for dual positioning frequency layers in FR2 SA</w:t>
      </w:r>
      <w:r>
        <w:tab/>
        <w:t>1999</w:t>
      </w:r>
    </w:p>
    <w:p w14:paraId="4943B3E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1999</w:t>
      </w:r>
    </w:p>
    <w:p w14:paraId="455868E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2002</w:t>
      </w:r>
    </w:p>
    <w:p w14:paraId="6BBE09B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2002</w:t>
      </w:r>
    </w:p>
    <w:p w14:paraId="74868A9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2002</w:t>
      </w:r>
    </w:p>
    <w:p w14:paraId="6880959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intra-frequency case measurement accuracy with FR2 serving cell and FR2 target cell</w:t>
      </w:r>
      <w:r>
        <w:tab/>
        <w:t>2002</w:t>
      </w:r>
    </w:p>
    <w:p w14:paraId="27F83CC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2002</w:t>
      </w:r>
    </w:p>
    <w:p w14:paraId="7940F74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2003</w:t>
      </w:r>
    </w:p>
    <w:p w14:paraId="4C5B868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2007</w:t>
      </w:r>
    </w:p>
    <w:p w14:paraId="6E45EA1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inter-frequency case measurement accuracy with FR2 serving cell and FR2 target cell</w:t>
      </w:r>
      <w:r>
        <w:tab/>
        <w:t>2008</w:t>
      </w:r>
    </w:p>
    <w:p w14:paraId="0B32AC3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2008</w:t>
      </w:r>
    </w:p>
    <w:p w14:paraId="320623A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2008</w:t>
      </w:r>
    </w:p>
    <w:p w14:paraId="3093B8A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2012</w:t>
      </w:r>
    </w:p>
    <w:p w14:paraId="2E1FD4D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</w:t>
      </w:r>
      <w:r w:rsidRPr="0070064A">
        <w:rPr>
          <w:snapToGrid w:val="0"/>
          <w:lang w:eastAsia="zh-CN"/>
        </w:rPr>
        <w:t>7.</w:t>
      </w:r>
      <w:r w:rsidRPr="0070064A">
        <w:rPr>
          <w:snapToGrid w:val="0"/>
        </w:rPr>
        <w:t>7</w:t>
      </w:r>
      <w:r w:rsidRPr="0070064A">
        <w:rPr>
          <w:snapToGrid w:val="0"/>
          <w:lang w:eastAsia="zh-CN"/>
        </w:rPr>
        <w:t>.</w:t>
      </w:r>
      <w:r w:rsidRPr="0070064A">
        <w:rPr>
          <w:snapToGrid w:val="0"/>
        </w:rPr>
        <w:t>1</w:t>
      </w:r>
      <w:r w:rsidRPr="0070064A">
        <w:rPr>
          <w:snapToGrid w:val="0"/>
          <w:lang w:eastAsia="zh-CN"/>
        </w:rPr>
        <w:t>.</w:t>
      </w:r>
      <w:r w:rsidRPr="0070064A">
        <w:rPr>
          <w:snapToGrid w:val="0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inter-frequency measurement accuracy with FR1 serving cell and FR2 target cell</w:t>
      </w:r>
      <w:r>
        <w:tab/>
        <w:t>2013</w:t>
      </w:r>
    </w:p>
    <w:p w14:paraId="1634B40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2013</w:t>
      </w:r>
    </w:p>
    <w:p w14:paraId="7EEABF9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2013</w:t>
      </w:r>
    </w:p>
    <w:p w14:paraId="0EC5D2C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2017</w:t>
      </w:r>
    </w:p>
    <w:p w14:paraId="5634407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2017</w:t>
      </w:r>
    </w:p>
    <w:p w14:paraId="2D99C7B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intra-frequency measurement accuracy with FR2 serving cell and FR2 target cell</w:t>
      </w:r>
      <w:r>
        <w:tab/>
        <w:t>2017</w:t>
      </w:r>
    </w:p>
    <w:p w14:paraId="7F903B1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2017</w:t>
      </w:r>
    </w:p>
    <w:p w14:paraId="5B38636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2017</w:t>
      </w:r>
    </w:p>
    <w:p w14:paraId="1D4A7C8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2019</w:t>
      </w:r>
    </w:p>
    <w:p w14:paraId="4D970DA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2019</w:t>
      </w:r>
    </w:p>
    <w:p w14:paraId="36F44AC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</w:t>
      </w:r>
      <w:r w:rsidRPr="0070064A">
        <w:rPr>
          <w:snapToGrid w:val="0"/>
          <w:lang w:eastAsia="zh-CN"/>
        </w:rPr>
        <w:t>7.</w:t>
      </w:r>
      <w:r w:rsidRPr="0070064A">
        <w:rPr>
          <w:snapToGrid w:val="0"/>
        </w:rPr>
        <w:t>7</w:t>
      </w:r>
      <w:r w:rsidRPr="0070064A">
        <w:rPr>
          <w:snapToGrid w:val="0"/>
          <w:lang w:eastAsia="zh-CN"/>
        </w:rPr>
        <w:t>.</w:t>
      </w:r>
      <w:r w:rsidRPr="0070064A">
        <w:rPr>
          <w:snapToGrid w:val="0"/>
        </w:rPr>
        <w:t>2</w:t>
      </w:r>
      <w:r w:rsidRPr="0070064A">
        <w:rPr>
          <w:snapToGrid w:val="0"/>
          <w:lang w:eastAsia="zh-CN"/>
        </w:rPr>
        <w:t>.2.</w:t>
      </w:r>
      <w:r w:rsidRPr="0070064A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2019</w:t>
      </w:r>
    </w:p>
    <w:p w14:paraId="54E5EFE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2019</w:t>
      </w:r>
    </w:p>
    <w:p w14:paraId="1431B74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2021</w:t>
      </w:r>
    </w:p>
    <w:p w14:paraId="52500AE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2021</w:t>
      </w:r>
    </w:p>
    <w:p w14:paraId="63BE6AD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intra-frequency case measurement accuracy with FR2 serving cell and FR2 target cell</w:t>
      </w:r>
      <w:r>
        <w:tab/>
        <w:t>2021</w:t>
      </w:r>
    </w:p>
    <w:p w14:paraId="1B16E6F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2021</w:t>
      </w:r>
    </w:p>
    <w:p w14:paraId="58A8936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2021</w:t>
      </w:r>
    </w:p>
    <w:p w14:paraId="562B132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2024</w:t>
      </w:r>
    </w:p>
    <w:p w14:paraId="4D89D4D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2024</w:t>
      </w:r>
    </w:p>
    <w:p w14:paraId="3BB745F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A.7.7.3.</w:t>
      </w:r>
      <w:r w:rsidRPr="0070064A">
        <w:rPr>
          <w:snapToGrid w:val="0"/>
          <w:lang w:eastAsia="zh-CN"/>
        </w:rPr>
        <w:t>2</w:t>
      </w:r>
      <w:r w:rsidRPr="0070064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2024</w:t>
      </w:r>
    </w:p>
    <w:p w14:paraId="010443B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2024</w:t>
      </w:r>
    </w:p>
    <w:p w14:paraId="1BA595C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2026</w:t>
      </w:r>
    </w:p>
    <w:p w14:paraId="3A708B4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2026</w:t>
      </w:r>
    </w:p>
    <w:p w14:paraId="0A9CE64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</w:t>
      </w:r>
      <w:r>
        <w:tab/>
        <w:t>2026</w:t>
      </w:r>
    </w:p>
    <w:p w14:paraId="403BC12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2026</w:t>
      </w:r>
    </w:p>
    <w:p w14:paraId="4F6EFE2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2027</w:t>
      </w:r>
    </w:p>
    <w:p w14:paraId="7019862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2029</w:t>
      </w:r>
    </w:p>
    <w:p w14:paraId="1E3C211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lastRenderedPageBreak/>
        <w:t>A.7.7.4.2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CSI-RS based L1-RSRP measurement on resource set with repetition off</w:t>
      </w:r>
      <w:r>
        <w:tab/>
        <w:t>2030</w:t>
      </w:r>
    </w:p>
    <w:p w14:paraId="03CD6B1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2030</w:t>
      </w:r>
    </w:p>
    <w:p w14:paraId="7A92D42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2030</w:t>
      </w:r>
    </w:p>
    <w:p w14:paraId="6DE1EB3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2032</w:t>
      </w:r>
    </w:p>
    <w:p w14:paraId="0F0920A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2033</w:t>
      </w:r>
    </w:p>
    <w:p w14:paraId="6C367CC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SRS-RSRP measurement accuracy with FR2 serving cell</w:t>
      </w:r>
      <w:r>
        <w:tab/>
        <w:t>2033</w:t>
      </w:r>
    </w:p>
    <w:p w14:paraId="015D135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2033</w:t>
      </w:r>
    </w:p>
    <w:p w14:paraId="6ABCBE6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2033</w:t>
      </w:r>
    </w:p>
    <w:p w14:paraId="65E1A40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2036</w:t>
      </w:r>
    </w:p>
    <w:p w14:paraId="1C5D81D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SA CLI-RSSI measurement accuracy with FR2 serving cell</w:t>
      </w:r>
      <w:r>
        <w:tab/>
        <w:t>2037</w:t>
      </w:r>
    </w:p>
    <w:p w14:paraId="4A4B203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2037</w:t>
      </w:r>
    </w:p>
    <w:p w14:paraId="3F20F67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2037</w:t>
      </w:r>
    </w:p>
    <w:p w14:paraId="6E9CFEE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2039</w:t>
      </w:r>
    </w:p>
    <w:p w14:paraId="17ED1BC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2040</w:t>
      </w:r>
    </w:p>
    <w:p w14:paraId="7E4E513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L1-SINR measurement with CSI-RS based CMR and no dedicated IMR configured and CSI-RS resource set with repetition off</w:t>
      </w:r>
      <w:r>
        <w:tab/>
        <w:t>2040</w:t>
      </w:r>
    </w:p>
    <w:p w14:paraId="1D8E9B3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2040</w:t>
      </w:r>
    </w:p>
    <w:p w14:paraId="02E5B77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2040</w:t>
      </w:r>
    </w:p>
    <w:p w14:paraId="41BB4CC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497E641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L1-SINR measurement with SSB based CMR and dedicated IMR</w:t>
      </w:r>
      <w:r>
        <w:tab/>
        <w:t>2042</w:t>
      </w:r>
    </w:p>
    <w:p w14:paraId="10D37EE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2042</w:t>
      </w:r>
    </w:p>
    <w:p w14:paraId="1CB76F7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2043</w:t>
      </w:r>
    </w:p>
    <w:p w14:paraId="443C912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2045</w:t>
      </w:r>
    </w:p>
    <w:p w14:paraId="629A873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L1-SINR measurement with CSI-RS based CMR and dedicated IMR</w:t>
      </w:r>
      <w:r>
        <w:tab/>
        <w:t>2045</w:t>
      </w:r>
    </w:p>
    <w:p w14:paraId="5D41822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2045</w:t>
      </w:r>
    </w:p>
    <w:p w14:paraId="352BB93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2046</w:t>
      </w:r>
    </w:p>
    <w:p w14:paraId="696E182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2048</w:t>
      </w:r>
    </w:p>
    <w:p w14:paraId="3FA246F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2048</w:t>
      </w:r>
    </w:p>
    <w:p w14:paraId="4F89830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SA intra-frequency case measurement accuracy with FR2 serving cell and FR2 target cell</w:t>
      </w:r>
      <w:r>
        <w:tab/>
        <w:t>2048</w:t>
      </w:r>
    </w:p>
    <w:p w14:paraId="6974120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70064A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Purpose and Environment</w:t>
      </w:r>
      <w:r>
        <w:tab/>
        <w:t>2048</w:t>
      </w:r>
    </w:p>
    <w:p w14:paraId="24E3C39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70064A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parameters</w:t>
      </w:r>
      <w:r>
        <w:tab/>
        <w:t>2049</w:t>
      </w:r>
    </w:p>
    <w:p w14:paraId="50D39B8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70064A">
        <w:rPr>
          <w:rFonts w:eastAsia="SimSun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Requirements</w:t>
      </w:r>
      <w:r>
        <w:tab/>
        <w:t>2052</w:t>
      </w:r>
    </w:p>
    <w:p w14:paraId="61014BF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A.7.7.7.2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SA inter-frequency case measurement accuracy with FR2 serving cell and FR2 target cell</w:t>
      </w:r>
      <w:r>
        <w:tab/>
        <w:t>2053</w:t>
      </w:r>
    </w:p>
    <w:p w14:paraId="09CB89F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70064A">
        <w:rPr>
          <w:rFonts w:eastAsia="SimSu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Purpose and Environment</w:t>
      </w:r>
      <w:r>
        <w:tab/>
        <w:t>2053</w:t>
      </w:r>
    </w:p>
    <w:p w14:paraId="60777BC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70064A">
        <w:rPr>
          <w:rFonts w:eastAsia="SimSun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parameters</w:t>
      </w:r>
      <w:r>
        <w:tab/>
        <w:t>2053</w:t>
      </w:r>
    </w:p>
    <w:p w14:paraId="62D5497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70064A">
        <w:rPr>
          <w:rFonts w:eastAsia="SimSun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Requirements</w:t>
      </w:r>
      <w:r>
        <w:tab/>
        <w:t>2056</w:t>
      </w:r>
    </w:p>
    <w:p w14:paraId="2B70BDA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CSI-RSRQ</w:t>
      </w:r>
      <w:r>
        <w:tab/>
        <w:t>2056</w:t>
      </w:r>
    </w:p>
    <w:p w14:paraId="1F27FAC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A.7.7.8</w:t>
      </w:r>
      <w:r w:rsidRPr="0070064A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SA intra-frequency measurement accuracy with FR2 serving cell and FR2 target cell</w:t>
      </w:r>
      <w:r>
        <w:tab/>
        <w:t>2056</w:t>
      </w:r>
    </w:p>
    <w:p w14:paraId="5BCC284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A.7.7.8</w:t>
      </w:r>
      <w:r w:rsidRPr="0070064A">
        <w:rPr>
          <w:rFonts w:eastAsia="SimSun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Purpose and Environment</w:t>
      </w:r>
      <w:r>
        <w:tab/>
        <w:t>2056</w:t>
      </w:r>
    </w:p>
    <w:p w14:paraId="4231843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A.7.7.8</w:t>
      </w:r>
      <w:r w:rsidRPr="0070064A">
        <w:rPr>
          <w:rFonts w:eastAsia="SimSun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Parameters</w:t>
      </w:r>
      <w:r>
        <w:tab/>
        <w:t>2057</w:t>
      </w:r>
    </w:p>
    <w:p w14:paraId="00AAA8E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A.7.7.8</w:t>
      </w:r>
      <w:r w:rsidRPr="0070064A">
        <w:rPr>
          <w:rFonts w:eastAsia="SimSun"/>
          <w:snapToGrid w:val="0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Requirements</w:t>
      </w:r>
      <w:r>
        <w:tab/>
        <w:t>2059</w:t>
      </w:r>
    </w:p>
    <w:p w14:paraId="2E1D39E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70064A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lang w:eastAsia="zh-CN"/>
        </w:rPr>
        <w:t>SA Inter-frequency measurement accuracy with FR2 serving cell and FR2 TDD target cell</w:t>
      </w:r>
      <w:r>
        <w:tab/>
        <w:t>2059</w:t>
      </w:r>
    </w:p>
    <w:p w14:paraId="3242D99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A.7.7.8</w:t>
      </w:r>
      <w:r w:rsidRPr="0070064A">
        <w:rPr>
          <w:rFonts w:eastAsia="SimSun"/>
          <w:snapToGrid w:val="0"/>
          <w:lang w:eastAsia="zh-CN"/>
        </w:rPr>
        <w:t>.2.</w:t>
      </w:r>
      <w:r w:rsidRPr="0070064A">
        <w:rPr>
          <w:rFonts w:eastAsia="SimSun"/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</w:rPr>
        <w:t>Test Purpose and Environment</w:t>
      </w:r>
      <w:r>
        <w:tab/>
        <w:t>2059</w:t>
      </w:r>
    </w:p>
    <w:p w14:paraId="49A23B3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70064A">
        <w:rPr>
          <w:rFonts w:eastAsia="SimSun"/>
          <w:lang w:eastAsia="zh-CN"/>
        </w:rPr>
        <w:t>.2.</w:t>
      </w:r>
      <w:r w:rsidRPr="0070064A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Parameters</w:t>
      </w:r>
      <w:r>
        <w:tab/>
        <w:t>2059</w:t>
      </w:r>
    </w:p>
    <w:p w14:paraId="6FC604B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70064A">
        <w:rPr>
          <w:rFonts w:eastAsia="SimSun"/>
          <w:lang w:eastAsia="zh-CN"/>
        </w:rPr>
        <w:t>.2.</w:t>
      </w:r>
      <w:r w:rsidRPr="0070064A">
        <w:rPr>
          <w:rFonts w:eastAsia="SimSu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Test Requirements</w:t>
      </w:r>
      <w:r>
        <w:tab/>
        <w:t>2061</w:t>
      </w:r>
    </w:p>
    <w:p w14:paraId="1AAF689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2061</w:t>
      </w:r>
    </w:p>
    <w:p w14:paraId="564B9A8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A.7.7.9</w:t>
      </w:r>
      <w:r w:rsidRPr="0070064A">
        <w:rPr>
          <w:rFonts w:eastAsia="PMingLiU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PMingLiU"/>
          <w:snapToGrid w:val="0"/>
        </w:rPr>
        <w:t>SA intra-frequency case measurement accuracy with FR2 serving cell and FR2 target cell</w:t>
      </w:r>
      <w:r>
        <w:tab/>
        <w:t>2061</w:t>
      </w:r>
    </w:p>
    <w:p w14:paraId="2D751A8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A.7.7.9</w:t>
      </w:r>
      <w:r w:rsidRPr="0070064A">
        <w:rPr>
          <w:rFonts w:eastAsia="PMingLiU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PMingLiU"/>
          <w:snapToGrid w:val="0"/>
        </w:rPr>
        <w:t>Test Purpose and Environment</w:t>
      </w:r>
      <w:r>
        <w:tab/>
        <w:t>2061</w:t>
      </w:r>
    </w:p>
    <w:p w14:paraId="008821F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70064A">
        <w:rPr>
          <w:rFonts w:eastAsia="PMingLiU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PMingLiU"/>
        </w:rPr>
        <w:t>Test Parameters</w:t>
      </w:r>
      <w:r>
        <w:tab/>
        <w:t>2061</w:t>
      </w:r>
    </w:p>
    <w:p w14:paraId="018C921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70064A">
        <w:rPr>
          <w:rFonts w:eastAsia="PMingLiU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PMingLiU"/>
        </w:rPr>
        <w:t>Test Requirements</w:t>
      </w:r>
      <w:r>
        <w:tab/>
        <w:t>2064</w:t>
      </w:r>
    </w:p>
    <w:p w14:paraId="08CC87F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70064A">
        <w:rPr>
          <w:rFonts w:eastAsia="PMingLiU"/>
        </w:rPr>
        <w:t>.</w:t>
      </w:r>
      <w:r w:rsidRPr="0070064A">
        <w:rPr>
          <w:rFonts w:eastAsia="PMingLiU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PMingLiU"/>
          <w:lang w:eastAsia="zh-CN"/>
        </w:rPr>
        <w:t>SA Inter-frequency measurement accuracy with FR2 serving cell and FR2 TDD target cell</w:t>
      </w:r>
      <w:r>
        <w:tab/>
        <w:t>2064</w:t>
      </w:r>
    </w:p>
    <w:p w14:paraId="2989FD3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70064A">
        <w:rPr>
          <w:rFonts w:eastAsia="PMingLiU"/>
        </w:rPr>
        <w:t>.</w:t>
      </w:r>
      <w:r w:rsidRPr="0070064A">
        <w:rPr>
          <w:rFonts w:eastAsia="PMingLiU"/>
          <w:lang w:eastAsia="zh-CN"/>
        </w:rPr>
        <w:t>2</w:t>
      </w:r>
      <w:r w:rsidRPr="0070064A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PMingLiU"/>
        </w:rPr>
        <w:t>Test Parameters</w:t>
      </w:r>
      <w:r>
        <w:tab/>
        <w:t>2064</w:t>
      </w:r>
    </w:p>
    <w:p w14:paraId="2DC4F62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70064A">
        <w:rPr>
          <w:rFonts w:eastAsia="PMingLiU"/>
        </w:rPr>
        <w:t>.</w:t>
      </w:r>
      <w:r w:rsidRPr="0070064A">
        <w:rPr>
          <w:rFonts w:eastAsia="PMingLiU"/>
          <w:lang w:eastAsia="zh-CN"/>
        </w:rPr>
        <w:t>2</w:t>
      </w:r>
      <w:r w:rsidRPr="0070064A">
        <w:rPr>
          <w:rFonts w:eastAsia="PMingLiU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PMingLiU"/>
        </w:rPr>
        <w:t>Test Requirements</w:t>
      </w:r>
      <w:r>
        <w:tab/>
        <w:t>2066</w:t>
      </w:r>
    </w:p>
    <w:p w14:paraId="78252E7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2066</w:t>
      </w:r>
    </w:p>
    <w:p w14:paraId="45741FF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  <w:snapToGrid w:val="0"/>
        </w:rPr>
        <w:t>A.7.7.10.1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snapToGrid w:val="0"/>
        </w:rPr>
        <w:t>RSTD measurement accuracy test case for single positioning frequency layer</w:t>
      </w:r>
      <w:r>
        <w:tab/>
        <w:t>2066</w:t>
      </w:r>
    </w:p>
    <w:p w14:paraId="12FBEC8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A.7.7.10.1.1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</w:rPr>
        <w:t>Test purpose and Environment</w:t>
      </w:r>
      <w:r>
        <w:tab/>
        <w:t>2066</w:t>
      </w:r>
    </w:p>
    <w:p w14:paraId="65ADB2A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  <w:lang w:eastAsia="ko-KR"/>
        </w:rPr>
        <w:t>A.7.7.10.1.2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lang w:eastAsia="ko-KR"/>
        </w:rPr>
        <w:t>Test Requirements</w:t>
      </w:r>
      <w:r>
        <w:tab/>
        <w:t>2069</w:t>
      </w:r>
    </w:p>
    <w:p w14:paraId="53ACD3E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  <w:snapToGrid w:val="0"/>
        </w:rPr>
        <w:t>A.7.7.10.2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snapToGrid w:val="0"/>
        </w:rPr>
        <w:t>RSTD measurement accuracy test case for dual positioning frequency layer</w:t>
      </w:r>
      <w:r>
        <w:tab/>
        <w:t>2069</w:t>
      </w:r>
    </w:p>
    <w:p w14:paraId="2849B66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</w:rPr>
        <w:t>A.7.7.10.2.1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</w:rPr>
        <w:t>Test purpose and Environment</w:t>
      </w:r>
      <w:r>
        <w:tab/>
        <w:t>2069</w:t>
      </w:r>
    </w:p>
    <w:p w14:paraId="2EE69E4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  <w:lang w:eastAsia="ko-KR"/>
        </w:rPr>
        <w:t>A.7.7.10.2.2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lang w:eastAsia="ko-KR"/>
        </w:rPr>
        <w:t>Test Requirements</w:t>
      </w:r>
      <w:r>
        <w:tab/>
        <w:t>2071</w:t>
      </w:r>
    </w:p>
    <w:p w14:paraId="6053BB8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2071</w:t>
      </w:r>
    </w:p>
    <w:p w14:paraId="074CFAF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  <w:lang w:eastAsia="zh-CN"/>
        </w:rPr>
        <w:t>A.7.7.11</w:t>
      </w:r>
      <w:r w:rsidRPr="0070064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 xml:space="preserve">SA measurement accuracy </w:t>
      </w:r>
      <w:r w:rsidRPr="0070064A">
        <w:rPr>
          <w:rFonts w:eastAsia="SimSun"/>
          <w:snapToGrid w:val="0"/>
          <w:lang w:val="en-US" w:eastAsia="zh-CN"/>
        </w:rPr>
        <w:t>with PRS in FR2</w:t>
      </w:r>
      <w:r>
        <w:tab/>
        <w:t>2071</w:t>
      </w:r>
    </w:p>
    <w:p w14:paraId="2F43901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lang w:eastAsia="zh-CN"/>
        </w:rPr>
        <w:lastRenderedPageBreak/>
        <w:t>A.7.7.11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2071</w:t>
      </w:r>
    </w:p>
    <w:p w14:paraId="4DFAD5E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lang w:eastAsia="zh-CN"/>
        </w:rPr>
        <w:t>A.7.7.11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2071</w:t>
      </w:r>
    </w:p>
    <w:p w14:paraId="2AEE120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lang w:eastAsia="zh-CN"/>
        </w:rPr>
        <w:t>A.7.7.11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2074</w:t>
      </w:r>
    </w:p>
    <w:p w14:paraId="0A369F7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2075</w:t>
      </w:r>
    </w:p>
    <w:p w14:paraId="6C8F600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 UE Rx-Tx time difference measurement period for single positioning frequency layer in FR2 SA</w:t>
      </w:r>
      <w:r>
        <w:tab/>
        <w:t>2075</w:t>
      </w:r>
    </w:p>
    <w:p w14:paraId="5364E72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2075</w:t>
      </w:r>
    </w:p>
    <w:p w14:paraId="6104BCE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2075</w:t>
      </w:r>
    </w:p>
    <w:p w14:paraId="0DD0B04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2077</w:t>
      </w:r>
    </w:p>
    <w:p w14:paraId="1A0882DF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for NR RRM</w:t>
      </w:r>
      <w:r>
        <w:tab/>
        <w:t>2077</w:t>
      </w:r>
    </w:p>
    <w:p w14:paraId="53915304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2077</w:t>
      </w:r>
    </w:p>
    <w:p w14:paraId="092AAE87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2077</w:t>
      </w:r>
    </w:p>
    <w:p w14:paraId="45761E0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Cell re-selection</w:t>
      </w:r>
      <w:r>
        <w:tab/>
        <w:t>2077</w:t>
      </w:r>
    </w:p>
    <w:p w14:paraId="5F69BF3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2077</w:t>
      </w:r>
    </w:p>
    <w:p w14:paraId="76DA6DC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A.8.2.1.1.1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2077</w:t>
      </w:r>
    </w:p>
    <w:p w14:paraId="34B3988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A.8.2.1.1.2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Requirements</w:t>
      </w:r>
      <w:r>
        <w:tab/>
        <w:t>2082</w:t>
      </w:r>
    </w:p>
    <w:p w14:paraId="68F0714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2083</w:t>
      </w:r>
    </w:p>
    <w:p w14:paraId="6B35932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2083</w:t>
      </w:r>
    </w:p>
    <w:p w14:paraId="015AC5B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Requirements</w:t>
      </w:r>
      <w:r>
        <w:tab/>
        <w:t>2088</w:t>
      </w:r>
    </w:p>
    <w:p w14:paraId="125EC34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E-UTRA – NR Inter-RAT Early Measruement Reporting</w:t>
      </w:r>
      <w:r>
        <w:tab/>
        <w:t>2089</w:t>
      </w:r>
    </w:p>
    <w:p w14:paraId="587692E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</w:rPr>
        <w:t>A.8.2.2.1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</w:rPr>
        <w:t>E-UTRA – NR Early Measruement Reporting for NR in FR1</w:t>
      </w:r>
      <w:r>
        <w:tab/>
        <w:t>2089</w:t>
      </w:r>
    </w:p>
    <w:p w14:paraId="57EE5C8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  <w:lang w:eastAsia="zh-CN"/>
        </w:rPr>
        <w:t>A.8.2.2.1.1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  <w:lang w:eastAsia="zh-CN"/>
        </w:rPr>
        <w:t>Test Purpose and Environment</w:t>
      </w:r>
      <w:r>
        <w:tab/>
        <w:t>2089</w:t>
      </w:r>
    </w:p>
    <w:p w14:paraId="6E61916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SimSun"/>
          <w:snapToGrid w:val="0"/>
          <w:lang w:eastAsia="zh-CN"/>
        </w:rPr>
        <w:t>A.8.2.2.1.2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SimSun"/>
          <w:snapToGrid w:val="0"/>
          <w:lang w:eastAsia="zh-CN"/>
        </w:rPr>
        <w:t>Test Requirements</w:t>
      </w:r>
      <w:r>
        <w:tab/>
        <w:t>2094</w:t>
      </w:r>
    </w:p>
    <w:p w14:paraId="3013B96B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2094</w:t>
      </w:r>
    </w:p>
    <w:p w14:paraId="7FBCFCB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2094</w:t>
      </w:r>
    </w:p>
    <w:p w14:paraId="1038A15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v4.2.0"/>
          <w:lang w:val="sv-FI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sv-FI"/>
        </w:rPr>
        <w:t xml:space="preserve">E-UTRAN - </w:t>
      </w:r>
      <w:r w:rsidRPr="0070064A">
        <w:rPr>
          <w:rFonts w:cs="v4.2.0"/>
          <w:lang w:val="sv-FI"/>
        </w:rPr>
        <w:t xml:space="preserve">NR </w:t>
      </w:r>
      <w:r w:rsidRPr="0070064A">
        <w:rPr>
          <w:lang w:val="sv-FI"/>
        </w:rPr>
        <w:t>handover in FR1</w:t>
      </w:r>
      <w:r>
        <w:tab/>
        <w:t>2094</w:t>
      </w:r>
    </w:p>
    <w:p w14:paraId="6792A04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A.8.3.1.1.1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2094</w:t>
      </w:r>
    </w:p>
    <w:p w14:paraId="7F1BD8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A.8.3.1.1.2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2099</w:t>
      </w:r>
    </w:p>
    <w:p w14:paraId="6A5CDB39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2099</w:t>
      </w:r>
    </w:p>
    <w:p w14:paraId="07531AA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2099</w:t>
      </w:r>
    </w:p>
    <w:p w14:paraId="1A32900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2099</w:t>
      </w:r>
    </w:p>
    <w:p w14:paraId="20CC0CB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A.8.4.1.1.1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2099</w:t>
      </w:r>
    </w:p>
    <w:p w14:paraId="4F10E72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A.8.4.1.1.2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Requirements</w:t>
      </w:r>
      <w:r>
        <w:tab/>
        <w:t>2101</w:t>
      </w:r>
    </w:p>
    <w:p w14:paraId="56819E9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2102</w:t>
      </w:r>
    </w:p>
    <w:p w14:paraId="45AEAAC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A.8.4.1.2.1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2102</w:t>
      </w:r>
    </w:p>
    <w:p w14:paraId="58DA618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A.8.4.1.2.2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Requirements</w:t>
      </w:r>
      <w:r>
        <w:tab/>
        <w:t>2103</w:t>
      </w:r>
    </w:p>
    <w:p w14:paraId="4CDCF5C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2103</w:t>
      </w:r>
    </w:p>
    <w:p w14:paraId="53CCA1F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2103</w:t>
      </w:r>
    </w:p>
    <w:p w14:paraId="6C6D503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2103</w:t>
      </w:r>
    </w:p>
    <w:p w14:paraId="38AA907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2108</w:t>
      </w:r>
    </w:p>
    <w:p w14:paraId="0274FA4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2108</w:t>
      </w:r>
    </w:p>
    <w:p w14:paraId="5CB22F7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2108</w:t>
      </w:r>
    </w:p>
    <w:p w14:paraId="3AD4A30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2112</w:t>
      </w:r>
    </w:p>
    <w:p w14:paraId="0A7E50F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2112</w:t>
      </w:r>
    </w:p>
    <w:p w14:paraId="2AF56B1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2112</w:t>
      </w:r>
    </w:p>
    <w:p w14:paraId="2419931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2117</w:t>
      </w:r>
    </w:p>
    <w:p w14:paraId="042CB55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2117</w:t>
      </w:r>
    </w:p>
    <w:p w14:paraId="4236B31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2117</w:t>
      </w:r>
    </w:p>
    <w:p w14:paraId="478127F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2121</w:t>
      </w:r>
    </w:p>
    <w:p w14:paraId="40E6E17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2121</w:t>
      </w:r>
    </w:p>
    <w:p w14:paraId="74641E3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2121</w:t>
      </w:r>
    </w:p>
    <w:p w14:paraId="3FE8269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2123</w:t>
      </w:r>
    </w:p>
    <w:p w14:paraId="481CECA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2124</w:t>
      </w:r>
    </w:p>
    <w:p w14:paraId="18B0C52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2124</w:t>
      </w:r>
    </w:p>
    <w:p w14:paraId="508818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2126</w:t>
      </w:r>
    </w:p>
    <w:p w14:paraId="102FFE1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2127</w:t>
      </w:r>
    </w:p>
    <w:p w14:paraId="1C332CE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2127</w:t>
      </w:r>
    </w:p>
    <w:p w14:paraId="724E08A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2129</w:t>
      </w:r>
    </w:p>
    <w:p w14:paraId="36B003F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2130</w:t>
      </w:r>
    </w:p>
    <w:p w14:paraId="1994948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2130</w:t>
      </w:r>
    </w:p>
    <w:p w14:paraId="74123C8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2132</w:t>
      </w:r>
    </w:p>
    <w:p w14:paraId="7AA815A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70064A">
        <w:rPr>
          <w:rFonts w:cs="v4.2.0"/>
        </w:rPr>
        <w:t xml:space="preserve">for UE configured with </w:t>
      </w:r>
      <w:r>
        <w:t>highSpeedInterRAT-NR-r16</w:t>
      </w:r>
      <w:r>
        <w:tab/>
        <w:t>2133</w:t>
      </w:r>
    </w:p>
    <w:p w14:paraId="1D546E9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2133</w:t>
      </w:r>
    </w:p>
    <w:p w14:paraId="4B2310C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2139</w:t>
      </w:r>
    </w:p>
    <w:p w14:paraId="1B47D3E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2139</w:t>
      </w:r>
    </w:p>
    <w:p w14:paraId="2D97FE9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2139</w:t>
      </w:r>
    </w:p>
    <w:p w14:paraId="3B0E7B8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2139</w:t>
      </w:r>
    </w:p>
    <w:p w14:paraId="35A615B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A.8.5.1.1.1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</w:t>
      </w:r>
      <w:r>
        <w:tab/>
        <w:t>2139</w:t>
      </w:r>
    </w:p>
    <w:p w14:paraId="3F9B798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A.8.5.1.1.2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Environment</w:t>
      </w:r>
      <w:r>
        <w:tab/>
        <w:t>2139</w:t>
      </w:r>
    </w:p>
    <w:p w14:paraId="4A92E3E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A.8.5.1.1.3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2145</w:t>
      </w:r>
    </w:p>
    <w:p w14:paraId="003EBC7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2145</w:t>
      </w:r>
    </w:p>
    <w:p w14:paraId="01CFD72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2145</w:t>
      </w:r>
    </w:p>
    <w:p w14:paraId="1D7DAB1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2150</w:t>
      </w:r>
    </w:p>
    <w:p w14:paraId="7918805B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A.8.5.2.1.2.1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2150</w:t>
      </w:r>
    </w:p>
    <w:p w14:paraId="3C01112B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A.8.5.2.1.2.2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2150</w:t>
      </w:r>
    </w:p>
    <w:p w14:paraId="0FFC6249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A.8.5.2.1.2.3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2152</w:t>
      </w:r>
    </w:p>
    <w:p w14:paraId="60533ED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SS-RSRQ</w:t>
      </w:r>
      <w:r>
        <w:tab/>
        <w:t>2152</w:t>
      </w:r>
    </w:p>
    <w:p w14:paraId="749DCFE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2152</w:t>
      </w:r>
    </w:p>
    <w:p w14:paraId="653D09E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2157</w:t>
      </w:r>
    </w:p>
    <w:p w14:paraId="71B11BCF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A.8.5.2.2.2.1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2157</w:t>
      </w:r>
    </w:p>
    <w:p w14:paraId="3284C5F1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A.8.5.2.2.2.2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2157</w:t>
      </w:r>
    </w:p>
    <w:p w14:paraId="2AAA7E34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A.8.5.2.2.2.3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2159</w:t>
      </w:r>
    </w:p>
    <w:p w14:paraId="69B8479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SS-SINR</w:t>
      </w:r>
      <w:r>
        <w:tab/>
        <w:t>2159</w:t>
      </w:r>
    </w:p>
    <w:p w14:paraId="5D9F364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2159</w:t>
      </w:r>
    </w:p>
    <w:p w14:paraId="3FF169F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2163</w:t>
      </w:r>
    </w:p>
    <w:p w14:paraId="2B7B7A28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A.8.5.2.3.2.1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2163</w:t>
      </w:r>
    </w:p>
    <w:p w14:paraId="3B0A1E4F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A.8.5.2.3.2.2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2163</w:t>
      </w:r>
    </w:p>
    <w:p w14:paraId="0E398502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A.8.5.2.3.2.3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2165</w:t>
      </w:r>
    </w:p>
    <w:p w14:paraId="4FB05C11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0064A">
        <w:rPr>
          <w:lang w:val="en-US"/>
        </w:rP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0064A">
        <w:rPr>
          <w:lang w:val="en-US"/>
        </w:rPr>
        <w:t>V2X Tests</w:t>
      </w:r>
      <w:r>
        <w:tab/>
        <w:t>2166</w:t>
      </w:r>
    </w:p>
    <w:p w14:paraId="3BC8D6D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Tests in FR1</w:t>
      </w:r>
      <w:r>
        <w:tab/>
        <w:t>2166</w:t>
      </w:r>
    </w:p>
    <w:p w14:paraId="22E5ACD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Transmit Timing</w:t>
      </w:r>
      <w:r>
        <w:tab/>
        <w:t>2166</w:t>
      </w:r>
    </w:p>
    <w:p w14:paraId="6024DF0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2166</w:t>
      </w:r>
    </w:p>
    <w:p w14:paraId="018C82A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2166</w:t>
      </w:r>
    </w:p>
    <w:p w14:paraId="067D379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2166</w:t>
      </w:r>
    </w:p>
    <w:p w14:paraId="0CCA0CB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2166</w:t>
      </w:r>
    </w:p>
    <w:p w14:paraId="3E56E00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2166</w:t>
      </w:r>
    </w:p>
    <w:p w14:paraId="25DCECF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2167</w:t>
      </w:r>
    </w:p>
    <w:p w14:paraId="277BF19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2167</w:t>
      </w:r>
    </w:p>
    <w:p w14:paraId="58F0CFC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2167</w:t>
      </w:r>
    </w:p>
    <w:p w14:paraId="295EF00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2170</w:t>
      </w:r>
    </w:p>
    <w:p w14:paraId="3A2B69B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for Initiation/Cease of SLSS Transmission with V2X Sidelink Communication</w:t>
      </w:r>
      <w:r>
        <w:tab/>
        <w:t>2170</w:t>
      </w:r>
    </w:p>
    <w:p w14:paraId="2E82EF7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2170</w:t>
      </w:r>
    </w:p>
    <w:p w14:paraId="7029703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2170</w:t>
      </w:r>
    </w:p>
    <w:p w14:paraId="00C39CF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2174</w:t>
      </w:r>
    </w:p>
    <w:p w14:paraId="6B6A850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2174</w:t>
      </w:r>
    </w:p>
    <w:p w14:paraId="707E45B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2174</w:t>
      </w:r>
    </w:p>
    <w:p w14:paraId="37448F1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2175</w:t>
      </w:r>
    </w:p>
    <w:p w14:paraId="5C33101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for V2X Synchronization Reference Selection/Reselection</w:t>
      </w:r>
      <w:r>
        <w:tab/>
        <w:t>2176</w:t>
      </w:r>
    </w:p>
    <w:p w14:paraId="2DFD4A4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2176</w:t>
      </w:r>
    </w:p>
    <w:p w14:paraId="69174C4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2176</w:t>
      </w:r>
    </w:p>
    <w:p w14:paraId="3DD6FCE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2178</w:t>
      </w:r>
    </w:p>
    <w:p w14:paraId="7BB0854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2179</w:t>
      </w:r>
    </w:p>
    <w:p w14:paraId="3DF5D57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2179</w:t>
      </w:r>
    </w:p>
    <w:p w14:paraId="1B0A82E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2182</w:t>
      </w:r>
    </w:p>
    <w:p w14:paraId="7D4CC7D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for L1 SL-RSRP Measurement</w:t>
      </w:r>
      <w:r>
        <w:tab/>
        <w:t>2183</w:t>
      </w:r>
    </w:p>
    <w:p w14:paraId="059C2B0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2183</w:t>
      </w:r>
    </w:p>
    <w:p w14:paraId="532A5E0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2183</w:t>
      </w:r>
    </w:p>
    <w:p w14:paraId="1B65901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2185</w:t>
      </w:r>
    </w:p>
    <w:p w14:paraId="225513D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Resource Pre-emption</w:t>
      </w:r>
      <w:r>
        <w:tab/>
        <w:t>2185</w:t>
      </w:r>
    </w:p>
    <w:p w14:paraId="34E6673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2185</w:t>
      </w:r>
    </w:p>
    <w:p w14:paraId="0612492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2189</w:t>
      </w:r>
    </w:p>
    <w:p w14:paraId="068C278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Resource Re-evaluation</w:t>
      </w:r>
      <w:r>
        <w:tab/>
        <w:t>2189</w:t>
      </w:r>
    </w:p>
    <w:p w14:paraId="49D5CDF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2189</w:t>
      </w:r>
    </w:p>
    <w:p w14:paraId="2A4A9D9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2194</w:t>
      </w:r>
    </w:p>
    <w:p w14:paraId="0B8BD00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for Congestion Control Measurement</w:t>
      </w:r>
      <w:r>
        <w:tab/>
        <w:t>2194</w:t>
      </w:r>
    </w:p>
    <w:p w14:paraId="0DB80B7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2194</w:t>
      </w:r>
    </w:p>
    <w:p w14:paraId="689C77D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2196</w:t>
      </w:r>
    </w:p>
    <w:p w14:paraId="55AD97D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for Interruption</w:t>
      </w:r>
      <w:r>
        <w:tab/>
        <w:t>2196</w:t>
      </w:r>
    </w:p>
    <w:p w14:paraId="7FA70A2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2196</w:t>
      </w:r>
    </w:p>
    <w:p w14:paraId="463DDF2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2196</w:t>
      </w:r>
    </w:p>
    <w:p w14:paraId="4EA6923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2200</w:t>
      </w:r>
    </w:p>
    <w:p w14:paraId="67451B67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NR PSCell under CCA and Other NR Cells in FR1</w:t>
      </w:r>
      <w:r>
        <w:tab/>
        <w:t>2200</w:t>
      </w:r>
    </w:p>
    <w:p w14:paraId="6139382D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2200</w:t>
      </w:r>
    </w:p>
    <w:p w14:paraId="6B2CF68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2200</w:t>
      </w:r>
    </w:p>
    <w:p w14:paraId="36FB881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2200</w:t>
      </w:r>
    </w:p>
    <w:p w14:paraId="6AA1BB5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2200</w:t>
      </w:r>
    </w:p>
    <w:p w14:paraId="599CEDA4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2200</w:t>
      </w:r>
    </w:p>
    <w:p w14:paraId="7455A223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2203</w:t>
      </w:r>
    </w:p>
    <w:p w14:paraId="143A18B2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2203</w:t>
      </w:r>
    </w:p>
    <w:p w14:paraId="13D2216F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2203</w:t>
      </w:r>
    </w:p>
    <w:p w14:paraId="7F595EB6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2204</w:t>
      </w:r>
    </w:p>
    <w:p w14:paraId="22935F95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2204</w:t>
      </w:r>
    </w:p>
    <w:p w14:paraId="0AC6AD86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2204</w:t>
      </w:r>
    </w:p>
    <w:p w14:paraId="02FBB1B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2205</w:t>
      </w:r>
    </w:p>
    <w:p w14:paraId="0CDD90A0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2205</w:t>
      </w:r>
    </w:p>
    <w:p w14:paraId="2B02071F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2208</w:t>
      </w:r>
    </w:p>
    <w:p w14:paraId="07D7F531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2208</w:t>
      </w:r>
    </w:p>
    <w:p w14:paraId="02E6013B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2209</w:t>
      </w:r>
    </w:p>
    <w:p w14:paraId="4CC9D48A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2209</w:t>
      </w:r>
    </w:p>
    <w:p w14:paraId="75EB98B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2209</w:t>
      </w:r>
    </w:p>
    <w:p w14:paraId="6A4FD20B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2209</w:t>
      </w:r>
    </w:p>
    <w:p w14:paraId="1339D72D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2213</w:t>
      </w:r>
    </w:p>
    <w:p w14:paraId="2D009165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MsgA Transmission</w:t>
      </w:r>
      <w:r>
        <w:tab/>
        <w:t>2213</w:t>
      </w:r>
    </w:p>
    <w:p w14:paraId="09D6A470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MsgB Reception</w:t>
      </w:r>
      <w:r>
        <w:tab/>
        <w:t>2213</w:t>
      </w:r>
    </w:p>
    <w:p w14:paraId="0A6F20E0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2214</w:t>
      </w:r>
    </w:p>
    <w:p w14:paraId="644CF01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2214</w:t>
      </w:r>
    </w:p>
    <w:p w14:paraId="76A37D77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2214</w:t>
      </w:r>
    </w:p>
    <w:p w14:paraId="791139A2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2218</w:t>
      </w:r>
    </w:p>
    <w:p w14:paraId="24DD025A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2218</w:t>
      </w:r>
    </w:p>
    <w:p w14:paraId="4DAFEBF8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2219</w:t>
      </w:r>
    </w:p>
    <w:p w14:paraId="70FC688D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2219</w:t>
      </w:r>
    </w:p>
    <w:p w14:paraId="1E43D2CD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2220</w:t>
      </w:r>
    </w:p>
    <w:p w14:paraId="2AFAB36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2220</w:t>
      </w:r>
    </w:p>
    <w:p w14:paraId="6EC1415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2224</w:t>
      </w:r>
    </w:p>
    <w:p w14:paraId="06F4BF63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2227</w:t>
      </w:r>
    </w:p>
    <w:p w14:paraId="765EFA8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2227</w:t>
      </w:r>
    </w:p>
    <w:p w14:paraId="34BDE46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2227</w:t>
      </w:r>
    </w:p>
    <w:p w14:paraId="73F0623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2228</w:t>
      </w:r>
    </w:p>
    <w:p w14:paraId="67F3C7A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A.10.3.1.2.1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2228</w:t>
      </w:r>
    </w:p>
    <w:p w14:paraId="0E3FCB4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A.10.3.1.2.2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requirements</w:t>
      </w:r>
      <w:r>
        <w:tab/>
        <w:t>2232</w:t>
      </w:r>
    </w:p>
    <w:p w14:paraId="4065582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2232</w:t>
      </w:r>
    </w:p>
    <w:p w14:paraId="0AF48ED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A.10.3.1.3.1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2232</w:t>
      </w:r>
    </w:p>
    <w:p w14:paraId="6318956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lastRenderedPageBreak/>
        <w:t>A.10.3.1.3.2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requirements</w:t>
      </w:r>
      <w:r>
        <w:tab/>
        <w:t>2238</w:t>
      </w:r>
    </w:p>
    <w:p w14:paraId="4129C08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PSCell configured with SSB-based RLM RS in DRX mode</w:t>
      </w:r>
      <w:r>
        <w:tab/>
        <w:t>2238</w:t>
      </w:r>
    </w:p>
    <w:p w14:paraId="79CBE8E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A.10.3.1.4.1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2238</w:t>
      </w:r>
    </w:p>
    <w:p w14:paraId="1EB2313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A.10.3.1.4.2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requirements</w:t>
      </w:r>
      <w:r>
        <w:tab/>
        <w:t>2238</w:t>
      </w:r>
    </w:p>
    <w:p w14:paraId="3517FD3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PSCell configured with SSB-based RLM RS in DRX mode</w:t>
      </w:r>
      <w:r>
        <w:tab/>
        <w:t>2238</w:t>
      </w:r>
    </w:p>
    <w:p w14:paraId="74597A0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A.10.3.1.5.1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2238</w:t>
      </w:r>
    </w:p>
    <w:p w14:paraId="27AB129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A.10.3.1.5.2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requirements</w:t>
      </w:r>
      <w:r>
        <w:tab/>
        <w:t>2238</w:t>
      </w:r>
    </w:p>
    <w:p w14:paraId="68F61A8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2238</w:t>
      </w:r>
    </w:p>
    <w:p w14:paraId="446492C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2238</w:t>
      </w:r>
    </w:p>
    <w:p w14:paraId="6160693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2238</w:t>
      </w:r>
    </w:p>
    <w:p w14:paraId="4AB112E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2243</w:t>
      </w:r>
    </w:p>
    <w:p w14:paraId="06303E4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2243</w:t>
      </w:r>
    </w:p>
    <w:p w14:paraId="03D11EE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2250</w:t>
      </w:r>
    </w:p>
    <w:p w14:paraId="089A5A5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switching</w:t>
      </w:r>
      <w:r>
        <w:tab/>
        <w:t>2263</w:t>
      </w:r>
    </w:p>
    <w:p w14:paraId="24892CE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2263</w:t>
      </w:r>
    </w:p>
    <w:p w14:paraId="3D8B62B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</w:rPr>
        <w:t>A.10.3.5.1.2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2268</w:t>
      </w:r>
    </w:p>
    <w:p w14:paraId="2757026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2269</w:t>
      </w:r>
    </w:p>
    <w:p w14:paraId="5004609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</w:rPr>
        <w:t>A.10.3.5.2.1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lang w:val="en-US"/>
        </w:rPr>
        <w:t>E-UTRAN – NR PSCell FR1 DL active BWP switch in non-DRX in synchronous EN-DC</w:t>
      </w:r>
      <w:r>
        <w:tab/>
        <w:t>2269</w:t>
      </w:r>
    </w:p>
    <w:p w14:paraId="52FB6B8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2272</w:t>
      </w:r>
    </w:p>
    <w:p w14:paraId="1258397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2276</w:t>
      </w:r>
    </w:p>
    <w:p w14:paraId="5DA1388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2280</w:t>
      </w:r>
    </w:p>
    <w:p w14:paraId="0D02C35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2280</w:t>
      </w:r>
    </w:p>
    <w:p w14:paraId="3E0D168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2280</w:t>
      </w:r>
    </w:p>
    <w:p w14:paraId="17263A2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2284</w:t>
      </w:r>
    </w:p>
    <w:p w14:paraId="3091760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2285</w:t>
      </w:r>
    </w:p>
    <w:p w14:paraId="5768F907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2285</w:t>
      </w:r>
    </w:p>
    <w:p w14:paraId="7126544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2285</w:t>
      </w:r>
    </w:p>
    <w:p w14:paraId="667B7C8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PSCC without gaps under non-DRX</w:t>
      </w:r>
      <w:r>
        <w:tab/>
        <w:t>2285</w:t>
      </w:r>
    </w:p>
    <w:p w14:paraId="2A665B4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2285</w:t>
      </w:r>
    </w:p>
    <w:p w14:paraId="33C8B12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2285</w:t>
      </w:r>
    </w:p>
    <w:p w14:paraId="353FD58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2285</w:t>
      </w:r>
    </w:p>
    <w:p w14:paraId="6CF002D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PSCC without gaps under DRX</w:t>
      </w:r>
      <w:r>
        <w:tab/>
        <w:t>2286</w:t>
      </w:r>
    </w:p>
    <w:p w14:paraId="4EA91D8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2286</w:t>
      </w:r>
    </w:p>
    <w:p w14:paraId="48DE01B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2286</w:t>
      </w:r>
    </w:p>
    <w:p w14:paraId="07F5464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2286</w:t>
      </w:r>
    </w:p>
    <w:p w14:paraId="6796592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PSCC with per-UE gaps under non-DRX</w:t>
      </w:r>
      <w:r>
        <w:tab/>
        <w:t>2286</w:t>
      </w:r>
    </w:p>
    <w:p w14:paraId="0DE7FA7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2286</w:t>
      </w:r>
    </w:p>
    <w:p w14:paraId="177FE53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2286</w:t>
      </w:r>
    </w:p>
    <w:p w14:paraId="20896E3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2286</w:t>
      </w:r>
    </w:p>
    <w:p w14:paraId="5355D16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PSCC with per-UE gaps under DRX</w:t>
      </w:r>
      <w:r>
        <w:tab/>
        <w:t>2287</w:t>
      </w:r>
    </w:p>
    <w:p w14:paraId="1E502B3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2287</w:t>
      </w:r>
    </w:p>
    <w:p w14:paraId="04960CE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2287</w:t>
      </w:r>
    </w:p>
    <w:p w14:paraId="0B790D4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2287</w:t>
      </w:r>
    </w:p>
    <w:p w14:paraId="3DFF01B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SCC without gaps under non-DRX</w:t>
      </w:r>
      <w:r>
        <w:tab/>
        <w:t>2287</w:t>
      </w:r>
    </w:p>
    <w:p w14:paraId="7AF251D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2287</w:t>
      </w:r>
    </w:p>
    <w:p w14:paraId="3D3A054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2287</w:t>
      </w:r>
    </w:p>
    <w:p w14:paraId="75E8ADA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2287</w:t>
      </w:r>
    </w:p>
    <w:p w14:paraId="7A5C045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SCC without gaps under DRX</w:t>
      </w:r>
      <w:r>
        <w:tab/>
        <w:t>2288</w:t>
      </w:r>
    </w:p>
    <w:p w14:paraId="371E671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2465210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2288</w:t>
      </w:r>
    </w:p>
    <w:p w14:paraId="56B14E0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2288</w:t>
      </w:r>
    </w:p>
    <w:p w14:paraId="6B0A603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SCC with per-UE gaps under non-DRX</w:t>
      </w:r>
      <w:r>
        <w:tab/>
        <w:t>2288</w:t>
      </w:r>
    </w:p>
    <w:p w14:paraId="081B093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103E0D0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2288</w:t>
      </w:r>
    </w:p>
    <w:p w14:paraId="378785C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2288</w:t>
      </w:r>
    </w:p>
    <w:p w14:paraId="6524569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SCC with per-UE gaps under DRX</w:t>
      </w:r>
      <w:r>
        <w:tab/>
        <w:t>2289</w:t>
      </w:r>
    </w:p>
    <w:p w14:paraId="3E1AF89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2289</w:t>
      </w:r>
    </w:p>
    <w:p w14:paraId="2BC0480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2289</w:t>
      </w:r>
    </w:p>
    <w:p w14:paraId="0A97CF5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A.10.4.1.8.3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2289</w:t>
      </w:r>
    </w:p>
    <w:p w14:paraId="7CFB240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PSCC</w:t>
      </w:r>
      <w:r>
        <w:tab/>
        <w:t>2289</w:t>
      </w:r>
    </w:p>
    <w:p w14:paraId="49A253C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2289</w:t>
      </w:r>
    </w:p>
    <w:p w14:paraId="737498F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2289</w:t>
      </w:r>
    </w:p>
    <w:p w14:paraId="5B1DF56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2290</w:t>
      </w:r>
    </w:p>
    <w:p w14:paraId="275B719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2290</w:t>
      </w:r>
    </w:p>
    <w:p w14:paraId="7A208DA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2290</w:t>
      </w:r>
    </w:p>
    <w:p w14:paraId="4DE758E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2290</w:t>
      </w:r>
    </w:p>
    <w:p w14:paraId="3F4A349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2290</w:t>
      </w:r>
    </w:p>
    <w:p w14:paraId="1CCF5D5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2290</w:t>
      </w:r>
    </w:p>
    <w:p w14:paraId="5A3BC09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2291</w:t>
      </w:r>
    </w:p>
    <w:p w14:paraId="41577A3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2291</w:t>
      </w:r>
    </w:p>
    <w:p w14:paraId="53F7FC9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2291</w:t>
      </w:r>
    </w:p>
    <w:p w14:paraId="6BA16B8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2291</w:t>
      </w:r>
    </w:p>
    <w:p w14:paraId="2AA6982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2291</w:t>
      </w:r>
    </w:p>
    <w:p w14:paraId="5428952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2291</w:t>
      </w:r>
    </w:p>
    <w:p w14:paraId="33EE790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2291</w:t>
      </w:r>
    </w:p>
    <w:p w14:paraId="5EA580B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2292</w:t>
      </w:r>
    </w:p>
    <w:p w14:paraId="0E47ECC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2292</w:t>
      </w:r>
    </w:p>
    <w:p w14:paraId="7852A71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2292</w:t>
      </w:r>
    </w:p>
    <w:p w14:paraId="15E1FF2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2292</w:t>
      </w:r>
    </w:p>
    <w:p w14:paraId="1A06E36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2292</w:t>
      </w:r>
    </w:p>
    <w:p w14:paraId="154D89A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2297</w:t>
      </w:r>
    </w:p>
    <w:p w14:paraId="5AA7ADB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2298</w:t>
      </w:r>
    </w:p>
    <w:p w14:paraId="6DBFB5E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6EB1F46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2302</w:t>
      </w:r>
    </w:p>
    <w:p w14:paraId="3BFAB22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2303</w:t>
      </w:r>
    </w:p>
    <w:p w14:paraId="1B91FAD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2303</w:t>
      </w:r>
    </w:p>
    <w:p w14:paraId="4A51783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14:paraId="327E2CA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2308</w:t>
      </w:r>
    </w:p>
    <w:p w14:paraId="2D83C58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2308</w:t>
      </w:r>
    </w:p>
    <w:p w14:paraId="333CC09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2312</w:t>
      </w:r>
    </w:p>
    <w:p w14:paraId="3CB5AC8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2313</w:t>
      </w:r>
    </w:p>
    <w:p w14:paraId="20A7EBE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2313</w:t>
      </w:r>
    </w:p>
    <w:p w14:paraId="65115C8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6618551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2319</w:t>
      </w:r>
    </w:p>
    <w:p w14:paraId="4E84C18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2319</w:t>
      </w:r>
    </w:p>
    <w:p w14:paraId="560102A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2325</w:t>
      </w:r>
    </w:p>
    <w:p w14:paraId="7FD08E3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2326</w:t>
      </w:r>
    </w:p>
    <w:p w14:paraId="7EEDFA3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14:paraId="0AA4655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2331</w:t>
      </w:r>
    </w:p>
    <w:p w14:paraId="5FD0D3A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2331</w:t>
      </w:r>
    </w:p>
    <w:p w14:paraId="6955BDE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2331</w:t>
      </w:r>
    </w:p>
    <w:p w14:paraId="1964601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2337</w:t>
      </w:r>
    </w:p>
    <w:p w14:paraId="3AC79CF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2338</w:t>
      </w:r>
    </w:p>
    <w:p w14:paraId="16DD693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A.10.4.3.1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on PSCC when DRX is not used</w:t>
      </w:r>
      <w:r>
        <w:tab/>
        <w:t>2338</w:t>
      </w:r>
    </w:p>
    <w:p w14:paraId="4719AF9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2338</w:t>
      </w:r>
    </w:p>
    <w:p w14:paraId="3F71A9B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2338</w:t>
      </w:r>
    </w:p>
    <w:p w14:paraId="0689A3D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2340</w:t>
      </w:r>
    </w:p>
    <w:p w14:paraId="695FED7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A.10.4.3.2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on PSCC when DRX is used</w:t>
      </w:r>
      <w:r>
        <w:tab/>
        <w:t>2341</w:t>
      </w:r>
    </w:p>
    <w:p w14:paraId="2026A19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2341</w:t>
      </w:r>
    </w:p>
    <w:p w14:paraId="0511D4C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2341</w:t>
      </w:r>
    </w:p>
    <w:p w14:paraId="181CB59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2343</w:t>
      </w:r>
    </w:p>
    <w:p w14:paraId="206FB09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A.10.4.3.3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on SCC when DRX is not used</w:t>
      </w:r>
      <w:r>
        <w:tab/>
        <w:t>2344</w:t>
      </w:r>
    </w:p>
    <w:p w14:paraId="77D6239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A.10.4.3.3.1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2344</w:t>
      </w:r>
    </w:p>
    <w:p w14:paraId="6D201B1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2344</w:t>
      </w:r>
    </w:p>
    <w:p w14:paraId="03BB327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2347</w:t>
      </w:r>
    </w:p>
    <w:p w14:paraId="3F8BF09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A.10.4.3.4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on SCC when DRX is used</w:t>
      </w:r>
      <w:r>
        <w:tab/>
        <w:t>2348</w:t>
      </w:r>
    </w:p>
    <w:p w14:paraId="7699F09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2348</w:t>
      </w:r>
    </w:p>
    <w:p w14:paraId="0AB027A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2348</w:t>
      </w:r>
    </w:p>
    <w:p w14:paraId="22EEE8B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2351</w:t>
      </w:r>
    </w:p>
    <w:p w14:paraId="4261CE2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2352</w:t>
      </w:r>
    </w:p>
    <w:p w14:paraId="3D2D9D2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2352</w:t>
      </w:r>
    </w:p>
    <w:p w14:paraId="19F3DBB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2352</w:t>
      </w:r>
    </w:p>
    <w:p w14:paraId="3B407B1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2356</w:t>
      </w:r>
    </w:p>
    <w:p w14:paraId="33BF982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2357</w:t>
      </w:r>
    </w:p>
    <w:p w14:paraId="583D8F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2357</w:t>
      </w:r>
    </w:p>
    <w:p w14:paraId="4CC6421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2362</w:t>
      </w:r>
    </w:p>
    <w:p w14:paraId="6CE18C5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2363</w:t>
      </w:r>
    </w:p>
    <w:p w14:paraId="23D2FE9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2363</w:t>
      </w:r>
    </w:p>
    <w:p w14:paraId="707CC36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2367</w:t>
      </w:r>
    </w:p>
    <w:p w14:paraId="7D62737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2368</w:t>
      </w:r>
    </w:p>
    <w:p w14:paraId="44F42C5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2368</w:t>
      </w:r>
    </w:p>
    <w:p w14:paraId="6655E18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2373</w:t>
      </w:r>
    </w:p>
    <w:p w14:paraId="07BA6678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2374</w:t>
      </w:r>
    </w:p>
    <w:p w14:paraId="14F9BC5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2374</w:t>
      </w:r>
    </w:p>
    <w:p w14:paraId="4BBA6E8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A.10.5.1.1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 xml:space="preserve">Intra-frequency measurement accuracy on a </w:t>
      </w:r>
      <w:r>
        <w:t>CCA serving cell</w:t>
      </w:r>
      <w:r>
        <w:tab/>
        <w:t>2374</w:t>
      </w:r>
    </w:p>
    <w:p w14:paraId="4A2E271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2374</w:t>
      </w:r>
    </w:p>
    <w:p w14:paraId="679EDAE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2374</w:t>
      </w:r>
    </w:p>
    <w:p w14:paraId="54417EB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6FA6999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A.10.5.1.2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Inter-frequency measurement accuracy with FR1 CCA serving cell and FR1 CCA target cell</w:t>
      </w:r>
      <w:r>
        <w:tab/>
        <w:t>2377</w:t>
      </w:r>
    </w:p>
    <w:p w14:paraId="655F9D7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2377</w:t>
      </w:r>
    </w:p>
    <w:p w14:paraId="20287CB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2377</w:t>
      </w:r>
    </w:p>
    <w:p w14:paraId="4C45C2A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2380</w:t>
      </w:r>
    </w:p>
    <w:p w14:paraId="2B48C39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SS-RSRQ</w:t>
      </w:r>
      <w:r>
        <w:tab/>
        <w:t>2380</w:t>
      </w:r>
    </w:p>
    <w:p w14:paraId="2184C35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  <w:bCs/>
          <w:snapToGrid w:val="0"/>
        </w:rPr>
        <w:t>A.10.5.2.1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2380</w:t>
      </w:r>
    </w:p>
    <w:p w14:paraId="7D47872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  <w:snapToGrid w:val="0"/>
        </w:rPr>
        <w:t>A.10.5.2.1.1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snapToGrid w:val="0"/>
        </w:rPr>
        <w:t>Test Purpose and Environment</w:t>
      </w:r>
      <w:r>
        <w:tab/>
        <w:t>2380</w:t>
      </w:r>
    </w:p>
    <w:p w14:paraId="3C1897C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  <w:snapToGrid w:val="0"/>
        </w:rPr>
        <w:t>A.10.5.2.1.2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snapToGrid w:val="0"/>
        </w:rPr>
        <w:t>Test Parameters</w:t>
      </w:r>
      <w:r>
        <w:tab/>
        <w:t>2380</w:t>
      </w:r>
    </w:p>
    <w:p w14:paraId="168327D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  <w:snapToGrid w:val="0"/>
        </w:rPr>
        <w:t>A.10.5.2.1.3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snapToGrid w:val="0"/>
        </w:rPr>
        <w:t>Test Requirements</w:t>
      </w:r>
      <w:r>
        <w:tab/>
        <w:t>2383</w:t>
      </w:r>
    </w:p>
    <w:p w14:paraId="409B998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  <w:bCs/>
          <w:snapToGrid w:val="0"/>
        </w:rPr>
        <w:t>A.10.5.2.2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2383</w:t>
      </w:r>
    </w:p>
    <w:p w14:paraId="2C5D9BA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  <w:snapToGrid w:val="0"/>
        </w:rPr>
        <w:t>A.10.5.2.2.1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snapToGrid w:val="0"/>
        </w:rPr>
        <w:t>Test Purpose and Environment</w:t>
      </w:r>
      <w:r>
        <w:tab/>
        <w:t>2383</w:t>
      </w:r>
    </w:p>
    <w:p w14:paraId="1E28ED5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  <w:snapToGrid w:val="0"/>
        </w:rPr>
        <w:t>A.10.5.2.2.2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snapToGrid w:val="0"/>
        </w:rPr>
        <w:t>Test Parameters</w:t>
      </w:r>
      <w:r>
        <w:tab/>
        <w:t>2383</w:t>
      </w:r>
    </w:p>
    <w:p w14:paraId="2326321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  <w:snapToGrid w:val="0"/>
        </w:rPr>
        <w:t>A.10.5.2.2.3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Arial"/>
          <w:snapToGrid w:val="0"/>
        </w:rPr>
        <w:t>Test Requirements</w:t>
      </w:r>
      <w:r>
        <w:tab/>
        <w:t>2386</w:t>
      </w:r>
    </w:p>
    <w:p w14:paraId="0B5C967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SS-SINR</w:t>
      </w:r>
      <w:r>
        <w:tab/>
        <w:t>2386</w:t>
      </w:r>
    </w:p>
    <w:p w14:paraId="7A06161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2386</w:t>
      </w:r>
    </w:p>
    <w:p w14:paraId="568A8B0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A.10.5.4.1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</w:t>
      </w:r>
      <w:r>
        <w:tab/>
        <w:t>2386</w:t>
      </w:r>
    </w:p>
    <w:p w14:paraId="1C03A1F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2386</w:t>
      </w:r>
    </w:p>
    <w:p w14:paraId="5269838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2386</w:t>
      </w:r>
    </w:p>
    <w:p w14:paraId="34E8BDF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2389</w:t>
      </w:r>
    </w:p>
    <w:p w14:paraId="5FCCB5B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2389</w:t>
      </w:r>
    </w:p>
    <w:p w14:paraId="4B636F5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RSSI measurement accuracy </w:t>
      </w:r>
      <w:r w:rsidRPr="0070064A">
        <w:rPr>
          <w:snapToGrid w:val="0"/>
        </w:rPr>
        <w:t xml:space="preserve">on </w:t>
      </w:r>
      <w:r w:rsidRPr="0070064A">
        <w:rPr>
          <w:snapToGrid w:val="0"/>
          <w:lang w:eastAsia="zh-CN"/>
        </w:rPr>
        <w:t>PSCC</w:t>
      </w:r>
      <w:r w:rsidRPr="0070064A">
        <w:rPr>
          <w:snapToGrid w:val="0"/>
          <w:lang w:val="en-US" w:eastAsia="zh-CN"/>
        </w:rPr>
        <w:t xml:space="preserve"> </w:t>
      </w:r>
      <w:r w:rsidRPr="0070064A">
        <w:rPr>
          <w:snapToGrid w:val="0"/>
        </w:rPr>
        <w:t>with CCA</w:t>
      </w:r>
      <w:r>
        <w:tab/>
        <w:t>2389</w:t>
      </w:r>
    </w:p>
    <w:p w14:paraId="40B42CB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2389</w:t>
      </w:r>
    </w:p>
    <w:p w14:paraId="5B24FBF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2389</w:t>
      </w:r>
    </w:p>
    <w:p w14:paraId="34E414F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2D06265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RSSI measurement accuracy </w:t>
      </w:r>
      <w:r w:rsidRPr="0070064A">
        <w:rPr>
          <w:snapToGrid w:val="0"/>
        </w:rPr>
        <w:t xml:space="preserve">on </w:t>
      </w:r>
      <w:r w:rsidRPr="0070064A">
        <w:rPr>
          <w:snapToGrid w:val="0"/>
          <w:lang w:eastAsia="zh-CN"/>
        </w:rPr>
        <w:t>SCC</w:t>
      </w:r>
      <w:r w:rsidRPr="0070064A">
        <w:rPr>
          <w:snapToGrid w:val="0"/>
          <w:lang w:val="en-US" w:eastAsia="zh-CN"/>
        </w:rPr>
        <w:t xml:space="preserve"> </w:t>
      </w:r>
      <w:r w:rsidRPr="0070064A">
        <w:rPr>
          <w:snapToGrid w:val="0"/>
        </w:rPr>
        <w:t>with CCA</w:t>
      </w:r>
      <w:r>
        <w:tab/>
        <w:t>2392</w:t>
      </w:r>
    </w:p>
    <w:p w14:paraId="5FF8EDA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2392</w:t>
      </w:r>
    </w:p>
    <w:p w14:paraId="6BC2260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2392</w:t>
      </w:r>
    </w:p>
    <w:p w14:paraId="1239351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37B6210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70064A">
        <w:rPr>
          <w:snapToGrid w:val="0"/>
        </w:rPr>
        <w:t>a carrier with CCA</w:t>
      </w:r>
      <w:r>
        <w:tab/>
        <w:t>2395</w:t>
      </w:r>
    </w:p>
    <w:p w14:paraId="611CC39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2395</w:t>
      </w:r>
    </w:p>
    <w:p w14:paraId="2788090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2395</w:t>
      </w:r>
    </w:p>
    <w:p w14:paraId="28CEA8C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1B2DE1B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2399</w:t>
      </w:r>
    </w:p>
    <w:p w14:paraId="4A37FF6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70064A">
        <w:rPr>
          <w:snapToGrid w:val="0"/>
        </w:rPr>
        <w:t xml:space="preserve">on </w:t>
      </w:r>
      <w:r w:rsidRPr="0070064A">
        <w:rPr>
          <w:snapToGrid w:val="0"/>
          <w:lang w:eastAsia="zh-CN"/>
        </w:rPr>
        <w:t>PSCC</w:t>
      </w:r>
      <w:r w:rsidRPr="0070064A">
        <w:rPr>
          <w:snapToGrid w:val="0"/>
          <w:lang w:val="en-US" w:eastAsia="zh-CN"/>
        </w:rPr>
        <w:t xml:space="preserve"> </w:t>
      </w:r>
      <w:r w:rsidRPr="0070064A">
        <w:rPr>
          <w:snapToGrid w:val="0"/>
        </w:rPr>
        <w:t>with CCA</w:t>
      </w:r>
      <w:r>
        <w:tab/>
        <w:t>2399</w:t>
      </w:r>
    </w:p>
    <w:p w14:paraId="614D931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2399</w:t>
      </w:r>
    </w:p>
    <w:p w14:paraId="7810CB8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2399</w:t>
      </w:r>
    </w:p>
    <w:p w14:paraId="375D8CC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1AEF97A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70064A">
        <w:rPr>
          <w:snapToGrid w:val="0"/>
        </w:rPr>
        <w:t xml:space="preserve">on </w:t>
      </w:r>
      <w:r w:rsidRPr="0070064A">
        <w:rPr>
          <w:snapToGrid w:val="0"/>
          <w:lang w:eastAsia="zh-CN"/>
        </w:rPr>
        <w:t>SCC</w:t>
      </w:r>
      <w:r w:rsidRPr="0070064A">
        <w:rPr>
          <w:snapToGrid w:val="0"/>
          <w:lang w:val="en-US" w:eastAsia="zh-CN"/>
        </w:rPr>
        <w:t xml:space="preserve"> </w:t>
      </w:r>
      <w:r w:rsidRPr="0070064A">
        <w:rPr>
          <w:snapToGrid w:val="0"/>
        </w:rPr>
        <w:t>with CCA</w:t>
      </w:r>
      <w:r>
        <w:tab/>
        <w:t>2403</w:t>
      </w:r>
    </w:p>
    <w:p w14:paraId="749A7D5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65C78D5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2403</w:t>
      </w:r>
    </w:p>
    <w:p w14:paraId="3385D32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3002D19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70064A">
        <w:rPr>
          <w:snapToGrid w:val="0"/>
        </w:rPr>
        <w:t>a carrier with CCA</w:t>
      </w:r>
      <w:r>
        <w:tab/>
        <w:t>2406</w:t>
      </w:r>
    </w:p>
    <w:p w14:paraId="772E834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2406</w:t>
      </w:r>
    </w:p>
    <w:p w14:paraId="4E70738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2406</w:t>
      </w:r>
    </w:p>
    <w:p w14:paraId="4B0C9F0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3E3E27C9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NR PCell under CCA and Other NR Cells in FR1</w:t>
      </w:r>
      <w:r>
        <w:tab/>
        <w:t>2410</w:t>
      </w:r>
    </w:p>
    <w:p w14:paraId="71892C19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2410</w:t>
      </w:r>
    </w:p>
    <w:p w14:paraId="366DB25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2410</w:t>
      </w:r>
    </w:p>
    <w:p w14:paraId="2960A09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2410</w:t>
      </w:r>
    </w:p>
    <w:p w14:paraId="7AFD453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2410</w:t>
      </w:r>
    </w:p>
    <w:p w14:paraId="6154A3E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2411</w:t>
      </w:r>
    </w:p>
    <w:p w14:paraId="0720777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2414</w:t>
      </w:r>
    </w:p>
    <w:p w14:paraId="0393B99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2414</w:t>
      </w:r>
    </w:p>
    <w:p w14:paraId="5543B9E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2414</w:t>
      </w:r>
    </w:p>
    <w:p w14:paraId="223EFFC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2414</w:t>
      </w:r>
    </w:p>
    <w:p w14:paraId="65E62AC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2418</w:t>
      </w:r>
    </w:p>
    <w:p w14:paraId="4A0355A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2418</w:t>
      </w:r>
    </w:p>
    <w:p w14:paraId="7CF9C73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2418</w:t>
      </w:r>
    </w:p>
    <w:p w14:paraId="155BE01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2418</w:t>
      </w:r>
    </w:p>
    <w:p w14:paraId="00AFE5C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2419</w:t>
      </w:r>
    </w:p>
    <w:p w14:paraId="770F224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2425</w:t>
      </w:r>
    </w:p>
    <w:p w14:paraId="1AA35BA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2426</w:t>
      </w:r>
    </w:p>
    <w:p w14:paraId="08001B4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2426</w:t>
      </w:r>
    </w:p>
    <w:p w14:paraId="0722D46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2426</w:t>
      </w:r>
    </w:p>
    <w:p w14:paraId="5E3A241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2426</w:t>
      </w:r>
    </w:p>
    <w:p w14:paraId="77876F8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2431</w:t>
      </w:r>
    </w:p>
    <w:p w14:paraId="21CF755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2432</w:t>
      </w:r>
    </w:p>
    <w:p w14:paraId="2ED4C9C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2432</w:t>
      </w:r>
    </w:p>
    <w:p w14:paraId="344E460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2432</w:t>
      </w:r>
    </w:p>
    <w:p w14:paraId="39E0D60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2432</w:t>
      </w:r>
    </w:p>
    <w:p w14:paraId="01809F5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2435</w:t>
      </w:r>
    </w:p>
    <w:p w14:paraId="3E6CC42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2436</w:t>
      </w:r>
    </w:p>
    <w:p w14:paraId="6DAE3BA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2436</w:t>
      </w:r>
    </w:p>
    <w:p w14:paraId="5033440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2438</w:t>
      </w:r>
    </w:p>
    <w:p w14:paraId="59C633D5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2439</w:t>
      </w:r>
    </w:p>
    <w:p w14:paraId="23BF6A6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2439</w:t>
      </w:r>
    </w:p>
    <w:p w14:paraId="01623DE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Intra-frequency handover from FR1 carrier under CCA to FR1 carrier under CCA; known target cell</w:t>
      </w:r>
      <w:r>
        <w:tab/>
        <w:t>2439</w:t>
      </w:r>
    </w:p>
    <w:p w14:paraId="30ED6EC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2439</w:t>
      </w:r>
    </w:p>
    <w:p w14:paraId="1FBFBA6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2439</w:t>
      </w:r>
    </w:p>
    <w:p w14:paraId="195F25A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A.11.2.1.1.3 Test Requirements</w:t>
      </w:r>
      <w:r>
        <w:tab/>
        <w:t>2442</w:t>
      </w:r>
    </w:p>
    <w:p w14:paraId="7233344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Intra-frequency handover from FR1 carrier under CCA to FR1 carrier under CCA; unknown target cell</w:t>
      </w:r>
      <w:r>
        <w:tab/>
        <w:t>2442</w:t>
      </w:r>
    </w:p>
    <w:p w14:paraId="3169F62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2442</w:t>
      </w:r>
    </w:p>
    <w:p w14:paraId="4916052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2442</w:t>
      </w:r>
    </w:p>
    <w:p w14:paraId="6CD1473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2445</w:t>
      </w:r>
    </w:p>
    <w:p w14:paraId="33A702B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Inter-frequency handover from FR1 carrier under CCA to FR1 carrier under CCA; unknown target cell</w:t>
      </w:r>
      <w:r>
        <w:tab/>
        <w:t>2445</w:t>
      </w:r>
    </w:p>
    <w:p w14:paraId="291F332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2445</w:t>
      </w:r>
    </w:p>
    <w:p w14:paraId="2CFABD8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2445</w:t>
      </w:r>
    </w:p>
    <w:p w14:paraId="2A46CE9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A.11.2.1.3.3 Test Requirements</w:t>
      </w:r>
      <w:r>
        <w:tab/>
        <w:t>2448</w:t>
      </w:r>
    </w:p>
    <w:p w14:paraId="7971820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lastRenderedPageBreak/>
        <w:t>A.11.2.1.4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Inter-frequency handover from FR1 carrier under CCA to FR1; known target cell</w:t>
      </w:r>
      <w:r>
        <w:tab/>
        <w:t>2448</w:t>
      </w:r>
    </w:p>
    <w:p w14:paraId="12961F5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2448</w:t>
      </w:r>
    </w:p>
    <w:p w14:paraId="243CE32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2448</w:t>
      </w:r>
    </w:p>
    <w:p w14:paraId="4EE3693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A.11.2.1.4.3 Test Requirements</w:t>
      </w:r>
      <w:r>
        <w:tab/>
        <w:t>2452</w:t>
      </w:r>
    </w:p>
    <w:p w14:paraId="0548749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Inter-frequency handover from FR1 carrier under CCA to FR1; unknown target cell</w:t>
      </w:r>
      <w:r>
        <w:tab/>
        <w:t>2453</w:t>
      </w:r>
    </w:p>
    <w:p w14:paraId="47ACB5B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2453</w:t>
      </w:r>
    </w:p>
    <w:p w14:paraId="47C5166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2453</w:t>
      </w:r>
    </w:p>
    <w:p w14:paraId="6EF9928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A.11.2.1.5.3 Test Requirements</w:t>
      </w:r>
      <w:r>
        <w:tab/>
        <w:t>2456</w:t>
      </w:r>
    </w:p>
    <w:p w14:paraId="77785EA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Inter-frequency handover from FR1 to FR1 carrier under CCA; unknown target cell</w:t>
      </w:r>
      <w:r>
        <w:tab/>
        <w:t>2457</w:t>
      </w:r>
    </w:p>
    <w:p w14:paraId="5FD4EDE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2457</w:t>
      </w:r>
    </w:p>
    <w:p w14:paraId="06B6EB9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Parameters</w:t>
      </w:r>
      <w:r>
        <w:tab/>
        <w:t>2457</w:t>
      </w:r>
    </w:p>
    <w:p w14:paraId="3279D12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A.11.2.1.6.3 Test Requirements</w:t>
      </w:r>
      <w:r>
        <w:tab/>
        <w:t>2460</w:t>
      </w:r>
    </w:p>
    <w:p w14:paraId="065AC82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v4.2.0"/>
          <w:lang w:val="en-US"/>
        </w:rPr>
        <w:t>A.11.2.1.7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v4.2.0"/>
          <w:lang w:val="en-US"/>
        </w:rPr>
        <w:t xml:space="preserve"> SA NR FR1 carrier under CCA </w:t>
      </w:r>
      <w:r w:rsidRPr="0070064A">
        <w:rPr>
          <w:lang w:val="en-US"/>
        </w:rPr>
        <w:t>- E-UTRAN handover with known target cell</w:t>
      </w:r>
      <w:r>
        <w:tab/>
        <w:t>2461</w:t>
      </w:r>
    </w:p>
    <w:p w14:paraId="63BE207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2461</w:t>
      </w:r>
    </w:p>
    <w:p w14:paraId="0FF159D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2467</w:t>
      </w:r>
    </w:p>
    <w:p w14:paraId="390F6AD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v4.2.0"/>
        </w:rPr>
        <w:t>A.11.2.1.8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2467</w:t>
      </w:r>
    </w:p>
    <w:p w14:paraId="1F8176C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2467</w:t>
      </w:r>
    </w:p>
    <w:p w14:paraId="44B628C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2472</w:t>
      </w:r>
    </w:p>
    <w:p w14:paraId="1B48140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2472</w:t>
      </w:r>
    </w:p>
    <w:p w14:paraId="3734CB9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2472</w:t>
      </w:r>
    </w:p>
    <w:p w14:paraId="7F7386D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Intra-</w:t>
      </w:r>
      <w:r>
        <w:t>frequency</w:t>
      </w:r>
      <w:r w:rsidRPr="0070064A">
        <w:rPr>
          <w:snapToGrid w:val="0"/>
        </w:rPr>
        <w:t xml:space="preserve"> RRC Re-establishment with CCA in FR1</w:t>
      </w:r>
      <w:r>
        <w:tab/>
        <w:t>2472</w:t>
      </w:r>
    </w:p>
    <w:p w14:paraId="0E09EE2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Inter-frequency RRC Re-establishment with CCA in FR1</w:t>
      </w:r>
      <w:r>
        <w:tab/>
        <w:t>2475</w:t>
      </w:r>
    </w:p>
    <w:p w14:paraId="2E014F0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 xml:space="preserve">Inter-frequency RRC Re-establishment from NR FR1 carrier </w:t>
      </w:r>
      <w:r>
        <w:t>without</w:t>
      </w:r>
      <w:r w:rsidRPr="0070064A">
        <w:rPr>
          <w:snapToGrid w:val="0"/>
        </w:rPr>
        <w:t xml:space="preserve"> CCA to NR FR1 carrier under CCA</w:t>
      </w:r>
      <w:r>
        <w:tab/>
        <w:t>2481</w:t>
      </w:r>
    </w:p>
    <w:p w14:paraId="03411CE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2486</w:t>
      </w:r>
    </w:p>
    <w:p w14:paraId="73FF8D1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2486</w:t>
      </w:r>
    </w:p>
    <w:p w14:paraId="2DD4486E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43EB80CC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3CB8EDF9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Preamble Transmission</w:t>
      </w:r>
      <w:r>
        <w:tab/>
        <w:t>2489</w:t>
      </w:r>
    </w:p>
    <w:p w14:paraId="1D8E3776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2489</w:t>
      </w:r>
    </w:p>
    <w:p w14:paraId="73F260B6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2490</w:t>
      </w:r>
    </w:p>
    <w:p w14:paraId="347524D2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2490</w:t>
      </w:r>
    </w:p>
    <w:p w14:paraId="0D126C20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2490</w:t>
      </w:r>
    </w:p>
    <w:p w14:paraId="16CAC751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2491</w:t>
      </w:r>
    </w:p>
    <w:p w14:paraId="7C4D3109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2491</w:t>
      </w:r>
    </w:p>
    <w:p w14:paraId="385F127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2491</w:t>
      </w:r>
    </w:p>
    <w:p w14:paraId="32544429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2491</w:t>
      </w:r>
    </w:p>
    <w:p w14:paraId="65C7A612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373ADDD3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2494</w:t>
      </w:r>
    </w:p>
    <w:p w14:paraId="685CC6F6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2495</w:t>
      </w:r>
    </w:p>
    <w:p w14:paraId="4A49A701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2495</w:t>
      </w:r>
    </w:p>
    <w:p w14:paraId="0698B0D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2495</w:t>
      </w:r>
    </w:p>
    <w:p w14:paraId="2AC451DD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2495</w:t>
      </w:r>
    </w:p>
    <w:p w14:paraId="48856280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2499</w:t>
      </w:r>
    </w:p>
    <w:p w14:paraId="4020B2D3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MsgA Transmission</w:t>
      </w:r>
      <w:r>
        <w:tab/>
        <w:t>2499</w:t>
      </w:r>
    </w:p>
    <w:p w14:paraId="417918D3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MsgB Reception</w:t>
      </w:r>
      <w:r>
        <w:tab/>
        <w:t>2499</w:t>
      </w:r>
    </w:p>
    <w:p w14:paraId="5DBA3E20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2500</w:t>
      </w:r>
    </w:p>
    <w:p w14:paraId="4CEE4BE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2500</w:t>
      </w:r>
    </w:p>
    <w:p w14:paraId="6CE2EDE7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2500</w:t>
      </w:r>
    </w:p>
    <w:p w14:paraId="58CDA2F7" w14:textId="77777777" w:rsidR="00B46396" w:rsidRDefault="00B46396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63F1B4DF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MsgA</w:t>
      </w:r>
      <w:r>
        <w:t xml:space="preserve"> Transmission</w:t>
      </w:r>
      <w:r>
        <w:tab/>
        <w:t>2504</w:t>
      </w:r>
    </w:p>
    <w:p w14:paraId="4AB4B25E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</w:t>
      </w:r>
      <w:r w:rsidRPr="0070064A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 w:eastAsia="zh-CN"/>
        </w:rPr>
        <w:t>MsgB</w:t>
      </w:r>
      <w:r>
        <w:t xml:space="preserve"> Reception</w:t>
      </w:r>
      <w:r>
        <w:tab/>
        <w:t>2505</w:t>
      </w:r>
    </w:p>
    <w:p w14:paraId="112B9472" w14:textId="77777777" w:rsidR="00B46396" w:rsidRDefault="00B46396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</w:t>
      </w:r>
      <w:r w:rsidRPr="0070064A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No </w:t>
      </w:r>
      <w:r w:rsidRPr="0070064A">
        <w:rPr>
          <w:lang w:val="en-US" w:eastAsia="zh-CN"/>
        </w:rPr>
        <w:t>MsgB</w:t>
      </w:r>
      <w:r>
        <w:t xml:space="preserve"> Reception</w:t>
      </w:r>
      <w:r>
        <w:tab/>
        <w:t>2505</w:t>
      </w:r>
    </w:p>
    <w:p w14:paraId="4FEA9A2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2506</w:t>
      </w:r>
    </w:p>
    <w:p w14:paraId="7628A19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Redirection from NR </w:t>
      </w:r>
      <w:r w:rsidRPr="0070064A">
        <w:rPr>
          <w:snapToGrid w:val="0"/>
        </w:rPr>
        <w:t xml:space="preserve">FR1 carrier under CCA </w:t>
      </w:r>
      <w:r>
        <w:t xml:space="preserve">to NR </w:t>
      </w:r>
      <w:r w:rsidRPr="0070064A">
        <w:rPr>
          <w:snapToGrid w:val="0"/>
        </w:rPr>
        <w:t>FR1 carrier under CCA</w:t>
      </w:r>
      <w:r>
        <w:tab/>
        <w:t>2506</w:t>
      </w:r>
    </w:p>
    <w:p w14:paraId="0FCCB68A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2514</w:t>
      </w:r>
    </w:p>
    <w:p w14:paraId="3B83901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2514</w:t>
      </w:r>
    </w:p>
    <w:p w14:paraId="413BB8E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2518</w:t>
      </w:r>
    </w:p>
    <w:p w14:paraId="2B30EA4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2518</w:t>
      </w:r>
    </w:p>
    <w:p w14:paraId="0E99864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32C0563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17B927D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353A607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2522</w:t>
      </w:r>
    </w:p>
    <w:p w14:paraId="1B93644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2522</w:t>
      </w:r>
    </w:p>
    <w:p w14:paraId="007B210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2522</w:t>
      </w:r>
    </w:p>
    <w:p w14:paraId="0EAFFC7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2523</w:t>
      </w:r>
    </w:p>
    <w:p w14:paraId="1074332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A.11.4.1.2.1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2523</w:t>
      </w:r>
    </w:p>
    <w:p w14:paraId="54DC063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A.11.4.1.2.2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requirements</w:t>
      </w:r>
      <w:r>
        <w:tab/>
        <w:t>2527</w:t>
      </w:r>
    </w:p>
    <w:p w14:paraId="17E6A13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2527</w:t>
      </w:r>
    </w:p>
    <w:p w14:paraId="05C4871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A.11.4.1.3.1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2527</w:t>
      </w:r>
    </w:p>
    <w:p w14:paraId="5F7E4BD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A.11.4.1.3.2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requirements</w:t>
      </w:r>
      <w:r>
        <w:tab/>
        <w:t>2533</w:t>
      </w:r>
    </w:p>
    <w:p w14:paraId="0B30B84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PCell configured with SSB-based RLM RS in DRX mode</w:t>
      </w:r>
      <w:r>
        <w:tab/>
        <w:t>2533</w:t>
      </w:r>
    </w:p>
    <w:p w14:paraId="671A133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2533</w:t>
      </w:r>
    </w:p>
    <w:p w14:paraId="6E612C1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requirements</w:t>
      </w:r>
      <w:r>
        <w:tab/>
        <w:t>2533</w:t>
      </w:r>
    </w:p>
    <w:p w14:paraId="20E5E7F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PCell configured with SSB-based RLM RS in DRX mode</w:t>
      </w:r>
      <w:r>
        <w:tab/>
        <w:t>2533</w:t>
      </w:r>
    </w:p>
    <w:p w14:paraId="2EFFE43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A.11.4.1.5.1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2533</w:t>
      </w:r>
    </w:p>
    <w:p w14:paraId="29E1E4E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A.11.4.1.5.2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requirements</w:t>
      </w:r>
      <w:r>
        <w:tab/>
        <w:t>2533</w:t>
      </w:r>
    </w:p>
    <w:p w14:paraId="5A170EC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2534</w:t>
      </w:r>
    </w:p>
    <w:p w14:paraId="419E4C6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2534</w:t>
      </w:r>
    </w:p>
    <w:p w14:paraId="70E68F3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2534</w:t>
      </w:r>
    </w:p>
    <w:p w14:paraId="5810415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2538</w:t>
      </w:r>
    </w:p>
    <w:p w14:paraId="02A767D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2538</w:t>
      </w:r>
    </w:p>
    <w:p w14:paraId="6B48918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2545</w:t>
      </w:r>
    </w:p>
    <w:p w14:paraId="5A02E43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2545</w:t>
      </w:r>
    </w:p>
    <w:p w14:paraId="3BFB225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A.11.4.4.1.1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2545</w:t>
      </w:r>
    </w:p>
    <w:p w14:paraId="2C60910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2551</w:t>
      </w:r>
    </w:p>
    <w:p w14:paraId="0FA8D9A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 w:cs="Arial"/>
        </w:rPr>
        <w:t>Beam Failure Detection and Link Recovery Test for FR1 PCell configured with SSB-based BFD and LR in DRX mode</w:t>
      </w:r>
      <w:r>
        <w:tab/>
        <w:t>2551</w:t>
      </w:r>
    </w:p>
    <w:p w14:paraId="5BB32EF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A.11.4.4.2.1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2551</w:t>
      </w:r>
    </w:p>
    <w:p w14:paraId="041D9C4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2558</w:t>
      </w:r>
    </w:p>
    <w:p w14:paraId="7F008AB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switching</w:t>
      </w:r>
      <w:r>
        <w:tab/>
        <w:t>2558</w:t>
      </w:r>
    </w:p>
    <w:p w14:paraId="52D62FD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2558</w:t>
      </w:r>
    </w:p>
    <w:p w14:paraId="7DF5850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Arial"/>
        </w:rPr>
        <w:t>A.11.4.5.1.2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2562</w:t>
      </w:r>
    </w:p>
    <w:p w14:paraId="4EFDFD9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2572</w:t>
      </w:r>
    </w:p>
    <w:p w14:paraId="00F5863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2572</w:t>
      </w:r>
    </w:p>
    <w:p w14:paraId="662A739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2572</w:t>
      </w:r>
    </w:p>
    <w:p w14:paraId="05A288D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PCC without gaps under non-DRX</w:t>
      </w:r>
      <w:r>
        <w:tab/>
        <w:t>2572</w:t>
      </w:r>
    </w:p>
    <w:p w14:paraId="4768322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2572</w:t>
      </w:r>
    </w:p>
    <w:p w14:paraId="0359467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2572</w:t>
      </w:r>
    </w:p>
    <w:p w14:paraId="12F1B2A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2573</w:t>
      </w:r>
    </w:p>
    <w:p w14:paraId="5D5E8B1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PCC without gaps under DRX</w:t>
      </w:r>
      <w:r>
        <w:tab/>
        <w:t>2573</w:t>
      </w:r>
    </w:p>
    <w:p w14:paraId="0F0A47C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2573</w:t>
      </w:r>
    </w:p>
    <w:p w14:paraId="187031A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2573</w:t>
      </w:r>
    </w:p>
    <w:p w14:paraId="232E7CE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2573</w:t>
      </w:r>
    </w:p>
    <w:p w14:paraId="497ABFE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PCC with per-UE gaps under non-DRX</w:t>
      </w:r>
      <w:r>
        <w:tab/>
        <w:t>2574</w:t>
      </w:r>
    </w:p>
    <w:p w14:paraId="0521B34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2574</w:t>
      </w:r>
    </w:p>
    <w:p w14:paraId="78E8606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2574</w:t>
      </w:r>
    </w:p>
    <w:p w14:paraId="05C6F13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2574</w:t>
      </w:r>
    </w:p>
    <w:p w14:paraId="3C207B7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PCC with per-UE gaps under DRX</w:t>
      </w:r>
      <w:r>
        <w:tab/>
        <w:t>2574</w:t>
      </w:r>
    </w:p>
    <w:p w14:paraId="452D255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2574</w:t>
      </w:r>
    </w:p>
    <w:p w14:paraId="6FFEAC1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2574</w:t>
      </w:r>
    </w:p>
    <w:p w14:paraId="181D93C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2574</w:t>
      </w:r>
    </w:p>
    <w:p w14:paraId="41BAF87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SCC without gaps under non-DRX</w:t>
      </w:r>
      <w:r>
        <w:tab/>
        <w:t>2574</w:t>
      </w:r>
    </w:p>
    <w:p w14:paraId="3CDA7F1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2574</w:t>
      </w:r>
    </w:p>
    <w:p w14:paraId="25496B7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2575</w:t>
      </w:r>
    </w:p>
    <w:p w14:paraId="0CADA31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SCC without gaps under DRX</w:t>
      </w:r>
      <w:r>
        <w:tab/>
        <w:t>2575</w:t>
      </w:r>
    </w:p>
    <w:p w14:paraId="7C561C1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2575</w:t>
      </w:r>
    </w:p>
    <w:p w14:paraId="0E8098C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2575</w:t>
      </w:r>
    </w:p>
    <w:p w14:paraId="76724FB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2575</w:t>
      </w:r>
    </w:p>
    <w:p w14:paraId="1A69845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SCC with per-UE gaps under non-DRX</w:t>
      </w:r>
      <w:r>
        <w:tab/>
        <w:t>2575</w:t>
      </w:r>
    </w:p>
    <w:p w14:paraId="5D05C0B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2575</w:t>
      </w:r>
    </w:p>
    <w:p w14:paraId="40BEE32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2575</w:t>
      </w:r>
    </w:p>
    <w:p w14:paraId="761E261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2575</w:t>
      </w:r>
    </w:p>
    <w:p w14:paraId="7DA90E8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SCC with per-UE gaps under DRX</w:t>
      </w:r>
      <w:r>
        <w:tab/>
        <w:t>2576</w:t>
      </w:r>
    </w:p>
    <w:p w14:paraId="599F7C1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2576</w:t>
      </w:r>
    </w:p>
    <w:p w14:paraId="5668E5A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2576</w:t>
      </w:r>
    </w:p>
    <w:p w14:paraId="113F53A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2576</w:t>
      </w:r>
    </w:p>
    <w:p w14:paraId="4579A7B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PCC</w:t>
      </w:r>
      <w:r>
        <w:tab/>
        <w:t>2576</w:t>
      </w:r>
    </w:p>
    <w:p w14:paraId="6723836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2576</w:t>
      </w:r>
    </w:p>
    <w:p w14:paraId="5874C62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2576</w:t>
      </w:r>
    </w:p>
    <w:p w14:paraId="12E3C2A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2577</w:t>
      </w:r>
    </w:p>
    <w:p w14:paraId="46AF68B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2577</w:t>
      </w:r>
    </w:p>
    <w:p w14:paraId="5252265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2577</w:t>
      </w:r>
    </w:p>
    <w:p w14:paraId="34952E2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2577</w:t>
      </w:r>
    </w:p>
    <w:p w14:paraId="5A1916A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2577</w:t>
      </w:r>
    </w:p>
    <w:p w14:paraId="0F8758F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2577</w:t>
      </w:r>
    </w:p>
    <w:p w14:paraId="566BDF9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2578</w:t>
      </w:r>
    </w:p>
    <w:p w14:paraId="036D1C4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2578</w:t>
      </w:r>
    </w:p>
    <w:p w14:paraId="0BE30F7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2578</w:t>
      </w:r>
    </w:p>
    <w:p w14:paraId="20D4EDC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2578</w:t>
      </w:r>
    </w:p>
    <w:p w14:paraId="23B2787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2578</w:t>
      </w:r>
    </w:p>
    <w:p w14:paraId="10C4DF5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2578</w:t>
      </w:r>
    </w:p>
    <w:p w14:paraId="6BB8486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2578</w:t>
      </w:r>
    </w:p>
    <w:p w14:paraId="17BF25D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2579</w:t>
      </w:r>
    </w:p>
    <w:p w14:paraId="1B1B4B0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2579</w:t>
      </w:r>
    </w:p>
    <w:p w14:paraId="011AF01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2579</w:t>
      </w:r>
    </w:p>
    <w:p w14:paraId="0178747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2579</w:t>
      </w:r>
    </w:p>
    <w:p w14:paraId="0518231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2579</w:t>
      </w:r>
    </w:p>
    <w:p w14:paraId="0A06068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2583</w:t>
      </w:r>
    </w:p>
    <w:p w14:paraId="243413F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2584</w:t>
      </w:r>
    </w:p>
    <w:p w14:paraId="7CEFE08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2584</w:t>
      </w:r>
    </w:p>
    <w:p w14:paraId="1986988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5B96CC6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2589</w:t>
      </w:r>
    </w:p>
    <w:p w14:paraId="432CAFA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245BC63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2593</w:t>
      </w:r>
    </w:p>
    <w:p w14:paraId="6FD0851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2594</w:t>
      </w:r>
    </w:p>
    <w:p w14:paraId="2D8FDF3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0373ED1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115A911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2599</w:t>
      </w:r>
    </w:p>
    <w:p w14:paraId="5A7C4EF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2599</w:t>
      </w:r>
    </w:p>
    <w:p w14:paraId="6DEDEAA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5B50578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2604</w:t>
      </w:r>
    </w:p>
    <w:p w14:paraId="343B5CF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646A580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2608</w:t>
      </w:r>
    </w:p>
    <w:p w14:paraId="5EBFFEC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2608</w:t>
      </w:r>
    </w:p>
    <w:p w14:paraId="069CEF6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2608</w:t>
      </w:r>
    </w:p>
    <w:p w14:paraId="4D99329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2613</w:t>
      </w:r>
    </w:p>
    <w:p w14:paraId="09367B1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2614</w:t>
      </w:r>
    </w:p>
    <w:p w14:paraId="0A1DBA1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3179B55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252DA28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measurements</w:t>
      </w:r>
      <w:r>
        <w:tab/>
        <w:t>2620</w:t>
      </w:r>
    </w:p>
    <w:p w14:paraId="62C1783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2620</w:t>
      </w:r>
    </w:p>
    <w:p w14:paraId="332E18B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when DRX is not used</w:t>
      </w:r>
      <w:r>
        <w:tab/>
        <w:t>2620</w:t>
      </w:r>
    </w:p>
    <w:p w14:paraId="0A7727E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2620</w:t>
      </w:r>
    </w:p>
    <w:p w14:paraId="1842B9B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2620</w:t>
      </w:r>
    </w:p>
    <w:p w14:paraId="52DA569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2622</w:t>
      </w:r>
    </w:p>
    <w:p w14:paraId="1D3823B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when DRX is used</w:t>
      </w:r>
      <w:r>
        <w:tab/>
        <w:t>2622</w:t>
      </w:r>
    </w:p>
    <w:p w14:paraId="0DBFD77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2622</w:t>
      </w:r>
    </w:p>
    <w:p w14:paraId="13B8ABF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A.11.5.4.2.2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2623</w:t>
      </w:r>
    </w:p>
    <w:p w14:paraId="2EAB13F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2625</w:t>
      </w:r>
    </w:p>
    <w:p w14:paraId="742A3C7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on SCC when DRX is not used</w:t>
      </w:r>
      <w:r>
        <w:tab/>
        <w:t>2625</w:t>
      </w:r>
    </w:p>
    <w:p w14:paraId="135E17C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2625</w:t>
      </w:r>
    </w:p>
    <w:p w14:paraId="1BC37EB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2626</w:t>
      </w:r>
    </w:p>
    <w:p w14:paraId="35E1269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2629</w:t>
      </w:r>
    </w:p>
    <w:p w14:paraId="19936A1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A.11.5.4.4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on SCC when DRX is used</w:t>
      </w:r>
      <w:r>
        <w:tab/>
        <w:t>2630</w:t>
      </w:r>
    </w:p>
    <w:p w14:paraId="4758F2E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2630</w:t>
      </w:r>
    </w:p>
    <w:p w14:paraId="3A6A8060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2630</w:t>
      </w:r>
    </w:p>
    <w:p w14:paraId="22CBA62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2633</w:t>
      </w:r>
    </w:p>
    <w:p w14:paraId="79B25114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2634</w:t>
      </w:r>
    </w:p>
    <w:p w14:paraId="48DD527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2634</w:t>
      </w:r>
    </w:p>
    <w:p w14:paraId="6DB1962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Intra-frequency measurement accuracy on a carrier frequency with CCA</w:t>
      </w:r>
      <w:r>
        <w:tab/>
        <w:t>2634</w:t>
      </w:r>
    </w:p>
    <w:p w14:paraId="50D9C70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4DB563B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2634</w:t>
      </w:r>
    </w:p>
    <w:p w14:paraId="42BFF75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5981A35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Intra-frequency measurement accuracy on SCC on a carrier frequency with CCA</w:t>
      </w:r>
      <w:r>
        <w:tab/>
        <w:t>2636</w:t>
      </w:r>
    </w:p>
    <w:p w14:paraId="5D644AC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6B9565A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5D6A45D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2638</w:t>
      </w:r>
    </w:p>
    <w:p w14:paraId="5106E2C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sv-SE"/>
        </w:rPr>
        <w:t>A.11.6.2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sv-SE"/>
        </w:rPr>
        <w:t>SS-RSRQ</w:t>
      </w:r>
      <w:r>
        <w:tab/>
        <w:t>2638</w:t>
      </w:r>
    </w:p>
    <w:p w14:paraId="1036248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sv-SE"/>
        </w:rPr>
        <w:t>A.11.6.3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sv-SE"/>
        </w:rPr>
        <w:t>SS-SINR</w:t>
      </w:r>
      <w:r>
        <w:tab/>
        <w:t>2638</w:t>
      </w:r>
    </w:p>
    <w:p w14:paraId="08238EF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2638</w:t>
      </w:r>
    </w:p>
    <w:p w14:paraId="5731016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A.11.6.4.1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</w:t>
      </w:r>
      <w:r>
        <w:tab/>
        <w:t>2638</w:t>
      </w:r>
    </w:p>
    <w:p w14:paraId="0E0FE4E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2638</w:t>
      </w:r>
    </w:p>
    <w:p w14:paraId="12CD178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2638</w:t>
      </w:r>
    </w:p>
    <w:p w14:paraId="610C9D4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2641</w:t>
      </w:r>
    </w:p>
    <w:p w14:paraId="3BFAF46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2641</w:t>
      </w:r>
    </w:p>
    <w:p w14:paraId="257EE91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70064A">
        <w:rPr>
          <w:snapToGrid w:val="0"/>
        </w:rPr>
        <w:t>on PCC with CCA</w:t>
      </w:r>
      <w:r>
        <w:tab/>
        <w:t>2641</w:t>
      </w:r>
    </w:p>
    <w:p w14:paraId="10BFD5E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2641</w:t>
      </w:r>
    </w:p>
    <w:p w14:paraId="2A7D65D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2641</w:t>
      </w:r>
    </w:p>
    <w:p w14:paraId="27B7E28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547A72E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70064A">
        <w:rPr>
          <w:snapToGrid w:val="0"/>
        </w:rPr>
        <w:t>on SCC with CCA</w:t>
      </w:r>
      <w:r>
        <w:tab/>
        <w:t>2644</w:t>
      </w:r>
    </w:p>
    <w:p w14:paraId="7897705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64BDCB0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60232E3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2647</w:t>
      </w:r>
    </w:p>
    <w:p w14:paraId="40B0462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70064A">
        <w:rPr>
          <w:snapToGrid w:val="0"/>
        </w:rPr>
        <w:t>on a carrier with CCA</w:t>
      </w:r>
      <w:r>
        <w:tab/>
        <w:t>2647</w:t>
      </w:r>
    </w:p>
    <w:p w14:paraId="457F0D2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362918C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61A7F17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02E843E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A.11.6.6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Channel occupancy</w:t>
      </w:r>
      <w:r>
        <w:tab/>
        <w:t>2650</w:t>
      </w:r>
    </w:p>
    <w:p w14:paraId="238168D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70064A">
        <w:rPr>
          <w:snapToGrid w:val="0"/>
        </w:rPr>
        <w:t>on PCC with CCA</w:t>
      </w:r>
      <w:r>
        <w:tab/>
        <w:t>2650</w:t>
      </w:r>
    </w:p>
    <w:p w14:paraId="36A06A0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4310A8E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712C39E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2654</w:t>
      </w:r>
    </w:p>
    <w:p w14:paraId="48B6FFA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70064A">
        <w:rPr>
          <w:snapToGrid w:val="0"/>
        </w:rPr>
        <w:t>on SCC with CCA</w:t>
      </w:r>
      <w:r>
        <w:tab/>
        <w:t>2654</w:t>
      </w:r>
    </w:p>
    <w:p w14:paraId="2F7B943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2654</w:t>
      </w:r>
    </w:p>
    <w:p w14:paraId="32F30D2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2654</w:t>
      </w:r>
    </w:p>
    <w:p w14:paraId="314C69F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5B89BF3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70064A">
        <w:rPr>
          <w:snapToGrid w:val="0"/>
        </w:rPr>
        <w:t>on a carrier with CCA</w:t>
      </w:r>
      <w:r>
        <w:tab/>
        <w:t>2657</w:t>
      </w:r>
    </w:p>
    <w:p w14:paraId="4E7940F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1CBE7FC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5339B22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6774D52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sv-SE"/>
        </w:rPr>
        <w:t>A.11.6.7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sv-SE"/>
        </w:rPr>
        <w:t>E-UTRAN RSRP</w:t>
      </w:r>
      <w:r>
        <w:tab/>
        <w:t>2660</w:t>
      </w:r>
    </w:p>
    <w:p w14:paraId="0822994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sv-SE"/>
        </w:rPr>
        <w:t>A.11.6.8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sv-SE"/>
        </w:rPr>
        <w:t>E-UTRAN RSRQ</w:t>
      </w:r>
      <w:r>
        <w:tab/>
        <w:t>2660</w:t>
      </w:r>
    </w:p>
    <w:p w14:paraId="325F1DA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A.11.6.9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E-UTRAN SINR</w:t>
      </w:r>
      <w:r>
        <w:tab/>
        <w:t>2660</w:t>
      </w:r>
    </w:p>
    <w:p w14:paraId="06012F84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with at Least One NR Cell under CCA</w:t>
      </w:r>
      <w:r>
        <w:tab/>
        <w:t>2660</w:t>
      </w:r>
    </w:p>
    <w:p w14:paraId="768895FE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2660</w:t>
      </w:r>
    </w:p>
    <w:p w14:paraId="70EF369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2660</w:t>
      </w:r>
    </w:p>
    <w:p w14:paraId="240D5E4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2660</w:t>
      </w:r>
    </w:p>
    <w:p w14:paraId="2FE6782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lastRenderedPageBreak/>
        <w:t>A.12.1.1.1.1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2660</w:t>
      </w:r>
    </w:p>
    <w:p w14:paraId="379D1A8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A.12.1.1.1.2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Requirements</w:t>
      </w:r>
      <w:r>
        <w:tab/>
        <w:t>2666</w:t>
      </w:r>
    </w:p>
    <w:p w14:paraId="210FB87D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2667</w:t>
      </w:r>
    </w:p>
    <w:p w14:paraId="7325482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2667</w:t>
      </w:r>
    </w:p>
    <w:p w14:paraId="784E21E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cs="v4.2.0"/>
          <w:lang w:val="en-US"/>
        </w:rP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 xml:space="preserve">E-UTRAN - </w:t>
      </w:r>
      <w:r w:rsidRPr="0070064A">
        <w:rPr>
          <w:rFonts w:cs="v4.2.0"/>
          <w:lang w:val="en-US"/>
        </w:rPr>
        <w:t xml:space="preserve">NR </w:t>
      </w:r>
      <w:r w:rsidRPr="0070064A">
        <w:rPr>
          <w:lang w:val="en-US"/>
        </w:rPr>
        <w:t>with CCA handover</w:t>
      </w:r>
      <w:r>
        <w:tab/>
        <w:t>2667</w:t>
      </w:r>
    </w:p>
    <w:p w14:paraId="6878D45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A.12.2.1.1.1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Purpose and Environment</w:t>
      </w:r>
      <w:r>
        <w:tab/>
        <w:t>2667</w:t>
      </w:r>
    </w:p>
    <w:p w14:paraId="7E76296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A.12.2.1.1.2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2672</w:t>
      </w:r>
    </w:p>
    <w:p w14:paraId="16201A0F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2673</w:t>
      </w:r>
    </w:p>
    <w:p w14:paraId="689474C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</w:t>
      </w:r>
      <w:r>
        <w:tab/>
        <w:t>2673</w:t>
      </w:r>
    </w:p>
    <w:p w14:paraId="22520E5B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2673</w:t>
      </w:r>
    </w:p>
    <w:p w14:paraId="40FD74C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2673</w:t>
      </w:r>
    </w:p>
    <w:p w14:paraId="5675C73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2673</w:t>
      </w:r>
    </w:p>
    <w:p w14:paraId="7F68696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A.12.4.1.1.1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Purpose and Environment</w:t>
      </w:r>
      <w:r>
        <w:tab/>
        <w:t>2673</w:t>
      </w:r>
    </w:p>
    <w:p w14:paraId="63A0D89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  <w:lang w:eastAsia="zh-CN"/>
        </w:rPr>
        <w:t>A.12.4.1.1.2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  <w:lang w:eastAsia="zh-CN"/>
        </w:rPr>
        <w:t>Test Requirements</w:t>
      </w:r>
      <w:r>
        <w:tab/>
        <w:t>2677</w:t>
      </w:r>
    </w:p>
    <w:p w14:paraId="2CA19449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2677</w:t>
      </w:r>
    </w:p>
    <w:p w14:paraId="4DC28B4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2677</w:t>
      </w:r>
    </w:p>
    <w:p w14:paraId="3B66566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2677</w:t>
      </w:r>
    </w:p>
    <w:p w14:paraId="600D499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2681</w:t>
      </w:r>
    </w:p>
    <w:p w14:paraId="78CD0B1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2682</w:t>
      </w:r>
    </w:p>
    <w:p w14:paraId="6D2F0DA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412C992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66FCA8B6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2687</w:t>
      </w:r>
    </w:p>
    <w:p w14:paraId="05E140C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2D7E28D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2691</w:t>
      </w:r>
    </w:p>
    <w:p w14:paraId="5BF2B70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2691</w:t>
      </w:r>
    </w:p>
    <w:p w14:paraId="09651E8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2691</w:t>
      </w:r>
    </w:p>
    <w:p w14:paraId="074FF7D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21E460D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2695</w:t>
      </w:r>
    </w:p>
    <w:p w14:paraId="5164724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1581A50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29A5BC9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2696</w:t>
      </w:r>
    </w:p>
    <w:p w14:paraId="5640B0A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0AC6525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75525CC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2696</w:t>
      </w:r>
    </w:p>
    <w:p w14:paraId="73BE117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E-UTRAN</w:t>
      </w:r>
      <w:r w:rsidRPr="007275DF">
        <w:sym w:font="Symbol" w:char="F02D"/>
      </w:r>
      <w:r w:rsidRPr="0070064A">
        <w:rPr>
          <w:lang w:val="en-US"/>
        </w:rPr>
        <w:t>NR SFTD</w:t>
      </w:r>
      <w:r>
        <w:tab/>
        <w:t>2696</w:t>
      </w:r>
    </w:p>
    <w:p w14:paraId="5DB0CDA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sv-SE"/>
        </w:rP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sv-SE"/>
        </w:rPr>
        <w:t>E-UTRAN</w:t>
      </w:r>
      <w:r w:rsidRPr="007275DF">
        <w:sym w:font="Symbol" w:char="F02D"/>
      </w:r>
      <w:r w:rsidRPr="0070064A">
        <w:rPr>
          <w:lang w:val="sv-SE"/>
        </w:rPr>
        <w:t>NR SS-RSRP</w:t>
      </w:r>
      <w:r>
        <w:tab/>
        <w:t>2702</w:t>
      </w:r>
    </w:p>
    <w:p w14:paraId="62CF891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sv-SE"/>
        </w:rPr>
        <w:t>A.12.5.3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sv-SE"/>
        </w:rPr>
        <w:t>E-UTRAN</w:t>
      </w:r>
      <w:r w:rsidRPr="007275DF">
        <w:sym w:font="Symbol" w:char="F02D"/>
      </w:r>
      <w:r w:rsidRPr="0070064A">
        <w:rPr>
          <w:lang w:val="sv-SE"/>
        </w:rPr>
        <w:t>NR SS-RSRQ</w:t>
      </w:r>
      <w:r>
        <w:tab/>
        <w:t>2702</w:t>
      </w:r>
    </w:p>
    <w:p w14:paraId="4ECC15D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sv-SE"/>
        </w:rPr>
        <w:t>A.12.5.4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sv-SE"/>
        </w:rPr>
        <w:t>E-UTRAN</w:t>
      </w:r>
      <w:r w:rsidRPr="007275DF">
        <w:sym w:font="Symbol" w:char="F02D"/>
      </w:r>
      <w:r w:rsidRPr="0070064A">
        <w:rPr>
          <w:lang w:val="sv-SE"/>
        </w:rPr>
        <w:t>NR SS-SINR</w:t>
      </w:r>
      <w:r>
        <w:tab/>
        <w:t>2702</w:t>
      </w:r>
    </w:p>
    <w:p w14:paraId="066FDAE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sv-SE"/>
        </w:rPr>
        <w:t>A.12.5.5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sv-SE"/>
        </w:rPr>
        <w:t>E-UTRAN</w:t>
      </w:r>
      <w:r w:rsidRPr="007275DF">
        <w:sym w:font="Symbol" w:char="F02D"/>
      </w:r>
      <w:r w:rsidRPr="0070064A">
        <w:rPr>
          <w:lang w:val="sv-SE"/>
        </w:rPr>
        <w:t>NR RSSI</w:t>
      </w:r>
      <w:r>
        <w:tab/>
        <w:t>2702</w:t>
      </w:r>
    </w:p>
    <w:p w14:paraId="0C2E00C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sv-SE"/>
        </w:rPr>
        <w:t>A.12.5.6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sv-SE"/>
        </w:rPr>
        <w:t>E-UTRAN</w:t>
      </w:r>
      <w:r w:rsidRPr="007275DF">
        <w:sym w:font="Symbol" w:char="F02D"/>
      </w:r>
      <w:r w:rsidRPr="0070064A">
        <w:rPr>
          <w:lang w:val="sv-SE"/>
        </w:rPr>
        <w:t>NR channel occupancy</w:t>
      </w:r>
      <w:r>
        <w:tab/>
        <w:t>2702</w:t>
      </w:r>
    </w:p>
    <w:p w14:paraId="5BDF9300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2702</w:t>
      </w:r>
    </w:p>
    <w:p w14:paraId="2B174B41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2702</w:t>
      </w:r>
    </w:p>
    <w:p w14:paraId="37AED7CD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2702</w:t>
      </w:r>
    </w:p>
    <w:p w14:paraId="4999AF7C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2702</w:t>
      </w:r>
    </w:p>
    <w:p w14:paraId="27EE03FC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2702</w:t>
      </w:r>
    </w:p>
    <w:p w14:paraId="711BAF8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2702</w:t>
      </w:r>
    </w:p>
    <w:p w14:paraId="4E29340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2702</w:t>
      </w:r>
    </w:p>
    <w:p w14:paraId="1DBE62C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2702</w:t>
      </w:r>
    </w:p>
    <w:p w14:paraId="2BE09C3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2706</w:t>
      </w:r>
    </w:p>
    <w:p w14:paraId="62D6236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2706</w:t>
      </w:r>
    </w:p>
    <w:p w14:paraId="4C19FBF1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2713</w:t>
      </w:r>
    </w:p>
    <w:p w14:paraId="1BE3233F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2713</w:t>
      </w:r>
    </w:p>
    <w:p w14:paraId="73CBE16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2713</w:t>
      </w:r>
    </w:p>
    <w:p w14:paraId="6F9425F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SCC without gaps under non-DRX</w:t>
      </w:r>
      <w:r>
        <w:tab/>
        <w:t>2713</w:t>
      </w:r>
    </w:p>
    <w:p w14:paraId="2181F31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11586CC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2713</w:t>
      </w:r>
    </w:p>
    <w:p w14:paraId="08523F4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2718</w:t>
      </w:r>
    </w:p>
    <w:p w14:paraId="56523B9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SCC without gaps under DRX</w:t>
      </w:r>
      <w:r>
        <w:tab/>
        <w:t>2718</w:t>
      </w:r>
    </w:p>
    <w:p w14:paraId="2BC5F86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2718</w:t>
      </w:r>
    </w:p>
    <w:p w14:paraId="64D7B014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2718</w:t>
      </w:r>
    </w:p>
    <w:p w14:paraId="418AEA9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2722</w:t>
      </w:r>
    </w:p>
    <w:p w14:paraId="0956C8A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SCC with per-UE gaps under non-DRX</w:t>
      </w:r>
      <w:r>
        <w:tab/>
        <w:t>2722</w:t>
      </w:r>
    </w:p>
    <w:p w14:paraId="615D473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2722</w:t>
      </w:r>
    </w:p>
    <w:p w14:paraId="52814BC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2722</w:t>
      </w:r>
    </w:p>
    <w:p w14:paraId="454468A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2727</w:t>
      </w:r>
    </w:p>
    <w:p w14:paraId="6C70CA2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70064A">
        <w:rPr>
          <w:snapToGrid w:val="0"/>
        </w:rPr>
        <w:t>vent-triggered reporting tests on SCC with per-UE gaps under DRX</w:t>
      </w:r>
      <w:r>
        <w:tab/>
        <w:t>2727</w:t>
      </w:r>
    </w:p>
    <w:p w14:paraId="3E0920E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7F40F23F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799A460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Test Requirements</w:t>
      </w:r>
      <w:r>
        <w:tab/>
        <w:t>2732</w:t>
      </w:r>
    </w:p>
    <w:p w14:paraId="2E7D978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2732</w:t>
      </w:r>
    </w:p>
    <w:p w14:paraId="232A917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2732</w:t>
      </w:r>
    </w:p>
    <w:p w14:paraId="331BA5B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2732</w:t>
      </w:r>
    </w:p>
    <w:p w14:paraId="46B1911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2734</w:t>
      </w:r>
    </w:p>
    <w:p w14:paraId="2517BB8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1A820F4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2735</w:t>
      </w:r>
    </w:p>
    <w:p w14:paraId="0A90B31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2735</w:t>
      </w:r>
    </w:p>
    <w:p w14:paraId="6C3452B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2735</w:t>
      </w:r>
    </w:p>
    <w:p w14:paraId="2E557DD6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20C9484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2735</w:t>
      </w:r>
    </w:p>
    <w:p w14:paraId="64E73F02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2736</w:t>
      </w:r>
    </w:p>
    <w:p w14:paraId="166920CC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5A1BE94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2736</w:t>
      </w:r>
    </w:p>
    <w:p w14:paraId="7BD056D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2736</w:t>
      </w:r>
    </w:p>
    <w:p w14:paraId="029FD24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4853419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2742</w:t>
      </w:r>
    </w:p>
    <w:p w14:paraId="3D0910FC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2742</w:t>
      </w:r>
    </w:p>
    <w:p w14:paraId="1FDD621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2742</w:t>
      </w:r>
    </w:p>
    <w:p w14:paraId="0B08342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2747</w:t>
      </w:r>
    </w:p>
    <w:p w14:paraId="54C6111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2748</w:t>
      </w:r>
    </w:p>
    <w:p w14:paraId="4D8B67E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2748</w:t>
      </w:r>
    </w:p>
    <w:p w14:paraId="781E68C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2753</w:t>
      </w:r>
    </w:p>
    <w:p w14:paraId="41A776C9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2753</w:t>
      </w:r>
    </w:p>
    <w:p w14:paraId="5084CFAA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2753</w:t>
      </w:r>
    </w:p>
    <w:p w14:paraId="121F9403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2759</w:t>
      </w:r>
    </w:p>
    <w:p w14:paraId="607DF61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2760</w:t>
      </w:r>
    </w:p>
    <w:p w14:paraId="5B573A6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when DRX is not used</w:t>
      </w:r>
      <w:r>
        <w:tab/>
        <w:t>2760</w:t>
      </w:r>
    </w:p>
    <w:p w14:paraId="3C6978E2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2760</w:t>
      </w:r>
    </w:p>
    <w:p w14:paraId="354F57A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2760</w:t>
      </w:r>
    </w:p>
    <w:p w14:paraId="3FE2B4E7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2764</w:t>
      </w:r>
    </w:p>
    <w:p w14:paraId="7742D8D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 when DRX is used</w:t>
      </w:r>
      <w:r>
        <w:tab/>
        <w:t>2764</w:t>
      </w:r>
    </w:p>
    <w:p w14:paraId="5A855831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2764</w:t>
      </w:r>
    </w:p>
    <w:p w14:paraId="48953088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2764</w:t>
      </w:r>
    </w:p>
    <w:p w14:paraId="1E73BE5B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2768</w:t>
      </w:r>
    </w:p>
    <w:p w14:paraId="595A6094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2768</w:t>
      </w:r>
    </w:p>
    <w:p w14:paraId="7B37FE7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2768</w:t>
      </w:r>
    </w:p>
    <w:p w14:paraId="2E29AF8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Intra-frequency measurement accuracy on a carrier frequency with CCA</w:t>
      </w:r>
      <w:r>
        <w:tab/>
        <w:t>2768</w:t>
      </w:r>
    </w:p>
    <w:p w14:paraId="103FFD4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01E5475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2768</w:t>
      </w:r>
    </w:p>
    <w:p w14:paraId="53EEC2AD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2770</w:t>
      </w:r>
    </w:p>
    <w:p w14:paraId="09AF3A2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sv-SE"/>
        </w:rPr>
        <w:t>A.13.4.2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sv-SE"/>
        </w:rPr>
        <w:t>SS-RSRQ</w:t>
      </w:r>
      <w:r>
        <w:tab/>
        <w:t>2770</w:t>
      </w:r>
    </w:p>
    <w:p w14:paraId="225773D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sv-SE"/>
        </w:rPr>
        <w:t>A.13.4.3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sv-SE"/>
        </w:rPr>
        <w:t>SS-SINR</w:t>
      </w:r>
      <w:r>
        <w:tab/>
        <w:t>2770</w:t>
      </w:r>
    </w:p>
    <w:p w14:paraId="1004C2E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2770</w:t>
      </w:r>
    </w:p>
    <w:p w14:paraId="21B4B9D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snapToGrid w:val="0"/>
        </w:rPr>
        <w:t>A.13.4.4.1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snapToGrid w:val="0"/>
        </w:rPr>
        <w:t>SSB based L1-RSRP measurement</w:t>
      </w:r>
      <w:r>
        <w:tab/>
        <w:t>2770</w:t>
      </w:r>
    </w:p>
    <w:p w14:paraId="2D49EB89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2770</w:t>
      </w:r>
    </w:p>
    <w:p w14:paraId="07DDA15E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A.13.4.4.1.2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2770</w:t>
      </w:r>
    </w:p>
    <w:p w14:paraId="5C844845" w14:textId="77777777" w:rsidR="00B46396" w:rsidRDefault="00B4639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A.13.4.4.1.3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2775</w:t>
      </w:r>
    </w:p>
    <w:p w14:paraId="59D576F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2775</w:t>
      </w:r>
    </w:p>
    <w:p w14:paraId="6D413A1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A.13.4.5.1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70064A">
        <w:rPr>
          <w:snapToGrid w:val="0"/>
        </w:rPr>
        <w:t>on a carrier with CCA</w:t>
      </w:r>
      <w:r>
        <w:tab/>
        <w:t>2775</w:t>
      </w:r>
    </w:p>
    <w:p w14:paraId="7A5E812F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2775</w:t>
      </w:r>
    </w:p>
    <w:p w14:paraId="168ED99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2775</w:t>
      </w:r>
    </w:p>
    <w:p w14:paraId="013E56E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2779</w:t>
      </w:r>
    </w:p>
    <w:p w14:paraId="4F9824E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 Inter-frequency RSSI measurement accuracy </w:t>
      </w:r>
      <w:r w:rsidRPr="0070064A">
        <w:rPr>
          <w:snapToGrid w:val="0"/>
        </w:rPr>
        <w:t>on a carrier with CCA</w:t>
      </w:r>
      <w:r>
        <w:tab/>
        <w:t>2779</w:t>
      </w:r>
    </w:p>
    <w:p w14:paraId="1ACD3F2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4EFBF90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2779</w:t>
      </w:r>
    </w:p>
    <w:p w14:paraId="338C8CA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31FCD516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2783</w:t>
      </w:r>
    </w:p>
    <w:p w14:paraId="4B876E7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A.13.4.6.1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70064A">
        <w:rPr>
          <w:snapToGrid w:val="0"/>
        </w:rPr>
        <w:t>on SCC with CCA</w:t>
      </w:r>
      <w:r>
        <w:tab/>
        <w:t>2783</w:t>
      </w:r>
    </w:p>
    <w:p w14:paraId="25A6351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2783</w:t>
      </w:r>
    </w:p>
    <w:p w14:paraId="744F3CA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2783</w:t>
      </w:r>
    </w:p>
    <w:p w14:paraId="1ED673DD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2787</w:t>
      </w:r>
    </w:p>
    <w:p w14:paraId="2427AAB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 Inter-frequency channel occupancy measurement accuracy </w:t>
      </w:r>
      <w:r w:rsidRPr="0070064A">
        <w:rPr>
          <w:snapToGrid w:val="0"/>
        </w:rPr>
        <w:t>on a carrier with CCA</w:t>
      </w:r>
      <w:r>
        <w:tab/>
        <w:t>2787</w:t>
      </w:r>
    </w:p>
    <w:p w14:paraId="20CE237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2787</w:t>
      </w:r>
    </w:p>
    <w:p w14:paraId="1F33BAB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2787</w:t>
      </w:r>
    </w:p>
    <w:p w14:paraId="1E8FC01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0BC86376" w14:textId="77777777" w:rsidR="00B46396" w:rsidRDefault="00B46396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1818</w:t>
      </w:r>
    </w:p>
    <w:p w14:paraId="219C4F14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NR RRC_IDLE state mobility</w:t>
      </w:r>
      <w:r>
        <w:tab/>
        <w:t>1818</w:t>
      </w:r>
    </w:p>
    <w:p w14:paraId="0492885D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1818</w:t>
      </w:r>
    </w:p>
    <w:p w14:paraId="0485FFF3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1818</w:t>
      </w:r>
    </w:p>
    <w:p w14:paraId="23B8CE8B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1819</w:t>
      </w:r>
    </w:p>
    <w:p w14:paraId="03D865FE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1820</w:t>
      </w:r>
    </w:p>
    <w:p w14:paraId="1FCD7D4B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1820</w:t>
      </w:r>
    </w:p>
    <w:p w14:paraId="294C6CA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1820</w:t>
      </w:r>
    </w:p>
    <w:p w14:paraId="73F21F2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1820</w:t>
      </w:r>
    </w:p>
    <w:p w14:paraId="2AA23A78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1820</w:t>
      </w:r>
    </w:p>
    <w:p w14:paraId="2CA9C7A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70064A">
        <w:rPr>
          <w:rFonts w:cs="Arial"/>
        </w:rPr>
        <w:t xml:space="preserve"> </w:t>
      </w:r>
      <w:r>
        <w:t>Rx Beam Peak angle of arrival</w:t>
      </w:r>
      <w:r>
        <w:tab/>
        <w:t>1820</w:t>
      </w:r>
    </w:p>
    <w:p w14:paraId="085D95D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70064A">
        <w:rPr>
          <w:rFonts w:cs="Arial"/>
        </w:rPr>
        <w:t xml:space="preserve"> </w:t>
      </w:r>
      <w:r>
        <w:t>angle of arrival within Spherical coverage</w:t>
      </w:r>
      <w:r>
        <w:tab/>
        <w:t>1821</w:t>
      </w:r>
    </w:p>
    <w:p w14:paraId="0949D463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 FR1</w:t>
      </w:r>
      <w:r>
        <w:tab/>
        <w:t>1821</w:t>
      </w:r>
    </w:p>
    <w:p w14:paraId="7065A2C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 FR2</w:t>
      </w:r>
      <w:r>
        <w:tab/>
        <w:t>1822</w:t>
      </w:r>
    </w:p>
    <w:p w14:paraId="062334DE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</w:t>
      </w:r>
      <w:r w:rsidRPr="0070064A">
        <w:rPr>
          <w:rFonts w:cs="Arial"/>
        </w:rPr>
        <w:t xml:space="preserve"> </w:t>
      </w:r>
      <w:r>
        <w:t>Rx Beam Peak angle of arrival</w:t>
      </w:r>
      <w:r>
        <w:tab/>
        <w:t>1822</w:t>
      </w:r>
    </w:p>
    <w:p w14:paraId="0FAFEA8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Theme="minorEastAsia"/>
          <w:lang w:eastAsia="zh-CN"/>
        </w:rPr>
        <w:t>B</w:t>
      </w:r>
      <w:r w:rsidRPr="0070064A">
        <w:rPr>
          <w:rFonts w:eastAsiaTheme="minorEastAsia"/>
        </w:rPr>
        <w:t>.2.</w:t>
      </w:r>
      <w:r w:rsidRPr="0070064A">
        <w:rPr>
          <w:rFonts w:eastAsiaTheme="minorEastAsia"/>
          <w:lang w:eastAsia="zh-CN"/>
        </w:rPr>
        <w:t>1</w:t>
      </w:r>
      <w:r w:rsidRPr="0070064A">
        <w:rPr>
          <w:rFonts w:eastAsiaTheme="minorEastAsia"/>
        </w:rPr>
        <w:t>.</w:t>
      </w:r>
      <w:r w:rsidRPr="0070064A">
        <w:rPr>
          <w:rFonts w:eastAsiaTheme="minorEastAsia"/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Theme="minorEastAsia"/>
          <w:lang w:eastAsia="zh-CN"/>
        </w:rPr>
        <w:t xml:space="preserve">Gain to PRS-RSRP measurement point for </w:t>
      </w:r>
      <w:r w:rsidRPr="0070064A">
        <w:rPr>
          <w:rFonts w:eastAsiaTheme="minorEastAsia"/>
        </w:rPr>
        <w:t>FR2</w:t>
      </w:r>
      <w:r>
        <w:tab/>
        <w:t>1822</w:t>
      </w:r>
    </w:p>
    <w:p w14:paraId="6AC47077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70064A">
        <w:rPr>
          <w:rFonts w:cs="Arial"/>
        </w:rPr>
        <w:t xml:space="preserve"> </w:t>
      </w:r>
      <w:r>
        <w:t>Rx Beam Peak angle of arriva</w:t>
      </w:r>
      <w:r w:rsidRPr="0070064A">
        <w:rPr>
          <w:rFonts w:eastAsiaTheme="minorEastAsia"/>
        </w:rPr>
        <w:t>l</w:t>
      </w:r>
      <w:r>
        <w:tab/>
        <w:t>1822</w:t>
      </w:r>
    </w:p>
    <w:p w14:paraId="0D1B6D02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1823</w:t>
      </w:r>
    </w:p>
    <w:p w14:paraId="7031AF3B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1824</w:t>
      </w:r>
    </w:p>
    <w:p w14:paraId="3D1C4B8B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</w:t>
      </w:r>
      <w:r>
        <w:tab/>
        <w:t>1826</w:t>
      </w:r>
    </w:p>
    <w:p w14:paraId="018AD690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1826</w:t>
      </w:r>
    </w:p>
    <w:p w14:paraId="4655F53B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1827</w:t>
      </w:r>
    </w:p>
    <w:p w14:paraId="6AADA4A2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1828</w:t>
      </w:r>
    </w:p>
    <w:p w14:paraId="2291DC1B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50B5B7F2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665EAB55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58DFD5B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SRS-RSRP measurements</w:t>
      </w:r>
      <w:r>
        <w:tab/>
        <w:t>1830</w:t>
      </w:r>
    </w:p>
    <w:p w14:paraId="1E168E4C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L1-SINR reporting</w:t>
      </w:r>
      <w:r>
        <w:tab/>
        <w:t>1830</w:t>
      </w:r>
    </w:p>
    <w:p w14:paraId="625DB1A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1830</w:t>
      </w:r>
    </w:p>
    <w:p w14:paraId="3F754EC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1831</w:t>
      </w:r>
    </w:p>
    <w:p w14:paraId="125BEC7B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B.2.8.2.1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L1-SINR reporting with SSB based CMR and dedicated ZP-IMR configured</w:t>
      </w:r>
      <w:r>
        <w:tab/>
        <w:t>1831</w:t>
      </w:r>
    </w:p>
    <w:p w14:paraId="6B8BE965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B.2.8.2.2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L1-SINR reporting with SSB based CMR and dedicated NZP-IMR configured</w:t>
      </w:r>
      <w:r>
        <w:tab/>
        <w:t>1832</w:t>
      </w:r>
    </w:p>
    <w:p w14:paraId="7185C92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1834</w:t>
      </w:r>
    </w:p>
    <w:p w14:paraId="34834BA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lang w:val="en-US"/>
        </w:rPr>
        <w:t>B.2.8.3.1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L1-SINR reporting with CSI-RS based CMR and dedicated ZP-IMR configured</w:t>
      </w:r>
      <w:r>
        <w:tab/>
        <w:t>1834</w:t>
      </w:r>
    </w:p>
    <w:p w14:paraId="2BFA98E4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lang w:val="en-US"/>
        </w:rPr>
        <w:t>L1-SINR reporting with CSI-RS based CMR and dedicated NZP-IMR configured</w:t>
      </w:r>
      <w:r>
        <w:tab/>
        <w:t>1835</w:t>
      </w:r>
    </w:p>
    <w:p w14:paraId="47C83E64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1836</w:t>
      </w:r>
    </w:p>
    <w:p w14:paraId="680E5AD1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1836</w:t>
      </w:r>
    </w:p>
    <w:p w14:paraId="09BEF1A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1836</w:t>
      </w:r>
    </w:p>
    <w:p w14:paraId="7D48379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1836</w:t>
      </w:r>
    </w:p>
    <w:p w14:paraId="5689FCCA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1837</w:t>
      </w:r>
    </w:p>
    <w:p w14:paraId="06B3B651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1838</w:t>
      </w:r>
    </w:p>
    <w:p w14:paraId="3765E83D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1840</w:t>
      </w:r>
    </w:p>
    <w:p w14:paraId="5B8B4972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1841</w:t>
      </w:r>
    </w:p>
    <w:p w14:paraId="098D79BA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1841</w:t>
      </w:r>
    </w:p>
    <w:p w14:paraId="138389D9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CA</w:t>
      </w:r>
      <w:r>
        <w:tab/>
        <w:t>1841</w:t>
      </w:r>
    </w:p>
    <w:p w14:paraId="384C02EE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1841</w:t>
      </w:r>
    </w:p>
    <w:p w14:paraId="571927AC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1842</w:t>
      </w:r>
    </w:p>
    <w:p w14:paraId="7B13C8B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Inter-band carrier aggregation</w:t>
      </w:r>
      <w:r>
        <w:tab/>
        <w:t>1842</w:t>
      </w:r>
    </w:p>
    <w:p w14:paraId="4107655A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1842</w:t>
      </w:r>
    </w:p>
    <w:p w14:paraId="53C7FDF1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1842</w:t>
      </w:r>
    </w:p>
    <w:p w14:paraId="3A65F4F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1842</w:t>
      </w:r>
    </w:p>
    <w:p w14:paraId="7474AA6F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1842</w:t>
      </w:r>
    </w:p>
    <w:p w14:paraId="3ABB4F53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Intra-band contiguous carrier aggregation</w:t>
      </w:r>
      <w:r>
        <w:tab/>
        <w:t>1842</w:t>
      </w:r>
    </w:p>
    <w:p w14:paraId="3EDEE550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064A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064A">
        <w:rPr>
          <w:rFonts w:eastAsia="MS Mincho"/>
        </w:rPr>
        <w:t>Intra-band non-contiguous carrier aggregation</w:t>
      </w:r>
      <w:r>
        <w:tab/>
        <w:t>1842</w:t>
      </w:r>
    </w:p>
    <w:p w14:paraId="081016D1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DC</w:t>
      </w:r>
      <w:r>
        <w:tab/>
        <w:t>1843</w:t>
      </w:r>
    </w:p>
    <w:p w14:paraId="6C4800DA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1843</w:t>
      </w:r>
    </w:p>
    <w:p w14:paraId="21559C7D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1843</w:t>
      </w:r>
    </w:p>
    <w:p w14:paraId="6C613376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SUL</w:t>
      </w:r>
      <w:r>
        <w:tab/>
        <w:t>1843</w:t>
      </w:r>
    </w:p>
    <w:p w14:paraId="68001DB7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1843</w:t>
      </w:r>
    </w:p>
    <w:p w14:paraId="6780EC64" w14:textId="77777777" w:rsidR="00B46396" w:rsidRDefault="00B4639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1843</w:t>
      </w:r>
    </w:p>
    <w:p w14:paraId="57F99C48" w14:textId="77777777" w:rsidR="00B46396" w:rsidRDefault="00B4639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1843</w:t>
      </w:r>
    </w:p>
    <w:p w14:paraId="1DED5BD6" w14:textId="77777777" w:rsidR="00B46396" w:rsidRDefault="00B4639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1843</w:t>
      </w:r>
    </w:p>
    <w:p w14:paraId="35E8E6E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1843</w:t>
      </w:r>
    </w:p>
    <w:p w14:paraId="42EDF9D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1844</w:t>
      </w:r>
    </w:p>
    <w:p w14:paraId="3E95839E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1844</w:t>
      </w:r>
    </w:p>
    <w:p w14:paraId="08E72330" w14:textId="77777777" w:rsidR="00B46396" w:rsidRDefault="00B4639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1844</w:t>
      </w:r>
    </w:p>
    <w:p w14:paraId="263D934C" w14:textId="77777777" w:rsidR="00B46396" w:rsidRDefault="00B46396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</w:t>
      </w:r>
      <w:r>
        <w:tab/>
        <w:t>1846</w:t>
      </w:r>
    </w:p>
    <w:p w14:paraId="5EE24C8D" w14:textId="2348A08E" w:rsidR="003C3971" w:rsidRPr="00235394" w:rsidRDefault="00B46396" w:rsidP="000334B8">
      <w:r>
        <w:rPr>
          <w:noProof/>
          <w:sz w:val="22"/>
        </w:rPr>
        <w:fldChar w:fldCharType="end"/>
      </w:r>
    </w:p>
    <w:p w14:paraId="2DF90460" w14:textId="45A3E696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D4557">
        <w:rPr>
          <w:noProof/>
        </w:rPr>
        <w:instrText>9</w:instrText>
      </w:r>
      <w:r w:rsidRPr="00B840AC">
        <w:rPr>
          <w:noProof/>
        </w:rPr>
        <w:instrText>0_s0-11.doc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D4557">
        <w:rPr>
          <w:noProof/>
        </w:rPr>
        <w:instrText>9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D4557">
        <w:rPr>
          <w:noProof/>
        </w:rPr>
        <w:instrText>9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</w:instrText>
      </w:r>
      <w:r w:rsidR="000D4557">
        <w:rPr>
          <w:rFonts w:eastAsia="SimSun"/>
          <w:noProof/>
        </w:rPr>
        <w:instrText>9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15023" w14:textId="77777777" w:rsidR="00245AA4" w:rsidRDefault="00245AA4">
      <w:r>
        <w:separator/>
      </w:r>
    </w:p>
  </w:endnote>
  <w:endnote w:type="continuationSeparator" w:id="0">
    <w:p w14:paraId="405FA67D" w14:textId="77777777" w:rsidR="00245AA4" w:rsidRDefault="0024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A1FB8" w14:textId="77777777" w:rsidR="00245AA4" w:rsidRDefault="00245AA4">
      <w:r>
        <w:separator/>
      </w:r>
    </w:p>
  </w:footnote>
  <w:footnote w:type="continuationSeparator" w:id="0">
    <w:p w14:paraId="7C4426ED" w14:textId="77777777" w:rsidR="00245AA4" w:rsidRDefault="00245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AD4BF" w14:textId="3F8BAA32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6396">
      <w:rPr>
        <w:rFonts w:ascii="Arial" w:hAnsi="Arial" w:cs="Arial"/>
        <w:b/>
        <w:noProof/>
        <w:sz w:val="18"/>
        <w:szCs w:val="18"/>
      </w:rPr>
      <w:t>3GPP TS 38.133 V16.9.0 (2021-09)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4C97767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6396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8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C47C3"/>
    <w:rsid w:val="000D4557"/>
    <w:rsid w:val="000D58AB"/>
    <w:rsid w:val="000E7256"/>
    <w:rsid w:val="000F62BA"/>
    <w:rsid w:val="00100AA6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1F34FC"/>
    <w:rsid w:val="002303FE"/>
    <w:rsid w:val="002347A2"/>
    <w:rsid w:val="00245AA4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86CBC"/>
    <w:rsid w:val="00597B11"/>
    <w:rsid w:val="005D2E01"/>
    <w:rsid w:val="005D7526"/>
    <w:rsid w:val="005E4BB2"/>
    <w:rsid w:val="005F4AE7"/>
    <w:rsid w:val="00602AEA"/>
    <w:rsid w:val="00614FDF"/>
    <w:rsid w:val="0063543D"/>
    <w:rsid w:val="00647114"/>
    <w:rsid w:val="006621EA"/>
    <w:rsid w:val="006769CD"/>
    <w:rsid w:val="006906D5"/>
    <w:rsid w:val="006A323F"/>
    <w:rsid w:val="006B30D0"/>
    <w:rsid w:val="006C3D95"/>
    <w:rsid w:val="006E5C86"/>
    <w:rsid w:val="00700D4E"/>
    <w:rsid w:val="00701116"/>
    <w:rsid w:val="00713C44"/>
    <w:rsid w:val="00734A5B"/>
    <w:rsid w:val="0074026F"/>
    <w:rsid w:val="007429F6"/>
    <w:rsid w:val="00744E76"/>
    <w:rsid w:val="00774DA4"/>
    <w:rsid w:val="00781F0F"/>
    <w:rsid w:val="007A220E"/>
    <w:rsid w:val="007B600E"/>
    <w:rsid w:val="007F0F4A"/>
    <w:rsid w:val="00801426"/>
    <w:rsid w:val="008028A4"/>
    <w:rsid w:val="00830747"/>
    <w:rsid w:val="008768CA"/>
    <w:rsid w:val="008814AE"/>
    <w:rsid w:val="008C384C"/>
    <w:rsid w:val="0090271F"/>
    <w:rsid w:val="00902E23"/>
    <w:rsid w:val="009114D7"/>
    <w:rsid w:val="0091348E"/>
    <w:rsid w:val="00917CCB"/>
    <w:rsid w:val="00942EC2"/>
    <w:rsid w:val="009C559F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46396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CE40A8"/>
    <w:rsid w:val="00D16CBA"/>
    <w:rsid w:val="00D27472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66</Pages>
  <Words>28830</Words>
  <Characters>164331</Characters>
  <Application>Microsoft Office Word</Application>
  <DocSecurity>0</DocSecurity>
  <Lines>1369</Lines>
  <Paragraphs>385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192776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29</cp:revision>
  <cp:lastPrinted>2019-02-25T14:05:00Z</cp:lastPrinted>
  <dcterms:created xsi:type="dcterms:W3CDTF">2020-09-16T08:21:00Z</dcterms:created>
  <dcterms:modified xsi:type="dcterms:W3CDTF">2021-10-04T10:18:00Z</dcterms:modified>
</cp:coreProperties>
</file>