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16523BD5"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w:t>
            </w:r>
            <w:r w:rsidR="00D318A9">
              <w:rPr>
                <w:noProof w:val="0"/>
              </w:rPr>
              <w:t>6</w:t>
            </w:r>
            <w:r w:rsidR="00C67A8A">
              <w:rPr>
                <w:noProof w:val="0"/>
              </w:rPr>
              <w:t>.0</w:t>
            </w:r>
            <w:r w:rsidRPr="00A43FD9">
              <w:rPr>
                <w:noProof w:val="0"/>
              </w:rPr>
              <w:t xml:space="preserve"> </w:t>
            </w:r>
            <w:r w:rsidRPr="00A43FD9">
              <w:rPr>
                <w:noProof w:val="0"/>
                <w:sz w:val="32"/>
              </w:rPr>
              <w:t>(</w:t>
            </w:r>
            <w:bookmarkStart w:id="2" w:name="issueDate"/>
            <w:r w:rsidR="00425A36" w:rsidRPr="00A43FD9">
              <w:rPr>
                <w:noProof w:val="0"/>
                <w:sz w:val="32"/>
              </w:rPr>
              <w:t>2023-</w:t>
            </w:r>
            <w:bookmarkEnd w:id="2"/>
            <w:r w:rsidR="00D318A9">
              <w:rPr>
                <w:noProof w:val="0"/>
                <w:sz w:val="32"/>
              </w:rPr>
              <w:t>09</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6A5F1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15pt">
                  <v:imagedata r:id="rId9" o:title="5G-logo_175px"/>
                </v:shape>
              </w:pict>
            </w:r>
          </w:p>
        </w:tc>
        <w:tc>
          <w:tcPr>
            <w:tcW w:w="5540" w:type="dxa"/>
            <w:shd w:val="clear" w:color="auto" w:fill="auto"/>
          </w:tcPr>
          <w:p w14:paraId="26F08BD1" w14:textId="77777777" w:rsidR="00D82E6F" w:rsidRPr="00A43FD9" w:rsidRDefault="006A5F1C" w:rsidP="00D82E6F">
            <w:pPr>
              <w:jc w:val="right"/>
            </w:pPr>
            <w:bookmarkStart w:id="5" w:name="logos"/>
            <w:bookmarkStart w:id="6" w:name="_MCCTEMPBM_CRPT72460000___4"/>
            <w:r>
              <w:pict w14:anchorId="07842277">
                <v:shape id="_x0000_i1026" type="#_x0000_t75" style="width:125.25pt;height:77.85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4425DF3B" w:rsidR="00E16509" w:rsidRPr="00A43FD9" w:rsidRDefault="00E16509" w:rsidP="00133525">
            <w:pPr>
              <w:pStyle w:val="FP"/>
              <w:jc w:val="center"/>
              <w:rPr>
                <w:sz w:val="18"/>
              </w:rPr>
            </w:pPr>
            <w:r w:rsidRPr="00A43FD9">
              <w:rPr>
                <w:sz w:val="18"/>
              </w:rPr>
              <w:t xml:space="preserve">© </w:t>
            </w:r>
            <w:r w:rsidR="00425A36" w:rsidRPr="00A43FD9">
              <w:rPr>
                <w:sz w:val="18"/>
              </w:rPr>
              <w:t>2023</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7EE06BE4" w14:textId="0B3D8841" w:rsidR="003604CB" w:rsidRDefault="003604CB">
      <w:pPr>
        <w:pStyle w:val="TOC1"/>
        <w:rPr>
          <w:rFonts w:ascii="Calibri" w:hAnsi="Calibri"/>
          <w:kern w:val="2"/>
          <w:szCs w:val="22"/>
          <w:lang w:eastAsia="en-GB"/>
        </w:rPr>
      </w:pPr>
      <w:r>
        <w:fldChar w:fldCharType="begin"/>
      </w:r>
      <w:r>
        <w:instrText xml:space="preserve"> TOC \o \w "1-9" </w:instrText>
      </w:r>
      <w:r>
        <w:fldChar w:fldCharType="separate"/>
      </w:r>
      <w:r>
        <w:t>Foreword</w:t>
      </w:r>
      <w:r>
        <w:tab/>
      </w:r>
      <w:r>
        <w:fldChar w:fldCharType="begin"/>
      </w:r>
      <w:r>
        <w:instrText xml:space="preserve"> PAGEREF _Toc145426091 \h </w:instrText>
      </w:r>
      <w:r>
        <w:fldChar w:fldCharType="separate"/>
      </w:r>
      <w:r>
        <w:t>9</w:t>
      </w:r>
      <w:r>
        <w:fldChar w:fldCharType="end"/>
      </w:r>
    </w:p>
    <w:p w14:paraId="02980BFC" w14:textId="18DFDB8A" w:rsidR="003604CB" w:rsidRDefault="003604CB">
      <w:pPr>
        <w:pStyle w:val="TOC1"/>
        <w:rPr>
          <w:rFonts w:ascii="Calibri" w:hAnsi="Calibri"/>
          <w:kern w:val="2"/>
          <w:szCs w:val="22"/>
          <w:lang w:eastAsia="en-GB"/>
        </w:rPr>
      </w:pPr>
      <w:r>
        <w:t>1</w:t>
      </w:r>
      <w:r>
        <w:tab/>
        <w:t>Scope</w:t>
      </w:r>
      <w:r>
        <w:tab/>
      </w:r>
      <w:r>
        <w:fldChar w:fldCharType="begin"/>
      </w:r>
      <w:r>
        <w:instrText xml:space="preserve"> PAGEREF _Toc145426092 \h </w:instrText>
      </w:r>
      <w:r>
        <w:fldChar w:fldCharType="separate"/>
      </w:r>
      <w:r>
        <w:t>11</w:t>
      </w:r>
      <w:r>
        <w:fldChar w:fldCharType="end"/>
      </w:r>
    </w:p>
    <w:p w14:paraId="1E10634B" w14:textId="7194795F" w:rsidR="003604CB" w:rsidRDefault="003604CB">
      <w:pPr>
        <w:pStyle w:val="TOC1"/>
        <w:rPr>
          <w:rFonts w:ascii="Calibri" w:hAnsi="Calibri"/>
          <w:kern w:val="2"/>
          <w:szCs w:val="22"/>
          <w:lang w:eastAsia="en-GB"/>
        </w:rPr>
      </w:pPr>
      <w:r>
        <w:t>2</w:t>
      </w:r>
      <w:r>
        <w:tab/>
        <w:t>References</w:t>
      </w:r>
      <w:r>
        <w:tab/>
      </w:r>
      <w:r>
        <w:fldChar w:fldCharType="begin"/>
      </w:r>
      <w:r>
        <w:instrText xml:space="preserve"> PAGEREF _Toc145426093 \h </w:instrText>
      </w:r>
      <w:r>
        <w:fldChar w:fldCharType="separate"/>
      </w:r>
      <w:r>
        <w:t>11</w:t>
      </w:r>
      <w:r>
        <w:fldChar w:fldCharType="end"/>
      </w:r>
    </w:p>
    <w:p w14:paraId="75BDF62F" w14:textId="232AA180" w:rsidR="003604CB" w:rsidRDefault="003604CB">
      <w:pPr>
        <w:pStyle w:val="TOC1"/>
        <w:rPr>
          <w:rFonts w:ascii="Calibri" w:hAnsi="Calibri"/>
          <w:kern w:val="2"/>
          <w:szCs w:val="22"/>
          <w:lang w:eastAsia="en-GB"/>
        </w:rPr>
      </w:pPr>
      <w:r>
        <w:t>3</w:t>
      </w:r>
      <w:r>
        <w:tab/>
        <w:t>Definitions of terms, symbols and abbreviations</w:t>
      </w:r>
      <w:r>
        <w:tab/>
      </w:r>
      <w:r>
        <w:fldChar w:fldCharType="begin"/>
      </w:r>
      <w:r>
        <w:instrText xml:space="preserve"> PAGEREF _Toc145426094 \h </w:instrText>
      </w:r>
      <w:r>
        <w:fldChar w:fldCharType="separate"/>
      </w:r>
      <w:r>
        <w:t>12</w:t>
      </w:r>
      <w:r>
        <w:fldChar w:fldCharType="end"/>
      </w:r>
    </w:p>
    <w:p w14:paraId="139A53ED" w14:textId="3F4F68E6" w:rsidR="003604CB" w:rsidRDefault="003604CB">
      <w:pPr>
        <w:pStyle w:val="TOC2"/>
        <w:rPr>
          <w:rFonts w:ascii="Calibri" w:hAnsi="Calibri"/>
          <w:kern w:val="2"/>
          <w:sz w:val="22"/>
          <w:szCs w:val="22"/>
          <w:lang w:eastAsia="en-GB"/>
        </w:rPr>
      </w:pPr>
      <w:r>
        <w:t>3.1</w:t>
      </w:r>
      <w:r>
        <w:tab/>
      </w:r>
      <w:r>
        <w:rPr>
          <w:lang w:eastAsia="zh-CN"/>
        </w:rPr>
        <w:t>Terms</w:t>
      </w:r>
      <w:r>
        <w:tab/>
      </w:r>
      <w:r>
        <w:fldChar w:fldCharType="begin"/>
      </w:r>
      <w:r>
        <w:instrText xml:space="preserve"> PAGEREF _Toc145426095 \h </w:instrText>
      </w:r>
      <w:r>
        <w:fldChar w:fldCharType="separate"/>
      </w:r>
      <w:r>
        <w:t>12</w:t>
      </w:r>
      <w:r>
        <w:fldChar w:fldCharType="end"/>
      </w:r>
    </w:p>
    <w:p w14:paraId="22925F7A" w14:textId="49F0D19E" w:rsidR="003604CB" w:rsidRDefault="003604CB">
      <w:pPr>
        <w:pStyle w:val="TOC2"/>
        <w:rPr>
          <w:rFonts w:ascii="Calibri" w:hAnsi="Calibri"/>
          <w:kern w:val="2"/>
          <w:sz w:val="22"/>
          <w:szCs w:val="22"/>
          <w:lang w:eastAsia="en-GB"/>
        </w:rPr>
      </w:pPr>
      <w:r>
        <w:t>3.2</w:t>
      </w:r>
      <w:r>
        <w:tab/>
        <w:t>Symbols</w:t>
      </w:r>
      <w:r>
        <w:tab/>
      </w:r>
      <w:r>
        <w:fldChar w:fldCharType="begin"/>
      </w:r>
      <w:r>
        <w:instrText xml:space="preserve"> PAGEREF _Toc145426096 \h </w:instrText>
      </w:r>
      <w:r>
        <w:fldChar w:fldCharType="separate"/>
      </w:r>
      <w:r>
        <w:t>13</w:t>
      </w:r>
      <w:r>
        <w:fldChar w:fldCharType="end"/>
      </w:r>
    </w:p>
    <w:p w14:paraId="64657D85" w14:textId="14372FD0" w:rsidR="003604CB" w:rsidRDefault="003604CB">
      <w:pPr>
        <w:pStyle w:val="TOC2"/>
        <w:rPr>
          <w:rFonts w:ascii="Calibri" w:hAnsi="Calibri"/>
          <w:kern w:val="2"/>
          <w:sz w:val="22"/>
          <w:szCs w:val="22"/>
          <w:lang w:eastAsia="en-GB"/>
        </w:rPr>
      </w:pPr>
      <w:r>
        <w:t>3.3</w:t>
      </w:r>
      <w:r>
        <w:tab/>
        <w:t>Abbreviations</w:t>
      </w:r>
      <w:r>
        <w:tab/>
      </w:r>
      <w:r>
        <w:fldChar w:fldCharType="begin"/>
      </w:r>
      <w:r>
        <w:instrText xml:space="preserve"> PAGEREF _Toc145426097 \h </w:instrText>
      </w:r>
      <w:r>
        <w:fldChar w:fldCharType="separate"/>
      </w:r>
      <w:r>
        <w:t>14</w:t>
      </w:r>
      <w:r>
        <w:fldChar w:fldCharType="end"/>
      </w:r>
    </w:p>
    <w:p w14:paraId="248D4BFB" w14:textId="2EBBF9D8" w:rsidR="003604CB" w:rsidRDefault="003604CB">
      <w:pPr>
        <w:pStyle w:val="TOC1"/>
        <w:rPr>
          <w:rFonts w:ascii="Calibri" w:hAnsi="Calibri"/>
          <w:kern w:val="2"/>
          <w:szCs w:val="22"/>
          <w:lang w:eastAsia="en-GB"/>
        </w:rPr>
      </w:pPr>
      <w:r>
        <w:t>4</w:t>
      </w:r>
      <w:r>
        <w:tab/>
      </w:r>
      <w:r>
        <w:rPr>
          <w:lang w:eastAsia="zh-CN"/>
        </w:rPr>
        <w:t>General</w:t>
      </w:r>
      <w:r>
        <w:tab/>
      </w:r>
      <w:r>
        <w:fldChar w:fldCharType="begin"/>
      </w:r>
      <w:r>
        <w:instrText xml:space="preserve"> PAGEREF _Toc145426098 \h </w:instrText>
      </w:r>
      <w:r>
        <w:fldChar w:fldCharType="separate"/>
      </w:r>
      <w:r>
        <w:t>15</w:t>
      </w:r>
      <w:r>
        <w:fldChar w:fldCharType="end"/>
      </w:r>
    </w:p>
    <w:p w14:paraId="5BA8AEE7" w14:textId="1E704B8B" w:rsidR="003604CB" w:rsidRDefault="003604CB">
      <w:pPr>
        <w:pStyle w:val="TOC2"/>
        <w:rPr>
          <w:rFonts w:ascii="Calibri" w:hAnsi="Calibri"/>
          <w:kern w:val="2"/>
          <w:sz w:val="22"/>
          <w:szCs w:val="22"/>
          <w:lang w:eastAsia="en-GB"/>
        </w:rPr>
      </w:pPr>
      <w:r>
        <w:t>4.</w:t>
      </w:r>
      <w:r>
        <w:rPr>
          <w:lang w:eastAsia="zh-CN"/>
        </w:rPr>
        <w:t>1</w:t>
      </w:r>
      <w:r>
        <w:tab/>
      </w:r>
      <w:r w:rsidRPr="0072694F">
        <w:rPr>
          <w:snapToGrid w:val="0"/>
        </w:rPr>
        <w:t>Relationship between Minimum Requirements and Test Requirements</w:t>
      </w:r>
      <w:r>
        <w:tab/>
      </w:r>
      <w:r>
        <w:fldChar w:fldCharType="begin"/>
      </w:r>
      <w:r>
        <w:instrText xml:space="preserve"> PAGEREF _Toc145426099 \h </w:instrText>
      </w:r>
      <w:r>
        <w:fldChar w:fldCharType="separate"/>
      </w:r>
      <w:r>
        <w:t>15</w:t>
      </w:r>
      <w:r>
        <w:fldChar w:fldCharType="end"/>
      </w:r>
    </w:p>
    <w:p w14:paraId="714AC223" w14:textId="5354EA65" w:rsidR="003604CB" w:rsidRDefault="003604CB">
      <w:pPr>
        <w:pStyle w:val="TOC2"/>
        <w:rPr>
          <w:rFonts w:ascii="Calibri" w:hAnsi="Calibri"/>
          <w:kern w:val="2"/>
          <w:sz w:val="22"/>
          <w:szCs w:val="22"/>
          <w:lang w:eastAsia="en-GB"/>
        </w:rPr>
      </w:pPr>
      <w:r>
        <w:t>4.</w:t>
      </w:r>
      <w:r>
        <w:rPr>
          <w:lang w:eastAsia="zh-CN"/>
        </w:rPr>
        <w:t>2</w:t>
      </w:r>
      <w:r>
        <w:tab/>
      </w:r>
      <w:r>
        <w:rPr>
          <w:lang w:eastAsia="zh-CN"/>
        </w:rPr>
        <w:t>Conducted and radiated requirement reference points</w:t>
      </w:r>
      <w:r>
        <w:tab/>
      </w:r>
      <w:r>
        <w:fldChar w:fldCharType="begin"/>
      </w:r>
      <w:r>
        <w:instrText xml:space="preserve"> PAGEREF _Toc145426100 \h </w:instrText>
      </w:r>
      <w:r>
        <w:fldChar w:fldCharType="separate"/>
      </w:r>
      <w:r>
        <w:t>15</w:t>
      </w:r>
      <w:r>
        <w:fldChar w:fldCharType="end"/>
      </w:r>
    </w:p>
    <w:p w14:paraId="5C0699F8" w14:textId="1F5C1BB0" w:rsidR="003604CB" w:rsidRDefault="003604CB">
      <w:pPr>
        <w:pStyle w:val="TOC3"/>
        <w:rPr>
          <w:rFonts w:ascii="Calibri" w:hAnsi="Calibri"/>
          <w:kern w:val="2"/>
          <w:sz w:val="22"/>
          <w:szCs w:val="22"/>
          <w:lang w:eastAsia="en-GB"/>
        </w:rPr>
      </w:pPr>
      <w:r>
        <w:t>4.2.1</w:t>
      </w:r>
      <w:r>
        <w:tab/>
      </w:r>
      <w:r w:rsidRPr="0072694F">
        <w:rPr>
          <w:i/>
        </w:rPr>
        <w:t>Repeater type 1-C</w:t>
      </w:r>
      <w:r>
        <w:tab/>
      </w:r>
      <w:r>
        <w:fldChar w:fldCharType="begin"/>
      </w:r>
      <w:r>
        <w:instrText xml:space="preserve"> PAGEREF _Toc145426101 \h </w:instrText>
      </w:r>
      <w:r>
        <w:fldChar w:fldCharType="separate"/>
      </w:r>
      <w:r>
        <w:t>15</w:t>
      </w:r>
      <w:r>
        <w:fldChar w:fldCharType="end"/>
      </w:r>
    </w:p>
    <w:p w14:paraId="044DB69C" w14:textId="5DA774A7" w:rsidR="003604CB" w:rsidRDefault="003604CB">
      <w:pPr>
        <w:pStyle w:val="TOC3"/>
        <w:rPr>
          <w:rFonts w:ascii="Calibri" w:hAnsi="Calibri"/>
          <w:kern w:val="2"/>
          <w:sz w:val="22"/>
          <w:szCs w:val="22"/>
          <w:lang w:eastAsia="en-GB"/>
        </w:rPr>
      </w:pPr>
      <w:r>
        <w:t>4.2.2</w:t>
      </w:r>
      <w:r>
        <w:tab/>
      </w:r>
      <w:r w:rsidRPr="0072694F">
        <w:rPr>
          <w:i/>
        </w:rPr>
        <w:t>Repeater type 2-O</w:t>
      </w:r>
      <w:r>
        <w:tab/>
      </w:r>
      <w:r>
        <w:fldChar w:fldCharType="begin"/>
      </w:r>
      <w:r>
        <w:instrText xml:space="preserve"> PAGEREF _Toc145426102 \h </w:instrText>
      </w:r>
      <w:r>
        <w:fldChar w:fldCharType="separate"/>
      </w:r>
      <w:r>
        <w:t>16</w:t>
      </w:r>
      <w:r>
        <w:fldChar w:fldCharType="end"/>
      </w:r>
    </w:p>
    <w:p w14:paraId="34632749" w14:textId="04E78EC9" w:rsidR="003604CB" w:rsidRDefault="003604CB">
      <w:pPr>
        <w:pStyle w:val="TOC2"/>
        <w:rPr>
          <w:rFonts w:ascii="Calibri" w:hAnsi="Calibri"/>
          <w:kern w:val="2"/>
          <w:sz w:val="22"/>
          <w:szCs w:val="22"/>
          <w:lang w:eastAsia="en-GB"/>
        </w:rPr>
      </w:pPr>
      <w:r>
        <w:t>4.</w:t>
      </w:r>
      <w:r>
        <w:rPr>
          <w:lang w:eastAsia="zh-CN"/>
        </w:rPr>
        <w:t>3</w:t>
      </w:r>
      <w:r>
        <w:tab/>
      </w:r>
      <w:r>
        <w:rPr>
          <w:lang w:eastAsia="zh-CN"/>
        </w:rPr>
        <w:t>Repeater classes</w:t>
      </w:r>
      <w:r>
        <w:tab/>
      </w:r>
      <w:r>
        <w:fldChar w:fldCharType="begin"/>
      </w:r>
      <w:r>
        <w:instrText xml:space="preserve"> PAGEREF _Toc145426103 \h </w:instrText>
      </w:r>
      <w:r>
        <w:fldChar w:fldCharType="separate"/>
      </w:r>
      <w:r>
        <w:t>16</w:t>
      </w:r>
      <w:r>
        <w:fldChar w:fldCharType="end"/>
      </w:r>
    </w:p>
    <w:p w14:paraId="5AE6E03A" w14:textId="3415A2A1" w:rsidR="003604CB" w:rsidRDefault="003604CB">
      <w:pPr>
        <w:pStyle w:val="TOC3"/>
        <w:rPr>
          <w:rFonts w:ascii="Calibri" w:hAnsi="Calibri"/>
          <w:kern w:val="2"/>
          <w:sz w:val="22"/>
          <w:szCs w:val="22"/>
          <w:lang w:eastAsia="en-GB"/>
        </w:rPr>
      </w:pPr>
      <w:r>
        <w:rPr>
          <w:lang w:eastAsia="zh-CN"/>
        </w:rPr>
        <w:t>4.3.1</w:t>
      </w:r>
      <w:r>
        <w:rPr>
          <w:lang w:eastAsia="zh-CN"/>
        </w:rPr>
        <w:tab/>
        <w:t>Repeater class for downlink</w:t>
      </w:r>
      <w:r>
        <w:tab/>
      </w:r>
      <w:r>
        <w:fldChar w:fldCharType="begin"/>
      </w:r>
      <w:r>
        <w:instrText xml:space="preserve"> PAGEREF _Toc145426104 \h </w:instrText>
      </w:r>
      <w:r>
        <w:fldChar w:fldCharType="separate"/>
      </w:r>
      <w:r>
        <w:t>16</w:t>
      </w:r>
      <w:r>
        <w:fldChar w:fldCharType="end"/>
      </w:r>
    </w:p>
    <w:p w14:paraId="66350090" w14:textId="686B1D00" w:rsidR="003604CB" w:rsidRDefault="003604CB">
      <w:pPr>
        <w:pStyle w:val="TOC3"/>
        <w:rPr>
          <w:rFonts w:ascii="Calibri" w:hAnsi="Calibri"/>
          <w:kern w:val="2"/>
          <w:sz w:val="22"/>
          <w:szCs w:val="22"/>
          <w:lang w:eastAsia="en-GB"/>
        </w:rPr>
      </w:pPr>
      <w:r>
        <w:rPr>
          <w:lang w:eastAsia="zh-CN"/>
        </w:rPr>
        <w:t>4.3.2</w:t>
      </w:r>
      <w:r>
        <w:rPr>
          <w:lang w:eastAsia="zh-CN"/>
        </w:rPr>
        <w:tab/>
        <w:t>Repeater class for uplink</w:t>
      </w:r>
      <w:r>
        <w:tab/>
      </w:r>
      <w:r>
        <w:fldChar w:fldCharType="begin"/>
      </w:r>
      <w:r>
        <w:instrText xml:space="preserve"> PAGEREF _Toc145426105 \h </w:instrText>
      </w:r>
      <w:r>
        <w:fldChar w:fldCharType="separate"/>
      </w:r>
      <w:r>
        <w:t>16</w:t>
      </w:r>
      <w:r>
        <w:fldChar w:fldCharType="end"/>
      </w:r>
    </w:p>
    <w:p w14:paraId="1A6378F2" w14:textId="650214AA" w:rsidR="003604CB" w:rsidRDefault="003604CB">
      <w:pPr>
        <w:pStyle w:val="TOC2"/>
        <w:rPr>
          <w:rFonts w:ascii="Calibri" w:hAnsi="Calibri"/>
          <w:kern w:val="2"/>
          <w:sz w:val="22"/>
          <w:szCs w:val="22"/>
          <w:lang w:eastAsia="en-GB"/>
        </w:rPr>
      </w:pPr>
      <w:r>
        <w:t>4.</w:t>
      </w:r>
      <w:r>
        <w:rPr>
          <w:lang w:eastAsia="zh-CN"/>
        </w:rPr>
        <w:t>4</w:t>
      </w:r>
      <w:r>
        <w:tab/>
        <w:t>Regional requirements</w:t>
      </w:r>
      <w:r>
        <w:tab/>
      </w:r>
      <w:r>
        <w:fldChar w:fldCharType="begin"/>
      </w:r>
      <w:r>
        <w:instrText xml:space="preserve"> PAGEREF _Toc145426106 \h </w:instrText>
      </w:r>
      <w:r>
        <w:fldChar w:fldCharType="separate"/>
      </w:r>
      <w:r>
        <w:t>17</w:t>
      </w:r>
      <w:r>
        <w:fldChar w:fldCharType="end"/>
      </w:r>
    </w:p>
    <w:p w14:paraId="75238D37" w14:textId="629BBD41" w:rsidR="003604CB" w:rsidRDefault="003604CB">
      <w:pPr>
        <w:pStyle w:val="TOC2"/>
        <w:rPr>
          <w:rFonts w:ascii="Calibri" w:hAnsi="Calibri"/>
          <w:kern w:val="2"/>
          <w:sz w:val="22"/>
          <w:szCs w:val="22"/>
          <w:lang w:eastAsia="en-GB"/>
        </w:rPr>
      </w:pPr>
      <w:r>
        <w:t>4.</w:t>
      </w:r>
      <w:r>
        <w:rPr>
          <w:lang w:eastAsia="zh-CN"/>
        </w:rPr>
        <w:t>5</w:t>
      </w:r>
      <w:r>
        <w:tab/>
      </w:r>
      <w:r>
        <w:rPr>
          <w:lang w:eastAsia="zh-CN"/>
        </w:rPr>
        <w:t>Applicability of requirements</w:t>
      </w:r>
      <w:r>
        <w:tab/>
      </w:r>
      <w:r>
        <w:fldChar w:fldCharType="begin"/>
      </w:r>
      <w:r>
        <w:instrText xml:space="preserve"> PAGEREF _Toc145426107 \h </w:instrText>
      </w:r>
      <w:r>
        <w:fldChar w:fldCharType="separate"/>
      </w:r>
      <w:r>
        <w:t>17</w:t>
      </w:r>
      <w:r>
        <w:fldChar w:fldCharType="end"/>
      </w:r>
    </w:p>
    <w:p w14:paraId="6FED64BF" w14:textId="6F6E9414" w:rsidR="003604CB" w:rsidRDefault="003604CB">
      <w:pPr>
        <w:pStyle w:val="TOC2"/>
        <w:rPr>
          <w:rFonts w:ascii="Calibri" w:hAnsi="Calibri"/>
          <w:kern w:val="2"/>
          <w:sz w:val="22"/>
          <w:szCs w:val="22"/>
          <w:lang w:eastAsia="en-GB"/>
        </w:rPr>
      </w:pPr>
      <w:r>
        <w:rPr>
          <w:lang w:eastAsia="zh-CN"/>
        </w:rPr>
        <w:t>4.6</w:t>
      </w:r>
      <w:r>
        <w:rPr>
          <w:lang w:eastAsia="zh-CN"/>
        </w:rPr>
        <w:tab/>
        <w:t xml:space="preserve">Requirements for contiguous and </w:t>
      </w:r>
      <w:r w:rsidRPr="0072694F">
        <w:rPr>
          <w:i/>
          <w:lang w:eastAsia="zh-CN"/>
        </w:rPr>
        <w:t>non-contiguous spectrum</w:t>
      </w:r>
      <w:r>
        <w:tab/>
      </w:r>
      <w:r>
        <w:fldChar w:fldCharType="begin"/>
      </w:r>
      <w:r>
        <w:instrText xml:space="preserve"> PAGEREF _Toc145426108 \h </w:instrText>
      </w:r>
      <w:r>
        <w:fldChar w:fldCharType="separate"/>
      </w:r>
      <w:r>
        <w:t>18</w:t>
      </w:r>
      <w:r>
        <w:fldChar w:fldCharType="end"/>
      </w:r>
    </w:p>
    <w:p w14:paraId="013EF7A4" w14:textId="25DFA1AA" w:rsidR="003604CB" w:rsidRDefault="003604CB">
      <w:pPr>
        <w:pStyle w:val="TOC2"/>
        <w:rPr>
          <w:rFonts w:ascii="Calibri" w:hAnsi="Calibri"/>
          <w:kern w:val="2"/>
          <w:sz w:val="22"/>
          <w:szCs w:val="22"/>
          <w:lang w:eastAsia="en-GB"/>
        </w:rPr>
      </w:pPr>
      <w:r>
        <w:rPr>
          <w:lang w:eastAsia="zh-CN"/>
        </w:rPr>
        <w:t>4.7</w:t>
      </w:r>
      <w:r>
        <w:rPr>
          <w:lang w:eastAsia="zh-CN"/>
        </w:rPr>
        <w:tab/>
        <w:t>Requirements for repeater capable of multi-band operation</w:t>
      </w:r>
      <w:r>
        <w:tab/>
      </w:r>
      <w:r>
        <w:fldChar w:fldCharType="begin"/>
      </w:r>
      <w:r>
        <w:instrText xml:space="preserve"> PAGEREF _Toc145426109 \h </w:instrText>
      </w:r>
      <w:r>
        <w:fldChar w:fldCharType="separate"/>
      </w:r>
      <w:r>
        <w:t>18</w:t>
      </w:r>
      <w:r>
        <w:fldChar w:fldCharType="end"/>
      </w:r>
    </w:p>
    <w:p w14:paraId="67AEF29E" w14:textId="469139D4" w:rsidR="003604CB" w:rsidRDefault="003604CB">
      <w:pPr>
        <w:pStyle w:val="TOC1"/>
        <w:rPr>
          <w:rFonts w:ascii="Calibri" w:hAnsi="Calibri"/>
          <w:kern w:val="2"/>
          <w:szCs w:val="22"/>
          <w:lang w:eastAsia="en-GB"/>
        </w:rPr>
      </w:pPr>
      <w:r>
        <w:rPr>
          <w:lang w:eastAsia="zh-CN"/>
        </w:rPr>
        <w:t>5</w:t>
      </w:r>
      <w:r>
        <w:tab/>
      </w:r>
      <w:r>
        <w:rPr>
          <w:lang w:eastAsia="zh-CN"/>
        </w:rPr>
        <w:t>Operating bands</w:t>
      </w:r>
      <w:r>
        <w:tab/>
      </w:r>
      <w:r>
        <w:fldChar w:fldCharType="begin"/>
      </w:r>
      <w:r>
        <w:instrText xml:space="preserve"> PAGEREF _Toc145426110 \h </w:instrText>
      </w:r>
      <w:r>
        <w:fldChar w:fldCharType="separate"/>
      </w:r>
      <w:r>
        <w:t>18</w:t>
      </w:r>
      <w:r>
        <w:fldChar w:fldCharType="end"/>
      </w:r>
    </w:p>
    <w:p w14:paraId="3D9E7F67" w14:textId="4D888CFF" w:rsidR="003604CB" w:rsidRDefault="003604CB">
      <w:pPr>
        <w:pStyle w:val="TOC2"/>
        <w:rPr>
          <w:rFonts w:ascii="Calibri" w:hAnsi="Calibri"/>
          <w:kern w:val="2"/>
          <w:sz w:val="22"/>
          <w:szCs w:val="22"/>
          <w:lang w:eastAsia="en-GB"/>
        </w:rPr>
      </w:pPr>
      <w:r>
        <w:rPr>
          <w:lang w:eastAsia="en-GB"/>
        </w:rPr>
        <w:t>5.1</w:t>
      </w:r>
      <w:r>
        <w:rPr>
          <w:lang w:eastAsia="en-GB"/>
        </w:rPr>
        <w:tab/>
        <w:t>General</w:t>
      </w:r>
      <w:r>
        <w:tab/>
      </w:r>
      <w:r>
        <w:fldChar w:fldCharType="begin"/>
      </w:r>
      <w:r>
        <w:instrText xml:space="preserve"> PAGEREF _Toc145426111 \h </w:instrText>
      </w:r>
      <w:r>
        <w:fldChar w:fldCharType="separate"/>
      </w:r>
      <w:r>
        <w:t>18</w:t>
      </w:r>
      <w:r>
        <w:fldChar w:fldCharType="end"/>
      </w:r>
    </w:p>
    <w:p w14:paraId="048A55DB" w14:textId="43A7907A" w:rsidR="003604CB" w:rsidRDefault="003604CB">
      <w:pPr>
        <w:pStyle w:val="TOC2"/>
        <w:rPr>
          <w:rFonts w:ascii="Calibri" w:hAnsi="Calibri"/>
          <w:kern w:val="2"/>
          <w:sz w:val="22"/>
          <w:szCs w:val="22"/>
          <w:lang w:eastAsia="en-GB"/>
        </w:rPr>
      </w:pPr>
      <w:r>
        <w:rPr>
          <w:lang w:eastAsia="en-GB"/>
        </w:rPr>
        <w:t>5.2</w:t>
      </w:r>
      <w:r>
        <w:rPr>
          <w:lang w:eastAsia="en-GB"/>
        </w:rPr>
        <w:tab/>
        <w:t>Operating bands</w:t>
      </w:r>
      <w:r>
        <w:tab/>
      </w:r>
      <w:r>
        <w:fldChar w:fldCharType="begin"/>
      </w:r>
      <w:r>
        <w:instrText xml:space="preserve"> PAGEREF _Toc145426112 \h </w:instrText>
      </w:r>
      <w:r>
        <w:fldChar w:fldCharType="separate"/>
      </w:r>
      <w:r>
        <w:t>19</w:t>
      </w:r>
      <w:r>
        <w:fldChar w:fldCharType="end"/>
      </w:r>
    </w:p>
    <w:p w14:paraId="4A0C7851" w14:textId="20BAB415" w:rsidR="003604CB" w:rsidRDefault="003604CB">
      <w:pPr>
        <w:pStyle w:val="TOC2"/>
        <w:rPr>
          <w:rFonts w:ascii="Calibri" w:hAnsi="Calibri"/>
          <w:kern w:val="2"/>
          <w:sz w:val="22"/>
          <w:szCs w:val="22"/>
          <w:lang w:eastAsia="en-GB"/>
        </w:rPr>
      </w:pPr>
      <w:r>
        <w:rPr>
          <w:lang w:eastAsia="en-GB"/>
        </w:rPr>
        <w:t>5.</w:t>
      </w:r>
      <w:r>
        <w:t>3</w:t>
      </w:r>
      <w:r>
        <w:rPr>
          <w:lang w:eastAsia="en-GB"/>
        </w:rPr>
        <w:tab/>
        <w:t>Channel arrangement</w:t>
      </w:r>
      <w:r>
        <w:tab/>
      </w:r>
      <w:r>
        <w:fldChar w:fldCharType="begin"/>
      </w:r>
      <w:r>
        <w:instrText xml:space="preserve"> PAGEREF _Toc145426113 \h </w:instrText>
      </w:r>
      <w:r>
        <w:fldChar w:fldCharType="separate"/>
      </w:r>
      <w:r>
        <w:t>19</w:t>
      </w:r>
      <w:r>
        <w:fldChar w:fldCharType="end"/>
      </w:r>
    </w:p>
    <w:p w14:paraId="5B709962" w14:textId="7987611B" w:rsidR="003604CB" w:rsidRDefault="003604CB">
      <w:pPr>
        <w:pStyle w:val="TOC3"/>
        <w:rPr>
          <w:rFonts w:ascii="Calibri" w:hAnsi="Calibri"/>
          <w:kern w:val="2"/>
          <w:sz w:val="22"/>
          <w:szCs w:val="22"/>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_Toc145426114 \h </w:instrText>
      </w:r>
      <w:r>
        <w:fldChar w:fldCharType="separate"/>
      </w:r>
      <w:r>
        <w:t>19</w:t>
      </w:r>
      <w:r>
        <w:fldChar w:fldCharType="end"/>
      </w:r>
    </w:p>
    <w:p w14:paraId="09B93C44" w14:textId="13148913" w:rsidR="003604CB" w:rsidRDefault="003604CB">
      <w:pPr>
        <w:pStyle w:val="TOC4"/>
        <w:rPr>
          <w:rFonts w:ascii="Calibri" w:hAnsi="Calibri"/>
          <w:kern w:val="2"/>
          <w:sz w:val="22"/>
          <w:szCs w:val="22"/>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_Toc145426115 \h </w:instrText>
      </w:r>
      <w:r>
        <w:fldChar w:fldCharType="separate"/>
      </w:r>
      <w:r>
        <w:t>19</w:t>
      </w:r>
      <w:r>
        <w:fldChar w:fldCharType="end"/>
      </w:r>
    </w:p>
    <w:p w14:paraId="2249B341" w14:textId="7EA14490" w:rsidR="003604CB" w:rsidRDefault="003604CB">
      <w:pPr>
        <w:pStyle w:val="TOC4"/>
        <w:rPr>
          <w:rFonts w:ascii="Calibri" w:hAnsi="Calibri"/>
          <w:kern w:val="2"/>
          <w:sz w:val="22"/>
          <w:szCs w:val="22"/>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72694F">
        <w:rPr>
          <w:i/>
          <w:lang w:eastAsia="en-GB"/>
        </w:rPr>
        <w:t>operating band</w:t>
      </w:r>
      <w:r>
        <w:tab/>
      </w:r>
      <w:r>
        <w:fldChar w:fldCharType="begin"/>
      </w:r>
      <w:r>
        <w:instrText xml:space="preserve"> PAGEREF _Toc145426116 \h </w:instrText>
      </w:r>
      <w:r>
        <w:fldChar w:fldCharType="separate"/>
      </w:r>
      <w:r>
        <w:t>19</w:t>
      </w:r>
      <w:r>
        <w:fldChar w:fldCharType="end"/>
      </w:r>
    </w:p>
    <w:p w14:paraId="006E8116" w14:textId="24859EDC" w:rsidR="003604CB" w:rsidRDefault="003604CB">
      <w:pPr>
        <w:pStyle w:val="TOC3"/>
        <w:rPr>
          <w:rFonts w:ascii="Calibri" w:hAnsi="Calibri"/>
          <w:kern w:val="2"/>
          <w:sz w:val="22"/>
          <w:szCs w:val="22"/>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_Toc145426117 \h </w:instrText>
      </w:r>
      <w:r>
        <w:fldChar w:fldCharType="separate"/>
      </w:r>
      <w:r>
        <w:t>19</w:t>
      </w:r>
      <w:r>
        <w:fldChar w:fldCharType="end"/>
      </w:r>
    </w:p>
    <w:p w14:paraId="2A5ACC83" w14:textId="7B88E7FE" w:rsidR="003604CB" w:rsidRDefault="003604CB">
      <w:pPr>
        <w:pStyle w:val="TOC4"/>
        <w:rPr>
          <w:rFonts w:ascii="Calibri" w:hAnsi="Calibri"/>
          <w:kern w:val="2"/>
          <w:sz w:val="22"/>
          <w:szCs w:val="22"/>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_Toc145426118 \h </w:instrText>
      </w:r>
      <w:r>
        <w:fldChar w:fldCharType="separate"/>
      </w:r>
      <w:r>
        <w:t>19</w:t>
      </w:r>
      <w:r>
        <w:fldChar w:fldCharType="end"/>
      </w:r>
    </w:p>
    <w:p w14:paraId="786474CF" w14:textId="65DE6A89" w:rsidR="003604CB" w:rsidRDefault="003604CB">
      <w:pPr>
        <w:pStyle w:val="TOC4"/>
        <w:rPr>
          <w:rFonts w:ascii="Calibri" w:hAnsi="Calibri"/>
          <w:kern w:val="2"/>
          <w:sz w:val="22"/>
          <w:szCs w:val="22"/>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_Toc145426119 \h </w:instrText>
      </w:r>
      <w:r>
        <w:fldChar w:fldCharType="separate"/>
      </w:r>
      <w:r>
        <w:t>19</w:t>
      </w:r>
      <w:r>
        <w:fldChar w:fldCharType="end"/>
      </w:r>
    </w:p>
    <w:p w14:paraId="40E22FE2" w14:textId="0474C21E" w:rsidR="003604CB" w:rsidRDefault="003604CB">
      <w:pPr>
        <w:pStyle w:val="TOC1"/>
        <w:rPr>
          <w:rFonts w:ascii="Calibri" w:hAnsi="Calibri"/>
          <w:kern w:val="2"/>
          <w:szCs w:val="22"/>
          <w:lang w:eastAsia="en-GB"/>
        </w:rPr>
      </w:pPr>
      <w:r>
        <w:rPr>
          <w:lang w:eastAsia="zh-CN"/>
        </w:rPr>
        <w:t>6</w:t>
      </w:r>
      <w:r>
        <w:rPr>
          <w:lang w:eastAsia="zh-CN"/>
        </w:rPr>
        <w:tab/>
        <w:t>Conducted characteristics</w:t>
      </w:r>
      <w:r>
        <w:tab/>
      </w:r>
      <w:r>
        <w:fldChar w:fldCharType="begin"/>
      </w:r>
      <w:r>
        <w:instrText xml:space="preserve"> PAGEREF _Toc145426120 \h </w:instrText>
      </w:r>
      <w:r>
        <w:fldChar w:fldCharType="separate"/>
      </w:r>
      <w:r>
        <w:t>19</w:t>
      </w:r>
      <w:r>
        <w:fldChar w:fldCharType="end"/>
      </w:r>
    </w:p>
    <w:p w14:paraId="4053CAF1" w14:textId="5A8F81F2" w:rsidR="003604CB" w:rsidRDefault="003604CB">
      <w:pPr>
        <w:pStyle w:val="TOC2"/>
        <w:rPr>
          <w:rFonts w:ascii="Calibri" w:hAnsi="Calibri"/>
          <w:kern w:val="2"/>
          <w:sz w:val="22"/>
          <w:szCs w:val="22"/>
          <w:lang w:eastAsia="en-GB"/>
        </w:rPr>
      </w:pPr>
      <w:r>
        <w:rPr>
          <w:lang w:eastAsia="zh-CN"/>
        </w:rPr>
        <w:t>6.1</w:t>
      </w:r>
      <w:r>
        <w:tab/>
      </w:r>
      <w:r>
        <w:rPr>
          <w:lang w:eastAsia="zh-CN"/>
        </w:rPr>
        <w:t>General</w:t>
      </w:r>
      <w:r>
        <w:tab/>
      </w:r>
      <w:r>
        <w:fldChar w:fldCharType="begin"/>
      </w:r>
      <w:r>
        <w:instrText xml:space="preserve"> PAGEREF _Toc145426121 \h </w:instrText>
      </w:r>
      <w:r>
        <w:fldChar w:fldCharType="separate"/>
      </w:r>
      <w:r>
        <w:t>19</w:t>
      </w:r>
      <w:r>
        <w:fldChar w:fldCharType="end"/>
      </w:r>
    </w:p>
    <w:p w14:paraId="699D5138" w14:textId="5B5BE6AC" w:rsidR="003604CB" w:rsidRDefault="003604CB">
      <w:pPr>
        <w:pStyle w:val="TOC2"/>
        <w:rPr>
          <w:rFonts w:ascii="Calibri" w:hAnsi="Calibri"/>
          <w:kern w:val="2"/>
          <w:sz w:val="22"/>
          <w:szCs w:val="22"/>
          <w:lang w:eastAsia="en-GB"/>
        </w:rPr>
      </w:pPr>
      <w:r>
        <w:rPr>
          <w:lang w:eastAsia="zh-CN"/>
        </w:rPr>
        <w:t>6.2</w:t>
      </w:r>
      <w:r>
        <w:tab/>
      </w:r>
      <w:r>
        <w:rPr>
          <w:lang w:eastAsia="zh-CN"/>
        </w:rPr>
        <w:t>Repeater output power</w:t>
      </w:r>
      <w:r>
        <w:tab/>
      </w:r>
      <w:r>
        <w:fldChar w:fldCharType="begin"/>
      </w:r>
      <w:r>
        <w:instrText xml:space="preserve"> PAGEREF _Toc145426122 \h </w:instrText>
      </w:r>
      <w:r>
        <w:fldChar w:fldCharType="separate"/>
      </w:r>
      <w:r>
        <w:t>20</w:t>
      </w:r>
      <w:r>
        <w:fldChar w:fldCharType="end"/>
      </w:r>
    </w:p>
    <w:p w14:paraId="5341D118" w14:textId="51E7A652" w:rsidR="003604CB" w:rsidRDefault="003604CB">
      <w:pPr>
        <w:pStyle w:val="TOC3"/>
        <w:rPr>
          <w:rFonts w:ascii="Calibri" w:hAnsi="Calibri"/>
          <w:kern w:val="2"/>
          <w:sz w:val="22"/>
          <w:szCs w:val="22"/>
          <w:lang w:eastAsia="en-GB"/>
        </w:rPr>
      </w:pPr>
      <w:r>
        <w:t>6.2.1</w:t>
      </w:r>
      <w:r>
        <w:tab/>
        <w:t>General</w:t>
      </w:r>
      <w:r>
        <w:tab/>
      </w:r>
      <w:r>
        <w:fldChar w:fldCharType="begin"/>
      </w:r>
      <w:r>
        <w:instrText xml:space="preserve"> PAGEREF _Toc145426123 \h </w:instrText>
      </w:r>
      <w:r>
        <w:fldChar w:fldCharType="separate"/>
      </w:r>
      <w:r>
        <w:t>20</w:t>
      </w:r>
      <w:r>
        <w:fldChar w:fldCharType="end"/>
      </w:r>
    </w:p>
    <w:p w14:paraId="1EFF7A4F" w14:textId="65063C13" w:rsidR="003604CB" w:rsidRDefault="003604CB">
      <w:pPr>
        <w:pStyle w:val="TOC3"/>
        <w:rPr>
          <w:rFonts w:ascii="Calibri" w:hAnsi="Calibri"/>
          <w:kern w:val="2"/>
          <w:sz w:val="22"/>
          <w:szCs w:val="22"/>
          <w:lang w:eastAsia="en-GB"/>
        </w:rPr>
      </w:pPr>
      <w:r>
        <w:t>6.2.2</w:t>
      </w:r>
      <w:r>
        <w:tab/>
        <w:t>Minimum requirement</w:t>
      </w:r>
      <w:r>
        <w:tab/>
      </w:r>
      <w:r>
        <w:fldChar w:fldCharType="begin"/>
      </w:r>
      <w:r>
        <w:instrText xml:space="preserve"> PAGEREF _Toc145426124 \h </w:instrText>
      </w:r>
      <w:r>
        <w:fldChar w:fldCharType="separate"/>
      </w:r>
      <w:r>
        <w:t>20</w:t>
      </w:r>
      <w:r>
        <w:fldChar w:fldCharType="end"/>
      </w:r>
    </w:p>
    <w:p w14:paraId="4A03F474" w14:textId="5FFCCF00" w:rsidR="003604CB" w:rsidRDefault="003604CB">
      <w:pPr>
        <w:pStyle w:val="TOC2"/>
        <w:rPr>
          <w:rFonts w:ascii="Calibri" w:hAnsi="Calibri"/>
          <w:kern w:val="2"/>
          <w:sz w:val="22"/>
          <w:szCs w:val="22"/>
          <w:lang w:eastAsia="en-GB"/>
        </w:rPr>
      </w:pPr>
      <w:r>
        <w:rPr>
          <w:lang w:eastAsia="zh-CN"/>
        </w:rPr>
        <w:t>6.3</w:t>
      </w:r>
      <w:r>
        <w:tab/>
      </w:r>
      <w:r>
        <w:rPr>
          <w:lang w:eastAsia="zh-CN"/>
        </w:rPr>
        <w:t>Frequency stability</w:t>
      </w:r>
      <w:r>
        <w:tab/>
      </w:r>
      <w:r>
        <w:fldChar w:fldCharType="begin"/>
      </w:r>
      <w:r>
        <w:instrText xml:space="preserve"> PAGEREF _Toc145426125 \h </w:instrText>
      </w:r>
      <w:r>
        <w:fldChar w:fldCharType="separate"/>
      </w:r>
      <w:r>
        <w:t>20</w:t>
      </w:r>
      <w:r>
        <w:fldChar w:fldCharType="end"/>
      </w:r>
    </w:p>
    <w:p w14:paraId="14C5D21F" w14:textId="0760763A" w:rsidR="003604CB" w:rsidRDefault="003604CB">
      <w:pPr>
        <w:pStyle w:val="TOC3"/>
        <w:rPr>
          <w:rFonts w:ascii="Calibri" w:hAnsi="Calibri"/>
          <w:kern w:val="2"/>
          <w:sz w:val="22"/>
          <w:szCs w:val="22"/>
          <w:lang w:eastAsia="en-GB"/>
        </w:rPr>
      </w:pPr>
      <w:r>
        <w:t>6.3.1</w:t>
      </w:r>
      <w:r>
        <w:rPr>
          <w:lang w:eastAsia="zh-CN"/>
        </w:rPr>
        <w:tab/>
      </w:r>
      <w:r>
        <w:t>General</w:t>
      </w:r>
      <w:r>
        <w:tab/>
      </w:r>
      <w:r>
        <w:fldChar w:fldCharType="begin"/>
      </w:r>
      <w:r>
        <w:instrText xml:space="preserve"> PAGEREF _Toc145426126 \h </w:instrText>
      </w:r>
      <w:r>
        <w:fldChar w:fldCharType="separate"/>
      </w:r>
      <w:r>
        <w:t>20</w:t>
      </w:r>
      <w:r>
        <w:fldChar w:fldCharType="end"/>
      </w:r>
    </w:p>
    <w:p w14:paraId="041AA9C9" w14:textId="2AFE44AE" w:rsidR="003604CB" w:rsidRDefault="003604CB">
      <w:pPr>
        <w:pStyle w:val="TOC3"/>
        <w:rPr>
          <w:rFonts w:ascii="Calibri" w:hAnsi="Calibri"/>
          <w:kern w:val="2"/>
          <w:sz w:val="22"/>
          <w:szCs w:val="22"/>
          <w:lang w:eastAsia="en-GB"/>
        </w:rPr>
      </w:pPr>
      <w:r>
        <w:t>6.3.2</w:t>
      </w:r>
      <w:r>
        <w:tab/>
        <w:t>Minimum requirement</w:t>
      </w:r>
      <w:r>
        <w:tab/>
      </w:r>
      <w:r>
        <w:fldChar w:fldCharType="begin"/>
      </w:r>
      <w:r>
        <w:instrText xml:space="preserve"> PAGEREF _Toc145426127 \h </w:instrText>
      </w:r>
      <w:r>
        <w:fldChar w:fldCharType="separate"/>
      </w:r>
      <w:r>
        <w:t>20</w:t>
      </w:r>
      <w:r>
        <w:fldChar w:fldCharType="end"/>
      </w:r>
    </w:p>
    <w:p w14:paraId="0DF0322E" w14:textId="78F47779" w:rsidR="003604CB" w:rsidRDefault="003604CB">
      <w:pPr>
        <w:pStyle w:val="TOC2"/>
        <w:rPr>
          <w:rFonts w:ascii="Calibri" w:hAnsi="Calibri"/>
          <w:kern w:val="2"/>
          <w:sz w:val="22"/>
          <w:szCs w:val="22"/>
          <w:lang w:eastAsia="en-GB"/>
        </w:rPr>
      </w:pPr>
      <w:r>
        <w:rPr>
          <w:lang w:eastAsia="zh-CN"/>
        </w:rPr>
        <w:t>6.4</w:t>
      </w:r>
      <w:r>
        <w:tab/>
      </w:r>
      <w:r>
        <w:rPr>
          <w:lang w:eastAsia="zh-CN"/>
        </w:rPr>
        <w:t>Out of band gain</w:t>
      </w:r>
      <w:r>
        <w:tab/>
      </w:r>
      <w:r>
        <w:fldChar w:fldCharType="begin"/>
      </w:r>
      <w:r>
        <w:instrText xml:space="preserve"> PAGEREF _Toc145426128 \h </w:instrText>
      </w:r>
      <w:r>
        <w:fldChar w:fldCharType="separate"/>
      </w:r>
      <w:r>
        <w:t>21</w:t>
      </w:r>
      <w:r>
        <w:fldChar w:fldCharType="end"/>
      </w:r>
    </w:p>
    <w:p w14:paraId="52C1BDFD" w14:textId="5285833C" w:rsidR="003604CB" w:rsidRDefault="003604CB">
      <w:pPr>
        <w:pStyle w:val="TOC3"/>
        <w:rPr>
          <w:rFonts w:ascii="Calibri" w:hAnsi="Calibri"/>
          <w:kern w:val="2"/>
          <w:sz w:val="22"/>
          <w:szCs w:val="22"/>
          <w:lang w:eastAsia="en-GB"/>
        </w:rPr>
      </w:pPr>
      <w:r>
        <w:rPr>
          <w:lang w:eastAsia="zh-CN"/>
        </w:rPr>
        <w:t>6.4.1</w:t>
      </w:r>
      <w:r>
        <w:rPr>
          <w:lang w:eastAsia="zh-CN"/>
        </w:rPr>
        <w:tab/>
        <w:t>General</w:t>
      </w:r>
      <w:r>
        <w:tab/>
      </w:r>
      <w:r>
        <w:fldChar w:fldCharType="begin"/>
      </w:r>
      <w:r>
        <w:instrText xml:space="preserve"> PAGEREF _Toc145426129 \h </w:instrText>
      </w:r>
      <w:r>
        <w:fldChar w:fldCharType="separate"/>
      </w:r>
      <w:r>
        <w:t>21</w:t>
      </w:r>
      <w:r>
        <w:fldChar w:fldCharType="end"/>
      </w:r>
    </w:p>
    <w:p w14:paraId="6DA28459" w14:textId="5CB46264" w:rsidR="003604CB" w:rsidRDefault="003604CB">
      <w:pPr>
        <w:pStyle w:val="TOC3"/>
        <w:rPr>
          <w:rFonts w:ascii="Calibri" w:hAnsi="Calibri"/>
          <w:kern w:val="2"/>
          <w:sz w:val="22"/>
          <w:szCs w:val="22"/>
          <w:lang w:eastAsia="en-GB"/>
        </w:rPr>
      </w:pPr>
      <w:r>
        <w:t>6.4.2</w:t>
      </w:r>
      <w:r>
        <w:rPr>
          <w:lang w:eastAsia="zh-CN"/>
        </w:rPr>
        <w:tab/>
      </w:r>
      <w:r>
        <w:t>Minimum requirement</w:t>
      </w:r>
      <w:r>
        <w:tab/>
      </w:r>
      <w:r>
        <w:fldChar w:fldCharType="begin"/>
      </w:r>
      <w:r>
        <w:instrText xml:space="preserve"> PAGEREF _Toc145426130 \h </w:instrText>
      </w:r>
      <w:r>
        <w:fldChar w:fldCharType="separate"/>
      </w:r>
      <w:r>
        <w:t>21</w:t>
      </w:r>
      <w:r>
        <w:fldChar w:fldCharType="end"/>
      </w:r>
    </w:p>
    <w:p w14:paraId="0EBC4AB0" w14:textId="5E4E9B40" w:rsidR="003604CB" w:rsidRDefault="003604CB">
      <w:pPr>
        <w:pStyle w:val="TOC2"/>
        <w:rPr>
          <w:rFonts w:ascii="Calibri" w:hAnsi="Calibri"/>
          <w:kern w:val="2"/>
          <w:sz w:val="22"/>
          <w:szCs w:val="22"/>
          <w:lang w:eastAsia="en-GB"/>
        </w:rPr>
      </w:pPr>
      <w:r>
        <w:t>6.</w:t>
      </w:r>
      <w:r>
        <w:rPr>
          <w:lang w:eastAsia="zh-CN"/>
        </w:rPr>
        <w:t>5</w:t>
      </w:r>
      <w:r>
        <w:tab/>
      </w:r>
      <w:r>
        <w:rPr>
          <w:lang w:eastAsia="zh-CN"/>
        </w:rPr>
        <w:t>Unwanted emissions</w:t>
      </w:r>
      <w:r>
        <w:tab/>
      </w:r>
      <w:r>
        <w:fldChar w:fldCharType="begin"/>
      </w:r>
      <w:r>
        <w:instrText xml:space="preserve"> PAGEREF _Toc145426131 \h </w:instrText>
      </w:r>
      <w:r>
        <w:fldChar w:fldCharType="separate"/>
      </w:r>
      <w:r>
        <w:t>21</w:t>
      </w:r>
      <w:r>
        <w:fldChar w:fldCharType="end"/>
      </w:r>
    </w:p>
    <w:p w14:paraId="6889FB41" w14:textId="7BF4A8F2" w:rsidR="003604CB" w:rsidRDefault="003604CB">
      <w:pPr>
        <w:pStyle w:val="TOC3"/>
        <w:rPr>
          <w:rFonts w:ascii="Calibri" w:hAnsi="Calibri"/>
          <w:kern w:val="2"/>
          <w:sz w:val="22"/>
          <w:szCs w:val="22"/>
          <w:lang w:eastAsia="en-GB"/>
        </w:rPr>
      </w:pPr>
      <w:r>
        <w:rPr>
          <w:lang w:eastAsia="en-GB"/>
        </w:rPr>
        <w:t>6.5.1</w:t>
      </w:r>
      <w:r>
        <w:rPr>
          <w:lang w:eastAsia="en-GB"/>
        </w:rPr>
        <w:tab/>
        <w:t>General</w:t>
      </w:r>
      <w:r>
        <w:tab/>
      </w:r>
      <w:r>
        <w:fldChar w:fldCharType="begin"/>
      </w:r>
      <w:r>
        <w:instrText xml:space="preserve"> PAGEREF _Toc145426132 \h </w:instrText>
      </w:r>
      <w:r>
        <w:fldChar w:fldCharType="separate"/>
      </w:r>
      <w:r>
        <w:t>21</w:t>
      </w:r>
      <w:r>
        <w:fldChar w:fldCharType="end"/>
      </w:r>
    </w:p>
    <w:p w14:paraId="1078EB18" w14:textId="6E63C475" w:rsidR="003604CB" w:rsidRDefault="003604CB">
      <w:pPr>
        <w:pStyle w:val="TOC3"/>
        <w:rPr>
          <w:rFonts w:ascii="Calibri" w:hAnsi="Calibri"/>
          <w:kern w:val="2"/>
          <w:sz w:val="22"/>
          <w:szCs w:val="22"/>
          <w:lang w:eastAsia="en-GB"/>
        </w:rPr>
      </w:pPr>
      <w:r>
        <w:rPr>
          <w:lang w:eastAsia="en-GB"/>
        </w:rPr>
        <w:t>6.5.2</w:t>
      </w:r>
      <w:r>
        <w:rPr>
          <w:lang w:eastAsia="en-GB"/>
        </w:rPr>
        <w:tab/>
        <w:t>Adjacent Channel Leakage Power Ratio</w:t>
      </w:r>
      <w:r>
        <w:tab/>
      </w:r>
      <w:r>
        <w:fldChar w:fldCharType="begin"/>
      </w:r>
      <w:r>
        <w:instrText xml:space="preserve"> PAGEREF _Toc145426133 \h </w:instrText>
      </w:r>
      <w:r>
        <w:fldChar w:fldCharType="separate"/>
      </w:r>
      <w:r>
        <w:t>22</w:t>
      </w:r>
      <w:r>
        <w:fldChar w:fldCharType="end"/>
      </w:r>
    </w:p>
    <w:p w14:paraId="09DFC293" w14:textId="47E03043" w:rsidR="003604CB" w:rsidRDefault="003604CB">
      <w:pPr>
        <w:pStyle w:val="TOC4"/>
        <w:rPr>
          <w:rFonts w:ascii="Calibri" w:hAnsi="Calibri"/>
          <w:kern w:val="2"/>
          <w:sz w:val="22"/>
          <w:szCs w:val="22"/>
          <w:lang w:eastAsia="en-GB"/>
        </w:rPr>
      </w:pPr>
      <w:r>
        <w:rPr>
          <w:lang w:eastAsia="en-GB"/>
        </w:rPr>
        <w:t>6.5.2.1</w:t>
      </w:r>
      <w:r>
        <w:rPr>
          <w:lang w:eastAsia="en-GB"/>
        </w:rPr>
        <w:tab/>
        <w:t>General</w:t>
      </w:r>
      <w:r>
        <w:tab/>
      </w:r>
      <w:r>
        <w:fldChar w:fldCharType="begin"/>
      </w:r>
      <w:r>
        <w:instrText xml:space="preserve"> PAGEREF _Toc145426134 \h </w:instrText>
      </w:r>
      <w:r>
        <w:fldChar w:fldCharType="separate"/>
      </w:r>
      <w:r>
        <w:t>22</w:t>
      </w:r>
      <w:r>
        <w:fldChar w:fldCharType="end"/>
      </w:r>
    </w:p>
    <w:p w14:paraId="6838467C" w14:textId="79E798B3" w:rsidR="003604CB" w:rsidRDefault="003604CB">
      <w:pPr>
        <w:pStyle w:val="TOC4"/>
        <w:rPr>
          <w:rFonts w:ascii="Calibri" w:hAnsi="Calibri"/>
          <w:kern w:val="2"/>
          <w:sz w:val="22"/>
          <w:szCs w:val="22"/>
          <w:lang w:eastAsia="en-GB"/>
        </w:rPr>
      </w:pPr>
      <w:r>
        <w:rPr>
          <w:lang w:eastAsia="en-GB"/>
        </w:rPr>
        <w:t>6.5.2.2</w:t>
      </w:r>
      <w:r>
        <w:rPr>
          <w:lang w:eastAsia="en-GB"/>
        </w:rPr>
        <w:tab/>
        <w:t>Minimum requirements</w:t>
      </w:r>
      <w:r>
        <w:tab/>
      </w:r>
      <w:r>
        <w:fldChar w:fldCharType="begin"/>
      </w:r>
      <w:r>
        <w:instrText xml:space="preserve"> PAGEREF _Toc145426135 \h </w:instrText>
      </w:r>
      <w:r>
        <w:fldChar w:fldCharType="separate"/>
      </w:r>
      <w:r>
        <w:t>22</w:t>
      </w:r>
      <w:r>
        <w:fldChar w:fldCharType="end"/>
      </w:r>
    </w:p>
    <w:p w14:paraId="51F4EF05" w14:textId="5197147D" w:rsidR="003604CB" w:rsidRDefault="003604CB">
      <w:pPr>
        <w:pStyle w:val="TOC3"/>
        <w:rPr>
          <w:rFonts w:ascii="Calibri" w:hAnsi="Calibri"/>
          <w:kern w:val="2"/>
          <w:sz w:val="22"/>
          <w:szCs w:val="22"/>
          <w:lang w:eastAsia="en-GB"/>
        </w:rPr>
      </w:pPr>
      <w:r>
        <w:rPr>
          <w:lang w:eastAsia="en-GB"/>
        </w:rPr>
        <w:t>6.5.3</w:t>
      </w:r>
      <w:r>
        <w:rPr>
          <w:lang w:eastAsia="en-GB"/>
        </w:rPr>
        <w:tab/>
        <w:t>Operating band unwanted emissions</w:t>
      </w:r>
      <w:r>
        <w:tab/>
      </w:r>
      <w:r>
        <w:fldChar w:fldCharType="begin"/>
      </w:r>
      <w:r>
        <w:instrText xml:space="preserve"> PAGEREF _Toc145426136 \h </w:instrText>
      </w:r>
      <w:r>
        <w:fldChar w:fldCharType="separate"/>
      </w:r>
      <w:r>
        <w:t>26</w:t>
      </w:r>
      <w:r>
        <w:fldChar w:fldCharType="end"/>
      </w:r>
    </w:p>
    <w:p w14:paraId="3C8262D7" w14:textId="71F19C9F" w:rsidR="003604CB" w:rsidRDefault="003604CB">
      <w:pPr>
        <w:pStyle w:val="TOC4"/>
        <w:rPr>
          <w:rFonts w:ascii="Calibri" w:hAnsi="Calibri"/>
          <w:kern w:val="2"/>
          <w:sz w:val="22"/>
          <w:szCs w:val="22"/>
          <w:lang w:eastAsia="en-GB"/>
        </w:rPr>
      </w:pPr>
      <w:r>
        <w:rPr>
          <w:lang w:eastAsia="en-GB"/>
        </w:rPr>
        <w:t>6.5.3.1</w:t>
      </w:r>
      <w:r>
        <w:rPr>
          <w:lang w:eastAsia="en-GB"/>
        </w:rPr>
        <w:tab/>
        <w:t>General</w:t>
      </w:r>
      <w:r>
        <w:tab/>
      </w:r>
      <w:r>
        <w:fldChar w:fldCharType="begin"/>
      </w:r>
      <w:r>
        <w:instrText xml:space="preserve"> PAGEREF _Toc145426137 \h </w:instrText>
      </w:r>
      <w:r>
        <w:fldChar w:fldCharType="separate"/>
      </w:r>
      <w:r>
        <w:t>26</w:t>
      </w:r>
      <w:r>
        <w:fldChar w:fldCharType="end"/>
      </w:r>
    </w:p>
    <w:p w14:paraId="7116ABA4" w14:textId="057D7244" w:rsidR="003604CB" w:rsidRDefault="003604CB">
      <w:pPr>
        <w:pStyle w:val="TOC4"/>
        <w:rPr>
          <w:rFonts w:ascii="Calibri" w:hAnsi="Calibri"/>
          <w:kern w:val="2"/>
          <w:sz w:val="22"/>
          <w:szCs w:val="22"/>
          <w:lang w:eastAsia="en-GB"/>
        </w:rPr>
      </w:pPr>
      <w:r>
        <w:t>6.5.3.2</w:t>
      </w:r>
      <w:r>
        <w:tab/>
        <w:t>Minimum requirements</w:t>
      </w:r>
      <w:r>
        <w:tab/>
      </w:r>
      <w:r>
        <w:fldChar w:fldCharType="begin"/>
      </w:r>
      <w:r>
        <w:instrText xml:space="preserve"> PAGEREF _Toc145426138 \h </w:instrText>
      </w:r>
      <w:r>
        <w:fldChar w:fldCharType="separate"/>
      </w:r>
      <w:r>
        <w:t>28</w:t>
      </w:r>
      <w:r>
        <w:fldChar w:fldCharType="end"/>
      </w:r>
    </w:p>
    <w:p w14:paraId="0DC3B51B" w14:textId="38571F35" w:rsidR="003604CB" w:rsidRDefault="003604CB">
      <w:pPr>
        <w:pStyle w:val="TOC5"/>
        <w:rPr>
          <w:rFonts w:ascii="Calibri" w:hAnsi="Calibri"/>
          <w:kern w:val="2"/>
          <w:sz w:val="22"/>
          <w:szCs w:val="22"/>
          <w:lang w:eastAsia="en-GB"/>
        </w:rPr>
      </w:pPr>
      <w:r>
        <w:rPr>
          <w:lang w:eastAsia="en-GB"/>
        </w:rPr>
        <w:t>6.5.3.2.1</w:t>
      </w:r>
      <w:r>
        <w:rPr>
          <w:lang w:eastAsia="en-GB"/>
        </w:rPr>
        <w:tab/>
        <w:t xml:space="preserve">Minimum requirements </w:t>
      </w:r>
      <w:r>
        <w:rPr>
          <w:lang w:eastAsia="zh-CN"/>
        </w:rPr>
        <w:t xml:space="preserve">for Wide Area </w:t>
      </w:r>
      <w:r w:rsidRPr="0072694F">
        <w:rPr>
          <w:iCs/>
          <w:lang w:eastAsia="zh-CN"/>
        </w:rPr>
        <w:t>repeater type 1-C</w:t>
      </w:r>
      <w:r>
        <w:rPr>
          <w:lang w:eastAsia="zh-CN"/>
        </w:rPr>
        <w:t xml:space="preserve"> (Category A)</w:t>
      </w:r>
      <w:r>
        <w:tab/>
      </w:r>
      <w:r>
        <w:fldChar w:fldCharType="begin"/>
      </w:r>
      <w:r>
        <w:instrText xml:space="preserve"> PAGEREF _Toc145426139 \h </w:instrText>
      </w:r>
      <w:r>
        <w:fldChar w:fldCharType="separate"/>
      </w:r>
      <w:r>
        <w:t>28</w:t>
      </w:r>
      <w:r>
        <w:fldChar w:fldCharType="end"/>
      </w:r>
    </w:p>
    <w:p w14:paraId="28079078" w14:textId="725523C0" w:rsidR="003604CB" w:rsidRDefault="003604CB">
      <w:pPr>
        <w:pStyle w:val="TOC5"/>
        <w:rPr>
          <w:rFonts w:ascii="Calibri" w:hAnsi="Calibri"/>
          <w:kern w:val="2"/>
          <w:sz w:val="22"/>
          <w:szCs w:val="22"/>
          <w:lang w:eastAsia="en-GB"/>
        </w:rPr>
      </w:pPr>
      <w:r>
        <w:rPr>
          <w:lang w:eastAsia="en-GB"/>
        </w:rPr>
        <w:t>6.5.3.2.2</w:t>
      </w:r>
      <w:r>
        <w:rPr>
          <w:lang w:eastAsia="en-GB"/>
        </w:rPr>
        <w:tab/>
        <w:t xml:space="preserve">Minimum requirements </w:t>
      </w:r>
      <w:r>
        <w:rPr>
          <w:lang w:eastAsia="zh-CN"/>
        </w:rPr>
        <w:t xml:space="preserve">for Wide Area </w:t>
      </w:r>
      <w:r w:rsidRPr="0072694F">
        <w:rPr>
          <w:i/>
          <w:iCs/>
          <w:lang w:eastAsia="zh-CN"/>
        </w:rPr>
        <w:t>repeater type 1-C</w:t>
      </w:r>
      <w:r>
        <w:rPr>
          <w:lang w:eastAsia="en-GB"/>
        </w:rPr>
        <w:t xml:space="preserve"> (Category B)</w:t>
      </w:r>
      <w:r>
        <w:tab/>
      </w:r>
      <w:r>
        <w:fldChar w:fldCharType="begin"/>
      </w:r>
      <w:r>
        <w:instrText xml:space="preserve"> PAGEREF _Toc145426140 \h </w:instrText>
      </w:r>
      <w:r>
        <w:fldChar w:fldCharType="separate"/>
      </w:r>
      <w:r>
        <w:t>29</w:t>
      </w:r>
      <w:r>
        <w:fldChar w:fldCharType="end"/>
      </w:r>
    </w:p>
    <w:p w14:paraId="453E2642" w14:textId="7DF5DBA8" w:rsidR="003604CB" w:rsidRDefault="003604CB">
      <w:pPr>
        <w:pStyle w:val="TOC5"/>
        <w:rPr>
          <w:rFonts w:ascii="Calibri" w:hAnsi="Calibri"/>
          <w:kern w:val="2"/>
          <w:sz w:val="22"/>
          <w:szCs w:val="22"/>
          <w:lang w:eastAsia="en-GB"/>
        </w:rPr>
      </w:pPr>
      <w:r>
        <w:rPr>
          <w:lang w:eastAsia="en-GB"/>
        </w:rPr>
        <w:t>6.5.3.2.3</w:t>
      </w:r>
      <w:r>
        <w:rPr>
          <w:lang w:eastAsia="en-GB"/>
        </w:rPr>
        <w:tab/>
        <w:t xml:space="preserve">Minimum requirements for Medium Range </w:t>
      </w:r>
      <w:r w:rsidRPr="0072694F">
        <w:rPr>
          <w:i/>
          <w:iCs/>
          <w:lang w:eastAsia="en-GB"/>
        </w:rPr>
        <w:t>repeater type 1-C</w:t>
      </w:r>
      <w:r>
        <w:rPr>
          <w:lang w:eastAsia="en-GB"/>
        </w:rPr>
        <w:t xml:space="preserve"> (Category A and B) for DL</w:t>
      </w:r>
      <w:r>
        <w:tab/>
      </w:r>
      <w:r>
        <w:fldChar w:fldCharType="begin"/>
      </w:r>
      <w:r>
        <w:instrText xml:space="preserve"> PAGEREF _Toc145426141 \h </w:instrText>
      </w:r>
      <w:r>
        <w:fldChar w:fldCharType="separate"/>
      </w:r>
      <w:r>
        <w:t>31</w:t>
      </w:r>
      <w:r>
        <w:fldChar w:fldCharType="end"/>
      </w:r>
    </w:p>
    <w:p w14:paraId="7C4E8392" w14:textId="67B71FD1" w:rsidR="003604CB" w:rsidRDefault="003604CB">
      <w:pPr>
        <w:pStyle w:val="TOC5"/>
        <w:rPr>
          <w:rFonts w:ascii="Calibri" w:hAnsi="Calibri"/>
          <w:kern w:val="2"/>
          <w:sz w:val="22"/>
          <w:szCs w:val="22"/>
          <w:lang w:eastAsia="en-GB"/>
        </w:rPr>
      </w:pPr>
      <w:r>
        <w:rPr>
          <w:lang w:eastAsia="en-GB"/>
        </w:rPr>
        <w:t>6.5.3.2.4</w:t>
      </w:r>
      <w:r>
        <w:rPr>
          <w:lang w:eastAsia="en-GB"/>
        </w:rPr>
        <w:tab/>
        <w:t xml:space="preserve">Minimum requirements </w:t>
      </w:r>
      <w:r>
        <w:rPr>
          <w:lang w:eastAsia="zh-CN"/>
        </w:rPr>
        <w:t xml:space="preserve">for Local Area </w:t>
      </w:r>
      <w:r w:rsidRPr="0072694F">
        <w:rPr>
          <w:i/>
          <w:iCs/>
          <w:lang w:eastAsia="zh-CN"/>
        </w:rPr>
        <w:t>repeater type 1-C</w:t>
      </w:r>
      <w:r>
        <w:rPr>
          <w:lang w:eastAsia="zh-CN"/>
        </w:rPr>
        <w:t xml:space="preserve"> (Category A and B)</w:t>
      </w:r>
      <w:r>
        <w:tab/>
      </w:r>
      <w:r>
        <w:fldChar w:fldCharType="begin"/>
      </w:r>
      <w:r>
        <w:instrText xml:space="preserve"> PAGEREF _Toc145426142 \h </w:instrText>
      </w:r>
      <w:r>
        <w:fldChar w:fldCharType="separate"/>
      </w:r>
      <w:r>
        <w:t>32</w:t>
      </w:r>
      <w:r>
        <w:fldChar w:fldCharType="end"/>
      </w:r>
    </w:p>
    <w:p w14:paraId="6B1A70D2" w14:textId="15F4F7BC" w:rsidR="003604CB" w:rsidRDefault="003604CB">
      <w:pPr>
        <w:pStyle w:val="TOC5"/>
        <w:rPr>
          <w:rFonts w:ascii="Calibri" w:hAnsi="Calibri"/>
          <w:kern w:val="2"/>
          <w:sz w:val="22"/>
          <w:szCs w:val="22"/>
          <w:lang w:eastAsia="en-GB"/>
        </w:rPr>
      </w:pPr>
      <w:r>
        <w:rPr>
          <w:lang w:eastAsia="en-GB"/>
        </w:rPr>
        <w:t>6.5.3.2.5</w:t>
      </w:r>
      <w:r>
        <w:rPr>
          <w:lang w:eastAsia="en-GB"/>
        </w:rPr>
        <w:tab/>
        <w:t>Minimum requirements for additional requirements</w:t>
      </w:r>
      <w:r>
        <w:tab/>
      </w:r>
      <w:r>
        <w:fldChar w:fldCharType="begin"/>
      </w:r>
      <w:r>
        <w:instrText xml:space="preserve"> PAGEREF _Toc145426143 \h </w:instrText>
      </w:r>
      <w:r>
        <w:fldChar w:fldCharType="separate"/>
      </w:r>
      <w:r>
        <w:t>33</w:t>
      </w:r>
      <w:r>
        <w:fldChar w:fldCharType="end"/>
      </w:r>
    </w:p>
    <w:p w14:paraId="706720FF" w14:textId="45D50514" w:rsidR="003604CB" w:rsidRDefault="003604CB">
      <w:pPr>
        <w:pStyle w:val="TOC5"/>
        <w:rPr>
          <w:rFonts w:ascii="Calibri" w:hAnsi="Calibri"/>
          <w:kern w:val="2"/>
          <w:sz w:val="22"/>
          <w:szCs w:val="22"/>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_Toc145426144 \h </w:instrText>
      </w:r>
      <w:r>
        <w:fldChar w:fldCharType="separate"/>
      </w:r>
      <w:r>
        <w:t>34</w:t>
      </w:r>
      <w:r>
        <w:fldChar w:fldCharType="end"/>
      </w:r>
    </w:p>
    <w:p w14:paraId="3F69C874" w14:textId="28A70539" w:rsidR="003604CB" w:rsidRDefault="003604CB">
      <w:pPr>
        <w:pStyle w:val="TOC3"/>
        <w:rPr>
          <w:rFonts w:ascii="Calibri" w:hAnsi="Calibri"/>
          <w:kern w:val="2"/>
          <w:sz w:val="22"/>
          <w:szCs w:val="22"/>
          <w:lang w:eastAsia="en-GB"/>
        </w:rPr>
      </w:pPr>
      <w:r>
        <w:rPr>
          <w:lang w:eastAsia="en-GB"/>
        </w:rPr>
        <w:t>6.5.4</w:t>
      </w:r>
      <w:r>
        <w:rPr>
          <w:lang w:eastAsia="en-GB"/>
        </w:rPr>
        <w:tab/>
        <w:t>Transmitter spurious emissions</w:t>
      </w:r>
      <w:r>
        <w:tab/>
      </w:r>
      <w:r>
        <w:fldChar w:fldCharType="begin"/>
      </w:r>
      <w:r>
        <w:instrText xml:space="preserve"> PAGEREF _Toc145426145 \h </w:instrText>
      </w:r>
      <w:r>
        <w:fldChar w:fldCharType="separate"/>
      </w:r>
      <w:r>
        <w:t>35</w:t>
      </w:r>
      <w:r>
        <w:fldChar w:fldCharType="end"/>
      </w:r>
    </w:p>
    <w:p w14:paraId="583BE0AF" w14:textId="7A9B296E" w:rsidR="003604CB" w:rsidRDefault="003604CB">
      <w:pPr>
        <w:pStyle w:val="TOC4"/>
        <w:rPr>
          <w:rFonts w:ascii="Calibri" w:hAnsi="Calibri"/>
          <w:kern w:val="2"/>
          <w:sz w:val="22"/>
          <w:szCs w:val="22"/>
          <w:lang w:eastAsia="en-GB"/>
        </w:rPr>
      </w:pPr>
      <w:r>
        <w:rPr>
          <w:lang w:eastAsia="en-GB"/>
        </w:rPr>
        <w:t>6.5.4.1</w:t>
      </w:r>
      <w:r>
        <w:rPr>
          <w:lang w:eastAsia="en-GB"/>
        </w:rPr>
        <w:tab/>
        <w:t>General</w:t>
      </w:r>
      <w:r>
        <w:tab/>
      </w:r>
      <w:r>
        <w:fldChar w:fldCharType="begin"/>
      </w:r>
      <w:r>
        <w:instrText xml:space="preserve"> PAGEREF _Toc145426146 \h </w:instrText>
      </w:r>
      <w:r>
        <w:fldChar w:fldCharType="separate"/>
      </w:r>
      <w:r>
        <w:t>35</w:t>
      </w:r>
      <w:r>
        <w:fldChar w:fldCharType="end"/>
      </w:r>
    </w:p>
    <w:p w14:paraId="0C276B8D" w14:textId="69336FD4" w:rsidR="003604CB" w:rsidRDefault="003604CB">
      <w:pPr>
        <w:pStyle w:val="TOC4"/>
        <w:rPr>
          <w:rFonts w:ascii="Calibri" w:hAnsi="Calibri"/>
          <w:kern w:val="2"/>
          <w:sz w:val="22"/>
          <w:szCs w:val="22"/>
          <w:lang w:eastAsia="en-GB"/>
        </w:rPr>
      </w:pPr>
      <w:r>
        <w:rPr>
          <w:lang w:eastAsia="en-GB"/>
        </w:rPr>
        <w:t>6.5.4.2</w:t>
      </w:r>
      <w:r>
        <w:rPr>
          <w:lang w:eastAsia="en-GB"/>
        </w:rPr>
        <w:tab/>
        <w:t>Minimum requirements</w:t>
      </w:r>
      <w:r>
        <w:tab/>
      </w:r>
      <w:r>
        <w:fldChar w:fldCharType="begin"/>
      </w:r>
      <w:r>
        <w:instrText xml:space="preserve"> PAGEREF _Toc145426147 \h </w:instrText>
      </w:r>
      <w:r>
        <w:fldChar w:fldCharType="separate"/>
      </w:r>
      <w:r>
        <w:t>35</w:t>
      </w:r>
      <w:r>
        <w:fldChar w:fldCharType="end"/>
      </w:r>
    </w:p>
    <w:p w14:paraId="5F55A8C2" w14:textId="4008B7FF" w:rsidR="003604CB" w:rsidRDefault="003604CB">
      <w:pPr>
        <w:pStyle w:val="TOC5"/>
        <w:rPr>
          <w:rFonts w:ascii="Calibri" w:hAnsi="Calibri"/>
          <w:kern w:val="2"/>
          <w:sz w:val="22"/>
          <w:szCs w:val="22"/>
          <w:lang w:eastAsia="en-GB"/>
        </w:rPr>
      </w:pPr>
      <w:r>
        <w:rPr>
          <w:lang w:eastAsia="en-GB"/>
        </w:rPr>
        <w:t>6.5.4.2.1</w:t>
      </w:r>
      <w:r>
        <w:rPr>
          <w:lang w:eastAsia="en-GB"/>
        </w:rPr>
        <w:tab/>
        <w:t>General transmitter spurious emissions requirements</w:t>
      </w:r>
      <w:r>
        <w:tab/>
      </w:r>
      <w:r>
        <w:fldChar w:fldCharType="begin"/>
      </w:r>
      <w:r>
        <w:instrText xml:space="preserve"> PAGEREF _Toc145426148 \h </w:instrText>
      </w:r>
      <w:r>
        <w:fldChar w:fldCharType="separate"/>
      </w:r>
      <w:r>
        <w:t>35</w:t>
      </w:r>
      <w:r>
        <w:fldChar w:fldCharType="end"/>
      </w:r>
    </w:p>
    <w:p w14:paraId="7437FE94" w14:textId="109D50B1" w:rsidR="003604CB" w:rsidRDefault="003604CB">
      <w:pPr>
        <w:pStyle w:val="TOC5"/>
        <w:rPr>
          <w:rFonts w:ascii="Calibri" w:hAnsi="Calibri"/>
          <w:kern w:val="2"/>
          <w:sz w:val="22"/>
          <w:szCs w:val="22"/>
          <w:lang w:eastAsia="en-GB"/>
        </w:rPr>
      </w:pPr>
      <w:r>
        <w:rPr>
          <w:lang w:eastAsia="en-GB"/>
        </w:rPr>
        <w:t>6.5.4.2.2</w:t>
      </w:r>
      <w:r>
        <w:rPr>
          <w:lang w:eastAsia="en-GB"/>
        </w:rPr>
        <w:tab/>
        <w:t>Additional spurious emissions requirements</w:t>
      </w:r>
      <w:r>
        <w:tab/>
      </w:r>
      <w:r>
        <w:fldChar w:fldCharType="begin"/>
      </w:r>
      <w:r>
        <w:instrText xml:space="preserve"> PAGEREF _Toc145426149 \h </w:instrText>
      </w:r>
      <w:r>
        <w:fldChar w:fldCharType="separate"/>
      </w:r>
      <w:r>
        <w:t>36</w:t>
      </w:r>
      <w:r>
        <w:fldChar w:fldCharType="end"/>
      </w:r>
    </w:p>
    <w:p w14:paraId="232E6762" w14:textId="4EF5F69F" w:rsidR="003604CB" w:rsidRDefault="003604CB">
      <w:pPr>
        <w:pStyle w:val="TOC5"/>
        <w:rPr>
          <w:rFonts w:ascii="Calibri" w:hAnsi="Calibri"/>
          <w:kern w:val="2"/>
          <w:sz w:val="22"/>
          <w:szCs w:val="22"/>
          <w:lang w:eastAsia="en-GB"/>
        </w:rPr>
      </w:pPr>
      <w:r>
        <w:rPr>
          <w:lang w:eastAsia="en-GB"/>
        </w:rPr>
        <w:t>6.5.4.2.</w:t>
      </w:r>
      <w:r>
        <w:rPr>
          <w:lang w:eastAsia="zh-CN"/>
        </w:rPr>
        <w:t>3</w:t>
      </w:r>
      <w:r>
        <w:rPr>
          <w:lang w:eastAsia="en-GB"/>
        </w:rPr>
        <w:tab/>
        <w:t xml:space="preserve">Co-location with base stations and </w:t>
      </w:r>
      <w:r w:rsidRPr="0072694F">
        <w:rPr>
          <w:i/>
          <w:iCs/>
          <w:lang w:eastAsia="en-GB"/>
        </w:rPr>
        <w:t>repeater type 1-C</w:t>
      </w:r>
      <w:r>
        <w:rPr>
          <w:lang w:eastAsia="en-GB"/>
        </w:rPr>
        <w:t xml:space="preserve"> Nodes</w:t>
      </w:r>
      <w:r>
        <w:tab/>
      </w:r>
      <w:r>
        <w:fldChar w:fldCharType="begin"/>
      </w:r>
      <w:r>
        <w:instrText xml:space="preserve"> PAGEREF _Toc145426150 \h </w:instrText>
      </w:r>
      <w:r>
        <w:fldChar w:fldCharType="separate"/>
      </w:r>
      <w:r>
        <w:t>46</w:t>
      </w:r>
      <w:r>
        <w:fldChar w:fldCharType="end"/>
      </w:r>
    </w:p>
    <w:p w14:paraId="4640D891" w14:textId="24F5C4AE" w:rsidR="003604CB" w:rsidRDefault="003604CB">
      <w:pPr>
        <w:pStyle w:val="TOC3"/>
        <w:rPr>
          <w:rFonts w:ascii="Calibri" w:hAnsi="Calibri"/>
          <w:kern w:val="2"/>
          <w:sz w:val="22"/>
          <w:szCs w:val="22"/>
          <w:lang w:eastAsia="en-GB"/>
        </w:rPr>
      </w:pPr>
      <w:r>
        <w:rPr>
          <w:lang w:eastAsia="ja-JP"/>
        </w:rPr>
        <w:t>6.5.5</w:t>
      </w:r>
      <w:r>
        <w:rPr>
          <w:lang w:eastAsia="ja-JP"/>
        </w:rPr>
        <w:tab/>
        <w:t>Receiver spurious emissions</w:t>
      </w:r>
      <w:r>
        <w:tab/>
      </w:r>
      <w:r>
        <w:fldChar w:fldCharType="begin"/>
      </w:r>
      <w:r>
        <w:instrText xml:space="preserve"> PAGEREF _Toc145426151 \h </w:instrText>
      </w:r>
      <w:r>
        <w:fldChar w:fldCharType="separate"/>
      </w:r>
      <w:r>
        <w:t>50</w:t>
      </w:r>
      <w:r>
        <w:fldChar w:fldCharType="end"/>
      </w:r>
    </w:p>
    <w:p w14:paraId="40C114D5" w14:textId="2AC50D7C" w:rsidR="003604CB" w:rsidRDefault="003604CB">
      <w:pPr>
        <w:pStyle w:val="TOC4"/>
        <w:rPr>
          <w:rFonts w:ascii="Calibri" w:hAnsi="Calibri"/>
          <w:kern w:val="2"/>
          <w:sz w:val="22"/>
          <w:szCs w:val="22"/>
          <w:lang w:eastAsia="en-GB"/>
        </w:rPr>
      </w:pPr>
      <w:r>
        <w:rPr>
          <w:lang w:eastAsia="en-GB"/>
        </w:rPr>
        <w:t>6.5.5.1</w:t>
      </w:r>
      <w:r>
        <w:rPr>
          <w:lang w:eastAsia="en-GB"/>
        </w:rPr>
        <w:tab/>
        <w:t>General</w:t>
      </w:r>
      <w:r>
        <w:tab/>
      </w:r>
      <w:r>
        <w:fldChar w:fldCharType="begin"/>
      </w:r>
      <w:r>
        <w:instrText xml:space="preserve"> PAGEREF _Toc145426152 \h </w:instrText>
      </w:r>
      <w:r>
        <w:fldChar w:fldCharType="separate"/>
      </w:r>
      <w:r>
        <w:t>50</w:t>
      </w:r>
      <w:r>
        <w:fldChar w:fldCharType="end"/>
      </w:r>
    </w:p>
    <w:p w14:paraId="4A490745" w14:textId="23EC4FF7" w:rsidR="003604CB" w:rsidRDefault="003604CB">
      <w:pPr>
        <w:pStyle w:val="TOC4"/>
        <w:rPr>
          <w:rFonts w:ascii="Calibri" w:hAnsi="Calibri"/>
          <w:kern w:val="2"/>
          <w:sz w:val="22"/>
          <w:szCs w:val="22"/>
          <w:lang w:eastAsia="en-GB"/>
        </w:rPr>
      </w:pPr>
      <w:r>
        <w:rPr>
          <w:lang w:eastAsia="en-GB"/>
        </w:rPr>
        <w:t>6.5.5.2</w:t>
      </w:r>
      <w:r>
        <w:rPr>
          <w:lang w:eastAsia="en-GB"/>
        </w:rPr>
        <w:tab/>
        <w:t>Minimum requirements</w:t>
      </w:r>
      <w:r>
        <w:tab/>
      </w:r>
      <w:r>
        <w:fldChar w:fldCharType="begin"/>
      </w:r>
      <w:r>
        <w:instrText xml:space="preserve"> PAGEREF _Toc145426153 \h </w:instrText>
      </w:r>
      <w:r>
        <w:fldChar w:fldCharType="separate"/>
      </w:r>
      <w:r>
        <w:t>51</w:t>
      </w:r>
      <w:r>
        <w:fldChar w:fldCharType="end"/>
      </w:r>
    </w:p>
    <w:p w14:paraId="6EA8BE60" w14:textId="3C6622D5" w:rsidR="003604CB" w:rsidRDefault="003604CB">
      <w:pPr>
        <w:pStyle w:val="TOC2"/>
        <w:rPr>
          <w:rFonts w:ascii="Calibri" w:hAnsi="Calibri"/>
          <w:kern w:val="2"/>
          <w:sz w:val="22"/>
          <w:szCs w:val="22"/>
          <w:lang w:eastAsia="en-GB"/>
        </w:rPr>
      </w:pPr>
      <w:r>
        <w:t>6.</w:t>
      </w:r>
      <w:r>
        <w:rPr>
          <w:lang w:eastAsia="zh-CN"/>
        </w:rPr>
        <w:t>6</w:t>
      </w:r>
      <w:r>
        <w:tab/>
        <w:t xml:space="preserve">Repeater </w:t>
      </w:r>
      <w:r>
        <w:rPr>
          <w:lang w:eastAsia="zh-CN"/>
        </w:rPr>
        <w:t>Error Vector Magnitude</w:t>
      </w:r>
      <w:r>
        <w:tab/>
      </w:r>
      <w:r>
        <w:fldChar w:fldCharType="begin"/>
      </w:r>
      <w:r>
        <w:instrText xml:space="preserve"> PAGEREF _Toc145426154 \h </w:instrText>
      </w:r>
      <w:r>
        <w:fldChar w:fldCharType="separate"/>
      </w:r>
      <w:r>
        <w:t>51</w:t>
      </w:r>
      <w:r>
        <w:fldChar w:fldCharType="end"/>
      </w:r>
    </w:p>
    <w:p w14:paraId="5A9C60AF" w14:textId="4B865538" w:rsidR="003604CB" w:rsidRDefault="003604CB">
      <w:pPr>
        <w:pStyle w:val="TOC3"/>
        <w:rPr>
          <w:rFonts w:ascii="Calibri" w:hAnsi="Calibri"/>
          <w:kern w:val="2"/>
          <w:sz w:val="22"/>
          <w:szCs w:val="22"/>
          <w:lang w:eastAsia="en-GB"/>
        </w:rPr>
      </w:pPr>
      <w:r>
        <w:t>6.6.1</w:t>
      </w:r>
      <w:r>
        <w:tab/>
        <w:t>Downlink repeater error vector magnitude</w:t>
      </w:r>
      <w:r>
        <w:tab/>
      </w:r>
      <w:r>
        <w:fldChar w:fldCharType="begin"/>
      </w:r>
      <w:r>
        <w:instrText xml:space="preserve"> PAGEREF _Toc145426155 \h </w:instrText>
      </w:r>
      <w:r>
        <w:fldChar w:fldCharType="separate"/>
      </w:r>
      <w:r>
        <w:t>51</w:t>
      </w:r>
      <w:r>
        <w:fldChar w:fldCharType="end"/>
      </w:r>
    </w:p>
    <w:p w14:paraId="3C36047F" w14:textId="7FE341AD" w:rsidR="003604CB" w:rsidRDefault="003604CB">
      <w:pPr>
        <w:pStyle w:val="TOC4"/>
        <w:rPr>
          <w:rFonts w:ascii="Calibri" w:hAnsi="Calibri"/>
          <w:kern w:val="2"/>
          <w:sz w:val="22"/>
          <w:szCs w:val="22"/>
          <w:lang w:eastAsia="en-GB"/>
        </w:rPr>
      </w:pPr>
      <w:r>
        <w:t>6.6.1.1</w:t>
      </w:r>
      <w:r>
        <w:tab/>
        <w:t>General</w:t>
      </w:r>
      <w:r>
        <w:tab/>
      </w:r>
      <w:r>
        <w:fldChar w:fldCharType="begin"/>
      </w:r>
      <w:r>
        <w:instrText xml:space="preserve"> PAGEREF _Toc145426156 \h </w:instrText>
      </w:r>
      <w:r>
        <w:fldChar w:fldCharType="separate"/>
      </w:r>
      <w:r>
        <w:t>51</w:t>
      </w:r>
      <w:r>
        <w:fldChar w:fldCharType="end"/>
      </w:r>
    </w:p>
    <w:p w14:paraId="7F575DB1" w14:textId="766BCBC1" w:rsidR="003604CB" w:rsidRDefault="003604CB">
      <w:pPr>
        <w:pStyle w:val="TOC4"/>
        <w:rPr>
          <w:rFonts w:ascii="Calibri" w:hAnsi="Calibri"/>
          <w:kern w:val="2"/>
          <w:sz w:val="22"/>
          <w:szCs w:val="22"/>
          <w:lang w:eastAsia="en-GB"/>
        </w:rPr>
      </w:pPr>
      <w:r>
        <w:t>6.6.1.2</w:t>
      </w:r>
      <w:r>
        <w:tab/>
        <w:t>Minimum requirement</w:t>
      </w:r>
      <w:r>
        <w:tab/>
      </w:r>
      <w:r>
        <w:fldChar w:fldCharType="begin"/>
      </w:r>
      <w:r>
        <w:instrText xml:space="preserve"> PAGEREF _Toc145426157 \h </w:instrText>
      </w:r>
      <w:r>
        <w:fldChar w:fldCharType="separate"/>
      </w:r>
      <w:r>
        <w:t>51</w:t>
      </w:r>
      <w:r>
        <w:fldChar w:fldCharType="end"/>
      </w:r>
    </w:p>
    <w:p w14:paraId="55B23C2C" w14:textId="0E3D2C25" w:rsidR="003604CB" w:rsidRDefault="003604CB">
      <w:pPr>
        <w:pStyle w:val="TOC4"/>
        <w:rPr>
          <w:rFonts w:ascii="Calibri" w:hAnsi="Calibri"/>
          <w:kern w:val="2"/>
          <w:sz w:val="22"/>
          <w:szCs w:val="22"/>
          <w:lang w:eastAsia="en-GB"/>
        </w:rPr>
      </w:pPr>
      <w:r>
        <w:t>6.6.1.3</w:t>
      </w:r>
      <w:r>
        <w:tab/>
        <w:t>Repeater EVM frame structure for measurement</w:t>
      </w:r>
      <w:r>
        <w:tab/>
      </w:r>
      <w:r>
        <w:fldChar w:fldCharType="begin"/>
      </w:r>
      <w:r>
        <w:instrText xml:space="preserve"> PAGEREF _Toc145426158 \h </w:instrText>
      </w:r>
      <w:r>
        <w:fldChar w:fldCharType="separate"/>
      </w:r>
      <w:r>
        <w:t>52</w:t>
      </w:r>
      <w:r>
        <w:fldChar w:fldCharType="end"/>
      </w:r>
    </w:p>
    <w:p w14:paraId="31BB3AFA" w14:textId="2E75C06B" w:rsidR="003604CB" w:rsidRDefault="003604CB">
      <w:pPr>
        <w:pStyle w:val="TOC3"/>
        <w:rPr>
          <w:rFonts w:ascii="Calibri" w:hAnsi="Calibri"/>
          <w:kern w:val="2"/>
          <w:sz w:val="22"/>
          <w:szCs w:val="22"/>
          <w:lang w:eastAsia="en-GB"/>
        </w:rPr>
      </w:pPr>
      <w:r>
        <w:rPr>
          <w:lang w:eastAsia="en-GB"/>
        </w:rPr>
        <w:t>6.6.2</w:t>
      </w:r>
      <w:r>
        <w:rPr>
          <w:lang w:eastAsia="en-GB"/>
        </w:rPr>
        <w:tab/>
        <w:t>Uplink repeater error vector magnitude</w:t>
      </w:r>
      <w:r>
        <w:tab/>
      </w:r>
      <w:r>
        <w:fldChar w:fldCharType="begin"/>
      </w:r>
      <w:r>
        <w:instrText xml:space="preserve"> PAGEREF _Toc145426159 \h </w:instrText>
      </w:r>
      <w:r>
        <w:fldChar w:fldCharType="separate"/>
      </w:r>
      <w:r>
        <w:t>52</w:t>
      </w:r>
      <w:r>
        <w:fldChar w:fldCharType="end"/>
      </w:r>
    </w:p>
    <w:p w14:paraId="76D25E3C" w14:textId="4D18C8F4" w:rsidR="003604CB" w:rsidRDefault="003604CB">
      <w:pPr>
        <w:pStyle w:val="TOC4"/>
        <w:rPr>
          <w:rFonts w:ascii="Calibri" w:hAnsi="Calibri"/>
          <w:kern w:val="2"/>
          <w:sz w:val="22"/>
          <w:szCs w:val="22"/>
          <w:lang w:eastAsia="en-GB"/>
        </w:rPr>
      </w:pPr>
      <w:r>
        <w:rPr>
          <w:lang w:eastAsia="en-GB"/>
        </w:rPr>
        <w:t>6.6.2.1</w:t>
      </w:r>
      <w:r>
        <w:rPr>
          <w:lang w:eastAsia="en-GB"/>
        </w:rPr>
        <w:tab/>
        <w:t>General</w:t>
      </w:r>
      <w:r>
        <w:tab/>
      </w:r>
      <w:r>
        <w:fldChar w:fldCharType="begin"/>
      </w:r>
      <w:r>
        <w:instrText xml:space="preserve"> PAGEREF _Toc145426160 \h </w:instrText>
      </w:r>
      <w:r>
        <w:fldChar w:fldCharType="separate"/>
      </w:r>
      <w:r>
        <w:t>52</w:t>
      </w:r>
      <w:r>
        <w:fldChar w:fldCharType="end"/>
      </w:r>
    </w:p>
    <w:p w14:paraId="7F7626B1" w14:textId="122092C9" w:rsidR="003604CB" w:rsidRDefault="003604CB">
      <w:pPr>
        <w:pStyle w:val="TOC4"/>
        <w:rPr>
          <w:rFonts w:ascii="Calibri" w:hAnsi="Calibri"/>
          <w:kern w:val="2"/>
          <w:sz w:val="22"/>
          <w:szCs w:val="22"/>
          <w:lang w:eastAsia="en-GB"/>
        </w:rPr>
      </w:pPr>
      <w:r>
        <w:t>6.6.2.2</w:t>
      </w:r>
      <w:r>
        <w:tab/>
        <w:t>Minimum requirement</w:t>
      </w:r>
      <w:r>
        <w:tab/>
      </w:r>
      <w:r>
        <w:fldChar w:fldCharType="begin"/>
      </w:r>
      <w:r>
        <w:instrText xml:space="preserve"> PAGEREF _Toc145426161 \h </w:instrText>
      </w:r>
      <w:r>
        <w:fldChar w:fldCharType="separate"/>
      </w:r>
      <w:r>
        <w:t>52</w:t>
      </w:r>
      <w:r>
        <w:fldChar w:fldCharType="end"/>
      </w:r>
    </w:p>
    <w:p w14:paraId="72B76117" w14:textId="5AC2102E" w:rsidR="003604CB" w:rsidRDefault="003604CB">
      <w:pPr>
        <w:pStyle w:val="TOC2"/>
        <w:rPr>
          <w:rFonts w:ascii="Calibri" w:hAnsi="Calibri"/>
          <w:kern w:val="2"/>
          <w:sz w:val="22"/>
          <w:szCs w:val="22"/>
          <w:lang w:eastAsia="en-GB"/>
        </w:rPr>
      </w:pPr>
      <w:r>
        <w:t>6.</w:t>
      </w:r>
      <w:r>
        <w:rPr>
          <w:lang w:eastAsia="zh-CN"/>
        </w:rPr>
        <w:t>7</w:t>
      </w:r>
      <w:r>
        <w:tab/>
      </w:r>
      <w:r>
        <w:rPr>
          <w:lang w:eastAsia="zh-CN"/>
        </w:rPr>
        <w:t>Input intermodulation</w:t>
      </w:r>
      <w:r>
        <w:tab/>
      </w:r>
      <w:r>
        <w:fldChar w:fldCharType="begin"/>
      </w:r>
      <w:r>
        <w:instrText xml:space="preserve"> PAGEREF _Toc145426162 \h </w:instrText>
      </w:r>
      <w:r>
        <w:fldChar w:fldCharType="separate"/>
      </w:r>
      <w:r>
        <w:t>53</w:t>
      </w:r>
      <w:r>
        <w:fldChar w:fldCharType="end"/>
      </w:r>
    </w:p>
    <w:p w14:paraId="001494E3" w14:textId="7CEF6081" w:rsidR="003604CB" w:rsidRDefault="003604CB">
      <w:pPr>
        <w:pStyle w:val="TOC3"/>
        <w:rPr>
          <w:rFonts w:ascii="Calibri" w:hAnsi="Calibri"/>
          <w:kern w:val="2"/>
          <w:sz w:val="22"/>
          <w:szCs w:val="22"/>
          <w:lang w:eastAsia="en-GB"/>
        </w:rPr>
      </w:pPr>
      <w:r>
        <w:t>6.7.1</w:t>
      </w:r>
      <w:r>
        <w:tab/>
        <w:t>General requirement</w:t>
      </w:r>
      <w:r>
        <w:tab/>
      </w:r>
      <w:r>
        <w:fldChar w:fldCharType="begin"/>
      </w:r>
      <w:r>
        <w:instrText xml:space="preserve"> PAGEREF _Toc145426163 \h </w:instrText>
      </w:r>
      <w:r>
        <w:fldChar w:fldCharType="separate"/>
      </w:r>
      <w:r>
        <w:t>53</w:t>
      </w:r>
      <w:r>
        <w:fldChar w:fldCharType="end"/>
      </w:r>
    </w:p>
    <w:p w14:paraId="30A080BD" w14:textId="2C17C4A9" w:rsidR="003604CB" w:rsidRDefault="003604CB">
      <w:pPr>
        <w:pStyle w:val="TOC4"/>
        <w:rPr>
          <w:rFonts w:ascii="Calibri" w:hAnsi="Calibri"/>
          <w:kern w:val="2"/>
          <w:sz w:val="22"/>
          <w:szCs w:val="22"/>
          <w:lang w:eastAsia="en-GB"/>
        </w:rPr>
      </w:pPr>
      <w:r>
        <w:t>6.7.1.1</w:t>
      </w:r>
      <w:r>
        <w:tab/>
        <w:t>General</w:t>
      </w:r>
      <w:r>
        <w:tab/>
      </w:r>
      <w:r>
        <w:fldChar w:fldCharType="begin"/>
      </w:r>
      <w:r>
        <w:instrText xml:space="preserve"> PAGEREF _Toc145426164 \h </w:instrText>
      </w:r>
      <w:r>
        <w:fldChar w:fldCharType="separate"/>
      </w:r>
      <w:r>
        <w:t>53</w:t>
      </w:r>
      <w:r>
        <w:fldChar w:fldCharType="end"/>
      </w:r>
    </w:p>
    <w:p w14:paraId="187795F3" w14:textId="2E7C2EC0" w:rsidR="003604CB" w:rsidRDefault="003604CB">
      <w:pPr>
        <w:pStyle w:val="TOC4"/>
        <w:rPr>
          <w:rFonts w:ascii="Calibri" w:hAnsi="Calibri"/>
          <w:kern w:val="2"/>
          <w:sz w:val="22"/>
          <w:szCs w:val="22"/>
          <w:lang w:eastAsia="en-GB"/>
        </w:rPr>
      </w:pPr>
      <w:r>
        <w:t>6.7.1.2</w:t>
      </w:r>
      <w:r>
        <w:tab/>
        <w:t>Minimum requirement</w:t>
      </w:r>
      <w:r>
        <w:tab/>
      </w:r>
      <w:r>
        <w:fldChar w:fldCharType="begin"/>
      </w:r>
      <w:r>
        <w:instrText xml:space="preserve"> PAGEREF _Toc145426165 \h </w:instrText>
      </w:r>
      <w:r>
        <w:fldChar w:fldCharType="separate"/>
      </w:r>
      <w:r>
        <w:t>53</w:t>
      </w:r>
      <w:r>
        <w:fldChar w:fldCharType="end"/>
      </w:r>
    </w:p>
    <w:p w14:paraId="3EC050BC" w14:textId="6CAE335D" w:rsidR="003604CB" w:rsidRDefault="003604CB">
      <w:pPr>
        <w:pStyle w:val="TOC3"/>
        <w:rPr>
          <w:rFonts w:ascii="Calibri" w:hAnsi="Calibri"/>
          <w:kern w:val="2"/>
          <w:sz w:val="22"/>
          <w:szCs w:val="22"/>
          <w:lang w:eastAsia="en-GB"/>
        </w:rPr>
      </w:pPr>
      <w:r>
        <w:t>6.7.2</w:t>
      </w:r>
      <w:r>
        <w:tab/>
      </w:r>
      <w:r>
        <w:rPr>
          <w:lang w:eastAsia="en-GB"/>
        </w:rPr>
        <w:t>Co-location with BS/repeater in other systems</w:t>
      </w:r>
      <w:r>
        <w:tab/>
      </w:r>
      <w:r>
        <w:fldChar w:fldCharType="begin"/>
      </w:r>
      <w:r>
        <w:instrText xml:space="preserve"> PAGEREF _Toc145426166 \h </w:instrText>
      </w:r>
      <w:r>
        <w:fldChar w:fldCharType="separate"/>
      </w:r>
      <w:r>
        <w:t>53</w:t>
      </w:r>
      <w:r>
        <w:fldChar w:fldCharType="end"/>
      </w:r>
    </w:p>
    <w:p w14:paraId="72E624BE" w14:textId="6DBBF4AA" w:rsidR="003604CB" w:rsidRDefault="003604CB">
      <w:pPr>
        <w:pStyle w:val="TOC4"/>
        <w:rPr>
          <w:rFonts w:ascii="Calibri" w:hAnsi="Calibri"/>
          <w:kern w:val="2"/>
          <w:sz w:val="22"/>
          <w:szCs w:val="22"/>
          <w:lang w:eastAsia="en-GB"/>
        </w:rPr>
      </w:pPr>
      <w:r>
        <w:t>6.7.2.1</w:t>
      </w:r>
      <w:r>
        <w:tab/>
        <w:t>General</w:t>
      </w:r>
      <w:r>
        <w:tab/>
      </w:r>
      <w:r>
        <w:fldChar w:fldCharType="begin"/>
      </w:r>
      <w:r>
        <w:instrText xml:space="preserve"> PAGEREF _Toc145426167 \h </w:instrText>
      </w:r>
      <w:r>
        <w:fldChar w:fldCharType="separate"/>
      </w:r>
      <w:r>
        <w:t>53</w:t>
      </w:r>
      <w:r>
        <w:fldChar w:fldCharType="end"/>
      </w:r>
    </w:p>
    <w:p w14:paraId="021C952C" w14:textId="1CD017F2" w:rsidR="003604CB" w:rsidRDefault="003604CB">
      <w:pPr>
        <w:pStyle w:val="TOC4"/>
        <w:rPr>
          <w:rFonts w:ascii="Calibri" w:hAnsi="Calibri"/>
          <w:kern w:val="2"/>
          <w:sz w:val="22"/>
          <w:szCs w:val="22"/>
          <w:lang w:eastAsia="en-GB"/>
        </w:rPr>
      </w:pPr>
      <w:r>
        <w:t>6.7.2.2</w:t>
      </w:r>
      <w:r>
        <w:tab/>
        <w:t>Minimum requirement</w:t>
      </w:r>
      <w:r>
        <w:tab/>
      </w:r>
      <w:r>
        <w:fldChar w:fldCharType="begin"/>
      </w:r>
      <w:r>
        <w:instrText xml:space="preserve"> PAGEREF _Toc145426168 \h </w:instrText>
      </w:r>
      <w:r>
        <w:fldChar w:fldCharType="separate"/>
      </w:r>
      <w:r>
        <w:t>53</w:t>
      </w:r>
      <w:r>
        <w:fldChar w:fldCharType="end"/>
      </w:r>
    </w:p>
    <w:p w14:paraId="1D936E1C" w14:textId="0388F7B1" w:rsidR="003604CB" w:rsidRDefault="003604CB">
      <w:pPr>
        <w:pStyle w:val="TOC3"/>
        <w:rPr>
          <w:rFonts w:ascii="Calibri" w:hAnsi="Calibri"/>
          <w:kern w:val="2"/>
          <w:sz w:val="22"/>
          <w:szCs w:val="22"/>
          <w:lang w:eastAsia="en-GB"/>
        </w:rPr>
      </w:pPr>
      <w:r>
        <w:t>6.7.3</w:t>
      </w:r>
      <w:r>
        <w:tab/>
      </w:r>
      <w:r>
        <w:rPr>
          <w:lang w:eastAsia="en-GB"/>
        </w:rPr>
        <w:t>Co-existence with other systems</w:t>
      </w:r>
      <w:r>
        <w:tab/>
      </w:r>
      <w:r>
        <w:fldChar w:fldCharType="begin"/>
      </w:r>
      <w:r>
        <w:instrText xml:space="preserve"> PAGEREF _Toc145426169 \h </w:instrText>
      </w:r>
      <w:r>
        <w:fldChar w:fldCharType="separate"/>
      </w:r>
      <w:r>
        <w:t>54</w:t>
      </w:r>
      <w:r>
        <w:fldChar w:fldCharType="end"/>
      </w:r>
    </w:p>
    <w:p w14:paraId="3BF3F9B2" w14:textId="1651EA7A" w:rsidR="003604CB" w:rsidRDefault="003604CB">
      <w:pPr>
        <w:pStyle w:val="TOC4"/>
        <w:rPr>
          <w:rFonts w:ascii="Calibri" w:hAnsi="Calibri"/>
          <w:kern w:val="2"/>
          <w:sz w:val="22"/>
          <w:szCs w:val="22"/>
          <w:lang w:eastAsia="en-GB"/>
        </w:rPr>
      </w:pPr>
      <w:r>
        <w:t>6.7.3.1</w:t>
      </w:r>
      <w:r>
        <w:tab/>
        <w:t>General</w:t>
      </w:r>
      <w:r>
        <w:tab/>
      </w:r>
      <w:r>
        <w:fldChar w:fldCharType="begin"/>
      </w:r>
      <w:r>
        <w:instrText xml:space="preserve"> PAGEREF _Toc145426170 \h </w:instrText>
      </w:r>
      <w:r>
        <w:fldChar w:fldCharType="separate"/>
      </w:r>
      <w:r>
        <w:t>54</w:t>
      </w:r>
      <w:r>
        <w:fldChar w:fldCharType="end"/>
      </w:r>
    </w:p>
    <w:p w14:paraId="19BF041F" w14:textId="1A492CCF" w:rsidR="003604CB" w:rsidRDefault="003604CB">
      <w:pPr>
        <w:pStyle w:val="TOC4"/>
        <w:rPr>
          <w:rFonts w:ascii="Calibri" w:hAnsi="Calibri"/>
          <w:kern w:val="2"/>
          <w:sz w:val="22"/>
          <w:szCs w:val="22"/>
          <w:lang w:eastAsia="en-GB"/>
        </w:rPr>
      </w:pPr>
      <w:r>
        <w:t>6.7.3.2</w:t>
      </w:r>
      <w:r>
        <w:tab/>
        <w:t>Minimum requirement</w:t>
      </w:r>
      <w:r>
        <w:tab/>
      </w:r>
      <w:r>
        <w:fldChar w:fldCharType="begin"/>
      </w:r>
      <w:r>
        <w:instrText xml:space="preserve"> PAGEREF _Toc145426171 \h </w:instrText>
      </w:r>
      <w:r>
        <w:fldChar w:fldCharType="separate"/>
      </w:r>
      <w:r>
        <w:t>54</w:t>
      </w:r>
      <w:r>
        <w:fldChar w:fldCharType="end"/>
      </w:r>
    </w:p>
    <w:p w14:paraId="500DE6A9" w14:textId="722C2E6B" w:rsidR="003604CB" w:rsidRDefault="003604CB">
      <w:pPr>
        <w:pStyle w:val="TOC2"/>
        <w:rPr>
          <w:rFonts w:ascii="Calibri" w:hAnsi="Calibri"/>
          <w:kern w:val="2"/>
          <w:sz w:val="22"/>
          <w:szCs w:val="22"/>
          <w:lang w:eastAsia="en-GB"/>
        </w:rPr>
      </w:pPr>
      <w:r>
        <w:t>6.</w:t>
      </w:r>
      <w:r>
        <w:rPr>
          <w:lang w:eastAsia="zh-CN"/>
        </w:rPr>
        <w:t>8</w:t>
      </w:r>
      <w:r>
        <w:tab/>
      </w:r>
      <w:r>
        <w:rPr>
          <w:lang w:eastAsia="zh-CN"/>
        </w:rPr>
        <w:t>Output intermodulation</w:t>
      </w:r>
      <w:r>
        <w:tab/>
      </w:r>
      <w:r>
        <w:fldChar w:fldCharType="begin"/>
      </w:r>
      <w:r>
        <w:instrText xml:space="preserve"> PAGEREF _Toc145426172 \h </w:instrText>
      </w:r>
      <w:r>
        <w:fldChar w:fldCharType="separate"/>
      </w:r>
      <w:r>
        <w:t>55</w:t>
      </w:r>
      <w:r>
        <w:fldChar w:fldCharType="end"/>
      </w:r>
    </w:p>
    <w:p w14:paraId="4056D396" w14:textId="40B717EA" w:rsidR="003604CB" w:rsidRDefault="003604CB">
      <w:pPr>
        <w:pStyle w:val="TOC3"/>
        <w:rPr>
          <w:rFonts w:ascii="Calibri" w:hAnsi="Calibri"/>
          <w:kern w:val="2"/>
          <w:sz w:val="22"/>
          <w:szCs w:val="22"/>
          <w:lang w:eastAsia="en-GB"/>
        </w:rPr>
      </w:pPr>
      <w:r w:rsidRPr="0072694F">
        <w:rPr>
          <w:rFonts w:eastAsia="SimSun"/>
        </w:rPr>
        <w:t>6.8.1</w:t>
      </w:r>
      <w:r w:rsidRPr="0072694F">
        <w:rPr>
          <w:rFonts w:eastAsia="SimSun"/>
        </w:rPr>
        <w:tab/>
        <w:t>General</w:t>
      </w:r>
      <w:r>
        <w:tab/>
      </w:r>
      <w:r>
        <w:fldChar w:fldCharType="begin"/>
      </w:r>
      <w:r>
        <w:instrText xml:space="preserve"> PAGEREF _Toc145426173 \h </w:instrText>
      </w:r>
      <w:r>
        <w:fldChar w:fldCharType="separate"/>
      </w:r>
      <w:r>
        <w:t>55</w:t>
      </w:r>
      <w:r>
        <w:fldChar w:fldCharType="end"/>
      </w:r>
    </w:p>
    <w:p w14:paraId="5DFFF470" w14:textId="4686D377" w:rsidR="003604CB" w:rsidRDefault="003604CB">
      <w:pPr>
        <w:pStyle w:val="TOC3"/>
        <w:rPr>
          <w:rFonts w:ascii="Calibri" w:hAnsi="Calibri"/>
          <w:kern w:val="2"/>
          <w:sz w:val="22"/>
          <w:szCs w:val="22"/>
          <w:lang w:eastAsia="en-GB"/>
        </w:rPr>
      </w:pPr>
      <w:r>
        <w:t>6.</w:t>
      </w:r>
      <w:r w:rsidRPr="0072694F">
        <w:rPr>
          <w:rFonts w:eastAsia="SimSun"/>
        </w:rPr>
        <w:t>8</w:t>
      </w:r>
      <w:r>
        <w:t>.2</w:t>
      </w:r>
      <w:r>
        <w:tab/>
        <w:t xml:space="preserve">Minimum requirements for </w:t>
      </w:r>
      <w:r w:rsidRPr="0072694F">
        <w:rPr>
          <w:i/>
        </w:rPr>
        <w:t>repeater type 1-C</w:t>
      </w:r>
      <w:r>
        <w:tab/>
      </w:r>
      <w:r>
        <w:fldChar w:fldCharType="begin"/>
      </w:r>
      <w:r>
        <w:instrText xml:space="preserve"> PAGEREF _Toc145426174 \h </w:instrText>
      </w:r>
      <w:r>
        <w:fldChar w:fldCharType="separate"/>
      </w:r>
      <w:r>
        <w:t>55</w:t>
      </w:r>
      <w:r>
        <w:fldChar w:fldCharType="end"/>
      </w:r>
    </w:p>
    <w:p w14:paraId="3F514973" w14:textId="35510110" w:rsidR="003604CB" w:rsidRDefault="003604CB">
      <w:pPr>
        <w:pStyle w:val="TOC4"/>
        <w:rPr>
          <w:rFonts w:ascii="Calibri" w:hAnsi="Calibri"/>
          <w:kern w:val="2"/>
          <w:sz w:val="22"/>
          <w:szCs w:val="22"/>
          <w:lang w:eastAsia="en-GB"/>
        </w:rPr>
      </w:pPr>
      <w:r w:rsidRPr="0072694F">
        <w:rPr>
          <w:rFonts w:eastAsia="SimSun"/>
        </w:rPr>
        <w:t>6.8.2.1</w:t>
      </w:r>
      <w:r w:rsidRPr="0072694F">
        <w:rPr>
          <w:rFonts w:eastAsia="SimSun"/>
        </w:rPr>
        <w:tab/>
        <w:t>Minimum requirements</w:t>
      </w:r>
      <w:r>
        <w:tab/>
      </w:r>
      <w:r>
        <w:fldChar w:fldCharType="begin"/>
      </w:r>
      <w:r>
        <w:instrText xml:space="preserve"> PAGEREF _Toc145426175 \h </w:instrText>
      </w:r>
      <w:r>
        <w:fldChar w:fldCharType="separate"/>
      </w:r>
      <w:r>
        <w:t>55</w:t>
      </w:r>
      <w:r>
        <w:fldChar w:fldCharType="end"/>
      </w:r>
    </w:p>
    <w:p w14:paraId="2C7B95AC" w14:textId="0EA71855" w:rsidR="003604CB" w:rsidRDefault="003604CB">
      <w:pPr>
        <w:pStyle w:val="TOC4"/>
        <w:rPr>
          <w:rFonts w:ascii="Calibri" w:hAnsi="Calibri"/>
          <w:kern w:val="2"/>
          <w:sz w:val="22"/>
          <w:szCs w:val="22"/>
          <w:lang w:eastAsia="en-GB"/>
        </w:rPr>
      </w:pPr>
      <w:r w:rsidRPr="0072694F">
        <w:rPr>
          <w:rFonts w:eastAsia="SimSun"/>
        </w:rPr>
        <w:t>6.8.2.2</w:t>
      </w:r>
      <w:r w:rsidRPr="0072694F">
        <w:rPr>
          <w:rFonts w:eastAsia="SimSun"/>
        </w:rPr>
        <w:tab/>
        <w:t>Additional requirements</w:t>
      </w:r>
      <w:r>
        <w:tab/>
      </w:r>
      <w:r>
        <w:fldChar w:fldCharType="begin"/>
      </w:r>
      <w:r>
        <w:instrText xml:space="preserve"> PAGEREF _Toc145426176 \h </w:instrText>
      </w:r>
      <w:r>
        <w:fldChar w:fldCharType="separate"/>
      </w:r>
      <w:r>
        <w:t>55</w:t>
      </w:r>
      <w:r>
        <w:fldChar w:fldCharType="end"/>
      </w:r>
    </w:p>
    <w:p w14:paraId="1C29B99C" w14:textId="177E4BE1" w:rsidR="003604CB" w:rsidRDefault="003604CB">
      <w:pPr>
        <w:pStyle w:val="TOC2"/>
        <w:rPr>
          <w:rFonts w:ascii="Calibri" w:hAnsi="Calibri"/>
          <w:kern w:val="2"/>
          <w:sz w:val="22"/>
          <w:szCs w:val="22"/>
          <w:lang w:eastAsia="en-GB"/>
        </w:rPr>
      </w:pPr>
      <w:r>
        <w:rPr>
          <w:lang w:eastAsia="zh-CN"/>
        </w:rPr>
        <w:t>6.9</w:t>
      </w:r>
      <w:r>
        <w:rPr>
          <w:lang w:eastAsia="zh-CN"/>
        </w:rPr>
        <w:tab/>
      </w:r>
      <w:r>
        <w:t>Adjacent Channel Rejection Ratio (ACRR)</w:t>
      </w:r>
      <w:r>
        <w:tab/>
      </w:r>
      <w:r>
        <w:fldChar w:fldCharType="begin"/>
      </w:r>
      <w:r>
        <w:instrText xml:space="preserve"> PAGEREF _Toc145426177 \h </w:instrText>
      </w:r>
      <w:r>
        <w:fldChar w:fldCharType="separate"/>
      </w:r>
      <w:r>
        <w:t>56</w:t>
      </w:r>
      <w:r>
        <w:fldChar w:fldCharType="end"/>
      </w:r>
    </w:p>
    <w:p w14:paraId="07C24C26" w14:textId="0FF286DB" w:rsidR="003604CB" w:rsidRDefault="003604CB">
      <w:pPr>
        <w:pStyle w:val="TOC3"/>
        <w:rPr>
          <w:rFonts w:ascii="Calibri" w:hAnsi="Calibri"/>
          <w:kern w:val="2"/>
          <w:sz w:val="22"/>
          <w:szCs w:val="22"/>
          <w:lang w:eastAsia="en-GB"/>
        </w:rPr>
      </w:pPr>
      <w:r>
        <w:t>6.9.1</w:t>
      </w:r>
      <w:r>
        <w:tab/>
        <w:t>General</w:t>
      </w:r>
      <w:r>
        <w:tab/>
      </w:r>
      <w:r>
        <w:fldChar w:fldCharType="begin"/>
      </w:r>
      <w:r>
        <w:instrText xml:space="preserve"> PAGEREF _Toc145426178 \h </w:instrText>
      </w:r>
      <w:r>
        <w:fldChar w:fldCharType="separate"/>
      </w:r>
      <w:r>
        <w:t>56</w:t>
      </w:r>
      <w:r>
        <w:fldChar w:fldCharType="end"/>
      </w:r>
    </w:p>
    <w:p w14:paraId="43F0034E" w14:textId="5A30CA1F" w:rsidR="003604CB" w:rsidRDefault="003604CB">
      <w:pPr>
        <w:pStyle w:val="TOC3"/>
        <w:rPr>
          <w:rFonts w:ascii="Calibri" w:hAnsi="Calibri"/>
          <w:kern w:val="2"/>
          <w:sz w:val="22"/>
          <w:szCs w:val="22"/>
          <w:lang w:eastAsia="en-GB"/>
        </w:rPr>
      </w:pPr>
      <w:r w:rsidRPr="0072694F">
        <w:rPr>
          <w:rFonts w:eastAsia="DengXian"/>
        </w:rPr>
        <w:t>6.9.2</w:t>
      </w:r>
      <w:r>
        <w:rPr>
          <w:lang w:eastAsia="en-GB"/>
        </w:rPr>
        <w:tab/>
        <w:t>Minimum Requirements</w:t>
      </w:r>
      <w:r>
        <w:tab/>
      </w:r>
      <w:r>
        <w:fldChar w:fldCharType="begin"/>
      </w:r>
      <w:r>
        <w:instrText xml:space="preserve"> PAGEREF _Toc145426179 \h </w:instrText>
      </w:r>
      <w:r>
        <w:fldChar w:fldCharType="separate"/>
      </w:r>
      <w:r>
        <w:t>56</w:t>
      </w:r>
      <w:r>
        <w:fldChar w:fldCharType="end"/>
      </w:r>
    </w:p>
    <w:p w14:paraId="69BB9556" w14:textId="1263A16E" w:rsidR="003604CB" w:rsidRDefault="003604CB">
      <w:pPr>
        <w:pStyle w:val="TOC2"/>
        <w:rPr>
          <w:rFonts w:ascii="Calibri" w:hAnsi="Calibri"/>
          <w:kern w:val="2"/>
          <w:sz w:val="22"/>
          <w:szCs w:val="22"/>
          <w:lang w:eastAsia="en-GB"/>
        </w:rPr>
      </w:pPr>
      <w:r>
        <w:rPr>
          <w:lang w:eastAsia="zh-CN"/>
        </w:rPr>
        <w:t xml:space="preserve">6.10 </w:t>
      </w:r>
      <w:r>
        <w:rPr>
          <w:lang w:eastAsia="zh-CN"/>
        </w:rPr>
        <w:tab/>
        <w:t>Transmit ON/OFF power</w:t>
      </w:r>
      <w:r>
        <w:tab/>
      </w:r>
      <w:r>
        <w:fldChar w:fldCharType="begin"/>
      </w:r>
      <w:r>
        <w:instrText xml:space="preserve"> PAGEREF _Toc145426180 \h </w:instrText>
      </w:r>
      <w:r>
        <w:fldChar w:fldCharType="separate"/>
      </w:r>
      <w:r>
        <w:t>57</w:t>
      </w:r>
      <w:r>
        <w:fldChar w:fldCharType="end"/>
      </w:r>
    </w:p>
    <w:p w14:paraId="5C5CE174" w14:textId="050BE567" w:rsidR="003604CB" w:rsidRDefault="003604CB">
      <w:pPr>
        <w:pStyle w:val="TOC3"/>
        <w:rPr>
          <w:rFonts w:ascii="Calibri" w:hAnsi="Calibri"/>
          <w:kern w:val="2"/>
          <w:sz w:val="22"/>
          <w:szCs w:val="22"/>
          <w:lang w:eastAsia="en-GB"/>
        </w:rPr>
      </w:pPr>
      <w:r>
        <w:t>6.10.1</w:t>
      </w:r>
      <w:r>
        <w:tab/>
        <w:t>Transmitter OFF power</w:t>
      </w:r>
      <w:r>
        <w:tab/>
      </w:r>
      <w:r>
        <w:fldChar w:fldCharType="begin"/>
      </w:r>
      <w:r>
        <w:instrText xml:space="preserve"> PAGEREF _Toc145426181 \h </w:instrText>
      </w:r>
      <w:r>
        <w:fldChar w:fldCharType="separate"/>
      </w:r>
      <w:r>
        <w:t>57</w:t>
      </w:r>
      <w:r>
        <w:fldChar w:fldCharType="end"/>
      </w:r>
    </w:p>
    <w:p w14:paraId="7241F77A" w14:textId="0B562687" w:rsidR="003604CB" w:rsidRDefault="003604CB">
      <w:pPr>
        <w:pStyle w:val="TOC4"/>
        <w:rPr>
          <w:rFonts w:ascii="Calibri" w:hAnsi="Calibri"/>
          <w:kern w:val="2"/>
          <w:sz w:val="22"/>
          <w:szCs w:val="22"/>
          <w:lang w:eastAsia="en-GB"/>
        </w:rPr>
      </w:pPr>
      <w:r>
        <w:t>6.10.1.1</w:t>
      </w:r>
      <w:r>
        <w:tab/>
        <w:t>General</w:t>
      </w:r>
      <w:r>
        <w:tab/>
      </w:r>
      <w:r>
        <w:fldChar w:fldCharType="begin"/>
      </w:r>
      <w:r>
        <w:instrText xml:space="preserve"> PAGEREF _Toc145426182 \h </w:instrText>
      </w:r>
      <w:r>
        <w:fldChar w:fldCharType="separate"/>
      </w:r>
      <w:r>
        <w:t>57</w:t>
      </w:r>
      <w:r>
        <w:fldChar w:fldCharType="end"/>
      </w:r>
    </w:p>
    <w:p w14:paraId="67C00971" w14:textId="10372E7C" w:rsidR="003604CB" w:rsidRDefault="003604CB">
      <w:pPr>
        <w:pStyle w:val="TOC4"/>
        <w:rPr>
          <w:rFonts w:ascii="Calibri" w:hAnsi="Calibri"/>
          <w:kern w:val="2"/>
          <w:sz w:val="22"/>
          <w:szCs w:val="22"/>
          <w:lang w:eastAsia="en-GB"/>
        </w:rPr>
      </w:pPr>
      <w:r>
        <w:t>6.10.1.2</w:t>
      </w:r>
      <w:r>
        <w:tab/>
        <w:t xml:space="preserve">Minimum requirement for </w:t>
      </w:r>
      <w:r w:rsidRPr="0072694F">
        <w:rPr>
          <w:i/>
        </w:rPr>
        <w:t>repeater type 1-C</w:t>
      </w:r>
      <w:r>
        <w:tab/>
      </w:r>
      <w:r>
        <w:fldChar w:fldCharType="begin"/>
      </w:r>
      <w:r>
        <w:instrText xml:space="preserve"> PAGEREF _Toc145426183 \h </w:instrText>
      </w:r>
      <w:r>
        <w:fldChar w:fldCharType="separate"/>
      </w:r>
      <w:r>
        <w:t>57</w:t>
      </w:r>
      <w:r>
        <w:fldChar w:fldCharType="end"/>
      </w:r>
    </w:p>
    <w:p w14:paraId="4D371349" w14:textId="3D3FBE51" w:rsidR="003604CB" w:rsidRDefault="003604CB">
      <w:pPr>
        <w:pStyle w:val="TOC3"/>
        <w:rPr>
          <w:rFonts w:ascii="Calibri" w:hAnsi="Calibri"/>
          <w:kern w:val="2"/>
          <w:sz w:val="22"/>
          <w:szCs w:val="22"/>
          <w:lang w:eastAsia="en-GB"/>
        </w:rPr>
      </w:pPr>
      <w:r>
        <w:t>6.10.2</w:t>
      </w:r>
      <w:r>
        <w:tab/>
        <w:t>Transmitter transient period</w:t>
      </w:r>
      <w:r>
        <w:tab/>
      </w:r>
      <w:r>
        <w:fldChar w:fldCharType="begin"/>
      </w:r>
      <w:r>
        <w:instrText xml:space="preserve"> PAGEREF _Toc145426184 \h </w:instrText>
      </w:r>
      <w:r>
        <w:fldChar w:fldCharType="separate"/>
      </w:r>
      <w:r>
        <w:t>57</w:t>
      </w:r>
      <w:r>
        <w:fldChar w:fldCharType="end"/>
      </w:r>
    </w:p>
    <w:p w14:paraId="54EBAC30" w14:textId="75A71964" w:rsidR="003604CB" w:rsidRDefault="003604CB">
      <w:pPr>
        <w:pStyle w:val="TOC4"/>
        <w:rPr>
          <w:rFonts w:ascii="Calibri" w:hAnsi="Calibri"/>
          <w:kern w:val="2"/>
          <w:sz w:val="22"/>
          <w:szCs w:val="22"/>
          <w:lang w:eastAsia="en-GB"/>
        </w:rPr>
      </w:pPr>
      <w:r>
        <w:t>6.10.2.1</w:t>
      </w:r>
      <w:r>
        <w:tab/>
        <w:t>General</w:t>
      </w:r>
      <w:r>
        <w:tab/>
      </w:r>
      <w:r>
        <w:fldChar w:fldCharType="begin"/>
      </w:r>
      <w:r>
        <w:instrText xml:space="preserve"> PAGEREF _Toc145426185 \h </w:instrText>
      </w:r>
      <w:r>
        <w:fldChar w:fldCharType="separate"/>
      </w:r>
      <w:r>
        <w:t>57</w:t>
      </w:r>
      <w:r>
        <w:fldChar w:fldCharType="end"/>
      </w:r>
    </w:p>
    <w:p w14:paraId="70399104" w14:textId="0E10BC3A" w:rsidR="003604CB" w:rsidRDefault="003604CB">
      <w:pPr>
        <w:pStyle w:val="TOC4"/>
        <w:rPr>
          <w:rFonts w:ascii="Calibri" w:hAnsi="Calibri"/>
          <w:kern w:val="2"/>
          <w:sz w:val="22"/>
          <w:szCs w:val="22"/>
          <w:lang w:eastAsia="en-GB"/>
        </w:rPr>
      </w:pPr>
      <w:r>
        <w:t>6.10.2.2</w:t>
      </w:r>
      <w:r>
        <w:tab/>
        <w:t xml:space="preserve">Minimum requirement for </w:t>
      </w:r>
      <w:r w:rsidRPr="0072694F">
        <w:rPr>
          <w:i/>
          <w:iCs/>
        </w:rPr>
        <w:t>repeater type 1-C</w:t>
      </w:r>
      <w:r>
        <w:tab/>
      </w:r>
      <w:r>
        <w:fldChar w:fldCharType="begin"/>
      </w:r>
      <w:r>
        <w:instrText xml:space="preserve"> PAGEREF _Toc145426186 \h </w:instrText>
      </w:r>
      <w:r>
        <w:fldChar w:fldCharType="separate"/>
      </w:r>
      <w:r>
        <w:t>58</w:t>
      </w:r>
      <w:r>
        <w:fldChar w:fldCharType="end"/>
      </w:r>
    </w:p>
    <w:p w14:paraId="6B7D2FA6" w14:textId="78B4A769" w:rsidR="003604CB" w:rsidRDefault="003604CB">
      <w:pPr>
        <w:pStyle w:val="TOC1"/>
        <w:rPr>
          <w:rFonts w:ascii="Calibri" w:hAnsi="Calibri"/>
          <w:kern w:val="2"/>
          <w:szCs w:val="22"/>
          <w:lang w:eastAsia="en-GB"/>
        </w:rPr>
      </w:pPr>
      <w:r>
        <w:rPr>
          <w:lang w:eastAsia="zh-CN"/>
        </w:rPr>
        <w:t>7</w:t>
      </w:r>
      <w:r>
        <w:tab/>
        <w:t>Radiated characteristics</w:t>
      </w:r>
      <w:r>
        <w:tab/>
      </w:r>
      <w:r>
        <w:fldChar w:fldCharType="begin"/>
      </w:r>
      <w:r>
        <w:instrText xml:space="preserve"> PAGEREF _Toc145426187 \h </w:instrText>
      </w:r>
      <w:r>
        <w:fldChar w:fldCharType="separate"/>
      </w:r>
      <w:r>
        <w:t>58</w:t>
      </w:r>
      <w:r>
        <w:fldChar w:fldCharType="end"/>
      </w:r>
    </w:p>
    <w:p w14:paraId="3C99F468" w14:textId="30D37CD6" w:rsidR="003604CB" w:rsidRDefault="003604CB">
      <w:pPr>
        <w:pStyle w:val="TOC2"/>
        <w:rPr>
          <w:rFonts w:ascii="Calibri" w:hAnsi="Calibri"/>
          <w:kern w:val="2"/>
          <w:sz w:val="22"/>
          <w:szCs w:val="22"/>
          <w:lang w:eastAsia="en-GB"/>
        </w:rPr>
      </w:pPr>
      <w:r>
        <w:rPr>
          <w:lang w:eastAsia="zh-CN"/>
        </w:rPr>
        <w:t>7.1</w:t>
      </w:r>
      <w:r>
        <w:tab/>
      </w:r>
      <w:r>
        <w:rPr>
          <w:lang w:eastAsia="zh-CN"/>
        </w:rPr>
        <w:t>General</w:t>
      </w:r>
      <w:r>
        <w:tab/>
      </w:r>
      <w:r>
        <w:fldChar w:fldCharType="begin"/>
      </w:r>
      <w:r>
        <w:instrText xml:space="preserve"> PAGEREF _Toc145426188 \h </w:instrText>
      </w:r>
      <w:r>
        <w:fldChar w:fldCharType="separate"/>
      </w:r>
      <w:r>
        <w:t>58</w:t>
      </w:r>
      <w:r>
        <w:fldChar w:fldCharType="end"/>
      </w:r>
    </w:p>
    <w:p w14:paraId="7942126B" w14:textId="33314EFC" w:rsidR="003604CB" w:rsidRDefault="003604CB">
      <w:pPr>
        <w:pStyle w:val="TOC2"/>
        <w:rPr>
          <w:rFonts w:ascii="Calibri" w:hAnsi="Calibri"/>
          <w:kern w:val="2"/>
          <w:sz w:val="22"/>
          <w:szCs w:val="22"/>
          <w:lang w:eastAsia="en-GB"/>
        </w:rPr>
      </w:pPr>
      <w:r>
        <w:rPr>
          <w:lang w:eastAsia="zh-CN"/>
        </w:rPr>
        <w:t>7.2</w:t>
      </w:r>
      <w:r>
        <w:tab/>
      </w:r>
      <w:r>
        <w:rPr>
          <w:lang w:eastAsia="zh-CN"/>
        </w:rPr>
        <w:t>OTA output power</w:t>
      </w:r>
      <w:r>
        <w:tab/>
      </w:r>
      <w:r>
        <w:fldChar w:fldCharType="begin"/>
      </w:r>
      <w:r>
        <w:instrText xml:space="preserve"> PAGEREF _Toc145426189 \h </w:instrText>
      </w:r>
      <w:r>
        <w:fldChar w:fldCharType="separate"/>
      </w:r>
      <w:r>
        <w:t>58</w:t>
      </w:r>
      <w:r>
        <w:fldChar w:fldCharType="end"/>
      </w:r>
    </w:p>
    <w:p w14:paraId="76C98E80" w14:textId="0CB1392D" w:rsidR="003604CB" w:rsidRDefault="003604CB">
      <w:pPr>
        <w:pStyle w:val="TOC3"/>
        <w:rPr>
          <w:rFonts w:ascii="Calibri" w:hAnsi="Calibri"/>
          <w:kern w:val="2"/>
          <w:sz w:val="22"/>
          <w:szCs w:val="22"/>
          <w:lang w:eastAsia="en-GB"/>
        </w:rPr>
      </w:pPr>
      <w:r>
        <w:rPr>
          <w:lang w:eastAsia="zh-CN"/>
        </w:rPr>
        <w:t>7</w:t>
      </w:r>
      <w:r>
        <w:t>.2.1</w:t>
      </w:r>
      <w:r>
        <w:tab/>
        <w:t>General</w:t>
      </w:r>
      <w:r>
        <w:tab/>
      </w:r>
      <w:r>
        <w:fldChar w:fldCharType="begin"/>
      </w:r>
      <w:r>
        <w:instrText xml:space="preserve"> PAGEREF _Toc145426190 \h </w:instrText>
      </w:r>
      <w:r>
        <w:fldChar w:fldCharType="separate"/>
      </w:r>
      <w:r>
        <w:t>58</w:t>
      </w:r>
      <w:r>
        <w:fldChar w:fldCharType="end"/>
      </w:r>
    </w:p>
    <w:p w14:paraId="2D6CB99D" w14:textId="2F357965" w:rsidR="003604CB" w:rsidRDefault="003604CB">
      <w:pPr>
        <w:pStyle w:val="TOC3"/>
        <w:rPr>
          <w:rFonts w:ascii="Calibri" w:hAnsi="Calibri"/>
          <w:kern w:val="2"/>
          <w:sz w:val="22"/>
          <w:szCs w:val="22"/>
          <w:lang w:eastAsia="en-GB"/>
        </w:rPr>
      </w:pPr>
      <w:r>
        <w:t>7.2.2</w:t>
      </w:r>
      <w:r>
        <w:tab/>
        <w:t>Minimum requirement</w:t>
      </w:r>
      <w:r>
        <w:tab/>
      </w:r>
      <w:r>
        <w:fldChar w:fldCharType="begin"/>
      </w:r>
      <w:r>
        <w:instrText xml:space="preserve"> PAGEREF _Toc145426191 \h </w:instrText>
      </w:r>
      <w:r>
        <w:fldChar w:fldCharType="separate"/>
      </w:r>
      <w:r>
        <w:t>59</w:t>
      </w:r>
      <w:r>
        <w:fldChar w:fldCharType="end"/>
      </w:r>
    </w:p>
    <w:p w14:paraId="3F199247" w14:textId="714B3CD0" w:rsidR="003604CB" w:rsidRDefault="003604CB">
      <w:pPr>
        <w:pStyle w:val="TOC2"/>
        <w:rPr>
          <w:rFonts w:ascii="Calibri" w:hAnsi="Calibri"/>
          <w:kern w:val="2"/>
          <w:sz w:val="22"/>
          <w:szCs w:val="22"/>
          <w:lang w:eastAsia="en-GB"/>
        </w:rPr>
      </w:pPr>
      <w:r>
        <w:rPr>
          <w:lang w:eastAsia="zh-CN"/>
        </w:rPr>
        <w:t>7.3</w:t>
      </w:r>
      <w:r>
        <w:tab/>
      </w:r>
      <w:r>
        <w:rPr>
          <w:lang w:eastAsia="zh-CN"/>
        </w:rPr>
        <w:t>OTA frequency stability</w:t>
      </w:r>
      <w:r>
        <w:tab/>
      </w:r>
      <w:r>
        <w:fldChar w:fldCharType="begin"/>
      </w:r>
      <w:r>
        <w:instrText xml:space="preserve"> PAGEREF _Toc145426192 \h </w:instrText>
      </w:r>
      <w:r>
        <w:fldChar w:fldCharType="separate"/>
      </w:r>
      <w:r>
        <w:t>60</w:t>
      </w:r>
      <w:r>
        <w:fldChar w:fldCharType="end"/>
      </w:r>
    </w:p>
    <w:p w14:paraId="530D8A41" w14:textId="684B1982" w:rsidR="003604CB" w:rsidRDefault="003604CB">
      <w:pPr>
        <w:pStyle w:val="TOC3"/>
        <w:rPr>
          <w:rFonts w:ascii="Calibri" w:hAnsi="Calibri"/>
          <w:kern w:val="2"/>
          <w:sz w:val="22"/>
          <w:szCs w:val="22"/>
          <w:lang w:eastAsia="en-GB"/>
        </w:rPr>
      </w:pPr>
      <w:r>
        <w:t>7.3.1</w:t>
      </w:r>
      <w:r>
        <w:tab/>
        <w:t>General</w:t>
      </w:r>
      <w:r>
        <w:tab/>
      </w:r>
      <w:r>
        <w:fldChar w:fldCharType="begin"/>
      </w:r>
      <w:r>
        <w:instrText xml:space="preserve"> PAGEREF _Toc145426193 \h </w:instrText>
      </w:r>
      <w:r>
        <w:fldChar w:fldCharType="separate"/>
      </w:r>
      <w:r>
        <w:t>60</w:t>
      </w:r>
      <w:r>
        <w:fldChar w:fldCharType="end"/>
      </w:r>
    </w:p>
    <w:p w14:paraId="497DBEFF" w14:textId="6E3B4B15" w:rsidR="003604CB" w:rsidRDefault="003604CB">
      <w:pPr>
        <w:pStyle w:val="TOC3"/>
        <w:rPr>
          <w:rFonts w:ascii="Calibri" w:hAnsi="Calibri"/>
          <w:kern w:val="2"/>
          <w:sz w:val="22"/>
          <w:szCs w:val="22"/>
          <w:lang w:eastAsia="en-GB"/>
        </w:rPr>
      </w:pPr>
      <w:r>
        <w:t>7.3.2</w:t>
      </w:r>
      <w:r>
        <w:tab/>
        <w:t>Minimum requirement</w:t>
      </w:r>
      <w:r>
        <w:tab/>
      </w:r>
      <w:r>
        <w:fldChar w:fldCharType="begin"/>
      </w:r>
      <w:r>
        <w:instrText xml:space="preserve"> PAGEREF _Toc145426194 \h </w:instrText>
      </w:r>
      <w:r>
        <w:fldChar w:fldCharType="separate"/>
      </w:r>
      <w:r>
        <w:t>60</w:t>
      </w:r>
      <w:r>
        <w:fldChar w:fldCharType="end"/>
      </w:r>
    </w:p>
    <w:p w14:paraId="78151F3D" w14:textId="7050854D" w:rsidR="003604CB" w:rsidRDefault="003604CB">
      <w:pPr>
        <w:pStyle w:val="TOC2"/>
        <w:rPr>
          <w:rFonts w:ascii="Calibri" w:hAnsi="Calibri"/>
          <w:kern w:val="2"/>
          <w:sz w:val="22"/>
          <w:szCs w:val="22"/>
          <w:lang w:eastAsia="en-GB"/>
        </w:rPr>
      </w:pPr>
      <w:r>
        <w:rPr>
          <w:lang w:eastAsia="zh-CN"/>
        </w:rPr>
        <w:t>7.4</w:t>
      </w:r>
      <w:r>
        <w:tab/>
      </w:r>
      <w:r>
        <w:rPr>
          <w:lang w:eastAsia="zh-CN"/>
        </w:rPr>
        <w:t>OTA out of band gain</w:t>
      </w:r>
      <w:r>
        <w:tab/>
      </w:r>
      <w:r>
        <w:fldChar w:fldCharType="begin"/>
      </w:r>
      <w:r>
        <w:instrText xml:space="preserve"> PAGEREF _Toc145426195 \h </w:instrText>
      </w:r>
      <w:r>
        <w:fldChar w:fldCharType="separate"/>
      </w:r>
      <w:r>
        <w:t>60</w:t>
      </w:r>
      <w:r>
        <w:fldChar w:fldCharType="end"/>
      </w:r>
    </w:p>
    <w:p w14:paraId="5D5C68DC" w14:textId="57CD5BFD" w:rsidR="003604CB" w:rsidRDefault="003604CB">
      <w:pPr>
        <w:pStyle w:val="TOC3"/>
        <w:rPr>
          <w:rFonts w:ascii="Calibri" w:hAnsi="Calibri"/>
          <w:kern w:val="2"/>
          <w:sz w:val="22"/>
          <w:szCs w:val="22"/>
          <w:lang w:eastAsia="en-GB"/>
        </w:rPr>
      </w:pPr>
      <w:r>
        <w:t>7.4.1</w:t>
      </w:r>
      <w:r>
        <w:tab/>
        <w:t>General</w:t>
      </w:r>
      <w:r>
        <w:tab/>
      </w:r>
      <w:r>
        <w:fldChar w:fldCharType="begin"/>
      </w:r>
      <w:r>
        <w:instrText xml:space="preserve"> PAGEREF _Toc145426196 \h </w:instrText>
      </w:r>
      <w:r>
        <w:fldChar w:fldCharType="separate"/>
      </w:r>
      <w:r>
        <w:t>60</w:t>
      </w:r>
      <w:r>
        <w:fldChar w:fldCharType="end"/>
      </w:r>
    </w:p>
    <w:p w14:paraId="3D2FA9F2" w14:textId="0CF54CC6" w:rsidR="003604CB" w:rsidRDefault="003604CB">
      <w:pPr>
        <w:pStyle w:val="TOC3"/>
        <w:rPr>
          <w:rFonts w:ascii="Calibri" w:hAnsi="Calibri"/>
          <w:kern w:val="2"/>
          <w:sz w:val="22"/>
          <w:szCs w:val="22"/>
          <w:lang w:eastAsia="en-GB"/>
        </w:rPr>
      </w:pPr>
      <w:r>
        <w:t>7.4.2</w:t>
      </w:r>
      <w:r>
        <w:tab/>
        <w:t>Minimum requirement</w:t>
      </w:r>
      <w:r>
        <w:tab/>
      </w:r>
      <w:r>
        <w:fldChar w:fldCharType="begin"/>
      </w:r>
      <w:r>
        <w:instrText xml:space="preserve"> PAGEREF _Toc145426197 \h </w:instrText>
      </w:r>
      <w:r>
        <w:fldChar w:fldCharType="separate"/>
      </w:r>
      <w:r>
        <w:t>60</w:t>
      </w:r>
      <w:r>
        <w:fldChar w:fldCharType="end"/>
      </w:r>
    </w:p>
    <w:p w14:paraId="68978393" w14:textId="2EE8610A" w:rsidR="003604CB" w:rsidRDefault="003604CB">
      <w:pPr>
        <w:pStyle w:val="TOC2"/>
        <w:rPr>
          <w:rFonts w:ascii="Calibri" w:hAnsi="Calibri"/>
          <w:kern w:val="2"/>
          <w:sz w:val="22"/>
          <w:szCs w:val="22"/>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_Toc145426198 \h </w:instrText>
      </w:r>
      <w:r>
        <w:fldChar w:fldCharType="separate"/>
      </w:r>
      <w:r>
        <w:t>61</w:t>
      </w:r>
      <w:r>
        <w:fldChar w:fldCharType="end"/>
      </w:r>
    </w:p>
    <w:p w14:paraId="179F965E" w14:textId="49859F54" w:rsidR="003604CB" w:rsidRDefault="003604CB">
      <w:pPr>
        <w:pStyle w:val="TOC3"/>
        <w:rPr>
          <w:rFonts w:ascii="Calibri" w:hAnsi="Calibri"/>
          <w:kern w:val="2"/>
          <w:sz w:val="22"/>
          <w:szCs w:val="22"/>
          <w:lang w:eastAsia="en-GB"/>
        </w:rPr>
      </w:pPr>
      <w:r>
        <w:rPr>
          <w:lang w:eastAsia="en-GB"/>
        </w:rPr>
        <w:t>7.5.1</w:t>
      </w:r>
      <w:r>
        <w:rPr>
          <w:lang w:eastAsia="en-GB"/>
        </w:rPr>
        <w:tab/>
        <w:t>General</w:t>
      </w:r>
      <w:r>
        <w:tab/>
      </w:r>
      <w:r>
        <w:fldChar w:fldCharType="begin"/>
      </w:r>
      <w:r>
        <w:instrText xml:space="preserve"> PAGEREF _Toc145426199 \h </w:instrText>
      </w:r>
      <w:r>
        <w:fldChar w:fldCharType="separate"/>
      </w:r>
      <w:r>
        <w:t>61</w:t>
      </w:r>
      <w:r>
        <w:fldChar w:fldCharType="end"/>
      </w:r>
    </w:p>
    <w:p w14:paraId="60584034" w14:textId="1587B38C" w:rsidR="003604CB" w:rsidRDefault="003604CB">
      <w:pPr>
        <w:pStyle w:val="TOC3"/>
        <w:rPr>
          <w:rFonts w:ascii="Calibri" w:hAnsi="Calibri"/>
          <w:kern w:val="2"/>
          <w:sz w:val="22"/>
          <w:szCs w:val="22"/>
          <w:lang w:eastAsia="en-GB"/>
        </w:rPr>
      </w:pPr>
      <w:r>
        <w:rPr>
          <w:lang w:eastAsia="en-GB"/>
        </w:rPr>
        <w:t>7.5.2</w:t>
      </w:r>
      <w:r>
        <w:rPr>
          <w:lang w:eastAsia="en-GB"/>
        </w:rPr>
        <w:tab/>
        <w:t>OTA Adjacent Channel Leakage Power Ratio (ACLR)</w:t>
      </w:r>
      <w:r>
        <w:tab/>
      </w:r>
      <w:r>
        <w:fldChar w:fldCharType="begin"/>
      </w:r>
      <w:r>
        <w:instrText xml:space="preserve"> PAGEREF _Toc145426200 \h </w:instrText>
      </w:r>
      <w:r>
        <w:fldChar w:fldCharType="separate"/>
      </w:r>
      <w:r>
        <w:t>61</w:t>
      </w:r>
      <w:r>
        <w:fldChar w:fldCharType="end"/>
      </w:r>
    </w:p>
    <w:p w14:paraId="34A4039A" w14:textId="7E468872" w:rsidR="003604CB" w:rsidRDefault="003604CB">
      <w:pPr>
        <w:pStyle w:val="TOC4"/>
        <w:rPr>
          <w:rFonts w:ascii="Calibri" w:hAnsi="Calibri"/>
          <w:kern w:val="2"/>
          <w:sz w:val="22"/>
          <w:szCs w:val="22"/>
          <w:lang w:eastAsia="en-GB"/>
        </w:rPr>
      </w:pPr>
      <w:r>
        <w:rPr>
          <w:lang w:eastAsia="en-GB"/>
        </w:rPr>
        <w:t>7.5.2.1</w:t>
      </w:r>
      <w:r>
        <w:rPr>
          <w:lang w:eastAsia="en-GB"/>
        </w:rPr>
        <w:tab/>
        <w:t>General</w:t>
      </w:r>
      <w:r>
        <w:tab/>
      </w:r>
      <w:r>
        <w:fldChar w:fldCharType="begin"/>
      </w:r>
      <w:r>
        <w:instrText xml:space="preserve"> PAGEREF _Toc145426201 \h </w:instrText>
      </w:r>
      <w:r>
        <w:fldChar w:fldCharType="separate"/>
      </w:r>
      <w:r>
        <w:t>61</w:t>
      </w:r>
      <w:r>
        <w:fldChar w:fldCharType="end"/>
      </w:r>
    </w:p>
    <w:p w14:paraId="132AF654" w14:textId="3CA36011" w:rsidR="003604CB" w:rsidRDefault="003604CB">
      <w:pPr>
        <w:pStyle w:val="TOC4"/>
        <w:rPr>
          <w:rFonts w:ascii="Calibri" w:hAnsi="Calibri"/>
          <w:kern w:val="2"/>
          <w:sz w:val="22"/>
          <w:szCs w:val="22"/>
          <w:lang w:eastAsia="en-GB"/>
        </w:rPr>
      </w:pPr>
      <w:r>
        <w:rPr>
          <w:lang w:eastAsia="en-GB"/>
        </w:rPr>
        <w:t>7.5.2.2</w:t>
      </w:r>
      <w:r>
        <w:rPr>
          <w:lang w:eastAsia="en-GB"/>
        </w:rPr>
        <w:tab/>
        <w:t xml:space="preserve">Minimum requirement for </w:t>
      </w:r>
      <w:r w:rsidRPr="0072694F">
        <w:rPr>
          <w:i/>
          <w:lang w:eastAsia="en-GB"/>
        </w:rPr>
        <w:t>repeater type 2-O</w:t>
      </w:r>
      <w:r>
        <w:tab/>
      </w:r>
      <w:r>
        <w:fldChar w:fldCharType="begin"/>
      </w:r>
      <w:r>
        <w:instrText xml:space="preserve"> PAGEREF _Toc145426202 \h </w:instrText>
      </w:r>
      <w:r>
        <w:fldChar w:fldCharType="separate"/>
      </w:r>
      <w:r>
        <w:t>61</w:t>
      </w:r>
      <w:r>
        <w:fldChar w:fldCharType="end"/>
      </w:r>
    </w:p>
    <w:p w14:paraId="72389DA6" w14:textId="3FEEA9BF" w:rsidR="003604CB" w:rsidRDefault="003604CB">
      <w:pPr>
        <w:pStyle w:val="TOC3"/>
        <w:rPr>
          <w:rFonts w:ascii="Calibri" w:hAnsi="Calibri"/>
          <w:kern w:val="2"/>
          <w:sz w:val="22"/>
          <w:szCs w:val="22"/>
          <w:lang w:eastAsia="en-GB"/>
        </w:rPr>
      </w:pPr>
      <w:r>
        <w:rPr>
          <w:lang w:eastAsia="en-GB"/>
        </w:rPr>
        <w:t>7.5.3</w:t>
      </w:r>
      <w:r>
        <w:rPr>
          <w:lang w:eastAsia="en-GB"/>
        </w:rPr>
        <w:tab/>
        <w:t>OTA operating band unwanted emissions</w:t>
      </w:r>
      <w:r>
        <w:tab/>
      </w:r>
      <w:r>
        <w:fldChar w:fldCharType="begin"/>
      </w:r>
      <w:r>
        <w:instrText xml:space="preserve"> PAGEREF _Toc145426203 \h </w:instrText>
      </w:r>
      <w:r>
        <w:fldChar w:fldCharType="separate"/>
      </w:r>
      <w:r>
        <w:t>65</w:t>
      </w:r>
      <w:r>
        <w:fldChar w:fldCharType="end"/>
      </w:r>
    </w:p>
    <w:p w14:paraId="0104DECC" w14:textId="72A77408" w:rsidR="003604CB" w:rsidRDefault="003604CB">
      <w:pPr>
        <w:pStyle w:val="TOC4"/>
        <w:rPr>
          <w:rFonts w:ascii="Calibri" w:hAnsi="Calibri"/>
          <w:kern w:val="2"/>
          <w:sz w:val="22"/>
          <w:szCs w:val="22"/>
          <w:lang w:eastAsia="en-GB"/>
        </w:rPr>
      </w:pPr>
      <w:r>
        <w:rPr>
          <w:lang w:eastAsia="en-GB"/>
        </w:rPr>
        <w:t>7.5.3.1</w:t>
      </w:r>
      <w:r>
        <w:rPr>
          <w:lang w:eastAsia="en-GB"/>
        </w:rPr>
        <w:tab/>
        <w:t>General</w:t>
      </w:r>
      <w:r>
        <w:tab/>
      </w:r>
      <w:r>
        <w:fldChar w:fldCharType="begin"/>
      </w:r>
      <w:r>
        <w:instrText xml:space="preserve"> PAGEREF _Toc145426204 \h </w:instrText>
      </w:r>
      <w:r>
        <w:fldChar w:fldCharType="separate"/>
      </w:r>
      <w:r>
        <w:t>65</w:t>
      </w:r>
      <w:r>
        <w:fldChar w:fldCharType="end"/>
      </w:r>
    </w:p>
    <w:p w14:paraId="32E3E465" w14:textId="28AB48EF" w:rsidR="003604CB" w:rsidRDefault="003604CB">
      <w:pPr>
        <w:pStyle w:val="TOC4"/>
        <w:rPr>
          <w:rFonts w:ascii="Calibri" w:hAnsi="Calibri"/>
          <w:kern w:val="2"/>
          <w:sz w:val="22"/>
          <w:szCs w:val="22"/>
          <w:lang w:eastAsia="en-GB"/>
        </w:rPr>
      </w:pPr>
      <w:r>
        <w:rPr>
          <w:lang w:eastAsia="en-GB"/>
        </w:rPr>
        <w:lastRenderedPageBreak/>
        <w:t>7.5.3.2</w:t>
      </w:r>
      <w:r>
        <w:rPr>
          <w:lang w:eastAsia="en-GB"/>
        </w:rPr>
        <w:tab/>
        <w:t xml:space="preserve">Minimum requirement for </w:t>
      </w:r>
      <w:r w:rsidRPr="0072694F">
        <w:rPr>
          <w:i/>
          <w:lang w:eastAsia="en-GB"/>
        </w:rPr>
        <w:t>repeater type 2-O</w:t>
      </w:r>
      <w:r>
        <w:tab/>
      </w:r>
      <w:r>
        <w:fldChar w:fldCharType="begin"/>
      </w:r>
      <w:r>
        <w:instrText xml:space="preserve"> PAGEREF _Toc145426205 \h </w:instrText>
      </w:r>
      <w:r>
        <w:fldChar w:fldCharType="separate"/>
      </w:r>
      <w:r>
        <w:t>65</w:t>
      </w:r>
      <w:r>
        <w:fldChar w:fldCharType="end"/>
      </w:r>
    </w:p>
    <w:p w14:paraId="6BBDB794" w14:textId="3B8478B1" w:rsidR="003604CB" w:rsidRDefault="003604CB">
      <w:pPr>
        <w:pStyle w:val="TOC5"/>
        <w:rPr>
          <w:rFonts w:ascii="Calibri" w:hAnsi="Calibri"/>
          <w:kern w:val="2"/>
          <w:sz w:val="22"/>
          <w:szCs w:val="22"/>
          <w:lang w:eastAsia="en-GB"/>
        </w:rPr>
      </w:pPr>
      <w:r>
        <w:rPr>
          <w:lang w:eastAsia="en-GB"/>
        </w:rPr>
        <w:t>7.5.3.2.1</w:t>
      </w:r>
      <w:r>
        <w:rPr>
          <w:lang w:eastAsia="en-GB"/>
        </w:rPr>
        <w:tab/>
        <w:t>General</w:t>
      </w:r>
      <w:r>
        <w:tab/>
      </w:r>
      <w:r>
        <w:fldChar w:fldCharType="begin"/>
      </w:r>
      <w:r>
        <w:instrText xml:space="preserve"> PAGEREF _Toc145426206 \h </w:instrText>
      </w:r>
      <w:r>
        <w:fldChar w:fldCharType="separate"/>
      </w:r>
      <w:r>
        <w:t>65</w:t>
      </w:r>
      <w:r>
        <w:fldChar w:fldCharType="end"/>
      </w:r>
    </w:p>
    <w:p w14:paraId="683899A5" w14:textId="1459ABD1" w:rsidR="003604CB" w:rsidRDefault="003604CB">
      <w:pPr>
        <w:pStyle w:val="TOC5"/>
        <w:rPr>
          <w:rFonts w:ascii="Calibri" w:hAnsi="Calibri"/>
          <w:kern w:val="2"/>
          <w:sz w:val="22"/>
          <w:szCs w:val="22"/>
          <w:lang w:eastAsia="en-GB"/>
        </w:rPr>
      </w:pPr>
      <w:r>
        <w:rPr>
          <w:lang w:eastAsia="en-GB"/>
        </w:rPr>
        <w:t>7.5.3.2.2</w:t>
      </w:r>
      <w:r>
        <w:rPr>
          <w:lang w:eastAsia="en-GB"/>
        </w:rPr>
        <w:tab/>
        <w:t>OTA operating band unwanted emission limits (Category A)</w:t>
      </w:r>
      <w:r>
        <w:tab/>
      </w:r>
      <w:r>
        <w:fldChar w:fldCharType="begin"/>
      </w:r>
      <w:r>
        <w:instrText xml:space="preserve"> PAGEREF _Toc145426207 \h </w:instrText>
      </w:r>
      <w:r>
        <w:fldChar w:fldCharType="separate"/>
      </w:r>
      <w:r>
        <w:t>65</w:t>
      </w:r>
      <w:r>
        <w:fldChar w:fldCharType="end"/>
      </w:r>
    </w:p>
    <w:p w14:paraId="5E6B2E53" w14:textId="2415A111" w:rsidR="003604CB" w:rsidRDefault="003604CB">
      <w:pPr>
        <w:pStyle w:val="TOC5"/>
        <w:rPr>
          <w:rFonts w:ascii="Calibri" w:hAnsi="Calibri"/>
          <w:kern w:val="2"/>
          <w:sz w:val="22"/>
          <w:szCs w:val="22"/>
          <w:lang w:eastAsia="en-GB"/>
        </w:rPr>
      </w:pPr>
      <w:r>
        <w:rPr>
          <w:lang w:eastAsia="en-GB"/>
        </w:rPr>
        <w:t>7.5.3.2.3</w:t>
      </w:r>
      <w:r>
        <w:rPr>
          <w:lang w:eastAsia="en-GB"/>
        </w:rPr>
        <w:tab/>
        <w:t>OTA operating band unwanted emission limits (Category B)</w:t>
      </w:r>
      <w:r>
        <w:tab/>
      </w:r>
      <w:r>
        <w:fldChar w:fldCharType="begin"/>
      </w:r>
      <w:r>
        <w:instrText xml:space="preserve"> PAGEREF _Toc145426208 \h </w:instrText>
      </w:r>
      <w:r>
        <w:fldChar w:fldCharType="separate"/>
      </w:r>
      <w:r>
        <w:t>66</w:t>
      </w:r>
      <w:r>
        <w:fldChar w:fldCharType="end"/>
      </w:r>
    </w:p>
    <w:p w14:paraId="50DD08C2" w14:textId="42AF5798" w:rsidR="003604CB" w:rsidRDefault="003604CB">
      <w:pPr>
        <w:pStyle w:val="TOC5"/>
        <w:rPr>
          <w:rFonts w:ascii="Calibri" w:hAnsi="Calibri"/>
          <w:kern w:val="2"/>
          <w:sz w:val="22"/>
          <w:szCs w:val="22"/>
          <w:lang w:eastAsia="en-GB"/>
        </w:rPr>
      </w:pPr>
      <w:r>
        <w:rPr>
          <w:lang w:eastAsia="en-GB"/>
        </w:rPr>
        <w:t>7.5.3.2.4</w:t>
      </w:r>
      <w:r>
        <w:rPr>
          <w:lang w:eastAsia="en-GB"/>
        </w:rPr>
        <w:tab/>
        <w:t>Additional OTA operating band unwanted emission requirements</w:t>
      </w:r>
      <w:r>
        <w:tab/>
      </w:r>
      <w:r>
        <w:fldChar w:fldCharType="begin"/>
      </w:r>
      <w:r>
        <w:instrText xml:space="preserve"> PAGEREF _Toc145426209 \h </w:instrText>
      </w:r>
      <w:r>
        <w:fldChar w:fldCharType="separate"/>
      </w:r>
      <w:r>
        <w:t>67</w:t>
      </w:r>
      <w:r>
        <w:fldChar w:fldCharType="end"/>
      </w:r>
    </w:p>
    <w:p w14:paraId="4AA5D5D0" w14:textId="6E067503" w:rsidR="003604CB" w:rsidRDefault="003604CB">
      <w:pPr>
        <w:pStyle w:val="TOC3"/>
        <w:rPr>
          <w:rFonts w:ascii="Calibri" w:hAnsi="Calibri"/>
          <w:kern w:val="2"/>
          <w:sz w:val="22"/>
          <w:szCs w:val="22"/>
          <w:lang w:eastAsia="en-GB"/>
        </w:rPr>
      </w:pPr>
      <w:r>
        <w:rPr>
          <w:lang w:eastAsia="en-GB"/>
        </w:rPr>
        <w:t>7.5.4</w:t>
      </w:r>
      <w:r>
        <w:rPr>
          <w:lang w:eastAsia="en-GB"/>
        </w:rPr>
        <w:tab/>
        <w:t>OTA transmitter spurious emissions</w:t>
      </w:r>
      <w:r>
        <w:tab/>
      </w:r>
      <w:r>
        <w:fldChar w:fldCharType="begin"/>
      </w:r>
      <w:r>
        <w:instrText xml:space="preserve"> PAGEREF _Toc145426210 \h </w:instrText>
      </w:r>
      <w:r>
        <w:fldChar w:fldCharType="separate"/>
      </w:r>
      <w:r>
        <w:t>67</w:t>
      </w:r>
      <w:r>
        <w:fldChar w:fldCharType="end"/>
      </w:r>
    </w:p>
    <w:p w14:paraId="57087683" w14:textId="7332185E" w:rsidR="003604CB" w:rsidRDefault="003604CB">
      <w:pPr>
        <w:pStyle w:val="TOC4"/>
        <w:rPr>
          <w:rFonts w:ascii="Calibri" w:hAnsi="Calibri"/>
          <w:kern w:val="2"/>
          <w:sz w:val="22"/>
          <w:szCs w:val="22"/>
          <w:lang w:eastAsia="en-GB"/>
        </w:rPr>
      </w:pPr>
      <w:r>
        <w:rPr>
          <w:lang w:eastAsia="en-GB"/>
        </w:rPr>
        <w:t>7.5.4.1</w:t>
      </w:r>
      <w:r>
        <w:rPr>
          <w:lang w:eastAsia="en-GB"/>
        </w:rPr>
        <w:tab/>
        <w:t>General</w:t>
      </w:r>
      <w:r>
        <w:tab/>
      </w:r>
      <w:r>
        <w:fldChar w:fldCharType="begin"/>
      </w:r>
      <w:r>
        <w:instrText xml:space="preserve"> PAGEREF _Toc145426211 \h </w:instrText>
      </w:r>
      <w:r>
        <w:fldChar w:fldCharType="separate"/>
      </w:r>
      <w:r>
        <w:t>67</w:t>
      </w:r>
      <w:r>
        <w:fldChar w:fldCharType="end"/>
      </w:r>
    </w:p>
    <w:p w14:paraId="7AB75348" w14:textId="1222D321" w:rsidR="003604CB" w:rsidRDefault="003604CB">
      <w:pPr>
        <w:pStyle w:val="TOC4"/>
        <w:rPr>
          <w:rFonts w:ascii="Calibri" w:hAnsi="Calibri"/>
          <w:kern w:val="2"/>
          <w:sz w:val="22"/>
          <w:szCs w:val="22"/>
          <w:lang w:eastAsia="en-GB"/>
        </w:rPr>
      </w:pPr>
      <w:r>
        <w:rPr>
          <w:lang w:eastAsia="en-GB"/>
        </w:rPr>
        <w:t>7.5.4.2</w:t>
      </w:r>
      <w:r>
        <w:rPr>
          <w:lang w:eastAsia="en-GB"/>
        </w:rPr>
        <w:tab/>
        <w:t xml:space="preserve">Minimum requirement for </w:t>
      </w:r>
      <w:r w:rsidRPr="0072694F">
        <w:rPr>
          <w:i/>
          <w:lang w:eastAsia="en-GB"/>
        </w:rPr>
        <w:t>repeater type 2-O</w:t>
      </w:r>
      <w:r>
        <w:tab/>
      </w:r>
      <w:r>
        <w:fldChar w:fldCharType="begin"/>
      </w:r>
      <w:r>
        <w:instrText xml:space="preserve"> PAGEREF _Toc145426212 \h </w:instrText>
      </w:r>
      <w:r>
        <w:fldChar w:fldCharType="separate"/>
      </w:r>
      <w:r>
        <w:t>67</w:t>
      </w:r>
      <w:r>
        <w:fldChar w:fldCharType="end"/>
      </w:r>
    </w:p>
    <w:p w14:paraId="6602ED3C" w14:textId="39760AE0" w:rsidR="003604CB" w:rsidRDefault="003604CB">
      <w:pPr>
        <w:pStyle w:val="TOC5"/>
        <w:rPr>
          <w:rFonts w:ascii="Calibri" w:hAnsi="Calibri"/>
          <w:kern w:val="2"/>
          <w:sz w:val="22"/>
          <w:szCs w:val="22"/>
          <w:lang w:eastAsia="en-GB"/>
        </w:rPr>
      </w:pPr>
      <w:r>
        <w:rPr>
          <w:lang w:eastAsia="en-GB"/>
        </w:rPr>
        <w:t>7.5.4.2.1</w:t>
      </w:r>
      <w:r>
        <w:rPr>
          <w:lang w:eastAsia="en-GB"/>
        </w:rPr>
        <w:tab/>
        <w:t>General</w:t>
      </w:r>
      <w:r>
        <w:tab/>
      </w:r>
      <w:r>
        <w:fldChar w:fldCharType="begin"/>
      </w:r>
      <w:r>
        <w:instrText xml:space="preserve"> PAGEREF _Toc145426213 \h </w:instrText>
      </w:r>
      <w:r>
        <w:fldChar w:fldCharType="separate"/>
      </w:r>
      <w:r>
        <w:t>67</w:t>
      </w:r>
      <w:r>
        <w:fldChar w:fldCharType="end"/>
      </w:r>
    </w:p>
    <w:p w14:paraId="19540F36" w14:textId="02EF0CB8" w:rsidR="003604CB" w:rsidRDefault="003604CB">
      <w:pPr>
        <w:pStyle w:val="TOC5"/>
        <w:rPr>
          <w:rFonts w:ascii="Calibri" w:hAnsi="Calibri"/>
          <w:kern w:val="2"/>
          <w:sz w:val="22"/>
          <w:szCs w:val="22"/>
          <w:lang w:eastAsia="en-GB"/>
        </w:rPr>
      </w:pPr>
      <w:r>
        <w:rPr>
          <w:lang w:eastAsia="en-GB"/>
        </w:rPr>
        <w:t>7.5.4.2.2</w:t>
      </w:r>
      <w:r>
        <w:rPr>
          <w:lang w:eastAsia="en-GB"/>
        </w:rPr>
        <w:tab/>
        <w:t>General OTA transmitter spurious emissions requirements</w:t>
      </w:r>
      <w:r>
        <w:tab/>
      </w:r>
      <w:r>
        <w:fldChar w:fldCharType="begin"/>
      </w:r>
      <w:r>
        <w:instrText xml:space="preserve"> PAGEREF _Toc145426214 \h </w:instrText>
      </w:r>
      <w:r>
        <w:fldChar w:fldCharType="separate"/>
      </w:r>
      <w:r>
        <w:t>68</w:t>
      </w:r>
      <w:r>
        <w:fldChar w:fldCharType="end"/>
      </w:r>
    </w:p>
    <w:p w14:paraId="48D83A1F" w14:textId="17ED98B5" w:rsidR="003604CB" w:rsidRDefault="003604CB">
      <w:pPr>
        <w:pStyle w:val="TOC5"/>
        <w:rPr>
          <w:rFonts w:ascii="Calibri" w:hAnsi="Calibri"/>
          <w:kern w:val="2"/>
          <w:sz w:val="22"/>
          <w:szCs w:val="22"/>
          <w:lang w:eastAsia="en-GB"/>
        </w:rPr>
      </w:pPr>
      <w:r>
        <w:rPr>
          <w:lang w:eastAsia="en-GB"/>
        </w:rPr>
        <w:t>7.5.4.2.3</w:t>
      </w:r>
      <w:r>
        <w:rPr>
          <w:lang w:eastAsia="en-GB"/>
        </w:rPr>
        <w:tab/>
        <w:t>Additional OTA transmitter spurious emissions requirements</w:t>
      </w:r>
      <w:r>
        <w:tab/>
      </w:r>
      <w:r>
        <w:fldChar w:fldCharType="begin"/>
      </w:r>
      <w:r>
        <w:instrText xml:space="preserve"> PAGEREF _Toc145426215 \h </w:instrText>
      </w:r>
      <w:r>
        <w:fldChar w:fldCharType="separate"/>
      </w:r>
      <w:r>
        <w:t>69</w:t>
      </w:r>
      <w:r>
        <w:fldChar w:fldCharType="end"/>
      </w:r>
    </w:p>
    <w:p w14:paraId="2A3A973F" w14:textId="7E0C659D" w:rsidR="003604CB" w:rsidRDefault="003604CB">
      <w:pPr>
        <w:pStyle w:val="TOC2"/>
        <w:rPr>
          <w:rFonts w:ascii="Calibri" w:hAnsi="Calibri"/>
          <w:kern w:val="2"/>
          <w:sz w:val="22"/>
          <w:szCs w:val="22"/>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_Toc145426216 \h </w:instrText>
      </w:r>
      <w:r>
        <w:fldChar w:fldCharType="separate"/>
      </w:r>
      <w:r>
        <w:t>69</w:t>
      </w:r>
      <w:r>
        <w:fldChar w:fldCharType="end"/>
      </w:r>
    </w:p>
    <w:p w14:paraId="24C91984" w14:textId="11A9479A" w:rsidR="003604CB" w:rsidRDefault="003604CB">
      <w:pPr>
        <w:pStyle w:val="TOC3"/>
        <w:rPr>
          <w:rFonts w:ascii="Calibri" w:hAnsi="Calibri"/>
          <w:kern w:val="2"/>
          <w:sz w:val="22"/>
          <w:szCs w:val="22"/>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_Toc145426217 \h </w:instrText>
      </w:r>
      <w:r>
        <w:fldChar w:fldCharType="separate"/>
      </w:r>
      <w:r>
        <w:t>69</w:t>
      </w:r>
      <w:r>
        <w:fldChar w:fldCharType="end"/>
      </w:r>
    </w:p>
    <w:p w14:paraId="51E49752" w14:textId="1D670C7C" w:rsidR="003604CB" w:rsidRDefault="003604CB">
      <w:pPr>
        <w:pStyle w:val="TOC4"/>
        <w:rPr>
          <w:rFonts w:ascii="Calibri" w:hAnsi="Calibri"/>
          <w:kern w:val="2"/>
          <w:sz w:val="22"/>
          <w:szCs w:val="22"/>
          <w:lang w:eastAsia="en-GB"/>
        </w:rPr>
      </w:pPr>
      <w:r>
        <w:rPr>
          <w:lang w:eastAsia="zh-CN"/>
        </w:rPr>
        <w:t>7</w:t>
      </w:r>
      <w:r>
        <w:rPr>
          <w:lang w:eastAsia="en-GB"/>
        </w:rPr>
        <w:t>.6.1.1</w:t>
      </w:r>
      <w:r>
        <w:rPr>
          <w:lang w:eastAsia="en-GB"/>
        </w:rPr>
        <w:tab/>
        <w:t>General</w:t>
      </w:r>
      <w:r>
        <w:tab/>
      </w:r>
      <w:r>
        <w:fldChar w:fldCharType="begin"/>
      </w:r>
      <w:r>
        <w:instrText xml:space="preserve"> PAGEREF _Toc145426218 \h </w:instrText>
      </w:r>
      <w:r>
        <w:fldChar w:fldCharType="separate"/>
      </w:r>
      <w:r>
        <w:t>69</w:t>
      </w:r>
      <w:r>
        <w:fldChar w:fldCharType="end"/>
      </w:r>
    </w:p>
    <w:p w14:paraId="498E11BC" w14:textId="6FFB531A" w:rsidR="003604CB" w:rsidRDefault="003604CB">
      <w:pPr>
        <w:pStyle w:val="TOC4"/>
        <w:rPr>
          <w:rFonts w:ascii="Calibri" w:hAnsi="Calibri"/>
          <w:kern w:val="2"/>
          <w:sz w:val="22"/>
          <w:szCs w:val="22"/>
          <w:lang w:eastAsia="en-GB"/>
        </w:rPr>
      </w:pPr>
      <w:r>
        <w:rPr>
          <w:lang w:eastAsia="zh-CN"/>
        </w:rPr>
        <w:t>7</w:t>
      </w:r>
      <w:r>
        <w:rPr>
          <w:lang w:eastAsia="en-GB"/>
        </w:rPr>
        <w:t>.6.1.2</w:t>
      </w:r>
      <w:r>
        <w:rPr>
          <w:lang w:eastAsia="en-GB"/>
        </w:rPr>
        <w:tab/>
        <w:t>Minimum requirement</w:t>
      </w:r>
      <w:r>
        <w:tab/>
      </w:r>
      <w:r>
        <w:fldChar w:fldCharType="begin"/>
      </w:r>
      <w:r>
        <w:instrText xml:space="preserve"> PAGEREF _Toc145426219 \h </w:instrText>
      </w:r>
      <w:r>
        <w:fldChar w:fldCharType="separate"/>
      </w:r>
      <w:r>
        <w:t>70</w:t>
      </w:r>
      <w:r>
        <w:fldChar w:fldCharType="end"/>
      </w:r>
    </w:p>
    <w:p w14:paraId="6A4B372E" w14:textId="57355B1C" w:rsidR="003604CB" w:rsidRDefault="003604CB">
      <w:pPr>
        <w:pStyle w:val="TOC4"/>
        <w:rPr>
          <w:rFonts w:ascii="Calibri" w:hAnsi="Calibri"/>
          <w:kern w:val="2"/>
          <w:sz w:val="22"/>
          <w:szCs w:val="22"/>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_Toc145426220 \h </w:instrText>
      </w:r>
      <w:r>
        <w:fldChar w:fldCharType="separate"/>
      </w:r>
      <w:r>
        <w:t>70</w:t>
      </w:r>
      <w:r>
        <w:fldChar w:fldCharType="end"/>
      </w:r>
    </w:p>
    <w:p w14:paraId="6290D067" w14:textId="71471E5E" w:rsidR="003604CB" w:rsidRDefault="003604CB">
      <w:pPr>
        <w:pStyle w:val="TOC3"/>
        <w:rPr>
          <w:rFonts w:ascii="Calibri" w:hAnsi="Calibri"/>
          <w:kern w:val="2"/>
          <w:sz w:val="22"/>
          <w:szCs w:val="22"/>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_Toc145426221 \h </w:instrText>
      </w:r>
      <w:r>
        <w:fldChar w:fldCharType="separate"/>
      </w:r>
      <w:r>
        <w:t>70</w:t>
      </w:r>
      <w:r>
        <w:fldChar w:fldCharType="end"/>
      </w:r>
    </w:p>
    <w:p w14:paraId="6897E073" w14:textId="5FBC9E1B" w:rsidR="003604CB" w:rsidRDefault="003604CB">
      <w:pPr>
        <w:pStyle w:val="TOC4"/>
        <w:rPr>
          <w:rFonts w:ascii="Calibri" w:hAnsi="Calibri"/>
          <w:kern w:val="2"/>
          <w:sz w:val="22"/>
          <w:szCs w:val="22"/>
          <w:lang w:eastAsia="en-GB"/>
        </w:rPr>
      </w:pPr>
      <w:r>
        <w:rPr>
          <w:lang w:eastAsia="zh-CN"/>
        </w:rPr>
        <w:t>7</w:t>
      </w:r>
      <w:r>
        <w:rPr>
          <w:lang w:eastAsia="en-GB"/>
        </w:rPr>
        <w:t>.6.2.1</w:t>
      </w:r>
      <w:r>
        <w:rPr>
          <w:lang w:eastAsia="en-GB"/>
        </w:rPr>
        <w:tab/>
        <w:t>General</w:t>
      </w:r>
      <w:r>
        <w:tab/>
      </w:r>
      <w:r>
        <w:fldChar w:fldCharType="begin"/>
      </w:r>
      <w:r>
        <w:instrText xml:space="preserve"> PAGEREF _Toc145426222 \h </w:instrText>
      </w:r>
      <w:r>
        <w:fldChar w:fldCharType="separate"/>
      </w:r>
      <w:r>
        <w:t>70</w:t>
      </w:r>
      <w:r>
        <w:fldChar w:fldCharType="end"/>
      </w:r>
    </w:p>
    <w:p w14:paraId="258A7E3C" w14:textId="1A462A10" w:rsidR="003604CB" w:rsidRDefault="003604CB">
      <w:pPr>
        <w:pStyle w:val="TOC4"/>
        <w:rPr>
          <w:rFonts w:ascii="Calibri" w:hAnsi="Calibri"/>
          <w:kern w:val="2"/>
          <w:sz w:val="22"/>
          <w:szCs w:val="22"/>
          <w:lang w:eastAsia="en-GB"/>
        </w:rPr>
      </w:pPr>
      <w:r>
        <w:rPr>
          <w:lang w:eastAsia="zh-CN"/>
        </w:rPr>
        <w:t>7</w:t>
      </w:r>
      <w:r>
        <w:rPr>
          <w:lang w:eastAsia="en-GB"/>
        </w:rPr>
        <w:t>.6.2.2</w:t>
      </w:r>
      <w:r>
        <w:rPr>
          <w:lang w:eastAsia="en-GB"/>
        </w:rPr>
        <w:tab/>
        <w:t>Minimum requirement</w:t>
      </w:r>
      <w:r>
        <w:tab/>
      </w:r>
      <w:r>
        <w:fldChar w:fldCharType="begin"/>
      </w:r>
      <w:r>
        <w:instrText xml:space="preserve"> PAGEREF _Toc145426223 \h </w:instrText>
      </w:r>
      <w:r>
        <w:fldChar w:fldCharType="separate"/>
      </w:r>
      <w:r>
        <w:t>71</w:t>
      </w:r>
      <w:r>
        <w:fldChar w:fldCharType="end"/>
      </w:r>
    </w:p>
    <w:p w14:paraId="4D199133" w14:textId="33954828" w:rsidR="003604CB" w:rsidRDefault="003604CB">
      <w:pPr>
        <w:pStyle w:val="TOC2"/>
        <w:rPr>
          <w:rFonts w:ascii="Calibri" w:hAnsi="Calibri"/>
          <w:kern w:val="2"/>
          <w:sz w:val="22"/>
          <w:szCs w:val="22"/>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_Toc145426224 \h </w:instrText>
      </w:r>
      <w:r>
        <w:fldChar w:fldCharType="separate"/>
      </w:r>
      <w:r>
        <w:t>71</w:t>
      </w:r>
      <w:r>
        <w:fldChar w:fldCharType="end"/>
      </w:r>
    </w:p>
    <w:p w14:paraId="68E41D5A" w14:textId="794B6A43" w:rsidR="003604CB" w:rsidRDefault="003604CB">
      <w:pPr>
        <w:pStyle w:val="TOC3"/>
        <w:rPr>
          <w:rFonts w:ascii="Calibri" w:hAnsi="Calibri"/>
          <w:kern w:val="2"/>
          <w:sz w:val="22"/>
          <w:szCs w:val="22"/>
          <w:lang w:eastAsia="en-GB"/>
        </w:rPr>
      </w:pPr>
      <w:r>
        <w:rPr>
          <w:lang w:eastAsia="zh-CN"/>
        </w:rPr>
        <w:t>7</w:t>
      </w:r>
      <w:r>
        <w:rPr>
          <w:lang w:eastAsia="en-GB"/>
        </w:rPr>
        <w:t>.7.1</w:t>
      </w:r>
      <w:r>
        <w:rPr>
          <w:lang w:eastAsia="en-GB"/>
        </w:rPr>
        <w:tab/>
        <w:t>General</w:t>
      </w:r>
      <w:r>
        <w:tab/>
      </w:r>
      <w:r>
        <w:fldChar w:fldCharType="begin"/>
      </w:r>
      <w:r>
        <w:instrText xml:space="preserve"> PAGEREF _Toc145426225 \h </w:instrText>
      </w:r>
      <w:r>
        <w:fldChar w:fldCharType="separate"/>
      </w:r>
      <w:r>
        <w:t>71</w:t>
      </w:r>
      <w:r>
        <w:fldChar w:fldCharType="end"/>
      </w:r>
    </w:p>
    <w:p w14:paraId="1246FF02" w14:textId="5E2CDD29" w:rsidR="003604CB" w:rsidRDefault="003604CB">
      <w:pPr>
        <w:pStyle w:val="TOC3"/>
        <w:rPr>
          <w:rFonts w:ascii="Calibri" w:hAnsi="Calibri"/>
          <w:kern w:val="2"/>
          <w:sz w:val="22"/>
          <w:szCs w:val="22"/>
          <w:lang w:eastAsia="en-GB"/>
        </w:rPr>
      </w:pPr>
      <w:r>
        <w:rPr>
          <w:lang w:eastAsia="zh-CN"/>
        </w:rPr>
        <w:t>7</w:t>
      </w:r>
      <w:r>
        <w:rPr>
          <w:lang w:eastAsia="en-GB"/>
        </w:rPr>
        <w:t>.7.2</w:t>
      </w:r>
      <w:r>
        <w:rPr>
          <w:lang w:eastAsia="en-GB"/>
        </w:rPr>
        <w:tab/>
        <w:t>Minimum requirement</w:t>
      </w:r>
      <w:r>
        <w:tab/>
      </w:r>
      <w:r>
        <w:fldChar w:fldCharType="begin"/>
      </w:r>
      <w:r>
        <w:instrText xml:space="preserve"> PAGEREF _Toc145426226 \h </w:instrText>
      </w:r>
      <w:r>
        <w:fldChar w:fldCharType="separate"/>
      </w:r>
      <w:r>
        <w:t>71</w:t>
      </w:r>
      <w:r>
        <w:fldChar w:fldCharType="end"/>
      </w:r>
    </w:p>
    <w:p w14:paraId="48B1A620" w14:textId="48AAF395" w:rsidR="003604CB" w:rsidRDefault="003604CB">
      <w:pPr>
        <w:pStyle w:val="TOC2"/>
        <w:rPr>
          <w:rFonts w:ascii="Calibri" w:hAnsi="Calibri"/>
          <w:kern w:val="2"/>
          <w:sz w:val="22"/>
          <w:szCs w:val="22"/>
          <w:lang w:eastAsia="en-GB"/>
        </w:rPr>
      </w:pPr>
      <w:r>
        <w:rPr>
          <w:lang w:eastAsia="zh-CN"/>
        </w:rPr>
        <w:t>7.8</w:t>
      </w:r>
      <w:r>
        <w:rPr>
          <w:lang w:eastAsia="zh-CN"/>
        </w:rPr>
        <w:tab/>
        <w:t xml:space="preserve">OTA </w:t>
      </w:r>
      <w:r>
        <w:t>Adjacent Channel Rejection Ratio (ACRR)</w:t>
      </w:r>
      <w:r>
        <w:tab/>
      </w:r>
      <w:r>
        <w:fldChar w:fldCharType="begin"/>
      </w:r>
      <w:r>
        <w:instrText xml:space="preserve"> PAGEREF _Toc145426227 \h </w:instrText>
      </w:r>
      <w:r>
        <w:fldChar w:fldCharType="separate"/>
      </w:r>
      <w:r>
        <w:t>72</w:t>
      </w:r>
      <w:r>
        <w:fldChar w:fldCharType="end"/>
      </w:r>
    </w:p>
    <w:p w14:paraId="623EEE84" w14:textId="3070FF06" w:rsidR="003604CB" w:rsidRDefault="003604CB">
      <w:pPr>
        <w:pStyle w:val="TOC3"/>
        <w:rPr>
          <w:rFonts w:ascii="Calibri" w:hAnsi="Calibri"/>
          <w:kern w:val="2"/>
          <w:sz w:val="22"/>
          <w:szCs w:val="22"/>
          <w:lang w:eastAsia="en-GB"/>
        </w:rPr>
      </w:pPr>
      <w:r>
        <w:rPr>
          <w:lang w:eastAsia="zh-CN"/>
        </w:rPr>
        <w:t>7</w:t>
      </w:r>
      <w:r w:rsidRPr="0072694F">
        <w:rPr>
          <w:rFonts w:eastAsia="DengXian"/>
          <w:lang w:eastAsia="zh-CN"/>
        </w:rPr>
        <w:t>.8.1</w:t>
      </w:r>
      <w:r w:rsidRPr="0072694F">
        <w:rPr>
          <w:rFonts w:eastAsia="DengXian"/>
        </w:rPr>
        <w:tab/>
      </w:r>
      <w:r w:rsidRPr="0072694F">
        <w:rPr>
          <w:rFonts w:eastAsia="DengXian"/>
          <w:lang w:eastAsia="zh-CN"/>
        </w:rPr>
        <w:t>General</w:t>
      </w:r>
      <w:r>
        <w:tab/>
      </w:r>
      <w:r>
        <w:fldChar w:fldCharType="begin"/>
      </w:r>
      <w:r>
        <w:instrText xml:space="preserve"> PAGEREF _Toc145426228 \h </w:instrText>
      </w:r>
      <w:r>
        <w:fldChar w:fldCharType="separate"/>
      </w:r>
      <w:r>
        <w:t>72</w:t>
      </w:r>
      <w:r>
        <w:fldChar w:fldCharType="end"/>
      </w:r>
    </w:p>
    <w:p w14:paraId="23513671" w14:textId="7F72E103" w:rsidR="003604CB" w:rsidRDefault="003604CB">
      <w:pPr>
        <w:pStyle w:val="TOC3"/>
        <w:rPr>
          <w:rFonts w:ascii="Calibri" w:hAnsi="Calibri"/>
          <w:kern w:val="2"/>
          <w:sz w:val="22"/>
          <w:szCs w:val="22"/>
          <w:lang w:eastAsia="en-GB"/>
        </w:rPr>
      </w:pPr>
      <w:r>
        <w:rPr>
          <w:lang w:eastAsia="zh-CN"/>
        </w:rPr>
        <w:t>7</w:t>
      </w:r>
      <w:r w:rsidRPr="0072694F">
        <w:rPr>
          <w:rFonts w:eastAsia="DengXian"/>
        </w:rPr>
        <w:t>.8.2</w:t>
      </w:r>
      <w:r>
        <w:rPr>
          <w:lang w:eastAsia="en-GB"/>
        </w:rPr>
        <w:tab/>
        <w:t>Minimum Requirements</w:t>
      </w:r>
      <w:r>
        <w:tab/>
      </w:r>
      <w:r>
        <w:fldChar w:fldCharType="begin"/>
      </w:r>
      <w:r>
        <w:instrText xml:space="preserve"> PAGEREF _Toc145426229 \h </w:instrText>
      </w:r>
      <w:r>
        <w:fldChar w:fldCharType="separate"/>
      </w:r>
      <w:r>
        <w:t>72</w:t>
      </w:r>
      <w:r>
        <w:fldChar w:fldCharType="end"/>
      </w:r>
    </w:p>
    <w:p w14:paraId="7DA24385" w14:textId="04B9157E" w:rsidR="003604CB" w:rsidRDefault="003604CB">
      <w:pPr>
        <w:pStyle w:val="TOC2"/>
        <w:rPr>
          <w:rFonts w:ascii="Calibri" w:hAnsi="Calibri"/>
          <w:kern w:val="2"/>
          <w:sz w:val="22"/>
          <w:szCs w:val="22"/>
          <w:lang w:eastAsia="en-GB"/>
        </w:rPr>
      </w:pPr>
      <w:r>
        <w:rPr>
          <w:lang w:eastAsia="zh-CN"/>
        </w:rPr>
        <w:t>7.9</w:t>
      </w:r>
      <w:r>
        <w:rPr>
          <w:lang w:eastAsia="zh-CN"/>
        </w:rPr>
        <w:tab/>
        <w:t>OTA transmit ON/OFF power</w:t>
      </w:r>
      <w:r>
        <w:tab/>
      </w:r>
      <w:r>
        <w:fldChar w:fldCharType="begin"/>
      </w:r>
      <w:r>
        <w:instrText xml:space="preserve"> PAGEREF _Toc145426230 \h </w:instrText>
      </w:r>
      <w:r>
        <w:fldChar w:fldCharType="separate"/>
      </w:r>
      <w:r>
        <w:t>73</w:t>
      </w:r>
      <w:r>
        <w:fldChar w:fldCharType="end"/>
      </w:r>
    </w:p>
    <w:p w14:paraId="5505478A" w14:textId="4FCE128A" w:rsidR="003604CB" w:rsidRDefault="003604CB">
      <w:pPr>
        <w:pStyle w:val="TOC3"/>
        <w:rPr>
          <w:rFonts w:ascii="Calibri" w:hAnsi="Calibri"/>
          <w:kern w:val="2"/>
          <w:sz w:val="22"/>
          <w:szCs w:val="22"/>
          <w:lang w:eastAsia="en-GB"/>
        </w:rPr>
      </w:pPr>
      <w:r>
        <w:t>7.9.1</w:t>
      </w:r>
      <w:r>
        <w:tab/>
        <w:t>General</w:t>
      </w:r>
      <w:r>
        <w:tab/>
      </w:r>
      <w:r>
        <w:fldChar w:fldCharType="begin"/>
      </w:r>
      <w:r>
        <w:instrText xml:space="preserve"> PAGEREF _Toc145426231 \h </w:instrText>
      </w:r>
      <w:r>
        <w:fldChar w:fldCharType="separate"/>
      </w:r>
      <w:r>
        <w:t>73</w:t>
      </w:r>
      <w:r>
        <w:fldChar w:fldCharType="end"/>
      </w:r>
    </w:p>
    <w:p w14:paraId="46966DA5" w14:textId="3C845472" w:rsidR="003604CB" w:rsidRDefault="003604CB">
      <w:pPr>
        <w:pStyle w:val="TOC3"/>
        <w:rPr>
          <w:rFonts w:ascii="Calibri" w:hAnsi="Calibri"/>
          <w:kern w:val="2"/>
          <w:sz w:val="22"/>
          <w:szCs w:val="22"/>
          <w:lang w:eastAsia="en-GB"/>
        </w:rPr>
      </w:pPr>
      <w:r>
        <w:t>7.9.2</w:t>
      </w:r>
      <w:r>
        <w:tab/>
        <w:t>OTA transmitter OFF power</w:t>
      </w:r>
      <w:r>
        <w:tab/>
      </w:r>
      <w:r>
        <w:fldChar w:fldCharType="begin"/>
      </w:r>
      <w:r>
        <w:instrText xml:space="preserve"> PAGEREF _Toc145426232 \h </w:instrText>
      </w:r>
      <w:r>
        <w:fldChar w:fldCharType="separate"/>
      </w:r>
      <w:r>
        <w:t>73</w:t>
      </w:r>
      <w:r>
        <w:fldChar w:fldCharType="end"/>
      </w:r>
    </w:p>
    <w:p w14:paraId="13F93E18" w14:textId="34C2512E" w:rsidR="003604CB" w:rsidRDefault="003604CB">
      <w:pPr>
        <w:pStyle w:val="TOC4"/>
        <w:rPr>
          <w:rFonts w:ascii="Calibri" w:hAnsi="Calibri"/>
          <w:kern w:val="2"/>
          <w:sz w:val="22"/>
          <w:szCs w:val="22"/>
          <w:lang w:eastAsia="en-GB"/>
        </w:rPr>
      </w:pPr>
      <w:r>
        <w:t>7.9.2.1</w:t>
      </w:r>
      <w:r>
        <w:tab/>
        <w:t>General</w:t>
      </w:r>
      <w:r>
        <w:tab/>
      </w:r>
      <w:r>
        <w:fldChar w:fldCharType="begin"/>
      </w:r>
      <w:r>
        <w:instrText xml:space="preserve"> PAGEREF _Toc145426233 \h </w:instrText>
      </w:r>
      <w:r>
        <w:fldChar w:fldCharType="separate"/>
      </w:r>
      <w:r>
        <w:t>73</w:t>
      </w:r>
      <w:r>
        <w:fldChar w:fldCharType="end"/>
      </w:r>
    </w:p>
    <w:p w14:paraId="5BCFC874" w14:textId="693E60DD" w:rsidR="003604CB" w:rsidRDefault="003604CB">
      <w:pPr>
        <w:pStyle w:val="TOC4"/>
        <w:rPr>
          <w:rFonts w:ascii="Calibri" w:hAnsi="Calibri"/>
          <w:kern w:val="2"/>
          <w:sz w:val="22"/>
          <w:szCs w:val="22"/>
          <w:lang w:eastAsia="en-GB"/>
        </w:rPr>
      </w:pPr>
      <w:r>
        <w:t>7.9.2.2</w:t>
      </w:r>
      <w:r>
        <w:tab/>
        <w:t xml:space="preserve">Minimum requirement for </w:t>
      </w:r>
      <w:r w:rsidRPr="0072694F">
        <w:rPr>
          <w:i/>
        </w:rPr>
        <w:t>repeater type 2-O</w:t>
      </w:r>
      <w:r>
        <w:tab/>
      </w:r>
      <w:r>
        <w:fldChar w:fldCharType="begin"/>
      </w:r>
      <w:r>
        <w:instrText xml:space="preserve"> PAGEREF _Toc145426234 \h </w:instrText>
      </w:r>
      <w:r>
        <w:fldChar w:fldCharType="separate"/>
      </w:r>
      <w:r>
        <w:t>73</w:t>
      </w:r>
      <w:r>
        <w:fldChar w:fldCharType="end"/>
      </w:r>
    </w:p>
    <w:p w14:paraId="4D49EAA6" w14:textId="14586F60" w:rsidR="003604CB" w:rsidRDefault="003604CB">
      <w:pPr>
        <w:pStyle w:val="TOC3"/>
        <w:rPr>
          <w:rFonts w:ascii="Calibri" w:hAnsi="Calibri"/>
          <w:kern w:val="2"/>
          <w:sz w:val="22"/>
          <w:szCs w:val="22"/>
          <w:lang w:eastAsia="en-GB"/>
        </w:rPr>
      </w:pPr>
      <w:r>
        <w:t>7.9.3</w:t>
      </w:r>
      <w:r>
        <w:tab/>
        <w:t>OTA transient period</w:t>
      </w:r>
      <w:r>
        <w:tab/>
      </w:r>
      <w:r>
        <w:fldChar w:fldCharType="begin"/>
      </w:r>
      <w:r>
        <w:instrText xml:space="preserve"> PAGEREF _Toc145426235 \h </w:instrText>
      </w:r>
      <w:r>
        <w:fldChar w:fldCharType="separate"/>
      </w:r>
      <w:r>
        <w:t>73</w:t>
      </w:r>
      <w:r>
        <w:fldChar w:fldCharType="end"/>
      </w:r>
    </w:p>
    <w:p w14:paraId="27BBBA59" w14:textId="21CB184A" w:rsidR="003604CB" w:rsidRDefault="003604CB">
      <w:pPr>
        <w:pStyle w:val="TOC4"/>
        <w:rPr>
          <w:rFonts w:ascii="Calibri" w:hAnsi="Calibri"/>
          <w:kern w:val="2"/>
          <w:sz w:val="22"/>
          <w:szCs w:val="22"/>
          <w:lang w:eastAsia="en-GB"/>
        </w:rPr>
      </w:pPr>
      <w:r>
        <w:t>7.9.3.1</w:t>
      </w:r>
      <w:r>
        <w:tab/>
        <w:t>General</w:t>
      </w:r>
      <w:r>
        <w:tab/>
      </w:r>
      <w:r>
        <w:fldChar w:fldCharType="begin"/>
      </w:r>
      <w:r>
        <w:instrText xml:space="preserve"> PAGEREF _Toc145426236 \h </w:instrText>
      </w:r>
      <w:r>
        <w:fldChar w:fldCharType="separate"/>
      </w:r>
      <w:r>
        <w:t>73</w:t>
      </w:r>
      <w:r>
        <w:fldChar w:fldCharType="end"/>
      </w:r>
    </w:p>
    <w:p w14:paraId="67E8AC37" w14:textId="607466D2" w:rsidR="003604CB" w:rsidRDefault="003604CB">
      <w:pPr>
        <w:pStyle w:val="TOC4"/>
        <w:rPr>
          <w:rFonts w:ascii="Calibri" w:hAnsi="Calibri"/>
          <w:kern w:val="2"/>
          <w:sz w:val="22"/>
          <w:szCs w:val="22"/>
          <w:lang w:eastAsia="en-GB"/>
        </w:rPr>
      </w:pPr>
      <w:r>
        <w:t>7.9.3.2</w:t>
      </w:r>
      <w:r>
        <w:tab/>
        <w:t xml:space="preserve">Minimum requirement for </w:t>
      </w:r>
      <w:r w:rsidRPr="0072694F">
        <w:rPr>
          <w:i/>
        </w:rPr>
        <w:t>repeater type 2-O</w:t>
      </w:r>
      <w:r>
        <w:tab/>
      </w:r>
      <w:r>
        <w:fldChar w:fldCharType="begin"/>
      </w:r>
      <w:r>
        <w:instrText xml:space="preserve"> PAGEREF _Toc145426237 \h </w:instrText>
      </w:r>
      <w:r>
        <w:fldChar w:fldCharType="separate"/>
      </w:r>
      <w:r>
        <w:t>73</w:t>
      </w:r>
      <w:r>
        <w:fldChar w:fldCharType="end"/>
      </w:r>
    </w:p>
    <w:p w14:paraId="6423A98C" w14:textId="70819942" w:rsidR="003604CB" w:rsidRDefault="003604CB">
      <w:pPr>
        <w:pStyle w:val="TOC8"/>
        <w:rPr>
          <w:rFonts w:ascii="Calibri" w:hAnsi="Calibri"/>
          <w:b w:val="0"/>
          <w:kern w:val="2"/>
          <w:szCs w:val="22"/>
          <w:lang w:eastAsia="en-GB"/>
        </w:rPr>
      </w:pPr>
      <w:r>
        <w:t>Annex A (normative): Environmental requirements for the Repeater equipment</w:t>
      </w:r>
      <w:r>
        <w:tab/>
      </w:r>
      <w:r>
        <w:fldChar w:fldCharType="begin"/>
      </w:r>
      <w:r>
        <w:instrText xml:space="preserve"> PAGEREF _Toc145426238 \h </w:instrText>
      </w:r>
      <w:r>
        <w:fldChar w:fldCharType="separate"/>
      </w:r>
      <w:r>
        <w:t>75</w:t>
      </w:r>
      <w:r>
        <w:fldChar w:fldCharType="end"/>
      </w:r>
    </w:p>
    <w:p w14:paraId="472C4B75" w14:textId="03AFC607" w:rsidR="003604CB" w:rsidRDefault="003604CB">
      <w:pPr>
        <w:pStyle w:val="TOC8"/>
        <w:rPr>
          <w:rFonts w:ascii="Calibri" w:hAnsi="Calibri"/>
          <w:b w:val="0"/>
          <w:kern w:val="2"/>
          <w:szCs w:val="22"/>
          <w:lang w:eastAsia="en-GB"/>
        </w:rPr>
      </w:pPr>
      <w:r>
        <w:t>Annex B (informative): Change history</w:t>
      </w:r>
      <w:r>
        <w:tab/>
      </w:r>
      <w:r>
        <w:fldChar w:fldCharType="begin"/>
      </w:r>
      <w:r>
        <w:instrText xml:space="preserve"> PAGEREF _Toc145426239 \h </w:instrText>
      </w:r>
      <w:r>
        <w:fldChar w:fldCharType="separate"/>
      </w:r>
      <w:r>
        <w:t>76</w:t>
      </w:r>
      <w:r>
        <w:fldChar w:fldCharType="end"/>
      </w:r>
    </w:p>
    <w:p w14:paraId="0B9E3498" w14:textId="56EAD2BD" w:rsidR="00080512" w:rsidRPr="00A43FD9" w:rsidRDefault="003604CB">
      <w: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bookmarkStart w:id="17" w:name="_Toc145426091"/>
      <w:r w:rsidR="00425A36" w:rsidRPr="00A43FD9">
        <w:lastRenderedPageBreak/>
        <w:t>Foreword</w:t>
      </w:r>
      <w:bookmarkEnd w:id="13"/>
      <w:bookmarkEnd w:id="14"/>
      <w:bookmarkEnd w:id="15"/>
      <w:bookmarkEnd w:id="16"/>
      <w:bookmarkEnd w:id="17"/>
    </w:p>
    <w:p w14:paraId="4D450BF2" w14:textId="77777777" w:rsidR="00425A36" w:rsidRPr="00A43FD9" w:rsidRDefault="00425A36" w:rsidP="00425A36">
      <w:r w:rsidRPr="00A43FD9">
        <w:t xml:space="preserve">This Technical </w:t>
      </w:r>
      <w:bookmarkStart w:id="18" w:name="spectype3"/>
      <w:r w:rsidRPr="00A43FD9">
        <w:t>Specification</w:t>
      </w:r>
      <w:bookmarkEnd w:id="18"/>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19" w:name="introduction"/>
      <w:bookmarkEnd w:id="19"/>
      <w:r w:rsidRPr="00A43FD9">
        <w:br w:type="page"/>
      </w:r>
      <w:bookmarkStart w:id="20" w:name="scope"/>
      <w:bookmarkStart w:id="21" w:name="_Toc137111439"/>
      <w:bookmarkStart w:id="22" w:name="_Toc137112243"/>
      <w:bookmarkStart w:id="23" w:name="_Toc137461148"/>
      <w:bookmarkStart w:id="24" w:name="_Toc138883641"/>
      <w:bookmarkStart w:id="25" w:name="_Toc145426092"/>
      <w:bookmarkEnd w:id="20"/>
      <w:r w:rsidRPr="00A43FD9">
        <w:lastRenderedPageBreak/>
        <w:t>1</w:t>
      </w:r>
      <w:r w:rsidRPr="00A43FD9">
        <w:tab/>
        <w:t>Scope</w:t>
      </w:r>
      <w:bookmarkEnd w:id="21"/>
      <w:bookmarkEnd w:id="22"/>
      <w:bookmarkEnd w:id="23"/>
      <w:bookmarkEnd w:id="24"/>
      <w:bookmarkEnd w:id="25"/>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26" w:name="references"/>
      <w:bookmarkStart w:id="27" w:name="_Toc137111440"/>
      <w:bookmarkStart w:id="28" w:name="_Toc137112244"/>
      <w:bookmarkStart w:id="29" w:name="_Toc137461149"/>
      <w:bookmarkStart w:id="30" w:name="_Toc138883642"/>
      <w:bookmarkStart w:id="31" w:name="_Toc145426093"/>
      <w:bookmarkEnd w:id="26"/>
      <w:r w:rsidRPr="00A43FD9">
        <w:t>2</w:t>
      </w:r>
      <w:r w:rsidRPr="00A43FD9">
        <w:tab/>
        <w:t>References</w:t>
      </w:r>
      <w:bookmarkEnd w:id="27"/>
      <w:bookmarkEnd w:id="28"/>
      <w:bookmarkEnd w:id="29"/>
      <w:bookmarkEnd w:id="30"/>
      <w:bookmarkEnd w:id="31"/>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32" w:name="definitions"/>
      <w:bookmarkStart w:id="33" w:name="_Toc137111441"/>
      <w:bookmarkStart w:id="34" w:name="_Toc137112245"/>
      <w:bookmarkStart w:id="35" w:name="_Toc137461150"/>
      <w:bookmarkStart w:id="36" w:name="_Toc138883643"/>
      <w:bookmarkStart w:id="37" w:name="_Toc145426094"/>
      <w:bookmarkEnd w:id="32"/>
      <w:r w:rsidRPr="00A43FD9">
        <w:lastRenderedPageBreak/>
        <w:t>3</w:t>
      </w:r>
      <w:r w:rsidRPr="00A43FD9">
        <w:tab/>
        <w:t>Definitions of terms, symbols and abbreviations</w:t>
      </w:r>
      <w:bookmarkEnd w:id="33"/>
      <w:bookmarkEnd w:id="34"/>
      <w:bookmarkEnd w:id="35"/>
      <w:bookmarkEnd w:id="36"/>
      <w:bookmarkEnd w:id="37"/>
    </w:p>
    <w:p w14:paraId="3FC7536F" w14:textId="77777777" w:rsidR="00425A36" w:rsidRPr="00A43FD9" w:rsidRDefault="00425A36" w:rsidP="00425A36">
      <w:pPr>
        <w:pStyle w:val="Heading2"/>
        <w:rPr>
          <w:lang w:eastAsia="zh-CN"/>
        </w:rPr>
      </w:pPr>
      <w:bookmarkStart w:id="38" w:name="_Toc137111442"/>
      <w:bookmarkStart w:id="39" w:name="_Toc137112246"/>
      <w:bookmarkStart w:id="40" w:name="_Toc137461151"/>
      <w:bookmarkStart w:id="41" w:name="_Toc138883644"/>
      <w:bookmarkStart w:id="42" w:name="_Toc145426095"/>
      <w:r w:rsidRPr="00A43FD9">
        <w:t>3.1</w:t>
      </w:r>
      <w:r w:rsidRPr="00A43FD9">
        <w:tab/>
      </w:r>
      <w:r w:rsidRPr="00A43FD9">
        <w:rPr>
          <w:rFonts w:hint="eastAsia"/>
          <w:lang w:eastAsia="zh-CN"/>
        </w:rPr>
        <w:t>Terms</w:t>
      </w:r>
      <w:bookmarkEnd w:id="38"/>
      <w:bookmarkEnd w:id="39"/>
      <w:bookmarkEnd w:id="40"/>
      <w:bookmarkEnd w:id="41"/>
      <w:bookmarkEnd w:id="42"/>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6A5F1C">
        <w:rPr>
          <w:position w:val="-16"/>
        </w:rPr>
        <w:pict w14:anchorId="3C6220CC">
          <v:shape id="_x0000_i1027" type="#_x0000_t75" style="width:138.1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6A5F1C">
        <w:rPr>
          <w:position w:val="-16"/>
        </w:rPr>
        <w:pict w14:anchorId="44D73CC0">
          <v:shape id="_x0000_i1028" type="#_x0000_t75" style="width:138.1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0488258" w:rsidR="00425A36" w:rsidRPr="00A43FD9" w:rsidRDefault="00CD50E7" w:rsidP="00425A36">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472E743" w14:textId="77777777" w:rsidR="00425A36" w:rsidRPr="00A43FD9" w:rsidRDefault="00425A36" w:rsidP="00425A36">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transmitter ON period</w:t>
      </w:r>
    </w:p>
    <w:p w14:paraId="471EB6D4" w14:textId="77777777" w:rsidR="00425A36" w:rsidRPr="00A43FD9" w:rsidRDefault="00425A36" w:rsidP="00425A36">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transmitter ON period</w:t>
      </w:r>
      <w:r w:rsidRPr="00A43FD9">
        <w:rPr>
          <w:rFonts w:eastAsia="MS Mincho"/>
        </w:rPr>
        <w:t xml:space="preserve"> 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464C5A9B" w:rsidR="00425A36" w:rsidRDefault="00425A36" w:rsidP="00425A36">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sidR="00CD50E7">
        <w:rPr>
          <w:lang w:eastAsia="ja-JP"/>
        </w:rPr>
        <w:t>.</w:t>
      </w:r>
    </w:p>
    <w:p w14:paraId="0809174D" w14:textId="68BF9CC1" w:rsidR="00CD50E7" w:rsidRPr="00A43FD9" w:rsidRDefault="00CD50E7" w:rsidP="00425A36">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2831B272" w14:textId="77777777" w:rsidR="00425A36" w:rsidRPr="00A43FD9" w:rsidRDefault="00425A36" w:rsidP="00425A36">
      <w:pPr>
        <w:pStyle w:val="Heading2"/>
      </w:pPr>
      <w:bookmarkStart w:id="43" w:name="_Toc137111443"/>
      <w:bookmarkStart w:id="44" w:name="_Toc137112247"/>
      <w:bookmarkStart w:id="45" w:name="_Toc137461152"/>
      <w:bookmarkStart w:id="46" w:name="_Toc138883645"/>
      <w:bookmarkStart w:id="47" w:name="_Toc145426096"/>
      <w:r w:rsidRPr="00A43FD9">
        <w:t>3.2</w:t>
      </w:r>
      <w:r w:rsidRPr="00A43FD9">
        <w:tab/>
        <w:t>Symbols</w:t>
      </w:r>
      <w:bookmarkEnd w:id="43"/>
      <w:bookmarkEnd w:id="44"/>
      <w:bookmarkEnd w:id="45"/>
      <w:bookmarkEnd w:id="46"/>
      <w:bookmarkEnd w:id="47"/>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lastRenderedPageBreak/>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48" w:name="_Toc137111444"/>
      <w:bookmarkStart w:id="49" w:name="_Toc137112248"/>
      <w:bookmarkStart w:id="50" w:name="_Toc137461153"/>
      <w:bookmarkStart w:id="51" w:name="_Toc138883646"/>
      <w:bookmarkStart w:id="52" w:name="_Toc145426097"/>
      <w:r w:rsidRPr="00A43FD9">
        <w:t>3.3</w:t>
      </w:r>
      <w:r w:rsidRPr="00A43FD9">
        <w:tab/>
        <w:t>Abbreviations</w:t>
      </w:r>
      <w:bookmarkEnd w:id="48"/>
      <w:bookmarkEnd w:id="49"/>
      <w:bookmarkEnd w:id="50"/>
      <w:bookmarkEnd w:id="51"/>
      <w:bookmarkEnd w:id="52"/>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53" w:name="clause4"/>
      <w:bookmarkEnd w:id="53"/>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lastRenderedPageBreak/>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54" w:name="_MCCTEMPBM_CRPT72460006___2"/>
    </w:p>
    <w:p w14:paraId="59D5E62B" w14:textId="77777777" w:rsidR="00425A36" w:rsidRPr="00A43FD9" w:rsidRDefault="00425A36" w:rsidP="00425A36">
      <w:pPr>
        <w:pStyle w:val="Heading1"/>
        <w:rPr>
          <w:lang w:eastAsia="zh-CN"/>
        </w:rPr>
      </w:pPr>
      <w:bookmarkStart w:id="55" w:name="_Toc137111445"/>
      <w:bookmarkStart w:id="56" w:name="_Toc137112249"/>
      <w:bookmarkStart w:id="57" w:name="_Toc137461154"/>
      <w:bookmarkStart w:id="58" w:name="_Toc138883647"/>
      <w:bookmarkStart w:id="59" w:name="_Toc145426098"/>
      <w:bookmarkEnd w:id="54"/>
      <w:r w:rsidRPr="00A43FD9">
        <w:t>4</w:t>
      </w:r>
      <w:r w:rsidRPr="00A43FD9">
        <w:tab/>
      </w:r>
      <w:r w:rsidRPr="00A43FD9">
        <w:rPr>
          <w:rFonts w:hint="eastAsia"/>
          <w:lang w:eastAsia="zh-CN"/>
        </w:rPr>
        <w:t>General</w:t>
      </w:r>
      <w:bookmarkEnd w:id="55"/>
      <w:bookmarkEnd w:id="56"/>
      <w:bookmarkEnd w:id="57"/>
      <w:bookmarkEnd w:id="58"/>
      <w:bookmarkEnd w:id="59"/>
    </w:p>
    <w:p w14:paraId="7DEBDEDA" w14:textId="77777777" w:rsidR="00425A36" w:rsidRPr="00A43FD9" w:rsidRDefault="00425A36" w:rsidP="00425A36">
      <w:pPr>
        <w:pStyle w:val="Heading2"/>
      </w:pPr>
      <w:bookmarkStart w:id="60" w:name="_Toc137111446"/>
      <w:bookmarkStart w:id="61" w:name="_Toc137112250"/>
      <w:bookmarkStart w:id="62" w:name="_Toc137461155"/>
      <w:bookmarkStart w:id="63" w:name="_Toc138883648"/>
      <w:bookmarkStart w:id="64" w:name="_Toc145426099"/>
      <w:r w:rsidRPr="00A43FD9">
        <w:t>4.</w:t>
      </w:r>
      <w:r w:rsidRPr="00A43FD9">
        <w:rPr>
          <w:rFonts w:hint="eastAsia"/>
          <w:lang w:eastAsia="zh-CN"/>
        </w:rPr>
        <w:t>1</w:t>
      </w:r>
      <w:r w:rsidRPr="00A43FD9">
        <w:tab/>
      </w:r>
      <w:r w:rsidRPr="00A43FD9">
        <w:rPr>
          <w:snapToGrid w:val="0"/>
        </w:rPr>
        <w:t>Relationship between Minimum Requirements and Test Requirements</w:t>
      </w:r>
      <w:bookmarkEnd w:id="60"/>
      <w:bookmarkEnd w:id="61"/>
      <w:bookmarkEnd w:id="62"/>
      <w:bookmarkEnd w:id="63"/>
      <w:bookmarkEnd w:id="64"/>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65" w:name="_Toc137111447"/>
      <w:bookmarkStart w:id="66" w:name="_Toc137112251"/>
      <w:bookmarkStart w:id="67" w:name="_Toc137461156"/>
      <w:bookmarkStart w:id="68" w:name="_Toc138883649"/>
      <w:bookmarkStart w:id="69" w:name="_Toc145426100"/>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65"/>
      <w:bookmarkEnd w:id="66"/>
      <w:bookmarkEnd w:id="67"/>
      <w:bookmarkEnd w:id="68"/>
      <w:bookmarkEnd w:id="69"/>
    </w:p>
    <w:p w14:paraId="45F0DEA1" w14:textId="77777777" w:rsidR="00425A36" w:rsidRPr="00A43FD9" w:rsidRDefault="00425A36" w:rsidP="00425A36">
      <w:pPr>
        <w:pStyle w:val="Heading3"/>
      </w:pPr>
      <w:bookmarkStart w:id="70" w:name="_Toc137111448"/>
      <w:bookmarkStart w:id="71" w:name="_Toc137112252"/>
      <w:bookmarkStart w:id="72" w:name="_Toc137461157"/>
      <w:bookmarkStart w:id="73" w:name="_Toc138883650"/>
      <w:bookmarkStart w:id="74" w:name="_Toc145426101"/>
      <w:r w:rsidRPr="00A43FD9">
        <w:t>4.2.1</w:t>
      </w:r>
      <w:r w:rsidRPr="00A43FD9">
        <w:tab/>
      </w:r>
      <w:r w:rsidRPr="00A43FD9">
        <w:rPr>
          <w:rFonts w:hint="eastAsia"/>
          <w:i/>
        </w:rPr>
        <w:t>Repeater</w:t>
      </w:r>
      <w:r w:rsidRPr="00A43FD9">
        <w:rPr>
          <w:i/>
        </w:rPr>
        <w:t xml:space="preserve"> type 1-C</w:t>
      </w:r>
      <w:bookmarkEnd w:id="70"/>
      <w:bookmarkEnd w:id="71"/>
      <w:bookmarkEnd w:id="72"/>
      <w:bookmarkEnd w:id="73"/>
      <w:bookmarkEnd w:id="74"/>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75" w:name="_Toc137111449"/>
      <w:bookmarkStart w:id="76" w:name="_Toc137112253"/>
      <w:bookmarkStart w:id="77" w:name="_Toc137461158"/>
      <w:bookmarkStart w:id="78" w:name="_Toc138883651"/>
      <w:bookmarkStart w:id="79" w:name="_Toc145426102"/>
      <w:r w:rsidRPr="00A43FD9">
        <w:lastRenderedPageBreak/>
        <w:t>4.2.</w:t>
      </w:r>
      <w:r w:rsidRPr="00A43FD9">
        <w:rPr>
          <w:rFonts w:hint="eastAsia"/>
        </w:rPr>
        <w:t>2</w:t>
      </w:r>
      <w:r w:rsidRPr="00A43FD9">
        <w:tab/>
      </w:r>
      <w:r w:rsidRPr="00A43FD9">
        <w:rPr>
          <w:rFonts w:hint="eastAsia"/>
          <w:i/>
        </w:rPr>
        <w:t>Repeater</w:t>
      </w:r>
      <w:r w:rsidRPr="00A43FD9">
        <w:rPr>
          <w:i/>
        </w:rPr>
        <w:t xml:space="preserve"> type 2-O</w:t>
      </w:r>
      <w:bookmarkEnd w:id="75"/>
      <w:bookmarkEnd w:id="76"/>
      <w:bookmarkEnd w:id="77"/>
      <w:bookmarkEnd w:id="78"/>
      <w:bookmarkEnd w:id="79"/>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4A5036" w14:textId="6551C13F" w:rsidR="00425A36" w:rsidRPr="00A43FD9" w:rsidRDefault="006A5F1C" w:rsidP="00425A36">
      <w:pPr>
        <w:pStyle w:val="TH"/>
      </w:pPr>
      <w:r>
        <w:pict w14:anchorId="1A4BB454">
          <v:shape id="Picture 12" o:spid="_x0000_i1029" type="#_x0000_t75" style="width:450.15pt;height:210.15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80" w:name="_Toc137111450"/>
      <w:bookmarkStart w:id="81" w:name="_Toc137112254"/>
      <w:bookmarkStart w:id="82" w:name="_Toc137461159"/>
      <w:bookmarkStart w:id="83" w:name="_Toc138883652"/>
      <w:bookmarkStart w:id="84" w:name="_Toc145426103"/>
      <w:r w:rsidRPr="00A43FD9">
        <w:t>4.</w:t>
      </w:r>
      <w:r w:rsidRPr="00A43FD9">
        <w:rPr>
          <w:rFonts w:hint="eastAsia"/>
          <w:lang w:eastAsia="zh-CN"/>
        </w:rPr>
        <w:t>3</w:t>
      </w:r>
      <w:r w:rsidRPr="00A43FD9">
        <w:tab/>
      </w:r>
      <w:r w:rsidRPr="00A43FD9">
        <w:rPr>
          <w:rFonts w:hint="eastAsia"/>
          <w:lang w:eastAsia="zh-CN"/>
        </w:rPr>
        <w:t>Repeater classes</w:t>
      </w:r>
      <w:bookmarkEnd w:id="80"/>
      <w:bookmarkEnd w:id="81"/>
      <w:bookmarkEnd w:id="82"/>
      <w:bookmarkEnd w:id="83"/>
      <w:bookmarkEnd w:id="84"/>
    </w:p>
    <w:p w14:paraId="19C12256" w14:textId="77777777" w:rsidR="00425A36" w:rsidRPr="00A43FD9" w:rsidRDefault="00425A36" w:rsidP="00425A36">
      <w:pPr>
        <w:pStyle w:val="Heading3"/>
        <w:rPr>
          <w:lang w:eastAsia="zh-CN"/>
        </w:rPr>
      </w:pPr>
      <w:bookmarkStart w:id="85" w:name="_Toc137111451"/>
      <w:bookmarkStart w:id="86" w:name="_Toc137112255"/>
      <w:bookmarkStart w:id="87" w:name="_Toc137461160"/>
      <w:bookmarkStart w:id="88" w:name="_Toc138883653"/>
      <w:bookmarkStart w:id="89" w:name="_Toc145426104"/>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85"/>
      <w:bookmarkEnd w:id="86"/>
      <w:bookmarkEnd w:id="87"/>
      <w:bookmarkEnd w:id="88"/>
      <w:bookmarkEnd w:id="89"/>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90" w:name="_Toc137111452"/>
      <w:bookmarkStart w:id="91" w:name="_Toc137112256"/>
      <w:bookmarkStart w:id="92" w:name="_Toc137461161"/>
      <w:bookmarkStart w:id="93" w:name="_Toc138883654"/>
      <w:bookmarkStart w:id="94" w:name="_Toc145426105"/>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90"/>
      <w:bookmarkEnd w:id="91"/>
      <w:bookmarkEnd w:id="92"/>
      <w:bookmarkEnd w:id="93"/>
      <w:bookmarkEnd w:id="94"/>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95" w:name="_Toc137111453"/>
      <w:bookmarkStart w:id="96" w:name="_Toc137112257"/>
      <w:bookmarkStart w:id="97" w:name="_Toc137461162"/>
      <w:bookmarkStart w:id="98" w:name="_Toc138883655"/>
      <w:bookmarkStart w:id="99" w:name="_Toc145426106"/>
      <w:r w:rsidRPr="00A43FD9">
        <w:lastRenderedPageBreak/>
        <w:t>4.</w:t>
      </w:r>
      <w:r w:rsidRPr="00A43FD9">
        <w:rPr>
          <w:rFonts w:hint="eastAsia"/>
          <w:lang w:eastAsia="zh-CN"/>
        </w:rPr>
        <w:t>4</w:t>
      </w:r>
      <w:r w:rsidRPr="00A43FD9">
        <w:tab/>
        <w:t>Regional requirements</w:t>
      </w:r>
      <w:bookmarkEnd w:id="95"/>
      <w:bookmarkEnd w:id="96"/>
      <w:bookmarkEnd w:id="97"/>
      <w:bookmarkEnd w:id="98"/>
      <w:bookmarkEnd w:id="99"/>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100"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100"/>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101"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101"/>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102" w:name="_Toc137111454"/>
      <w:bookmarkStart w:id="103" w:name="_Toc137112258"/>
      <w:bookmarkStart w:id="104" w:name="_Toc137461163"/>
      <w:bookmarkStart w:id="105" w:name="_Toc138883656"/>
      <w:bookmarkStart w:id="106" w:name="_Toc145426107"/>
      <w:r w:rsidRPr="00A43FD9">
        <w:t>4.</w:t>
      </w:r>
      <w:r w:rsidRPr="00A43FD9">
        <w:rPr>
          <w:rFonts w:hint="eastAsia"/>
          <w:lang w:eastAsia="zh-CN"/>
        </w:rPr>
        <w:t>5</w:t>
      </w:r>
      <w:r w:rsidRPr="00A43FD9">
        <w:tab/>
      </w:r>
      <w:r w:rsidRPr="00A43FD9">
        <w:rPr>
          <w:rFonts w:hint="eastAsia"/>
          <w:lang w:eastAsia="zh-CN"/>
        </w:rPr>
        <w:t>Applicability of requirements</w:t>
      </w:r>
      <w:bookmarkEnd w:id="102"/>
      <w:bookmarkEnd w:id="103"/>
      <w:bookmarkEnd w:id="104"/>
      <w:bookmarkEnd w:id="105"/>
      <w:bookmarkEnd w:id="106"/>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107" w:name="_Toc137111455"/>
      <w:bookmarkStart w:id="108" w:name="_Toc137112259"/>
    </w:p>
    <w:p w14:paraId="2C15EDE0" w14:textId="1FB08335" w:rsidR="00425A36" w:rsidRPr="00A43FD9" w:rsidRDefault="00425A36" w:rsidP="00425A36">
      <w:pPr>
        <w:pStyle w:val="Heading2"/>
        <w:rPr>
          <w:lang w:eastAsia="zh-CN"/>
        </w:rPr>
      </w:pPr>
      <w:bookmarkStart w:id="109" w:name="_Toc137461164"/>
      <w:bookmarkStart w:id="110" w:name="_Toc138883657"/>
      <w:bookmarkStart w:id="111" w:name="_Toc145426108"/>
      <w:r w:rsidRPr="00A43FD9">
        <w:rPr>
          <w:lang w:eastAsia="zh-CN"/>
        </w:rPr>
        <w:t>4.6</w:t>
      </w:r>
      <w:r w:rsidRPr="00A43FD9">
        <w:rPr>
          <w:lang w:eastAsia="zh-CN"/>
        </w:rPr>
        <w:tab/>
        <w:t xml:space="preserve">Requirements for contiguous and </w:t>
      </w:r>
      <w:r w:rsidRPr="00A43FD9">
        <w:rPr>
          <w:i/>
          <w:lang w:eastAsia="zh-CN"/>
        </w:rPr>
        <w:t>non-contiguous spectrum</w:t>
      </w:r>
      <w:bookmarkEnd w:id="107"/>
      <w:bookmarkEnd w:id="108"/>
      <w:bookmarkEnd w:id="109"/>
      <w:bookmarkEnd w:id="110"/>
      <w:bookmarkEnd w:id="111"/>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112" w:name="_Toc137111456"/>
      <w:bookmarkStart w:id="113" w:name="_Toc137112260"/>
      <w:bookmarkStart w:id="114" w:name="_Toc137461165"/>
      <w:bookmarkStart w:id="115" w:name="_Toc138883658"/>
      <w:bookmarkStart w:id="116" w:name="_Toc145426109"/>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112"/>
      <w:bookmarkEnd w:id="113"/>
      <w:bookmarkEnd w:id="114"/>
      <w:bookmarkEnd w:id="115"/>
      <w:bookmarkEnd w:id="116"/>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117" w:name="_Toc137111457"/>
      <w:bookmarkStart w:id="118" w:name="_Toc137112261"/>
      <w:bookmarkStart w:id="119" w:name="_Toc137461166"/>
      <w:bookmarkStart w:id="120" w:name="_Toc138883659"/>
      <w:bookmarkStart w:id="121" w:name="_Toc145426110"/>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117"/>
      <w:bookmarkEnd w:id="118"/>
      <w:bookmarkEnd w:id="119"/>
      <w:bookmarkEnd w:id="120"/>
      <w:bookmarkEnd w:id="121"/>
    </w:p>
    <w:p w14:paraId="7602284E" w14:textId="77777777" w:rsidR="00425A36" w:rsidRPr="00A43FD9" w:rsidRDefault="00425A36" w:rsidP="00425A36">
      <w:pPr>
        <w:pStyle w:val="Heading2"/>
        <w:rPr>
          <w:lang w:eastAsia="en-GB"/>
        </w:rPr>
      </w:pPr>
      <w:bookmarkStart w:id="122" w:name="_Toc137111458"/>
      <w:bookmarkStart w:id="123" w:name="_Toc137112262"/>
      <w:bookmarkStart w:id="124" w:name="_Toc137461167"/>
      <w:bookmarkStart w:id="125" w:name="_Toc138883660"/>
      <w:bookmarkStart w:id="126" w:name="_Toc145426111"/>
      <w:r w:rsidRPr="00A43FD9">
        <w:rPr>
          <w:lang w:eastAsia="en-GB"/>
        </w:rPr>
        <w:t>5.1</w:t>
      </w:r>
      <w:r w:rsidRPr="00A43FD9">
        <w:rPr>
          <w:lang w:eastAsia="en-GB"/>
        </w:rPr>
        <w:tab/>
        <w:t>General</w:t>
      </w:r>
      <w:bookmarkEnd w:id="122"/>
      <w:bookmarkEnd w:id="123"/>
      <w:bookmarkEnd w:id="124"/>
      <w:bookmarkEnd w:id="125"/>
      <w:bookmarkEnd w:id="126"/>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27" w:name="_Toc137111459"/>
      <w:bookmarkStart w:id="128" w:name="_Toc137112263"/>
      <w:bookmarkStart w:id="129" w:name="_Toc137461168"/>
      <w:bookmarkStart w:id="130" w:name="_Toc138883661"/>
      <w:bookmarkStart w:id="131" w:name="_Toc145426112"/>
      <w:r w:rsidRPr="00A43FD9">
        <w:rPr>
          <w:lang w:eastAsia="en-GB"/>
        </w:rPr>
        <w:t>5.2</w:t>
      </w:r>
      <w:r w:rsidRPr="00A43FD9">
        <w:rPr>
          <w:lang w:eastAsia="en-GB"/>
        </w:rPr>
        <w:tab/>
        <w:t>Operating bands</w:t>
      </w:r>
      <w:bookmarkEnd w:id="127"/>
      <w:bookmarkEnd w:id="128"/>
      <w:bookmarkEnd w:id="129"/>
      <w:bookmarkEnd w:id="130"/>
      <w:bookmarkEnd w:id="131"/>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32" w:name="_Toc137111460"/>
      <w:bookmarkStart w:id="133" w:name="_Toc137112264"/>
      <w:bookmarkStart w:id="134" w:name="_Toc137461169"/>
      <w:bookmarkStart w:id="135" w:name="_Toc138883662"/>
      <w:bookmarkStart w:id="136" w:name="_Toc145426113"/>
      <w:r w:rsidRPr="00A43FD9">
        <w:rPr>
          <w:lang w:eastAsia="en-GB"/>
        </w:rPr>
        <w:t>5.</w:t>
      </w:r>
      <w:r w:rsidRPr="00A43FD9">
        <w:rPr>
          <w:rFonts w:hint="eastAsia"/>
        </w:rPr>
        <w:t>3</w:t>
      </w:r>
      <w:r w:rsidRPr="00A43FD9">
        <w:rPr>
          <w:lang w:eastAsia="en-GB"/>
        </w:rPr>
        <w:tab/>
        <w:t>Channel arrangement</w:t>
      </w:r>
      <w:bookmarkEnd w:id="132"/>
      <w:bookmarkEnd w:id="133"/>
      <w:bookmarkEnd w:id="134"/>
      <w:bookmarkEnd w:id="135"/>
      <w:bookmarkEnd w:id="136"/>
    </w:p>
    <w:p w14:paraId="48C63F3E" w14:textId="77777777" w:rsidR="00425A36" w:rsidRPr="00A43FD9" w:rsidRDefault="00425A36" w:rsidP="00425A36">
      <w:pPr>
        <w:pStyle w:val="Heading3"/>
        <w:rPr>
          <w:lang w:eastAsia="en-GB"/>
        </w:rPr>
      </w:pPr>
      <w:bookmarkStart w:id="137" w:name="_Toc137111461"/>
      <w:bookmarkStart w:id="138" w:name="_Toc137112265"/>
      <w:bookmarkStart w:id="139" w:name="_Toc137461170"/>
      <w:bookmarkStart w:id="140" w:name="_Toc138883663"/>
      <w:bookmarkStart w:id="141" w:name="_Toc14542611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137"/>
      <w:bookmarkEnd w:id="138"/>
      <w:bookmarkEnd w:id="139"/>
      <w:bookmarkEnd w:id="140"/>
      <w:bookmarkEnd w:id="141"/>
    </w:p>
    <w:p w14:paraId="78751286" w14:textId="77777777" w:rsidR="00425A36" w:rsidRPr="00A43FD9" w:rsidRDefault="00425A36" w:rsidP="00425A36">
      <w:pPr>
        <w:pStyle w:val="Heading4"/>
        <w:rPr>
          <w:lang w:eastAsia="en-GB"/>
        </w:rPr>
      </w:pPr>
      <w:bookmarkStart w:id="142" w:name="_Toc137111462"/>
      <w:bookmarkStart w:id="143" w:name="_Toc137112266"/>
      <w:bookmarkStart w:id="144" w:name="_Toc137461171"/>
      <w:bookmarkStart w:id="145" w:name="_Toc138883664"/>
      <w:bookmarkStart w:id="146" w:name="_Toc14542611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142"/>
      <w:bookmarkEnd w:id="143"/>
      <w:bookmarkEnd w:id="144"/>
      <w:bookmarkEnd w:id="145"/>
      <w:bookmarkEnd w:id="146"/>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147" w:name="_Toc137111463"/>
      <w:bookmarkStart w:id="148" w:name="_Toc137112267"/>
      <w:bookmarkStart w:id="149" w:name="_Toc137461172"/>
      <w:bookmarkStart w:id="150" w:name="_Toc138883665"/>
      <w:bookmarkStart w:id="151" w:name="_Toc145426116"/>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147"/>
      <w:bookmarkEnd w:id="148"/>
      <w:bookmarkEnd w:id="149"/>
      <w:bookmarkEnd w:id="150"/>
      <w:bookmarkEnd w:id="151"/>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152" w:name="_Toc137111464"/>
      <w:bookmarkStart w:id="153" w:name="_Toc137112268"/>
      <w:bookmarkStart w:id="154" w:name="_Toc137461173"/>
      <w:bookmarkStart w:id="155" w:name="_Toc138883666"/>
      <w:bookmarkStart w:id="156" w:name="_Toc14542611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152"/>
      <w:bookmarkEnd w:id="153"/>
      <w:bookmarkEnd w:id="154"/>
      <w:bookmarkEnd w:id="155"/>
      <w:bookmarkEnd w:id="156"/>
    </w:p>
    <w:p w14:paraId="18235371" w14:textId="77777777" w:rsidR="00425A36" w:rsidRPr="00A43FD9" w:rsidRDefault="00425A36" w:rsidP="00425A36">
      <w:pPr>
        <w:pStyle w:val="Heading4"/>
        <w:rPr>
          <w:lang w:eastAsia="en-GB"/>
        </w:rPr>
      </w:pPr>
      <w:bookmarkStart w:id="157" w:name="_Toc137111465"/>
      <w:bookmarkStart w:id="158" w:name="_Toc137112269"/>
      <w:bookmarkStart w:id="159" w:name="_Toc137461174"/>
      <w:bookmarkStart w:id="160" w:name="_Toc138883667"/>
      <w:bookmarkStart w:id="161" w:name="_Toc145426118"/>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157"/>
      <w:bookmarkEnd w:id="158"/>
      <w:bookmarkEnd w:id="159"/>
      <w:bookmarkEnd w:id="160"/>
      <w:bookmarkEnd w:id="161"/>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162" w:name="_Toc137111466"/>
      <w:bookmarkStart w:id="163" w:name="_Toc137112270"/>
      <w:bookmarkStart w:id="164" w:name="_Toc137461175"/>
      <w:bookmarkStart w:id="165" w:name="_Toc138883668"/>
      <w:bookmarkStart w:id="166" w:name="_Toc145426119"/>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162"/>
      <w:bookmarkEnd w:id="163"/>
      <w:bookmarkEnd w:id="164"/>
      <w:bookmarkEnd w:id="165"/>
      <w:bookmarkEnd w:id="166"/>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167" w:name="_Toc137111467"/>
      <w:bookmarkStart w:id="168" w:name="_Toc137112271"/>
      <w:bookmarkStart w:id="169" w:name="_Toc137461176"/>
      <w:bookmarkStart w:id="170" w:name="_Toc138883669"/>
      <w:bookmarkStart w:id="171" w:name="_Toc145426120"/>
      <w:r w:rsidRPr="00A43FD9">
        <w:rPr>
          <w:lang w:eastAsia="zh-CN"/>
        </w:rPr>
        <w:t>6</w:t>
      </w:r>
      <w:r w:rsidRPr="00A43FD9">
        <w:rPr>
          <w:lang w:eastAsia="zh-CN"/>
        </w:rPr>
        <w:tab/>
      </w:r>
      <w:r w:rsidRPr="00A43FD9">
        <w:rPr>
          <w:rFonts w:hint="eastAsia"/>
          <w:lang w:eastAsia="zh-CN"/>
        </w:rPr>
        <w:t>Conducted characteristics</w:t>
      </w:r>
      <w:bookmarkEnd w:id="167"/>
      <w:bookmarkEnd w:id="168"/>
      <w:bookmarkEnd w:id="169"/>
      <w:bookmarkEnd w:id="170"/>
      <w:bookmarkEnd w:id="171"/>
    </w:p>
    <w:p w14:paraId="667E8DAC" w14:textId="77777777" w:rsidR="00425A36" w:rsidRPr="00A43FD9" w:rsidRDefault="00425A36" w:rsidP="00425A36">
      <w:pPr>
        <w:pStyle w:val="Heading2"/>
        <w:rPr>
          <w:lang w:eastAsia="zh-CN"/>
        </w:rPr>
      </w:pPr>
      <w:bookmarkStart w:id="172" w:name="_Toc137111468"/>
      <w:bookmarkStart w:id="173" w:name="_Toc137112272"/>
      <w:bookmarkStart w:id="174" w:name="_Toc137461177"/>
      <w:bookmarkStart w:id="175" w:name="_Toc138883670"/>
      <w:bookmarkStart w:id="176" w:name="_Toc145426121"/>
      <w:r w:rsidRPr="00A43FD9">
        <w:rPr>
          <w:rFonts w:hint="eastAsia"/>
          <w:lang w:eastAsia="zh-CN"/>
        </w:rPr>
        <w:t>6.1</w:t>
      </w:r>
      <w:r w:rsidRPr="00A43FD9">
        <w:tab/>
      </w:r>
      <w:r w:rsidRPr="00A43FD9">
        <w:rPr>
          <w:rFonts w:hint="eastAsia"/>
          <w:lang w:eastAsia="zh-CN"/>
        </w:rPr>
        <w:t>General</w:t>
      </w:r>
      <w:bookmarkEnd w:id="172"/>
      <w:bookmarkEnd w:id="173"/>
      <w:bookmarkEnd w:id="174"/>
      <w:bookmarkEnd w:id="175"/>
      <w:bookmarkEnd w:id="176"/>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177" w:name="_Toc137111469"/>
      <w:bookmarkStart w:id="178" w:name="_Toc137112273"/>
      <w:bookmarkStart w:id="179" w:name="_Toc137461178"/>
      <w:bookmarkStart w:id="180" w:name="_Toc138883671"/>
      <w:bookmarkStart w:id="181" w:name="_Toc145426122"/>
      <w:r w:rsidRPr="00A43FD9">
        <w:rPr>
          <w:rFonts w:hint="eastAsia"/>
          <w:lang w:eastAsia="zh-CN"/>
        </w:rPr>
        <w:t>6.2</w:t>
      </w:r>
      <w:r w:rsidRPr="00A43FD9">
        <w:tab/>
      </w:r>
      <w:r w:rsidRPr="00A43FD9">
        <w:rPr>
          <w:rFonts w:hint="eastAsia"/>
          <w:lang w:eastAsia="zh-CN"/>
        </w:rPr>
        <w:t>Repeater output power</w:t>
      </w:r>
      <w:bookmarkEnd w:id="177"/>
      <w:bookmarkEnd w:id="178"/>
      <w:bookmarkEnd w:id="179"/>
      <w:bookmarkEnd w:id="180"/>
      <w:bookmarkEnd w:id="181"/>
    </w:p>
    <w:p w14:paraId="3DBE8B17" w14:textId="77777777" w:rsidR="00425A36" w:rsidRPr="00A43FD9" w:rsidRDefault="00425A36" w:rsidP="00425A36">
      <w:pPr>
        <w:pStyle w:val="Heading3"/>
      </w:pPr>
      <w:bookmarkStart w:id="182" w:name="_Toc137111470"/>
      <w:bookmarkStart w:id="183" w:name="_Toc137112274"/>
      <w:bookmarkStart w:id="184" w:name="_Toc137461179"/>
      <w:bookmarkStart w:id="185" w:name="_Toc138883672"/>
      <w:bookmarkStart w:id="186" w:name="_Toc145426123"/>
      <w:r w:rsidRPr="00A43FD9">
        <w:t>6.2.1</w:t>
      </w:r>
      <w:r w:rsidRPr="00A43FD9">
        <w:tab/>
        <w:t>General</w:t>
      </w:r>
      <w:bookmarkEnd w:id="182"/>
      <w:bookmarkEnd w:id="183"/>
      <w:bookmarkEnd w:id="184"/>
      <w:bookmarkEnd w:id="185"/>
      <w:bookmarkEnd w:id="186"/>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187" w:name="_Toc137111471"/>
      <w:bookmarkStart w:id="188" w:name="_Toc137112275"/>
      <w:bookmarkStart w:id="189" w:name="_Toc137461180"/>
      <w:bookmarkStart w:id="190" w:name="_Toc138883673"/>
      <w:bookmarkStart w:id="191" w:name="_Toc145426124"/>
      <w:r w:rsidRPr="00A43FD9">
        <w:t>6.2.2</w:t>
      </w:r>
      <w:r w:rsidRPr="00A43FD9">
        <w:tab/>
        <w:t>Minimum requirement</w:t>
      </w:r>
      <w:bookmarkEnd w:id="187"/>
      <w:bookmarkEnd w:id="188"/>
      <w:bookmarkEnd w:id="189"/>
      <w:bookmarkEnd w:id="190"/>
      <w:bookmarkEnd w:id="191"/>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192" w:name="_Toc137111472"/>
      <w:bookmarkStart w:id="193" w:name="_Toc137112276"/>
      <w:bookmarkStart w:id="194" w:name="_Toc137461181"/>
      <w:bookmarkStart w:id="195" w:name="_Toc138883674"/>
      <w:bookmarkStart w:id="196" w:name="_Toc145426125"/>
      <w:r w:rsidRPr="00A43FD9">
        <w:rPr>
          <w:rFonts w:hint="eastAsia"/>
          <w:lang w:eastAsia="zh-CN"/>
        </w:rPr>
        <w:t>6.3</w:t>
      </w:r>
      <w:r w:rsidRPr="00A43FD9">
        <w:tab/>
      </w:r>
      <w:r w:rsidRPr="00A43FD9">
        <w:rPr>
          <w:rFonts w:hint="eastAsia"/>
          <w:lang w:eastAsia="zh-CN"/>
        </w:rPr>
        <w:t>Frequency stability</w:t>
      </w:r>
      <w:bookmarkEnd w:id="192"/>
      <w:bookmarkEnd w:id="193"/>
      <w:bookmarkEnd w:id="194"/>
      <w:bookmarkEnd w:id="195"/>
      <w:bookmarkEnd w:id="196"/>
    </w:p>
    <w:p w14:paraId="4D2823AA" w14:textId="77777777" w:rsidR="00425A36" w:rsidRPr="00A43FD9" w:rsidRDefault="00425A36" w:rsidP="00425A36">
      <w:pPr>
        <w:pStyle w:val="Heading3"/>
      </w:pPr>
      <w:bookmarkStart w:id="197" w:name="_Toc137111473"/>
      <w:bookmarkStart w:id="198" w:name="_Toc137112277"/>
      <w:bookmarkStart w:id="199" w:name="_Toc137461182"/>
      <w:bookmarkStart w:id="200" w:name="_Toc138883675"/>
      <w:bookmarkStart w:id="201" w:name="_Toc145426126"/>
      <w:r w:rsidRPr="00A43FD9">
        <w:t>6.3.1</w:t>
      </w:r>
      <w:r w:rsidRPr="00A43FD9">
        <w:rPr>
          <w:rFonts w:hint="eastAsia"/>
          <w:lang w:eastAsia="zh-CN"/>
        </w:rPr>
        <w:tab/>
      </w:r>
      <w:r w:rsidRPr="00A43FD9">
        <w:t>General</w:t>
      </w:r>
      <w:bookmarkEnd w:id="197"/>
      <w:bookmarkEnd w:id="198"/>
      <w:bookmarkEnd w:id="199"/>
      <w:bookmarkEnd w:id="200"/>
      <w:bookmarkEnd w:id="201"/>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202" w:name="_Toc137111474"/>
      <w:bookmarkStart w:id="203" w:name="_Toc137112278"/>
      <w:bookmarkStart w:id="204" w:name="_Toc137461183"/>
      <w:bookmarkStart w:id="205" w:name="_Toc138883676"/>
      <w:bookmarkStart w:id="206" w:name="_Toc145426127"/>
      <w:r w:rsidRPr="00A43FD9">
        <w:t>6.3.2</w:t>
      </w:r>
      <w:r w:rsidRPr="00A43FD9">
        <w:tab/>
        <w:t>Minimum requirement</w:t>
      </w:r>
      <w:bookmarkEnd w:id="202"/>
      <w:bookmarkEnd w:id="203"/>
      <w:bookmarkEnd w:id="204"/>
      <w:bookmarkEnd w:id="205"/>
      <w:bookmarkEnd w:id="206"/>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207" w:name="_Toc137111475"/>
      <w:bookmarkStart w:id="208" w:name="_Toc137112279"/>
      <w:bookmarkStart w:id="209" w:name="_Toc137461184"/>
      <w:bookmarkStart w:id="210" w:name="_Toc138883677"/>
      <w:bookmarkStart w:id="211" w:name="_Toc145426128"/>
      <w:r w:rsidRPr="00A43FD9">
        <w:rPr>
          <w:rFonts w:hint="eastAsia"/>
          <w:lang w:eastAsia="zh-CN"/>
        </w:rPr>
        <w:lastRenderedPageBreak/>
        <w:t>6.4</w:t>
      </w:r>
      <w:r w:rsidRPr="00A43FD9">
        <w:tab/>
      </w:r>
      <w:r w:rsidRPr="00A43FD9">
        <w:rPr>
          <w:rFonts w:hint="eastAsia"/>
          <w:lang w:eastAsia="zh-CN"/>
        </w:rPr>
        <w:t>Out of band gain</w:t>
      </w:r>
      <w:bookmarkEnd w:id="207"/>
      <w:bookmarkEnd w:id="208"/>
      <w:bookmarkEnd w:id="209"/>
      <w:bookmarkEnd w:id="210"/>
      <w:bookmarkEnd w:id="211"/>
    </w:p>
    <w:p w14:paraId="626F613A" w14:textId="77777777" w:rsidR="00425A36" w:rsidRPr="00A43FD9" w:rsidRDefault="00425A36" w:rsidP="00425A36">
      <w:pPr>
        <w:pStyle w:val="Heading3"/>
        <w:rPr>
          <w:lang w:eastAsia="zh-CN"/>
        </w:rPr>
      </w:pPr>
      <w:bookmarkStart w:id="212" w:name="_Toc137111476"/>
      <w:bookmarkStart w:id="213" w:name="_Toc137112280"/>
      <w:bookmarkStart w:id="214" w:name="_Toc137461185"/>
      <w:bookmarkStart w:id="215" w:name="_Toc138883678"/>
      <w:bookmarkStart w:id="216" w:name="_Toc145426129"/>
      <w:r w:rsidRPr="00A43FD9">
        <w:rPr>
          <w:lang w:eastAsia="zh-CN"/>
        </w:rPr>
        <w:t>6.4.1</w:t>
      </w:r>
      <w:r w:rsidRPr="00A43FD9">
        <w:rPr>
          <w:rFonts w:hint="eastAsia"/>
          <w:lang w:eastAsia="zh-CN"/>
        </w:rPr>
        <w:tab/>
      </w:r>
      <w:r w:rsidRPr="00A43FD9">
        <w:rPr>
          <w:lang w:eastAsia="zh-CN"/>
        </w:rPr>
        <w:t>General</w:t>
      </w:r>
      <w:bookmarkEnd w:id="212"/>
      <w:bookmarkEnd w:id="213"/>
      <w:bookmarkEnd w:id="214"/>
      <w:bookmarkEnd w:id="215"/>
      <w:bookmarkEnd w:id="216"/>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217" w:name="_Toc137111477"/>
      <w:bookmarkStart w:id="218" w:name="_Toc137112281"/>
      <w:bookmarkStart w:id="219" w:name="_Toc137461186"/>
      <w:bookmarkStart w:id="220" w:name="_Toc138883679"/>
      <w:bookmarkStart w:id="221" w:name="_Toc145426130"/>
      <w:r w:rsidRPr="00A43FD9">
        <w:t>6.4.2</w:t>
      </w:r>
      <w:r w:rsidRPr="00A43FD9">
        <w:rPr>
          <w:rFonts w:hint="eastAsia"/>
          <w:lang w:eastAsia="zh-CN"/>
        </w:rPr>
        <w:tab/>
      </w:r>
      <w:r w:rsidRPr="00A43FD9">
        <w:t>Minimum requirement</w:t>
      </w:r>
      <w:bookmarkEnd w:id="217"/>
      <w:bookmarkEnd w:id="218"/>
      <w:bookmarkEnd w:id="219"/>
      <w:bookmarkEnd w:id="220"/>
      <w:bookmarkEnd w:id="22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222" w:name="_Toc137111478"/>
      <w:bookmarkStart w:id="223" w:name="_Toc137112282"/>
      <w:bookmarkStart w:id="224" w:name="_Toc137461187"/>
      <w:bookmarkStart w:id="225" w:name="_Toc138883680"/>
      <w:bookmarkStart w:id="226" w:name="_Toc145426131"/>
      <w:r w:rsidRPr="00A43FD9">
        <w:t>6.</w:t>
      </w:r>
      <w:r w:rsidRPr="00A43FD9">
        <w:rPr>
          <w:rFonts w:hint="eastAsia"/>
          <w:lang w:eastAsia="zh-CN"/>
        </w:rPr>
        <w:t>5</w:t>
      </w:r>
      <w:r w:rsidRPr="00A43FD9">
        <w:tab/>
      </w:r>
      <w:r w:rsidRPr="00A43FD9">
        <w:rPr>
          <w:rFonts w:hint="eastAsia"/>
          <w:lang w:eastAsia="zh-CN"/>
        </w:rPr>
        <w:t>Unwanted emissions</w:t>
      </w:r>
      <w:bookmarkEnd w:id="222"/>
      <w:bookmarkEnd w:id="223"/>
      <w:bookmarkEnd w:id="224"/>
      <w:bookmarkEnd w:id="225"/>
      <w:bookmarkEnd w:id="226"/>
    </w:p>
    <w:p w14:paraId="269098CE" w14:textId="77777777" w:rsidR="00425A36" w:rsidRPr="00A43FD9" w:rsidRDefault="00425A36" w:rsidP="00425A36">
      <w:pPr>
        <w:pStyle w:val="Heading3"/>
        <w:rPr>
          <w:lang w:eastAsia="en-GB"/>
        </w:rPr>
      </w:pPr>
      <w:bookmarkStart w:id="227" w:name="_Toc137111479"/>
      <w:bookmarkStart w:id="228" w:name="_Toc137112283"/>
      <w:bookmarkStart w:id="229" w:name="_Toc137461188"/>
      <w:bookmarkStart w:id="230" w:name="_Toc138883681"/>
      <w:bookmarkStart w:id="231" w:name="_Toc145426132"/>
      <w:r w:rsidRPr="00A43FD9">
        <w:rPr>
          <w:lang w:eastAsia="en-GB"/>
        </w:rPr>
        <w:t>6.5.1</w:t>
      </w:r>
      <w:r w:rsidRPr="00A43FD9">
        <w:rPr>
          <w:lang w:eastAsia="en-GB"/>
        </w:rPr>
        <w:tab/>
        <w:t>General</w:t>
      </w:r>
      <w:bookmarkEnd w:id="227"/>
      <w:bookmarkEnd w:id="228"/>
      <w:bookmarkEnd w:id="229"/>
      <w:bookmarkEnd w:id="230"/>
      <w:bookmarkEnd w:id="231"/>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232" w:name="_Toc137111480"/>
      <w:bookmarkStart w:id="233" w:name="_Toc137112284"/>
      <w:bookmarkStart w:id="234" w:name="_Toc137461189"/>
      <w:bookmarkStart w:id="235" w:name="_Toc138883682"/>
      <w:bookmarkStart w:id="236" w:name="_Toc145426133"/>
      <w:r w:rsidRPr="00A43FD9">
        <w:rPr>
          <w:lang w:eastAsia="en-GB"/>
        </w:rPr>
        <w:t>6.5.2</w:t>
      </w:r>
      <w:r w:rsidRPr="00A43FD9">
        <w:rPr>
          <w:lang w:eastAsia="en-GB"/>
        </w:rPr>
        <w:tab/>
        <w:t>Adjacent Channel Leakage Power Ratio</w:t>
      </w:r>
      <w:bookmarkEnd w:id="232"/>
      <w:bookmarkEnd w:id="233"/>
      <w:bookmarkEnd w:id="234"/>
      <w:bookmarkEnd w:id="235"/>
      <w:bookmarkEnd w:id="236"/>
    </w:p>
    <w:p w14:paraId="3E48E0CB" w14:textId="77777777" w:rsidR="00425A36" w:rsidRPr="00A43FD9" w:rsidRDefault="00425A36" w:rsidP="00425A36">
      <w:pPr>
        <w:pStyle w:val="Heading4"/>
        <w:rPr>
          <w:lang w:eastAsia="en-GB"/>
        </w:rPr>
      </w:pPr>
      <w:bookmarkStart w:id="237" w:name="_Toc137111481"/>
      <w:bookmarkStart w:id="238" w:name="_Toc137112285"/>
      <w:bookmarkStart w:id="239" w:name="_Toc137461190"/>
      <w:bookmarkStart w:id="240" w:name="_Toc138883683"/>
      <w:bookmarkStart w:id="241" w:name="_Toc145426134"/>
      <w:r w:rsidRPr="00A43FD9">
        <w:rPr>
          <w:lang w:eastAsia="en-GB"/>
        </w:rPr>
        <w:t>6.5.2.1</w:t>
      </w:r>
      <w:r w:rsidRPr="00A43FD9">
        <w:rPr>
          <w:lang w:eastAsia="en-GB"/>
        </w:rPr>
        <w:tab/>
        <w:t>General</w:t>
      </w:r>
      <w:bookmarkEnd w:id="237"/>
      <w:bookmarkEnd w:id="238"/>
      <w:bookmarkEnd w:id="239"/>
      <w:bookmarkEnd w:id="240"/>
      <w:bookmarkEnd w:id="241"/>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242" w:name="_Toc137111482"/>
      <w:bookmarkStart w:id="243" w:name="_Toc137112286"/>
      <w:bookmarkStart w:id="244" w:name="_Toc137461191"/>
      <w:bookmarkStart w:id="245" w:name="_Toc138883684"/>
      <w:bookmarkStart w:id="246" w:name="_Toc145426135"/>
      <w:r w:rsidRPr="00A43FD9">
        <w:rPr>
          <w:lang w:eastAsia="en-GB"/>
        </w:rPr>
        <w:t>6.5.2.2</w:t>
      </w:r>
      <w:r w:rsidRPr="00A43FD9">
        <w:rPr>
          <w:lang w:eastAsia="en-GB"/>
        </w:rPr>
        <w:tab/>
        <w:t>Minimum requirements</w:t>
      </w:r>
      <w:bookmarkEnd w:id="242"/>
      <w:bookmarkEnd w:id="243"/>
      <w:bookmarkEnd w:id="244"/>
      <w:bookmarkEnd w:id="245"/>
      <w:bookmarkEnd w:id="246"/>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tcPr>
          <w:p w14:paraId="1D891265" w14:textId="5622C5B6" w:rsidR="00425A36" w:rsidRPr="00A43FD9" w:rsidRDefault="00425A36" w:rsidP="005E13EA">
            <w:pPr>
              <w:pStyle w:val="TAH"/>
              <w:rPr>
                <w:lang w:eastAsia="en-GB"/>
              </w:rPr>
            </w:pPr>
            <w:bookmarkStart w:id="247"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6" w:space="0" w:color="auto"/>
              <w:left w:val="single" w:sz="6" w:space="0" w:color="auto"/>
              <w:bottom w:val="single" w:sz="6" w:space="0" w:color="auto"/>
              <w:right w:val="single" w:sz="6"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6" w:space="0" w:color="auto"/>
              <w:left w:val="single" w:sz="6" w:space="0" w:color="auto"/>
              <w:bottom w:val="single" w:sz="6" w:space="0" w:color="auto"/>
              <w:right w:val="single" w:sz="6"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248" w:name="_MCCTEMPBM_CRPT72460013___4" w:colFirst="2" w:colLast="2"/>
            <w:bookmarkEnd w:id="24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249" w:name="_MCCTEMPBM_CRPT72460014___4" w:colFirst="2" w:colLast="2"/>
            <w:bookmarkEnd w:id="248"/>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250" w:name="_MCCTEMPBM_CRPT72460015___4" w:colFirst="2" w:colLast="2"/>
            <w:bookmarkEnd w:id="249"/>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251" w:name="_MCCTEMPBM_CRPT72460016___4" w:colFirst="2" w:colLast="2"/>
            <w:bookmarkEnd w:id="250"/>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251"/>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6" w:space="0" w:color="auto"/>
              <w:left w:val="single" w:sz="6" w:space="0" w:color="auto"/>
              <w:bottom w:val="single" w:sz="6" w:space="0" w:color="auto"/>
              <w:right w:val="single" w:sz="6"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6" w:space="0" w:color="auto"/>
              <w:left w:val="single" w:sz="6" w:space="0" w:color="auto"/>
              <w:bottom w:val="single" w:sz="6" w:space="0" w:color="auto"/>
              <w:right w:val="single" w:sz="6"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tcBorders>
              <w:top w:val="single" w:sz="6" w:space="0" w:color="auto"/>
              <w:left w:val="single" w:sz="6" w:space="0" w:color="auto"/>
              <w:bottom w:val="single" w:sz="6" w:space="0" w:color="auto"/>
              <w:right w:val="single" w:sz="6" w:space="0" w:color="auto"/>
            </w:tcBorders>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tcBorders>
              <w:top w:val="single" w:sz="6" w:space="0" w:color="auto"/>
              <w:left w:val="single" w:sz="6" w:space="0" w:color="auto"/>
              <w:bottom w:val="single" w:sz="6" w:space="0" w:color="auto"/>
              <w:right w:val="single" w:sz="6" w:space="0" w:color="auto"/>
            </w:tcBorders>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tcBorders>
              <w:top w:val="single" w:sz="6" w:space="0" w:color="auto"/>
              <w:left w:val="single" w:sz="6" w:space="0" w:color="auto"/>
              <w:bottom w:val="single" w:sz="6" w:space="0" w:color="auto"/>
              <w:right w:val="single" w:sz="6" w:space="0" w:color="auto"/>
            </w:tcBorders>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CE5EFB">
        <w:trPr>
          <w:cantSplit/>
          <w:jc w:val="center"/>
        </w:trPr>
        <w:tc>
          <w:tcPr>
            <w:tcW w:w="1588" w:type="dxa"/>
            <w:tcBorders>
              <w:top w:val="single" w:sz="6" w:space="0" w:color="auto"/>
              <w:left w:val="single" w:sz="6" w:space="0" w:color="auto"/>
              <w:bottom w:val="single" w:sz="4" w:space="0" w:color="auto"/>
              <w:right w:val="single" w:sz="6" w:space="0" w:color="auto"/>
            </w:tcBorders>
          </w:tcPr>
          <w:p w14:paraId="27813E07" w14:textId="67353730" w:rsidR="00425A36" w:rsidRPr="00A43FD9" w:rsidRDefault="00425A36" w:rsidP="005E13EA">
            <w:pPr>
              <w:pStyle w:val="TAH"/>
              <w:rPr>
                <w:lang w:eastAsia="zh-CN"/>
              </w:rPr>
            </w:pPr>
            <w:bookmarkStart w:id="252"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6" w:space="0" w:color="auto"/>
              <w:left w:val="single" w:sz="6" w:space="0" w:color="auto"/>
              <w:bottom w:val="single" w:sz="6" w:space="0" w:color="auto"/>
              <w:right w:val="single" w:sz="6"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6" w:space="0" w:color="auto"/>
              <w:left w:val="single" w:sz="6" w:space="0" w:color="auto"/>
              <w:bottom w:val="single" w:sz="6" w:space="0" w:color="auto"/>
              <w:right w:val="single" w:sz="6"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6" w:space="0" w:color="auto"/>
              <w:left w:val="single" w:sz="6" w:space="0" w:color="auto"/>
              <w:bottom w:val="single" w:sz="6" w:space="0" w:color="auto"/>
              <w:right w:val="single" w:sz="6"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6" w:space="0" w:color="auto"/>
              <w:left w:val="single" w:sz="6" w:space="0" w:color="auto"/>
              <w:bottom w:val="single" w:sz="6" w:space="0" w:color="auto"/>
              <w:right w:val="single" w:sz="6"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6" w:space="0" w:color="auto"/>
              <w:left w:val="single" w:sz="6" w:space="0" w:color="auto"/>
              <w:bottom w:val="single" w:sz="6" w:space="0" w:color="auto"/>
              <w:right w:val="single" w:sz="6"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253" w:name="_MCCTEMPBM_CRPT72460019___4" w:colFirst="1" w:colLast="4"/>
            <w:bookmarkEnd w:id="25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254" w:name="_MCCTEMPBM_CRPT72460020___4" w:colFirst="1" w:colLast="4"/>
            <w:bookmarkEnd w:id="253"/>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255" w:name="_MCCTEMPBM_CRPT72460021___4" w:colFirst="1" w:colLast="4"/>
            <w:bookmarkEnd w:id="25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256" w:name="_MCCTEMPBM_CRPT72460022___4" w:colFirst="1" w:colLast="4"/>
            <w:bookmarkEnd w:id="255"/>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256"/>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CE5EFB">
        <w:trPr>
          <w:cantSplit/>
          <w:jc w:val="center"/>
        </w:trPr>
        <w:tc>
          <w:tcPr>
            <w:tcW w:w="1671" w:type="dxa"/>
            <w:tcBorders>
              <w:top w:val="single" w:sz="6" w:space="0" w:color="auto"/>
              <w:left w:val="single" w:sz="6" w:space="0" w:color="auto"/>
              <w:bottom w:val="single" w:sz="4" w:space="0" w:color="auto"/>
              <w:right w:val="single" w:sz="6"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6" w:space="0" w:color="auto"/>
              <w:left w:val="single" w:sz="6" w:space="0" w:color="auto"/>
              <w:bottom w:val="single" w:sz="6" w:space="0" w:color="auto"/>
              <w:right w:val="single" w:sz="6"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6" w:space="0" w:color="auto"/>
              <w:left w:val="single" w:sz="6" w:space="0" w:color="auto"/>
              <w:bottom w:val="single" w:sz="6" w:space="0" w:color="auto"/>
              <w:right w:val="single" w:sz="6"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6" w:space="0" w:color="auto"/>
              <w:left w:val="single" w:sz="6" w:space="0" w:color="auto"/>
              <w:bottom w:val="single" w:sz="6" w:space="0" w:color="auto"/>
              <w:right w:val="single" w:sz="6"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6" w:space="0" w:color="auto"/>
              <w:left w:val="single" w:sz="6" w:space="0" w:color="auto"/>
              <w:bottom w:val="single" w:sz="6" w:space="0" w:color="auto"/>
              <w:right w:val="single" w:sz="6"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6" w:space="0" w:color="auto"/>
              <w:left w:val="single" w:sz="6" w:space="0" w:color="auto"/>
              <w:bottom w:val="single" w:sz="6" w:space="0" w:color="auto"/>
              <w:right w:val="single" w:sz="6"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257"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258" w:name="_MCCTEMPBM_CRPT72460027___4" w:colFirst="1" w:colLast="4"/>
            <w:bookmarkEnd w:id="25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259" w:name="_MCCTEMPBM_CRPT72460028___4" w:colFirst="1" w:colLast="4"/>
            <w:bookmarkEnd w:id="258"/>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260" w:name="_MCCTEMPBM_CRPT72460030___4" w:colFirst="2" w:colLast="3"/>
            <w:bookmarkEnd w:id="25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261"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261"/>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262" w:name="_MCCTEMPBM_CRPT72460031___4" w:colFirst="1" w:colLast="4"/>
            <w:bookmarkEnd w:id="260"/>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262"/>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263"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263"/>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tcBorders>
              <w:top w:val="single" w:sz="6" w:space="0" w:color="auto"/>
              <w:left w:val="single" w:sz="6" w:space="0" w:color="auto"/>
              <w:bottom w:val="single" w:sz="6" w:space="0" w:color="auto"/>
              <w:right w:val="single" w:sz="6" w:space="0" w:color="auto"/>
            </w:tcBorders>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264" w:name="_Toc137112287"/>
      <w:bookmarkStart w:id="265" w:name="_Toc137111483"/>
    </w:p>
    <w:p w14:paraId="2068F020" w14:textId="29F1CA2B" w:rsidR="00425A36" w:rsidRPr="00A43FD9" w:rsidRDefault="00425A36" w:rsidP="00425A36">
      <w:pPr>
        <w:pStyle w:val="Heading3"/>
        <w:rPr>
          <w:lang w:eastAsia="en-GB"/>
        </w:rPr>
      </w:pPr>
      <w:bookmarkStart w:id="266" w:name="_Toc137461192"/>
      <w:bookmarkStart w:id="267" w:name="_Toc138883685"/>
      <w:bookmarkStart w:id="268" w:name="_Toc145426136"/>
      <w:r w:rsidRPr="00A43FD9">
        <w:rPr>
          <w:lang w:eastAsia="en-GB"/>
        </w:rPr>
        <w:t>6.5.3</w:t>
      </w:r>
      <w:r w:rsidRPr="00A43FD9">
        <w:rPr>
          <w:lang w:eastAsia="en-GB"/>
        </w:rPr>
        <w:tab/>
        <w:t>Operating band unwanted emissions</w:t>
      </w:r>
      <w:bookmarkEnd w:id="264"/>
      <w:bookmarkEnd w:id="266"/>
      <w:bookmarkEnd w:id="267"/>
      <w:bookmarkEnd w:id="268"/>
      <w:r w:rsidRPr="00A43FD9">
        <w:rPr>
          <w:lang w:eastAsia="en-GB"/>
        </w:rPr>
        <w:tab/>
      </w:r>
      <w:bookmarkEnd w:id="265"/>
    </w:p>
    <w:p w14:paraId="74D0B2C5" w14:textId="77777777" w:rsidR="00425A36" w:rsidRPr="00A43FD9" w:rsidRDefault="00425A36" w:rsidP="00425A36">
      <w:pPr>
        <w:pStyle w:val="Heading4"/>
        <w:rPr>
          <w:lang w:eastAsia="en-GB"/>
        </w:rPr>
      </w:pPr>
      <w:bookmarkStart w:id="269" w:name="_Toc137111484"/>
      <w:bookmarkStart w:id="270" w:name="_Toc137112288"/>
      <w:bookmarkStart w:id="271" w:name="_Toc137461193"/>
      <w:bookmarkStart w:id="272" w:name="_Toc138883686"/>
      <w:bookmarkStart w:id="273" w:name="_Toc145426137"/>
      <w:r w:rsidRPr="00A43FD9">
        <w:rPr>
          <w:lang w:eastAsia="en-GB"/>
        </w:rPr>
        <w:t>6.5.3.1</w:t>
      </w:r>
      <w:r w:rsidRPr="00A43FD9">
        <w:rPr>
          <w:lang w:eastAsia="en-GB"/>
        </w:rPr>
        <w:tab/>
        <w:t>General</w:t>
      </w:r>
      <w:bookmarkEnd w:id="269"/>
      <w:bookmarkEnd w:id="270"/>
      <w:bookmarkEnd w:id="271"/>
      <w:bookmarkEnd w:id="272"/>
      <w:bookmarkEnd w:id="273"/>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274" w:name="_Hlk137203955"/>
      <w:r w:rsidR="002613B6">
        <w:rPr>
          <w:rFonts w:eastAsia="DengXian"/>
          <w:lang w:eastAsia="en-GB"/>
        </w:rPr>
        <w:t xml:space="preserve">clause </w:t>
      </w:r>
      <w:bookmarkEnd w:id="274"/>
      <w:r w:rsidRPr="00A43FD9">
        <w:rPr>
          <w:rFonts w:eastAsia="DengXian"/>
          <w:lang w:eastAsia="en-GB"/>
        </w:rPr>
        <w:t>6.5.3.2.6 shall apply.</w:t>
      </w:r>
    </w:p>
    <w:p w14:paraId="02594403" w14:textId="77777777" w:rsidR="00425A36" w:rsidRPr="00A43FD9" w:rsidRDefault="00425A36" w:rsidP="00425A36">
      <w:pPr>
        <w:pStyle w:val="Heading4"/>
      </w:pPr>
      <w:bookmarkStart w:id="275" w:name="_Toc137111485"/>
      <w:bookmarkStart w:id="276" w:name="_Toc137112289"/>
      <w:bookmarkStart w:id="277" w:name="_Toc137461194"/>
      <w:bookmarkStart w:id="278" w:name="_Toc138883687"/>
      <w:bookmarkStart w:id="279" w:name="_Toc145426138"/>
      <w:r w:rsidRPr="00A43FD9">
        <w:t>6.5.3.2</w:t>
      </w:r>
      <w:r w:rsidRPr="00A43FD9">
        <w:tab/>
        <w:t>Minimum requirements</w:t>
      </w:r>
      <w:bookmarkEnd w:id="275"/>
      <w:bookmarkEnd w:id="276"/>
      <w:bookmarkEnd w:id="277"/>
      <w:bookmarkEnd w:id="278"/>
      <w:bookmarkEnd w:id="279"/>
    </w:p>
    <w:p w14:paraId="3592D16D" w14:textId="77777777" w:rsidR="00425A36" w:rsidRPr="00A43FD9" w:rsidRDefault="00425A36" w:rsidP="00425A36">
      <w:pPr>
        <w:pStyle w:val="Heading5"/>
        <w:rPr>
          <w:lang w:eastAsia="zh-CN"/>
        </w:rPr>
      </w:pPr>
      <w:bookmarkStart w:id="280" w:name="_Toc137111486"/>
      <w:bookmarkStart w:id="281" w:name="_Toc137112290"/>
      <w:bookmarkStart w:id="282" w:name="_Toc137461195"/>
      <w:bookmarkStart w:id="283" w:name="_Toc138883688"/>
      <w:bookmarkStart w:id="284" w:name="_Toc145426139"/>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280"/>
      <w:bookmarkEnd w:id="281"/>
      <w:bookmarkEnd w:id="282"/>
      <w:bookmarkEnd w:id="283"/>
      <w:bookmarkEnd w:id="284"/>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29.85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285"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85"/>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29.85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286" w:name="_Toc137111487"/>
      <w:bookmarkStart w:id="287" w:name="_Toc137112291"/>
      <w:bookmarkStart w:id="288" w:name="_Toc137461196"/>
      <w:bookmarkStart w:id="289" w:name="_Toc138883689"/>
      <w:bookmarkStart w:id="290" w:name="_Toc145426140"/>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286"/>
      <w:bookmarkEnd w:id="287"/>
      <w:bookmarkEnd w:id="288"/>
      <w:bookmarkEnd w:id="289"/>
      <w:bookmarkEnd w:id="29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29.85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29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9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29.85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6A5F1C" w:rsidP="005E13EA">
            <w:pPr>
              <w:pStyle w:val="TAC"/>
            </w:pPr>
            <w:r>
              <w:pict w14:anchorId="7342395A">
                <v:shape id="_x0000_i1034" type="#_x0000_t75" style="width:114.1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6.9pt;height:29.85pt" o:ole="" fillcolor="window">
                  <v:imagedata r:id="rId15" o:title=""/>
                </v:shape>
                <o:OLEObject Type="Embed" ProgID="Equation.3" ShapeID="_x0000_i1035" DrawAspect="Content" ObjectID="_1757326727"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29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9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293" w:name="_Toc137111488"/>
      <w:bookmarkStart w:id="294" w:name="_Toc137112292"/>
      <w:bookmarkStart w:id="295" w:name="_Toc137461197"/>
      <w:bookmarkStart w:id="296" w:name="_Toc138883690"/>
      <w:bookmarkStart w:id="297" w:name="_Toc145426141"/>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293"/>
      <w:bookmarkEnd w:id="294"/>
      <w:bookmarkEnd w:id="295"/>
      <w:bookmarkEnd w:id="296"/>
      <w:bookmarkEnd w:id="297"/>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6A5F1C">
              <w:pict w14:anchorId="1B90DB54">
                <v:shape id="_x0000_i1036" type="#_x0000_t75" style="width:161.5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298"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298"/>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6A5F1C" w:rsidP="005E13EA">
            <w:pPr>
              <w:pStyle w:val="TAC"/>
              <w:rPr>
                <w:lang w:eastAsia="zh-CN"/>
              </w:rPr>
            </w:pPr>
            <w:r>
              <w:pict w14:anchorId="534C0D12">
                <v:shape id="_x0000_i1037" type="#_x0000_t75" style="width:162.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299"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299"/>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8.15pt;height:29.85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6A5F1C" w:rsidP="005E13EA">
            <w:pPr>
              <w:pStyle w:val="TAC"/>
              <w:rPr>
                <w:lang w:eastAsia="zh-CN"/>
              </w:rPr>
            </w:pPr>
            <w:r>
              <w:pict w14:anchorId="40F323AD">
                <v:shape id="_x0000_i1039" type="#_x0000_t75" style="width:132.3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300" w:name="_Toc137111489"/>
      <w:bookmarkStart w:id="301" w:name="_Toc137112293"/>
      <w:bookmarkStart w:id="302" w:name="_Toc137461198"/>
      <w:bookmarkStart w:id="303" w:name="_Toc138883691"/>
      <w:bookmarkStart w:id="304" w:name="_Toc145426142"/>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300"/>
      <w:bookmarkEnd w:id="301"/>
      <w:bookmarkEnd w:id="302"/>
      <w:bookmarkEnd w:id="303"/>
      <w:bookmarkEnd w:id="304"/>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49.85pt;height:29.85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6A5F1C" w:rsidP="005E13EA">
            <w:pPr>
              <w:pStyle w:val="TAC"/>
              <w:rPr>
                <w:rFonts w:cs="Arial"/>
              </w:rPr>
            </w:pPr>
            <w:r>
              <w:pict w14:anchorId="3C52A6C4">
                <v:shape id="_x0000_i1041" type="#_x0000_t75" style="width:132.3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305"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305"/>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306" w:name="_Toc137111490"/>
      <w:bookmarkStart w:id="307" w:name="_Toc137112294"/>
      <w:bookmarkStart w:id="308" w:name="_Toc137461199"/>
      <w:bookmarkStart w:id="309" w:name="_Toc138883692"/>
      <w:bookmarkStart w:id="310" w:name="_Toc145426143"/>
      <w:r w:rsidRPr="00A43FD9">
        <w:rPr>
          <w:lang w:eastAsia="en-GB"/>
        </w:rPr>
        <w:t>6.5.3.2.5</w:t>
      </w:r>
      <w:r w:rsidRPr="00A43FD9">
        <w:rPr>
          <w:lang w:eastAsia="en-GB"/>
        </w:rPr>
        <w:tab/>
        <w:t>Minimum requirements for additional requirements</w:t>
      </w:r>
      <w:bookmarkEnd w:id="306"/>
      <w:bookmarkEnd w:id="307"/>
      <w:bookmarkEnd w:id="308"/>
      <w:bookmarkEnd w:id="309"/>
      <w:bookmarkEnd w:id="310"/>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311"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312" w:name="_MCCTEMPBM_CRPT72460043___4" w:colFirst="0" w:colLast="1"/>
            <w:bookmarkEnd w:id="311"/>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312"/>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313" w:name="_Toc137111491"/>
      <w:bookmarkStart w:id="314" w:name="_Toc137112295"/>
      <w:bookmarkStart w:id="315" w:name="_Toc137461200"/>
      <w:bookmarkStart w:id="316" w:name="_Toc138883693"/>
      <w:bookmarkStart w:id="317" w:name="_Toc145426144"/>
      <w:r w:rsidRPr="00A43FD9">
        <w:rPr>
          <w:lang w:eastAsia="en-GB"/>
        </w:rPr>
        <w:t>6.5.3.2.6</w:t>
      </w:r>
      <w:r w:rsidRPr="00A43FD9">
        <w:rPr>
          <w:lang w:eastAsia="en-GB"/>
        </w:rPr>
        <w:tab/>
        <w:t>Minimum requirements inside passband with no UL input signal</w:t>
      </w:r>
      <w:bookmarkEnd w:id="313"/>
      <w:bookmarkEnd w:id="314"/>
      <w:bookmarkEnd w:id="315"/>
      <w:bookmarkEnd w:id="316"/>
      <w:bookmarkEnd w:id="317"/>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6A5F1C" w:rsidP="005E13EA">
            <w:pPr>
              <w:pStyle w:val="TAC"/>
              <w:rPr>
                <w:rFonts w:cs="Arial"/>
              </w:rPr>
            </w:pPr>
            <w:r>
              <w:pict w14:anchorId="423DED3D">
                <v:shape id="_x0000_i1042" type="#_x0000_t75" style="width:132.3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8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2.7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6A5F1C">
              <w:rPr>
                <w:position w:val="-4"/>
              </w:rPr>
              <w:pict w14:anchorId="66BD404F">
                <v:shape id="_x0000_i1045"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6A5F1C">
              <w:rPr>
                <w:position w:val="-4"/>
              </w:rPr>
              <w:pict w14:anchorId="12A34506">
                <v:shape id="_x0000_i1046"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6A5F1C">
              <w:rPr>
                <w:position w:val="-4"/>
              </w:rPr>
              <w:pict w14:anchorId="41E94854">
                <v:shape id="_x0000_i1047"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6A5F1C">
              <w:rPr>
                <w:position w:val="-4"/>
              </w:rPr>
              <w:pict w14:anchorId="5FD43455">
                <v:shape id="_x0000_i1048" type="#_x0000_t75" style="width:11.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6A5F1C">
              <w:rPr>
                <w:position w:val="-10"/>
              </w:rPr>
              <w:pict w14:anchorId="07422C85">
                <v:shape id="_x0000_i1049" type="#_x0000_t75" style="width:66.1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6A5F1C">
              <w:rPr>
                <w:position w:val="-10"/>
              </w:rPr>
              <w:pict w14:anchorId="0C79334C">
                <v:shape id="_x0000_i1050" type="#_x0000_t75" style="width:66.1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6A5F1C">
              <w:rPr>
                <w:position w:val="-10"/>
              </w:rPr>
              <w:pict w14:anchorId="782EDE54">
                <v:shape id="_x0000_i1051" type="#_x0000_t75" style="width:149.8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6A5F1C">
              <w:rPr>
                <w:position w:val="-10"/>
              </w:rPr>
              <w:pict w14:anchorId="3E56227D">
                <v:shape id="_x0000_i1052" type="#_x0000_t75" style="width:149.85pt;height:17.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318"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4pt;height:11.7pt" o:ole="">
                  <v:imagedata r:id="rId29" o:title=""/>
                </v:shape>
                <o:OLEObject Type="Embed" ProgID="Equation.3" ShapeID="_x0000_i1053" DrawAspect="Content" ObjectID="_1757326728"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318"/>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4pt;height:17.55pt" o:ole="">
                  <v:imagedata r:id="rId31" o:title=""/>
                </v:shape>
                <o:OLEObject Type="Embed" ProgID="Equation.3" ShapeID="_x0000_i1054" DrawAspect="Content" ObjectID="_1757326729"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319" w:name="_Toc137111492"/>
      <w:bookmarkStart w:id="320" w:name="_Toc137112296"/>
      <w:bookmarkStart w:id="321" w:name="_Toc137461201"/>
      <w:bookmarkStart w:id="322" w:name="_Toc138883694"/>
      <w:bookmarkStart w:id="323" w:name="_Toc145426145"/>
      <w:r w:rsidRPr="00A43FD9">
        <w:rPr>
          <w:lang w:eastAsia="en-GB"/>
        </w:rPr>
        <w:lastRenderedPageBreak/>
        <w:t>6.5.4</w:t>
      </w:r>
      <w:r w:rsidRPr="00A43FD9">
        <w:rPr>
          <w:lang w:eastAsia="en-GB"/>
        </w:rPr>
        <w:tab/>
        <w:t>Transmitter spurious emissions</w:t>
      </w:r>
      <w:bookmarkEnd w:id="319"/>
      <w:bookmarkEnd w:id="320"/>
      <w:bookmarkEnd w:id="321"/>
      <w:bookmarkEnd w:id="322"/>
      <w:bookmarkEnd w:id="323"/>
    </w:p>
    <w:p w14:paraId="2FC3FD7A" w14:textId="77777777" w:rsidR="00425A36" w:rsidRPr="00A43FD9" w:rsidRDefault="00425A36" w:rsidP="00425A36">
      <w:pPr>
        <w:pStyle w:val="Heading4"/>
        <w:rPr>
          <w:lang w:eastAsia="en-GB"/>
        </w:rPr>
      </w:pPr>
      <w:bookmarkStart w:id="324" w:name="_Toc137111493"/>
      <w:bookmarkStart w:id="325" w:name="_Toc137112297"/>
      <w:bookmarkStart w:id="326" w:name="_Toc137461202"/>
      <w:bookmarkStart w:id="327" w:name="_Toc138883695"/>
      <w:bookmarkStart w:id="328" w:name="_Toc145426146"/>
      <w:r w:rsidRPr="00A43FD9">
        <w:rPr>
          <w:lang w:eastAsia="en-GB"/>
        </w:rPr>
        <w:t>6.5.4.1</w:t>
      </w:r>
      <w:r w:rsidRPr="00A43FD9">
        <w:rPr>
          <w:lang w:eastAsia="en-GB"/>
        </w:rPr>
        <w:tab/>
        <w:t>General</w:t>
      </w:r>
      <w:bookmarkEnd w:id="324"/>
      <w:bookmarkEnd w:id="325"/>
      <w:bookmarkEnd w:id="326"/>
      <w:bookmarkEnd w:id="327"/>
      <w:bookmarkEnd w:id="328"/>
    </w:p>
    <w:p w14:paraId="0CDFED31"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sidRPr="00A43FD9">
        <w:rPr>
          <w:lang w:eastAsia="en-GB"/>
        </w:rPr>
        <w:t xml:space="preserve">. 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329" w:name="_Toc137111494"/>
      <w:bookmarkStart w:id="330" w:name="_Toc137112298"/>
      <w:bookmarkStart w:id="331" w:name="_Toc137461203"/>
      <w:bookmarkStart w:id="332" w:name="_Toc138883696"/>
      <w:bookmarkStart w:id="333" w:name="_Toc145426147"/>
      <w:r w:rsidRPr="00A43FD9">
        <w:rPr>
          <w:lang w:eastAsia="en-GB"/>
        </w:rPr>
        <w:t>6.5.4.2</w:t>
      </w:r>
      <w:r w:rsidRPr="00A43FD9">
        <w:rPr>
          <w:lang w:eastAsia="en-GB"/>
        </w:rPr>
        <w:tab/>
        <w:t>Minimum requirements</w:t>
      </w:r>
      <w:bookmarkEnd w:id="329"/>
      <w:bookmarkEnd w:id="330"/>
      <w:bookmarkEnd w:id="331"/>
      <w:bookmarkEnd w:id="332"/>
      <w:bookmarkEnd w:id="333"/>
    </w:p>
    <w:p w14:paraId="68C48D87" w14:textId="77777777" w:rsidR="00425A36" w:rsidRPr="00A43FD9" w:rsidRDefault="00425A36" w:rsidP="00425A36">
      <w:pPr>
        <w:pStyle w:val="Heading5"/>
        <w:rPr>
          <w:lang w:eastAsia="en-GB"/>
        </w:rPr>
      </w:pPr>
      <w:bookmarkStart w:id="334" w:name="_Toc137111495"/>
      <w:bookmarkStart w:id="335" w:name="_Toc137112299"/>
      <w:bookmarkStart w:id="336" w:name="_Toc137461204"/>
      <w:bookmarkStart w:id="337" w:name="_Toc138883697"/>
      <w:bookmarkStart w:id="338" w:name="_Toc145426148"/>
      <w:r w:rsidRPr="00A43FD9">
        <w:rPr>
          <w:lang w:eastAsia="en-GB"/>
        </w:rPr>
        <w:t>6.5.4.2.1</w:t>
      </w:r>
      <w:r w:rsidRPr="00A43FD9">
        <w:rPr>
          <w:lang w:eastAsia="en-GB"/>
        </w:rPr>
        <w:tab/>
        <w:t>General transmitter spurious emissions requirements</w:t>
      </w:r>
      <w:bookmarkEnd w:id="334"/>
      <w:bookmarkEnd w:id="335"/>
      <w:bookmarkEnd w:id="336"/>
      <w:bookmarkEnd w:id="337"/>
      <w:bookmarkEnd w:id="338"/>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339"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340"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341" w:name="_MCCTEMPBM_CRPT72460049___4" w:colFirst="0" w:colLast="2"/>
            <w:bookmarkEnd w:id="339"/>
            <w:bookmarkEnd w:id="340"/>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342" w:name="_MCCTEMPBM_CRPT72460050___4"/>
            <w:bookmarkStart w:id="343" w:name="_MCCTEMPBM_CRPT72460051___4" w:colFirst="2" w:colLast="2"/>
            <w:bookmarkEnd w:id="341"/>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342"/>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344" w:name="_MCCTEMPBM_CRPT72460052___4"/>
            <w:bookmarkStart w:id="345" w:name="_MCCTEMPBM_CRPT72460053___4" w:colFirst="2" w:colLast="2"/>
            <w:bookmarkEnd w:id="343"/>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344"/>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081E1D86" w:rsidR="00425A36" w:rsidRPr="00A43FD9" w:rsidRDefault="00425A36" w:rsidP="005E13EA">
            <w:pPr>
              <w:keepNext/>
              <w:keepLines/>
              <w:spacing w:after="0"/>
              <w:jc w:val="center"/>
              <w:rPr>
                <w:rFonts w:ascii="Arial" w:hAnsi="Arial" w:cs="Arial"/>
                <w:sz w:val="18"/>
                <w:lang w:eastAsia="en-GB"/>
              </w:rPr>
            </w:pPr>
            <w:bookmarkStart w:id="346" w:name="_MCCTEMPBM_CRPT72460054___4"/>
            <w:bookmarkStart w:id="347" w:name="_MCCTEMPBM_CRPT72460055___4" w:colFirst="2" w:colLast="2"/>
            <w:bookmarkEnd w:id="345"/>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346"/>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348" w:name="_MCCTEMPBM_CRPT72460056___4"/>
            <w:bookmarkStart w:id="349" w:name="_MCCTEMPBM_CRPT72460057___4" w:colFirst="2" w:colLast="2"/>
            <w:bookmarkEnd w:id="347"/>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348"/>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349"/>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08CEEEC0"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7C1E19DE"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350" w:name="_Toc137111496"/>
      <w:bookmarkStart w:id="351" w:name="_Toc137112300"/>
      <w:bookmarkStart w:id="352" w:name="_Toc137461205"/>
      <w:bookmarkStart w:id="353" w:name="_Toc138883698"/>
      <w:bookmarkStart w:id="354" w:name="_Toc145426149"/>
      <w:r w:rsidRPr="00A43FD9">
        <w:rPr>
          <w:lang w:eastAsia="en-GB"/>
        </w:rPr>
        <w:t>6.5.4.2.2</w:t>
      </w:r>
      <w:r w:rsidRPr="00A43FD9">
        <w:rPr>
          <w:lang w:eastAsia="en-GB"/>
        </w:rPr>
        <w:tab/>
        <w:t>Additional spurious emissions requirements</w:t>
      </w:r>
      <w:bookmarkEnd w:id="350"/>
      <w:bookmarkEnd w:id="351"/>
      <w:bookmarkEnd w:id="352"/>
      <w:bookmarkEnd w:id="353"/>
      <w:bookmarkEnd w:id="354"/>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355"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356" w:name="_MCCTEMPBM_CRPT72460059___7"/>
            <w:bookmarkStart w:id="357" w:name="_MCCTEMPBM_CRPT72460060___4" w:colFirst="1" w:colLast="2"/>
            <w:bookmarkEnd w:id="355"/>
            <w:r w:rsidRPr="00A43FD9">
              <w:rPr>
                <w:rFonts w:ascii="Arial" w:hAnsi="Arial"/>
                <w:sz w:val="18"/>
                <w:lang w:eastAsia="en-GB"/>
              </w:rPr>
              <w:t>GSM900</w:t>
            </w:r>
            <w:bookmarkEnd w:id="356"/>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358" w:name="_MCCTEMPBM_CRPT72460061___4" w:colFirst="1" w:colLast="2"/>
            <w:bookmarkEnd w:id="357"/>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359" w:name="_MCCTEMPBM_CRPT72460062___7"/>
            <w:bookmarkStart w:id="360" w:name="_MCCTEMPBM_CRPT72460063___4" w:colFirst="1" w:colLast="2"/>
            <w:bookmarkEnd w:id="358"/>
            <w:r w:rsidRPr="00A43FD9">
              <w:rPr>
                <w:rFonts w:ascii="Arial" w:hAnsi="Arial"/>
                <w:sz w:val="18"/>
                <w:lang w:eastAsia="en-GB"/>
              </w:rPr>
              <w:t>DCS1800</w:t>
            </w:r>
            <w:bookmarkEnd w:id="359"/>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361" w:name="_MCCTEMPBM_CRPT72460064___4" w:colFirst="1" w:colLast="2"/>
            <w:bookmarkEnd w:id="360"/>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362" w:name="_MCCTEMPBM_CRPT72460065___7"/>
            <w:bookmarkStart w:id="363" w:name="_MCCTEMPBM_CRPT72460066___4" w:colFirst="1" w:colLast="2"/>
            <w:bookmarkEnd w:id="361"/>
            <w:r w:rsidRPr="00A43FD9">
              <w:rPr>
                <w:rFonts w:ascii="Arial" w:hAnsi="Arial" w:cs="Arial"/>
                <w:sz w:val="18"/>
                <w:lang w:eastAsia="en-GB"/>
              </w:rPr>
              <w:t>PCS1900</w:t>
            </w:r>
            <w:bookmarkEnd w:id="362"/>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364" w:name="_MCCTEMPBM_CRPT72460067___4" w:colFirst="1" w:colLast="2"/>
            <w:bookmarkEnd w:id="363"/>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365" w:name="_MCCTEMPBM_CRPT72460068___7"/>
            <w:bookmarkStart w:id="366" w:name="_MCCTEMPBM_CRPT72460069___4" w:colFirst="1" w:colLast="2"/>
            <w:bookmarkEnd w:id="364"/>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365"/>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367" w:name="_MCCTEMPBM_CRPT72460070___7"/>
            <w:bookmarkStart w:id="368" w:name="_MCCTEMPBM_CRPT72460071___4" w:colFirst="1" w:colLast="2"/>
            <w:bookmarkEnd w:id="366"/>
            <w:r w:rsidRPr="00A43FD9">
              <w:rPr>
                <w:rFonts w:ascii="Arial" w:hAnsi="Arial" w:cs="Arial"/>
                <w:sz w:val="18"/>
                <w:lang w:eastAsia="en-GB"/>
              </w:rPr>
              <w:t>CDMA850</w:t>
            </w:r>
            <w:bookmarkEnd w:id="367"/>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369" w:name="_MCCTEMPBM_CRPT72460072___7"/>
            <w:bookmarkStart w:id="370" w:name="_MCCTEMPBM_CRPT72460073___4" w:colFirst="1" w:colLast="2"/>
            <w:bookmarkEnd w:id="36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69"/>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371" w:name="_MCCTEMPBM_CRPT72460074___7" w:colFirst="0" w:colLast="0"/>
            <w:bookmarkStart w:id="372" w:name="_MCCTEMPBM_CRPT72460075___4" w:colFirst="1" w:colLast="2"/>
            <w:bookmarkEnd w:id="370"/>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373" w:name="_MCCTEMPBM_CRPT72460076___7"/>
            <w:bookmarkStart w:id="374" w:name="_MCCTEMPBM_CRPT72460077___4" w:colFirst="1" w:colLast="2"/>
            <w:bookmarkEnd w:id="371"/>
            <w:bookmarkEnd w:id="3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73"/>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375" w:name="_MCCTEMPBM_CRPT72460078___7" w:colFirst="0" w:colLast="0"/>
            <w:bookmarkStart w:id="376" w:name="_MCCTEMPBM_CRPT72460079___4" w:colFirst="1" w:colLast="2"/>
            <w:bookmarkEnd w:id="374"/>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377" w:name="_MCCTEMPBM_CRPT72460080___7"/>
            <w:bookmarkStart w:id="378" w:name="_MCCTEMPBM_CRPT72460081___4" w:colFirst="1" w:colLast="2"/>
            <w:bookmarkEnd w:id="375"/>
            <w:bookmarkEnd w:id="37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77"/>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379" w:name="_MCCTEMPBM_CRPT72460082___7" w:colFirst="0" w:colLast="0"/>
            <w:bookmarkStart w:id="380" w:name="_MCCTEMPBM_CRPT72460083___4" w:colFirst="1" w:colLast="2"/>
            <w:bookmarkEnd w:id="378"/>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381" w:name="_MCCTEMPBM_CRPT72460084___7" w:colFirst="0" w:colLast="0"/>
            <w:bookmarkStart w:id="382" w:name="_MCCTEMPBM_CRPT72460085___4" w:colFirst="1" w:colLast="2"/>
            <w:bookmarkEnd w:id="379"/>
            <w:bookmarkEnd w:id="38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383" w:name="_MCCTEMPBM_CRPT72460086___4" w:colFirst="1" w:colLast="2"/>
            <w:bookmarkEnd w:id="381"/>
            <w:bookmarkEnd w:id="382"/>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384" w:name="_MCCTEMPBM_CRPT72460087___7" w:colFirst="0" w:colLast="0"/>
            <w:bookmarkStart w:id="385" w:name="_MCCTEMPBM_CRPT72460088___4" w:colFirst="1" w:colLast="2"/>
            <w:bookmarkEnd w:id="38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386" w:name="_MCCTEMPBM_CRPT72460089___4" w:colFirst="1" w:colLast="2"/>
            <w:bookmarkEnd w:id="384"/>
            <w:bookmarkEnd w:id="385"/>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387" w:name="_MCCTEMPBM_CRPT72460090___7"/>
            <w:bookmarkStart w:id="388" w:name="_MCCTEMPBM_CRPT72460091___4" w:colFirst="1" w:colLast="2"/>
            <w:bookmarkEnd w:id="386"/>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87"/>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389" w:name="_MCCTEMPBM_CRPT72460092___7"/>
            <w:bookmarkStart w:id="390" w:name="_MCCTEMPBM_CRPT72460093___4" w:colFirst="1" w:colLast="2"/>
            <w:bookmarkEnd w:id="388"/>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389"/>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391" w:name="_MCCTEMPBM_CRPT72460094___7"/>
            <w:bookmarkStart w:id="392" w:name="_MCCTEMPBM_CRPT72460095___4" w:colFirst="1" w:colLast="2"/>
            <w:bookmarkEnd w:id="39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391"/>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393" w:name="_MCCTEMPBM_CRPT72460096___7" w:colFirst="0" w:colLast="0"/>
            <w:bookmarkStart w:id="394" w:name="_MCCTEMPBM_CRPT72460097___4" w:colFirst="1" w:colLast="2"/>
            <w:bookmarkEnd w:id="39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395" w:name="_MCCTEMPBM_CRPT72460098___4" w:colFirst="1" w:colLast="2"/>
            <w:bookmarkEnd w:id="393"/>
            <w:bookmarkEnd w:id="394"/>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396" w:name="_MCCTEMPBM_CRPT72460099___7" w:colFirst="0" w:colLast="0"/>
            <w:bookmarkStart w:id="397" w:name="_MCCTEMPBM_CRPT72460100___4" w:colFirst="1" w:colLast="2"/>
            <w:bookmarkEnd w:id="39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398" w:name="_MCCTEMPBM_CRPT72460101___4" w:colFirst="1" w:colLast="2"/>
            <w:bookmarkEnd w:id="396"/>
            <w:bookmarkEnd w:id="397"/>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399" w:name="_MCCTEMPBM_CRPT72460102___7" w:colFirst="0" w:colLast="0"/>
            <w:bookmarkStart w:id="400" w:name="_MCCTEMPBM_CRPT72460104___4" w:colFirst="2" w:colLast="2"/>
            <w:bookmarkEnd w:id="39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401"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401"/>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402" w:name="_MCCTEMPBM_CRPT72460105___4" w:colFirst="1" w:colLast="2"/>
            <w:bookmarkEnd w:id="399"/>
            <w:bookmarkEnd w:id="400"/>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403" w:name="_MCCTEMPBM_CRPT72460106___7" w:colFirst="0" w:colLast="0"/>
            <w:bookmarkStart w:id="404" w:name="_MCCTEMPBM_CRPT72460107___4" w:colFirst="1" w:colLast="2"/>
            <w:bookmarkEnd w:id="40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405" w:name="_MCCTEMPBM_CRPT72460108___4" w:colFirst="1" w:colLast="2"/>
            <w:bookmarkEnd w:id="403"/>
            <w:bookmarkEnd w:id="404"/>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406" w:name="_MCCTEMPBM_CRPT72460109___7" w:colFirst="0" w:colLast="0"/>
            <w:bookmarkStart w:id="407" w:name="_MCCTEMPBM_CRPT72460110___4" w:colFirst="1" w:colLast="2"/>
            <w:bookmarkEnd w:id="40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408" w:name="_MCCTEMPBM_CRPT72460111___4" w:colFirst="1" w:colLast="2"/>
            <w:bookmarkEnd w:id="406"/>
            <w:bookmarkEnd w:id="407"/>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409" w:name="_MCCTEMPBM_CRPT72460112___4" w:colFirst="1" w:colLast="2"/>
            <w:bookmarkEnd w:id="408"/>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410" w:name="_MCCTEMPBM_CRPT72460113___7" w:colFirst="0" w:colLast="0"/>
            <w:bookmarkStart w:id="411" w:name="_MCCTEMPBM_CRPT72460114___4" w:colFirst="1" w:colLast="2"/>
            <w:bookmarkEnd w:id="40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412" w:name="_MCCTEMPBM_CRPT72460115___4" w:colFirst="1" w:colLast="2"/>
            <w:bookmarkEnd w:id="410"/>
            <w:bookmarkEnd w:id="411"/>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413"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413"/>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414" w:name="_MCCTEMPBM_CRPT72460117___7" w:colFirst="0" w:colLast="0"/>
            <w:bookmarkStart w:id="415" w:name="_MCCTEMPBM_CRPT72460118___4" w:colFirst="1" w:colLast="2"/>
            <w:bookmarkEnd w:id="412"/>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416" w:name="_MCCTEMPBM_CRPT72460119___4" w:colFirst="1" w:colLast="2"/>
            <w:bookmarkEnd w:id="414"/>
            <w:bookmarkEnd w:id="415"/>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417" w:name="_MCCTEMPBM_CRPT72460120___7" w:colFirst="0" w:colLast="0"/>
            <w:bookmarkStart w:id="418" w:name="_MCCTEMPBM_CRPT72460121___4" w:colFirst="1" w:colLast="2"/>
            <w:bookmarkEnd w:id="41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419" w:name="_MCCTEMPBM_CRPT72460122___4" w:colFirst="1" w:colLast="2"/>
            <w:bookmarkEnd w:id="417"/>
            <w:bookmarkEnd w:id="418"/>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420" w:name="_MCCTEMPBM_CRPT72460123___7"/>
            <w:bookmarkStart w:id="421" w:name="_MCCTEMPBM_CRPT72460124___4" w:colFirst="1" w:colLast="2"/>
            <w:bookmarkEnd w:id="419"/>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420"/>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422" w:name="_MCCTEMPBM_CRPT72460125___4" w:colFirst="1" w:colLast="2"/>
            <w:bookmarkEnd w:id="421"/>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423" w:name="_MCCTEMPBM_CRPT72460126___7"/>
            <w:bookmarkStart w:id="424" w:name="_MCCTEMPBM_CRPT72460127___4" w:colFirst="1" w:colLast="2"/>
            <w:bookmarkEnd w:id="42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423"/>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425" w:name="_MCCTEMPBM_CRPT72460128___4" w:colFirst="1" w:colLast="2"/>
            <w:bookmarkEnd w:id="424"/>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426" w:name="_MCCTEMPBM_CRPT72460129___7"/>
            <w:bookmarkStart w:id="427" w:name="_MCCTEMPBM_CRPT72460130___4" w:colFirst="1" w:colLast="2"/>
            <w:bookmarkEnd w:id="42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426"/>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428" w:name="_MCCTEMPBM_CRPT72460131___4" w:colFirst="1" w:colLast="2"/>
            <w:bookmarkEnd w:id="427"/>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429" w:name="_MCCTEMPBM_CRPT72460132___7"/>
            <w:bookmarkStart w:id="430" w:name="_MCCTEMPBM_CRPT72460133___4" w:colFirst="1" w:colLast="2"/>
            <w:bookmarkEnd w:id="42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429"/>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431" w:name="_MCCTEMPBM_CRPT72460134___4" w:colFirst="1" w:colLast="2"/>
            <w:bookmarkEnd w:id="430"/>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432" w:name="_MCCTEMPBM_CRPT72460135___7" w:colFirst="0" w:colLast="0"/>
            <w:bookmarkStart w:id="433" w:name="_MCCTEMPBM_CRPT72460136___4" w:colFirst="1" w:colLast="2"/>
            <w:bookmarkEnd w:id="43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434" w:name="_MCCTEMPBM_CRPT72460137___4" w:colFirst="1" w:colLast="2"/>
            <w:bookmarkEnd w:id="432"/>
            <w:bookmarkEnd w:id="433"/>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435" w:name="_MCCTEMPBM_CRPT72460138___7" w:colFirst="0" w:colLast="0"/>
            <w:bookmarkStart w:id="436" w:name="_MCCTEMPBM_CRPT72460139___4" w:colFirst="1" w:colLast="2"/>
            <w:bookmarkEnd w:id="43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437" w:name="_MCCTEMPBM_CRPT72460140___4" w:colFirst="1" w:colLast="2"/>
            <w:bookmarkEnd w:id="435"/>
            <w:bookmarkEnd w:id="436"/>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438" w:name="_MCCTEMPBM_CRPT72460141___7"/>
            <w:bookmarkStart w:id="439" w:name="_MCCTEMPBM_CRPT72460142___4" w:colFirst="1" w:colLast="2"/>
            <w:bookmarkEnd w:id="43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438"/>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440" w:name="_MCCTEMPBM_CRPT72460143___4" w:colFirst="1" w:colLast="2"/>
            <w:bookmarkEnd w:id="439"/>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441" w:name="_MCCTEMPBM_CRPT72460144___7"/>
            <w:bookmarkStart w:id="442" w:name="_MCCTEMPBM_CRPT72460145___4" w:colFirst="1" w:colLast="2"/>
            <w:bookmarkEnd w:id="440"/>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441"/>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443" w:name="_MCCTEMPBM_CRPT72460146___4" w:colFirst="1" w:colLast="2"/>
            <w:bookmarkEnd w:id="442"/>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444"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444"/>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445" w:name="_MCCTEMPBM_CRPT72460148___7"/>
            <w:bookmarkStart w:id="446" w:name="_MCCTEMPBM_CRPT72460149___4" w:colFirst="1" w:colLast="2"/>
            <w:bookmarkEnd w:id="443"/>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445"/>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447" w:name="_MCCTEMPBM_CRPT72460150___7"/>
            <w:bookmarkStart w:id="448" w:name="_MCCTEMPBM_CRPT72460151___4" w:colFirst="1" w:colLast="2"/>
            <w:bookmarkEnd w:id="446"/>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447"/>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449" w:name="_MCCTEMPBM_CRPT72460152___4" w:colFirst="1" w:colLast="2"/>
            <w:bookmarkEnd w:id="448"/>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450" w:name="_MCCTEMPBM_CRPT72460153___7"/>
            <w:bookmarkStart w:id="451" w:name="_MCCTEMPBM_CRPT72460154___4" w:colFirst="1" w:colLast="2"/>
            <w:bookmarkEnd w:id="44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450"/>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452" w:name="_MCCTEMPBM_CRPT72460155___4" w:colFirst="1" w:colLast="2"/>
            <w:bookmarkEnd w:id="451"/>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453" w:name="_MCCTEMPBM_CRPT72460156___7"/>
            <w:bookmarkStart w:id="454" w:name="_MCCTEMPBM_CRPT72460157___4" w:colFirst="1" w:colLast="2"/>
            <w:bookmarkEnd w:id="45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453"/>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455" w:name="_MCCTEMPBM_CRPT72460158___7"/>
            <w:bookmarkStart w:id="456" w:name="_MCCTEMPBM_CRPT72460159___4" w:colFirst="1" w:colLast="2"/>
            <w:bookmarkEnd w:id="45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455"/>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457" w:name="_MCCTEMPBM_CRPT72460160___7"/>
            <w:bookmarkStart w:id="458" w:name="_MCCTEMPBM_CRPT72460161___4" w:colFirst="1" w:colLast="2"/>
            <w:bookmarkEnd w:id="45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457"/>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459" w:name="_MCCTEMPBM_CRPT72460162___7"/>
            <w:bookmarkStart w:id="460" w:name="_MCCTEMPBM_CRPT72460163___4" w:colFirst="1" w:colLast="2"/>
            <w:bookmarkEnd w:id="45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459"/>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461" w:name="_MCCTEMPBM_CRPT72460164___7"/>
            <w:bookmarkStart w:id="462" w:name="_MCCTEMPBM_CRPT72460165___4" w:colFirst="1" w:colLast="2"/>
            <w:bookmarkEnd w:id="46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461"/>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463" w:name="_MCCTEMPBM_CRPT72460166___7"/>
            <w:bookmarkStart w:id="464" w:name="_MCCTEMPBM_CRPT72460167___4" w:colFirst="1" w:colLast="2"/>
            <w:bookmarkEnd w:id="46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463"/>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465" w:name="_MCCTEMPBM_CRPT72460168___7"/>
            <w:bookmarkStart w:id="466" w:name="_MCCTEMPBM_CRPT72460169___4" w:colFirst="1" w:colLast="2"/>
            <w:bookmarkEnd w:id="46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465"/>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467" w:name="_MCCTEMPBM_CRPT72460170___7"/>
            <w:bookmarkStart w:id="468" w:name="_MCCTEMPBM_CRPT72460171___4" w:colFirst="1" w:colLast="2"/>
            <w:bookmarkEnd w:id="46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467"/>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469" w:name="_MCCTEMPBM_CRPT72460172___7"/>
            <w:bookmarkStart w:id="470" w:name="_MCCTEMPBM_CRPT72460173___4" w:colFirst="1" w:colLast="2"/>
            <w:bookmarkEnd w:id="468"/>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469"/>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471" w:name="_MCCTEMPBM_CRPT72460174___7"/>
            <w:bookmarkStart w:id="472" w:name="_MCCTEMPBM_CRPT72460175___4" w:colFirst="1" w:colLast="2"/>
            <w:bookmarkEnd w:id="47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471"/>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473" w:name="_MCCTEMPBM_CRPT72460176___7"/>
            <w:bookmarkStart w:id="474" w:name="_MCCTEMPBM_CRPT72460177___4" w:colFirst="1" w:colLast="2"/>
            <w:bookmarkEnd w:id="472"/>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473"/>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475" w:name="_MCCTEMPBM_CRPT72460178___7"/>
            <w:bookmarkStart w:id="476" w:name="_MCCTEMPBM_CRPT72460179___4" w:colFirst="1" w:colLast="2"/>
            <w:bookmarkEnd w:id="47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475"/>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477" w:name="_MCCTEMPBM_CRPT72460180___7"/>
            <w:bookmarkStart w:id="478" w:name="_MCCTEMPBM_CRPT72460181___4" w:colFirst="1" w:colLast="2"/>
            <w:bookmarkEnd w:id="47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477"/>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479" w:name="_MCCTEMPBM_CRPT72460182___7"/>
            <w:bookmarkStart w:id="480" w:name="_MCCTEMPBM_CRPT72460183___4" w:colFirst="1" w:colLast="2"/>
            <w:bookmarkEnd w:id="478"/>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479"/>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481" w:name="_MCCTEMPBM_CRPT72460184___7"/>
            <w:bookmarkStart w:id="482" w:name="_MCCTEMPBM_CRPT72460185___4" w:colFirst="1" w:colLast="2"/>
            <w:bookmarkEnd w:id="48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481"/>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483" w:name="_MCCTEMPBM_CRPT72460186___7"/>
            <w:bookmarkStart w:id="484" w:name="_MCCTEMPBM_CRPT72460187___4" w:colFirst="1" w:colLast="2"/>
            <w:bookmarkEnd w:id="48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483"/>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485" w:name="_MCCTEMPBM_CRPT72460188___7"/>
            <w:bookmarkStart w:id="486" w:name="_MCCTEMPBM_CRPT72460189___4" w:colFirst="1" w:colLast="2"/>
            <w:bookmarkEnd w:id="484"/>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485"/>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487" w:name="_MCCTEMPBM_CRPT72460190___7"/>
            <w:bookmarkStart w:id="488" w:name="_MCCTEMPBM_CRPT72460191___4" w:colFirst="1" w:colLast="2"/>
            <w:bookmarkEnd w:id="48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487"/>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489" w:name="_MCCTEMPBM_CRPT72460192___7"/>
            <w:bookmarkStart w:id="490" w:name="_MCCTEMPBM_CRPT72460193___4" w:colFirst="1" w:colLast="2"/>
            <w:bookmarkEnd w:id="48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489"/>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491" w:name="_MCCTEMPBM_CRPT72460194___7"/>
            <w:bookmarkStart w:id="492" w:name="_MCCTEMPBM_CRPT72460195___4" w:colFirst="1" w:colLast="2"/>
            <w:bookmarkEnd w:id="49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491"/>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493" w:name="_MCCTEMPBM_CRPT72460196___7"/>
            <w:bookmarkStart w:id="494" w:name="_MCCTEMPBM_CRPT72460197___4" w:colFirst="1" w:colLast="2"/>
            <w:bookmarkEnd w:id="492"/>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493"/>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495" w:name="_MCCTEMPBM_CRPT72460198___4" w:colFirst="1" w:colLast="2"/>
            <w:bookmarkEnd w:id="494"/>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496"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496"/>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497" w:name="_MCCTEMPBM_CRPT72460200___7"/>
            <w:bookmarkStart w:id="498" w:name="_MCCTEMPBM_CRPT72460201___4" w:colFirst="1" w:colLast="2"/>
            <w:bookmarkEnd w:id="49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497"/>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499" w:name="_MCCTEMPBM_CRPT72460202___4" w:colFirst="1" w:colLast="2"/>
            <w:bookmarkEnd w:id="498"/>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500" w:name="_MCCTEMPBM_CRPT72460203___7"/>
            <w:bookmarkStart w:id="501" w:name="_MCCTEMPBM_CRPT72460204___4" w:colFirst="1" w:colLast="2"/>
            <w:bookmarkEnd w:id="49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500"/>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502" w:name="_MCCTEMPBM_CRPT72460205___7"/>
            <w:bookmarkStart w:id="503" w:name="_MCCTEMPBM_CRPT72460206___4" w:colFirst="1" w:colLast="2"/>
            <w:bookmarkEnd w:id="50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502"/>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504" w:name="_MCCTEMPBM_CRPT72460207___4" w:colFirst="1" w:colLast="2"/>
            <w:bookmarkEnd w:id="503"/>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505" w:name="_MCCTEMPBM_CRPT72460208___7"/>
            <w:bookmarkStart w:id="506" w:name="_MCCTEMPBM_CRPT72460209___4" w:colFirst="1" w:colLast="2"/>
            <w:bookmarkEnd w:id="504"/>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505"/>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507" w:name="_MCCTEMPBM_CRPT72460210___7"/>
            <w:bookmarkStart w:id="508" w:name="_MCCTEMPBM_CRPT72460211___4" w:colFirst="1" w:colLast="2"/>
            <w:bookmarkEnd w:id="50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507"/>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509" w:name="_MCCTEMPBM_CRPT72460212___4" w:colFirst="1" w:colLast="2"/>
            <w:bookmarkEnd w:id="508"/>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510" w:name="_MCCTEMPBM_CRPT72460213___7"/>
            <w:bookmarkStart w:id="511" w:name="_MCCTEMPBM_CRPT72460214___4" w:colFirst="1" w:colLast="2"/>
            <w:bookmarkEnd w:id="50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510"/>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512" w:name="_MCCTEMPBM_CRPT72460215___4" w:colFirst="1" w:colLast="2"/>
            <w:bookmarkEnd w:id="511"/>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513" w:name="_MCCTEMPBM_CRPT72460216___7"/>
            <w:bookmarkStart w:id="514" w:name="_MCCTEMPBM_CRPT72460217___4" w:colFirst="1" w:colLast="2"/>
            <w:bookmarkEnd w:id="512"/>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513"/>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515" w:name="_MCCTEMPBM_CRPT72460218___4" w:colFirst="1" w:colLast="2"/>
            <w:bookmarkEnd w:id="514"/>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516" w:name="_MCCTEMPBM_CRPT72460219___7"/>
            <w:bookmarkStart w:id="517" w:name="_MCCTEMPBM_CRPT72460220___4" w:colFirst="1" w:colLast="2"/>
            <w:bookmarkEnd w:id="515"/>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516"/>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518" w:name="_MCCTEMPBM_CRPT72460221___4" w:colFirst="1" w:colLast="2"/>
            <w:bookmarkEnd w:id="517"/>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519" w:name="_MCCTEMPBM_CRPT72460222___7"/>
            <w:bookmarkStart w:id="520" w:name="_MCCTEMPBM_CRPT72460223___4" w:colFirst="1" w:colLast="2"/>
            <w:bookmarkEnd w:id="51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519"/>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521" w:name="_MCCTEMPBM_CRPT72460224___7"/>
            <w:bookmarkStart w:id="522" w:name="_MCCTEMPBM_CRPT72460225___4" w:colFirst="1" w:colLast="2"/>
            <w:bookmarkEnd w:id="52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521"/>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523" w:name="_MCCTEMPBM_CRPT72460226___7"/>
            <w:bookmarkStart w:id="524" w:name="_MCCTEMPBM_CRPT72460227___4" w:colFirst="1" w:colLast="2"/>
            <w:bookmarkEnd w:id="52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523"/>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525" w:name="_MCCTEMPBM_CRPT72460228___7"/>
            <w:bookmarkStart w:id="526" w:name="_MCCTEMPBM_CRPT72460229___4" w:colFirst="1" w:colLast="2"/>
            <w:bookmarkEnd w:id="52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525"/>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527" w:name="_MCCTEMPBM_CRPT72460230___7"/>
            <w:bookmarkStart w:id="528" w:name="_MCCTEMPBM_CRPT72460231___4" w:colFirst="1" w:colLast="2"/>
            <w:bookmarkEnd w:id="52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527"/>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529" w:name="_MCCTEMPBM_CRPT72460232___7"/>
            <w:bookmarkStart w:id="530" w:name="_MCCTEMPBM_CRPT72460233___4" w:colFirst="1" w:colLast="2"/>
            <w:bookmarkEnd w:id="52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529"/>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531" w:name="_MCCTEMPBM_CRPT72460234___7"/>
            <w:bookmarkStart w:id="532" w:name="_MCCTEMPBM_CRPT72460235___4" w:colFirst="1" w:colLast="2"/>
            <w:bookmarkEnd w:id="53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531"/>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533" w:name="_MCCTEMPBM_CRPT72460236___7"/>
            <w:bookmarkStart w:id="534" w:name="_MCCTEMPBM_CRPT72460237___4" w:colFirst="1" w:colLast="2"/>
            <w:bookmarkEnd w:id="53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533"/>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535" w:name="_MCCTEMPBM_CRPT72460238___7"/>
            <w:bookmarkStart w:id="536" w:name="_MCCTEMPBM_CRPT72460239___4" w:colFirst="1" w:colLast="2"/>
            <w:bookmarkEnd w:id="53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535"/>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537"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537"/>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538" w:name="_MCCTEMPBM_CRPT72460241___7"/>
            <w:bookmarkStart w:id="539" w:name="_MCCTEMPBM_CRPT72460242___4" w:colFirst="1" w:colLast="2"/>
            <w:bookmarkEnd w:id="53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538"/>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1288D9D8" w:rsidR="00425A36" w:rsidRPr="00A43FD9" w:rsidRDefault="00425A36" w:rsidP="005E13EA">
            <w:pPr>
              <w:keepNext/>
              <w:keepLines/>
              <w:spacing w:after="0"/>
              <w:rPr>
                <w:rFonts w:ascii="Arial" w:hAnsi="Arial" w:cs="Arial"/>
                <w:sz w:val="18"/>
                <w:lang w:eastAsia="en-GB"/>
              </w:rPr>
            </w:pPr>
            <w:bookmarkStart w:id="540" w:name="_MCCTEMPBM_CRPT72460243___7"/>
            <w:bookmarkStart w:id="541" w:name="_MCCTEMPBM_CRPT72460244___4" w:colFirst="1" w:colLast="2"/>
            <w:bookmarkEnd w:id="53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85</w:t>
            </w:r>
            <w:bookmarkEnd w:id="540"/>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542"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542"/>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543" w:name="_MCCTEMPBM_CRPT72460246___4" w:colFirst="1" w:colLast="2"/>
            <w:bookmarkEnd w:id="541"/>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544" w:name="_MCCTEMPBM_CRPT72460247___7"/>
            <w:bookmarkStart w:id="545" w:name="_MCCTEMPBM_CRPT72460248___4" w:colFirst="1" w:colLast="2"/>
            <w:bookmarkEnd w:id="54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544"/>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546" w:name="_MCCTEMPBM_CRPT72460249___7"/>
            <w:bookmarkStart w:id="547" w:name="_MCCTEMPBM_CRPT72460250___4" w:colFirst="1" w:colLast="2"/>
            <w:bookmarkEnd w:id="54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546"/>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548" w:name="_MCCTEMPBM_CRPT72460251___7"/>
            <w:bookmarkStart w:id="549" w:name="_MCCTEMPBM_CRPT72460252___4" w:colFirst="1" w:colLast="2"/>
            <w:bookmarkEnd w:id="547"/>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548"/>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550" w:name="_MCCTEMPBM_CRPT72460253___4" w:colFirst="1" w:colLast="2"/>
            <w:bookmarkEnd w:id="549"/>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551" w:name="_MCCTEMPBM_CRPT72460254___7"/>
            <w:bookmarkStart w:id="552" w:name="_MCCTEMPBM_CRPT72460255___4" w:colFirst="1" w:colLast="2"/>
            <w:bookmarkEnd w:id="550"/>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551"/>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553" w:name="_MCCTEMPBM_CRPT72460256___4" w:colFirst="1" w:colLast="2"/>
            <w:bookmarkEnd w:id="552"/>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554" w:name="_MCCTEMPBM_CRPT72460257___7"/>
            <w:bookmarkStart w:id="555" w:name="_MCCTEMPBM_CRPT72460258___4" w:colFirst="1" w:colLast="2"/>
            <w:bookmarkEnd w:id="553"/>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554"/>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556" w:name="_MCCTEMPBM_CRPT72460259___4" w:colFirst="1" w:colLast="2"/>
            <w:bookmarkEnd w:id="555"/>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557" w:name="_MCCTEMPBM_CRPT72460260___7"/>
            <w:bookmarkStart w:id="558" w:name="_MCCTEMPBM_CRPT72460261___4" w:colFirst="1" w:colLast="2"/>
            <w:bookmarkEnd w:id="556"/>
            <w:r w:rsidRPr="00A43FD9">
              <w:rPr>
                <w:rFonts w:ascii="Arial" w:hAnsi="Arial"/>
                <w:sz w:val="18"/>
                <w:lang w:eastAsia="en-GB"/>
              </w:rPr>
              <w:lastRenderedPageBreak/>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557"/>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559" w:name="_MCCTEMPBM_CRPT72460262___4" w:colFirst="1" w:colLast="2"/>
            <w:bookmarkEnd w:id="558"/>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560" w:name="_MCCTEMPBM_CRPT72460263___7"/>
            <w:bookmarkStart w:id="561" w:name="_MCCTEMPBM_CRPT72460264___4" w:colFirst="1" w:colLast="2"/>
            <w:bookmarkEnd w:id="55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560"/>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562" w:name="_MCCTEMPBM_CRPT72460265___7"/>
            <w:bookmarkStart w:id="563" w:name="_MCCTEMPBM_CRPT72460266___4" w:colFirst="1" w:colLast="2"/>
            <w:bookmarkEnd w:id="56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562"/>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564" w:name="_MCCTEMPBM_CRPT72460267___7"/>
            <w:bookmarkStart w:id="565" w:name="_MCCTEMPBM_CRPT72460268___4" w:colFirst="1" w:colLast="2"/>
            <w:bookmarkEnd w:id="56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564"/>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566" w:name="_MCCTEMPBM_CRPT72460269___7"/>
            <w:bookmarkStart w:id="567" w:name="_MCCTEMPBM_CRPT72460270___4" w:colFirst="1" w:colLast="2"/>
            <w:bookmarkEnd w:id="56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566"/>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568" w:name="_MCCTEMPBM_CRPT72460271___7"/>
            <w:bookmarkStart w:id="569" w:name="_MCCTEMPBM_CRPT72460272___4" w:colFirst="1" w:colLast="2"/>
            <w:bookmarkEnd w:id="56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568"/>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569"/>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570"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571" w:name="_MCCTEMPBM_CRPT72460274___4" w:colFirst="0" w:colLast="2"/>
            <w:bookmarkEnd w:id="570"/>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571"/>
    </w:tbl>
    <w:p w14:paraId="28513E38" w14:textId="77777777" w:rsidR="00425A36" w:rsidRPr="00A43FD9" w:rsidRDefault="00425A36" w:rsidP="00425A36"/>
    <w:p w14:paraId="4FCCC23C" w14:textId="43FE31DA" w:rsidR="00425A36" w:rsidRPr="00A43FD9" w:rsidRDefault="00425A36" w:rsidP="00425A36">
      <w:r w:rsidRPr="00A43FD9">
        <w:lastRenderedPageBreak/>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572"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573" w:name="_MCCTEMPBM_CRPT72460276___4" w:colFirst="0" w:colLast="1"/>
            <w:bookmarkEnd w:id="572"/>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573"/>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574"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575" w:name="_MCCTEMPBM_CRPT72460278___4" w:colFirst="0" w:colLast="1"/>
            <w:bookmarkEnd w:id="574"/>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576" w:name="_MCCTEMPBM_CRPT72460279___4" w:colFirst="0" w:colLast="1"/>
            <w:bookmarkEnd w:id="575"/>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576"/>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577"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578" w:name="_MCCTEMPBM_CRPT72460281___4" w:colFirst="0" w:colLast="2"/>
            <w:bookmarkEnd w:id="577"/>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579" w:name="_MCCTEMPBM_CRPT72460282___4" w:colFirst="0" w:colLast="2"/>
            <w:bookmarkEnd w:id="578"/>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580" w:name="_MCCTEMPBM_CRPT72460283___4" w:colFirst="0" w:colLast="2"/>
            <w:bookmarkEnd w:id="579"/>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581" w:name="_MCCTEMPBM_CRPT72460284___4" w:colFirst="0" w:colLast="2"/>
            <w:bookmarkEnd w:id="580"/>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581"/>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lastRenderedPageBreak/>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582" w:name="_Toc137111497"/>
      <w:bookmarkStart w:id="583" w:name="_Toc137112301"/>
      <w:bookmarkStart w:id="584" w:name="_Toc137461206"/>
      <w:bookmarkStart w:id="585" w:name="_Toc138883699"/>
      <w:bookmarkStart w:id="586" w:name="_Toc145426150"/>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582"/>
      <w:bookmarkEnd w:id="583"/>
      <w:bookmarkEnd w:id="584"/>
      <w:bookmarkEnd w:id="585"/>
      <w:bookmarkEnd w:id="58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7DFFF555" w:rsidR="00425A36" w:rsidRPr="00A43FD9" w:rsidDel="00715995" w:rsidRDefault="00425A36" w:rsidP="005E13EA">
            <w:pPr>
              <w:pStyle w:val="TAC"/>
            </w:pPr>
            <w:r w:rsidRPr="00A43FD9">
              <w:t>E-UTRA</w:t>
            </w:r>
            <w:r w:rsidR="00CE5EFB" w:rsidRPr="00A43FD9">
              <w:t xml:space="preserve"> </w:t>
            </w:r>
            <w:r w:rsidRPr="00A43FD9">
              <w:t>Band</w:t>
            </w:r>
            <w:r w:rsidR="00CE5EFB" w:rsidRPr="00A43FD9">
              <w:t xml:space="preserve"> </w:t>
            </w:r>
            <w:r w:rsidRPr="00A43FD9">
              <w:t>85</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587" w:name="_Toc137111498"/>
      <w:bookmarkStart w:id="588" w:name="_Toc137112302"/>
      <w:bookmarkStart w:id="589" w:name="_Toc137461207"/>
      <w:bookmarkStart w:id="590" w:name="_Toc138883700"/>
      <w:bookmarkStart w:id="591" w:name="_Toc145426151"/>
      <w:r w:rsidRPr="00A43FD9">
        <w:rPr>
          <w:rFonts w:hint="eastAsia"/>
          <w:lang w:eastAsia="ja-JP"/>
        </w:rPr>
        <w:t>6</w:t>
      </w:r>
      <w:r w:rsidRPr="00A43FD9">
        <w:rPr>
          <w:lang w:eastAsia="ja-JP"/>
        </w:rPr>
        <w:t>.5.5</w:t>
      </w:r>
      <w:r w:rsidRPr="00A43FD9">
        <w:rPr>
          <w:lang w:eastAsia="ja-JP"/>
        </w:rPr>
        <w:tab/>
        <w:t>Receiver spurious emissions</w:t>
      </w:r>
      <w:bookmarkEnd w:id="587"/>
      <w:bookmarkEnd w:id="588"/>
      <w:bookmarkEnd w:id="589"/>
      <w:bookmarkEnd w:id="590"/>
      <w:bookmarkEnd w:id="591"/>
    </w:p>
    <w:p w14:paraId="29C170C5" w14:textId="77777777" w:rsidR="00425A36" w:rsidRPr="00A43FD9" w:rsidRDefault="00425A36" w:rsidP="00425A36">
      <w:pPr>
        <w:pStyle w:val="Heading4"/>
        <w:rPr>
          <w:lang w:eastAsia="en-GB"/>
        </w:rPr>
      </w:pPr>
      <w:bookmarkStart w:id="592" w:name="_Toc137111499"/>
      <w:bookmarkStart w:id="593" w:name="_Toc137112303"/>
      <w:bookmarkStart w:id="594" w:name="_Toc137461208"/>
      <w:bookmarkStart w:id="595" w:name="_Toc138883701"/>
      <w:bookmarkStart w:id="596" w:name="_Toc145426152"/>
      <w:r w:rsidRPr="00A43FD9">
        <w:rPr>
          <w:lang w:eastAsia="en-GB"/>
        </w:rPr>
        <w:t>6.5.5.1</w:t>
      </w:r>
      <w:r w:rsidRPr="00A43FD9">
        <w:rPr>
          <w:lang w:eastAsia="en-GB"/>
        </w:rPr>
        <w:tab/>
        <w:t>General</w:t>
      </w:r>
      <w:bookmarkEnd w:id="592"/>
      <w:bookmarkEnd w:id="593"/>
      <w:bookmarkEnd w:id="594"/>
      <w:bookmarkEnd w:id="595"/>
      <w:bookmarkEnd w:id="596"/>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597" w:name="_Toc137111500"/>
      <w:bookmarkStart w:id="598" w:name="_Toc137112304"/>
      <w:bookmarkStart w:id="599" w:name="_Toc137461209"/>
      <w:bookmarkStart w:id="600" w:name="_Toc138883702"/>
      <w:bookmarkStart w:id="601" w:name="_Toc145426153"/>
      <w:r w:rsidRPr="00A43FD9">
        <w:rPr>
          <w:lang w:eastAsia="en-GB"/>
        </w:rPr>
        <w:lastRenderedPageBreak/>
        <w:t>6.5.5.2</w:t>
      </w:r>
      <w:r w:rsidRPr="00A43FD9">
        <w:rPr>
          <w:lang w:eastAsia="en-GB"/>
        </w:rPr>
        <w:tab/>
        <w:t>Minimum requirements</w:t>
      </w:r>
      <w:bookmarkEnd w:id="597"/>
      <w:bookmarkEnd w:id="598"/>
      <w:bookmarkEnd w:id="599"/>
      <w:bookmarkEnd w:id="600"/>
      <w:bookmarkEnd w:id="601"/>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602" w:name="_Toc137111501"/>
      <w:bookmarkStart w:id="603" w:name="_Toc137112305"/>
      <w:bookmarkStart w:id="604" w:name="_Toc137461210"/>
      <w:bookmarkStart w:id="605" w:name="_Toc138883703"/>
      <w:bookmarkStart w:id="606" w:name="_Toc145426154"/>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602"/>
      <w:bookmarkEnd w:id="603"/>
      <w:bookmarkEnd w:id="604"/>
      <w:bookmarkEnd w:id="605"/>
      <w:bookmarkEnd w:id="606"/>
    </w:p>
    <w:p w14:paraId="1E951476" w14:textId="77777777" w:rsidR="00425A36" w:rsidRPr="00A43FD9" w:rsidRDefault="00425A36" w:rsidP="00425A36">
      <w:pPr>
        <w:pStyle w:val="Heading3"/>
      </w:pPr>
      <w:bookmarkStart w:id="607" w:name="_Toc137111502"/>
      <w:bookmarkStart w:id="608" w:name="_Toc137112306"/>
      <w:bookmarkStart w:id="609" w:name="_Toc137461211"/>
      <w:bookmarkStart w:id="610" w:name="_Toc138883704"/>
      <w:bookmarkStart w:id="611" w:name="_Toc145426155"/>
      <w:r w:rsidRPr="00A43FD9">
        <w:t>6.6.1</w:t>
      </w:r>
      <w:r w:rsidRPr="00A43FD9">
        <w:tab/>
        <w:t>Downlink repeater error vector magnitude</w:t>
      </w:r>
      <w:bookmarkEnd w:id="607"/>
      <w:bookmarkEnd w:id="608"/>
      <w:bookmarkEnd w:id="609"/>
      <w:bookmarkEnd w:id="610"/>
      <w:bookmarkEnd w:id="611"/>
    </w:p>
    <w:p w14:paraId="583EAC30" w14:textId="77777777" w:rsidR="00425A36" w:rsidRPr="00A43FD9" w:rsidRDefault="00425A36" w:rsidP="00425A36">
      <w:pPr>
        <w:pStyle w:val="Heading4"/>
      </w:pPr>
      <w:bookmarkStart w:id="612" w:name="_Toc137111503"/>
      <w:bookmarkStart w:id="613" w:name="_Toc137112307"/>
      <w:bookmarkStart w:id="614" w:name="_Toc137461212"/>
      <w:bookmarkStart w:id="615" w:name="_Toc138883705"/>
      <w:bookmarkStart w:id="616" w:name="_Toc145426156"/>
      <w:r w:rsidRPr="00A43FD9">
        <w:t>6.6.1.1</w:t>
      </w:r>
      <w:r w:rsidRPr="00A43FD9">
        <w:tab/>
        <w:t>General</w:t>
      </w:r>
      <w:bookmarkEnd w:id="612"/>
      <w:bookmarkEnd w:id="613"/>
      <w:bookmarkEnd w:id="614"/>
      <w:bookmarkEnd w:id="615"/>
      <w:bookmarkEnd w:id="616"/>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617" w:name="_Toc137111504"/>
      <w:bookmarkStart w:id="618" w:name="_Toc137112308"/>
      <w:bookmarkStart w:id="619" w:name="_Toc137461213"/>
      <w:bookmarkStart w:id="620" w:name="_Toc138883706"/>
      <w:bookmarkStart w:id="621" w:name="_Toc145426157"/>
      <w:r w:rsidRPr="00A43FD9">
        <w:t>6.6.1.2</w:t>
      </w:r>
      <w:r w:rsidRPr="00A43FD9">
        <w:tab/>
        <w:t>Minimum requirement</w:t>
      </w:r>
      <w:bookmarkEnd w:id="617"/>
      <w:bookmarkEnd w:id="618"/>
      <w:bookmarkEnd w:id="619"/>
      <w:bookmarkEnd w:id="620"/>
      <w:bookmarkEnd w:id="621"/>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622"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623" w:name="_MCCTEMPBM_CRPT72460286___4" w:colFirst="0" w:colLast="0"/>
            <w:bookmarkEnd w:id="622"/>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624" w:name="_MCCTEMPBM_CRPT72460287___4" w:colFirst="0" w:colLast="0"/>
            <w:bookmarkEnd w:id="623"/>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625" w:name="_MCCTEMPBM_CRPT72460288___4"/>
            <w:bookmarkEnd w:id="624"/>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625"/>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626" w:name="_Toc137111505"/>
      <w:bookmarkStart w:id="627" w:name="_Toc137112309"/>
      <w:bookmarkStart w:id="628" w:name="_Toc137461214"/>
      <w:bookmarkStart w:id="629" w:name="_Toc138883707"/>
      <w:bookmarkStart w:id="630" w:name="_Toc145426158"/>
      <w:r w:rsidRPr="00A43FD9">
        <w:t>6.6.1.3</w:t>
      </w:r>
      <w:r w:rsidRPr="00A43FD9">
        <w:tab/>
        <w:t>Repeater EVM frame structure for measurement</w:t>
      </w:r>
      <w:bookmarkEnd w:id="626"/>
      <w:bookmarkEnd w:id="627"/>
      <w:bookmarkEnd w:id="628"/>
      <w:bookmarkEnd w:id="629"/>
      <w:bookmarkEnd w:id="630"/>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631" w:name="_Toc137111506"/>
      <w:bookmarkStart w:id="632" w:name="_Toc137112310"/>
      <w:bookmarkStart w:id="633" w:name="_Toc137461215"/>
      <w:bookmarkStart w:id="634" w:name="_Toc138883708"/>
      <w:bookmarkStart w:id="635" w:name="_Toc145426159"/>
      <w:r w:rsidRPr="00A43FD9">
        <w:rPr>
          <w:lang w:eastAsia="en-GB"/>
        </w:rPr>
        <w:t>6.6.2</w:t>
      </w:r>
      <w:r w:rsidRPr="00A43FD9">
        <w:rPr>
          <w:lang w:eastAsia="en-GB"/>
        </w:rPr>
        <w:tab/>
        <w:t>Uplink repeater error vector magnitude</w:t>
      </w:r>
      <w:bookmarkEnd w:id="631"/>
      <w:bookmarkEnd w:id="632"/>
      <w:bookmarkEnd w:id="633"/>
      <w:bookmarkEnd w:id="634"/>
      <w:bookmarkEnd w:id="635"/>
    </w:p>
    <w:p w14:paraId="474166B7" w14:textId="77777777" w:rsidR="00425A36" w:rsidRPr="00A43FD9" w:rsidRDefault="00425A36" w:rsidP="00425A36">
      <w:pPr>
        <w:pStyle w:val="Heading4"/>
        <w:rPr>
          <w:lang w:eastAsia="en-GB"/>
        </w:rPr>
      </w:pPr>
      <w:bookmarkStart w:id="636" w:name="_Toc137111507"/>
      <w:bookmarkStart w:id="637" w:name="_Toc137112311"/>
      <w:bookmarkStart w:id="638" w:name="_Toc137461216"/>
      <w:bookmarkStart w:id="639" w:name="_Toc138883709"/>
      <w:bookmarkStart w:id="640" w:name="_Toc145426160"/>
      <w:r w:rsidRPr="00A43FD9">
        <w:rPr>
          <w:lang w:eastAsia="en-GB"/>
        </w:rPr>
        <w:t>6.6.2.1</w:t>
      </w:r>
      <w:r w:rsidRPr="00A43FD9">
        <w:rPr>
          <w:lang w:eastAsia="en-GB"/>
        </w:rPr>
        <w:tab/>
        <w:t>General</w:t>
      </w:r>
      <w:bookmarkEnd w:id="636"/>
      <w:bookmarkEnd w:id="637"/>
      <w:bookmarkEnd w:id="638"/>
      <w:bookmarkEnd w:id="639"/>
      <w:bookmarkEnd w:id="64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641" w:name="_Toc137111508"/>
      <w:bookmarkStart w:id="642" w:name="_Toc137112312"/>
      <w:bookmarkStart w:id="643" w:name="_Toc137461217"/>
      <w:bookmarkStart w:id="644" w:name="_Toc138883710"/>
      <w:bookmarkStart w:id="645" w:name="_Toc145426161"/>
      <w:r w:rsidRPr="00A43FD9">
        <w:t>6.6.2.2</w:t>
      </w:r>
      <w:r w:rsidRPr="00A43FD9">
        <w:tab/>
        <w:t>Minimum requirement</w:t>
      </w:r>
      <w:bookmarkEnd w:id="641"/>
      <w:bookmarkEnd w:id="642"/>
      <w:bookmarkEnd w:id="643"/>
      <w:bookmarkEnd w:id="644"/>
      <w:bookmarkEnd w:id="645"/>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646"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647" w:name="_MCCTEMPBM_CRPT72460290___4" w:colFirst="0" w:colLast="1"/>
            <w:bookmarkEnd w:id="646"/>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648" w:name="_MCCTEMPBM_CRPT72460291___4" w:colFirst="0" w:colLast="1"/>
            <w:bookmarkEnd w:id="647"/>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649" w:name="_MCCTEMPBM_CRPT72460292___4"/>
            <w:bookmarkEnd w:id="648"/>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649"/>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650" w:name="_Toc137111509"/>
      <w:bookmarkStart w:id="651" w:name="_Toc137112313"/>
      <w:bookmarkStart w:id="652" w:name="_Toc137461218"/>
      <w:bookmarkStart w:id="653" w:name="_Toc138883711"/>
      <w:bookmarkStart w:id="654" w:name="_Toc145426162"/>
      <w:r w:rsidRPr="00A43FD9">
        <w:lastRenderedPageBreak/>
        <w:t>6.</w:t>
      </w:r>
      <w:r w:rsidRPr="00A43FD9">
        <w:rPr>
          <w:rFonts w:hint="eastAsia"/>
          <w:lang w:eastAsia="zh-CN"/>
        </w:rPr>
        <w:t>7</w:t>
      </w:r>
      <w:r w:rsidRPr="00A43FD9">
        <w:tab/>
      </w:r>
      <w:r w:rsidRPr="00A43FD9">
        <w:rPr>
          <w:rFonts w:hint="eastAsia"/>
          <w:lang w:eastAsia="zh-CN"/>
        </w:rPr>
        <w:t>Input intermodulation</w:t>
      </w:r>
      <w:bookmarkEnd w:id="650"/>
      <w:bookmarkEnd w:id="651"/>
      <w:bookmarkEnd w:id="652"/>
      <w:bookmarkEnd w:id="653"/>
      <w:bookmarkEnd w:id="654"/>
    </w:p>
    <w:p w14:paraId="0AD11C6B" w14:textId="77777777" w:rsidR="00425A36" w:rsidRPr="00A43FD9" w:rsidRDefault="00425A36" w:rsidP="00425A36">
      <w:pPr>
        <w:pStyle w:val="Heading3"/>
      </w:pPr>
      <w:bookmarkStart w:id="655" w:name="_Toc137111510"/>
      <w:bookmarkStart w:id="656" w:name="_Toc137112314"/>
      <w:bookmarkStart w:id="657" w:name="_Toc137461219"/>
      <w:bookmarkStart w:id="658" w:name="_Toc138883712"/>
      <w:bookmarkStart w:id="659" w:name="_Toc145426163"/>
      <w:r w:rsidRPr="00A43FD9">
        <w:t>6.7.1</w:t>
      </w:r>
      <w:r w:rsidRPr="00A43FD9">
        <w:tab/>
        <w:t>General requirement</w:t>
      </w:r>
      <w:bookmarkEnd w:id="655"/>
      <w:bookmarkEnd w:id="656"/>
      <w:bookmarkEnd w:id="657"/>
      <w:bookmarkEnd w:id="658"/>
      <w:bookmarkEnd w:id="659"/>
    </w:p>
    <w:p w14:paraId="133BEBB9" w14:textId="77777777" w:rsidR="00425A36" w:rsidRPr="00A43FD9" w:rsidRDefault="00425A36" w:rsidP="00425A36">
      <w:pPr>
        <w:pStyle w:val="Heading4"/>
      </w:pPr>
      <w:bookmarkStart w:id="660" w:name="_Toc137111511"/>
      <w:bookmarkStart w:id="661" w:name="_Toc137112315"/>
      <w:bookmarkStart w:id="662" w:name="_Toc137461220"/>
      <w:bookmarkStart w:id="663" w:name="_Toc138883713"/>
      <w:bookmarkStart w:id="664" w:name="_Toc145426164"/>
      <w:r w:rsidRPr="00A43FD9">
        <w:t>6.7.1.1</w:t>
      </w:r>
      <w:r w:rsidRPr="00A43FD9">
        <w:tab/>
        <w:t>General</w:t>
      </w:r>
      <w:bookmarkEnd w:id="660"/>
      <w:bookmarkEnd w:id="661"/>
      <w:bookmarkEnd w:id="662"/>
      <w:bookmarkEnd w:id="663"/>
      <w:bookmarkEnd w:id="664"/>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52624F1D"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665" w:name="_Toc137111512"/>
      <w:bookmarkStart w:id="666" w:name="_Toc137112316"/>
      <w:bookmarkStart w:id="667" w:name="_Toc137461221"/>
      <w:bookmarkStart w:id="668" w:name="_Toc138883714"/>
      <w:bookmarkStart w:id="669" w:name="_Toc145426165"/>
      <w:r w:rsidRPr="00A43FD9">
        <w:t>6.7.1.2</w:t>
      </w:r>
      <w:r w:rsidRPr="00A43FD9">
        <w:tab/>
        <w:t>Minimum requirement</w:t>
      </w:r>
      <w:bookmarkEnd w:id="665"/>
      <w:bookmarkEnd w:id="666"/>
      <w:bookmarkEnd w:id="667"/>
      <w:bookmarkEnd w:id="668"/>
      <w:bookmarkEnd w:id="669"/>
    </w:p>
    <w:p w14:paraId="04F0704C" w14:textId="375EC202" w:rsidR="00425A36" w:rsidRPr="00A43FD9" w:rsidRDefault="00CD50E7" w:rsidP="00425A36">
      <w:pPr>
        <w:rPr>
          <w:rFonts w:cs="v4.1.0"/>
          <w:lang w:eastAsia="en-GB"/>
        </w:rPr>
      </w:pPr>
      <w:r w:rsidRPr="00A43FD9">
        <w:rPr>
          <w:rFonts w:cs="v4.1.0"/>
        </w:rPr>
        <w:t>For the parameters specified in table 6.7.1.</w:t>
      </w:r>
      <w:r>
        <w:rPr>
          <w:rFonts w:cs="v4.1.0"/>
        </w:rPr>
        <w:t>2</w:t>
      </w:r>
      <w:r w:rsidRPr="00A43FD9">
        <w:rPr>
          <w:rFonts w:cs="v4.1.0"/>
        </w:rPr>
        <w:t xml:space="preserve">-1, the power in the </w:t>
      </w:r>
      <w:r w:rsidRPr="00A43FD9">
        <w:rPr>
          <w:rFonts w:cs="v4.1.0"/>
          <w:i/>
        </w:rPr>
        <w:t>passband</w:t>
      </w:r>
      <w:r w:rsidRPr="00A43FD9">
        <w:rPr>
          <w:rFonts w:cs="v4.1.0"/>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670"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671" w:name="_MCCTEMPBM_CRPT72460294___4" w:colFirst="0" w:colLast="2"/>
            <w:bookmarkEnd w:id="670"/>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672" w:name="_Toc137111513"/>
      <w:bookmarkStart w:id="673" w:name="_Toc137112317"/>
      <w:bookmarkStart w:id="674" w:name="_Toc137461222"/>
      <w:bookmarkStart w:id="675" w:name="_Toc138883715"/>
      <w:bookmarkStart w:id="676" w:name="_Toc145426166"/>
      <w:bookmarkEnd w:id="671"/>
      <w:r w:rsidRPr="00A43FD9">
        <w:t>6.7.2</w:t>
      </w:r>
      <w:r w:rsidRPr="00A43FD9">
        <w:tab/>
      </w:r>
      <w:r w:rsidRPr="00A43FD9">
        <w:rPr>
          <w:lang w:eastAsia="en-GB"/>
        </w:rPr>
        <w:t>Co-location with BS/repeater in other systems</w:t>
      </w:r>
      <w:bookmarkEnd w:id="672"/>
      <w:bookmarkEnd w:id="673"/>
      <w:bookmarkEnd w:id="674"/>
      <w:bookmarkEnd w:id="675"/>
      <w:bookmarkEnd w:id="676"/>
    </w:p>
    <w:p w14:paraId="3707DCDC" w14:textId="77777777" w:rsidR="00425A36" w:rsidRPr="00A43FD9" w:rsidRDefault="00425A36" w:rsidP="00425A36">
      <w:pPr>
        <w:pStyle w:val="Heading4"/>
      </w:pPr>
      <w:bookmarkStart w:id="677" w:name="_Toc137111514"/>
      <w:bookmarkStart w:id="678" w:name="_Toc137112318"/>
      <w:bookmarkStart w:id="679" w:name="_Toc137461223"/>
      <w:bookmarkStart w:id="680" w:name="_Toc138883716"/>
      <w:bookmarkStart w:id="681" w:name="_Toc145426167"/>
      <w:r w:rsidRPr="00A43FD9">
        <w:t>6.7.2.1</w:t>
      </w:r>
      <w:r w:rsidRPr="00A43FD9">
        <w:tab/>
        <w:t>General</w:t>
      </w:r>
      <w:bookmarkEnd w:id="677"/>
      <w:bookmarkEnd w:id="678"/>
      <w:bookmarkEnd w:id="679"/>
      <w:bookmarkEnd w:id="680"/>
      <w:bookmarkEnd w:id="681"/>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682" w:name="_Toc137111515"/>
      <w:bookmarkStart w:id="683" w:name="_Toc137112319"/>
      <w:bookmarkStart w:id="684" w:name="_Toc137461224"/>
      <w:bookmarkStart w:id="685" w:name="_Toc138883717"/>
      <w:bookmarkStart w:id="686" w:name="_Toc145426168"/>
      <w:r w:rsidRPr="00A43FD9">
        <w:t>6.7.2.2</w:t>
      </w:r>
      <w:r w:rsidRPr="00A43FD9">
        <w:tab/>
        <w:t>Minimum requirement</w:t>
      </w:r>
      <w:bookmarkEnd w:id="682"/>
      <w:bookmarkEnd w:id="683"/>
      <w:bookmarkEnd w:id="684"/>
      <w:bookmarkEnd w:id="685"/>
      <w:bookmarkEnd w:id="686"/>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lastRenderedPageBreak/>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687"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687"/>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688" w:name="_Toc137111516"/>
      <w:bookmarkStart w:id="689" w:name="_Toc137112320"/>
      <w:bookmarkStart w:id="690" w:name="_Toc137461225"/>
      <w:bookmarkStart w:id="691" w:name="_Toc138883718"/>
      <w:bookmarkStart w:id="692" w:name="_Toc145426169"/>
      <w:r w:rsidRPr="00A43FD9">
        <w:t>6.7.3</w:t>
      </w:r>
      <w:r w:rsidRPr="00A43FD9">
        <w:tab/>
      </w:r>
      <w:r w:rsidRPr="00A43FD9">
        <w:rPr>
          <w:lang w:eastAsia="en-GB"/>
        </w:rPr>
        <w:t>Co-existence with other systems</w:t>
      </w:r>
      <w:bookmarkEnd w:id="688"/>
      <w:bookmarkEnd w:id="689"/>
      <w:bookmarkEnd w:id="690"/>
      <w:bookmarkEnd w:id="691"/>
      <w:bookmarkEnd w:id="692"/>
    </w:p>
    <w:p w14:paraId="173664EF" w14:textId="77777777" w:rsidR="00425A36" w:rsidRPr="00A43FD9" w:rsidRDefault="00425A36" w:rsidP="00425A36">
      <w:pPr>
        <w:pStyle w:val="Heading4"/>
      </w:pPr>
      <w:bookmarkStart w:id="693" w:name="_Toc137111517"/>
      <w:bookmarkStart w:id="694" w:name="_Toc137112321"/>
      <w:bookmarkStart w:id="695" w:name="_Toc137461226"/>
      <w:bookmarkStart w:id="696" w:name="_Toc138883719"/>
      <w:bookmarkStart w:id="697" w:name="_Toc145426170"/>
      <w:r w:rsidRPr="00A43FD9">
        <w:t>6.7.3.1</w:t>
      </w:r>
      <w:r w:rsidRPr="00A43FD9">
        <w:tab/>
        <w:t>General</w:t>
      </w:r>
      <w:bookmarkEnd w:id="693"/>
      <w:bookmarkEnd w:id="694"/>
      <w:bookmarkEnd w:id="695"/>
      <w:bookmarkEnd w:id="696"/>
      <w:bookmarkEnd w:id="69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698" w:name="_Toc137111518"/>
      <w:bookmarkStart w:id="699" w:name="_Toc137112322"/>
      <w:bookmarkStart w:id="700" w:name="_Toc137461227"/>
      <w:bookmarkStart w:id="701" w:name="_Toc138883720"/>
      <w:bookmarkStart w:id="702" w:name="_Toc145426171"/>
      <w:r w:rsidRPr="00A43FD9">
        <w:t>6.7.3.2</w:t>
      </w:r>
      <w:r w:rsidRPr="00A43FD9">
        <w:tab/>
        <w:t>Minimum requirement</w:t>
      </w:r>
      <w:bookmarkEnd w:id="698"/>
      <w:bookmarkEnd w:id="699"/>
      <w:bookmarkEnd w:id="700"/>
      <w:bookmarkEnd w:id="701"/>
      <w:bookmarkEnd w:id="702"/>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703" w:name="_Toc137111519"/>
      <w:bookmarkStart w:id="704" w:name="_Toc137112323"/>
      <w:bookmarkStart w:id="705" w:name="_Toc137461228"/>
      <w:bookmarkStart w:id="706" w:name="_Toc138883721"/>
      <w:bookmarkStart w:id="707" w:name="_Toc145426172"/>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703"/>
      <w:bookmarkEnd w:id="704"/>
      <w:bookmarkEnd w:id="705"/>
      <w:bookmarkEnd w:id="706"/>
      <w:bookmarkEnd w:id="707"/>
    </w:p>
    <w:p w14:paraId="0139DE21" w14:textId="77777777" w:rsidR="00425A36" w:rsidRPr="00A43FD9" w:rsidRDefault="00425A36" w:rsidP="00FA083D">
      <w:pPr>
        <w:pStyle w:val="Heading3"/>
        <w:rPr>
          <w:rFonts w:eastAsia="SimSun"/>
          <w:lang w:eastAsia="zh-CN"/>
        </w:rPr>
      </w:pPr>
      <w:bookmarkStart w:id="708" w:name="_Toc137112324"/>
      <w:bookmarkStart w:id="709" w:name="_Toc137461229"/>
      <w:bookmarkStart w:id="710" w:name="_Toc138883722"/>
      <w:bookmarkStart w:id="711" w:name="_Toc14542617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708"/>
      <w:bookmarkEnd w:id="709"/>
      <w:bookmarkEnd w:id="710"/>
      <w:bookmarkEnd w:id="711"/>
    </w:p>
    <w:p w14:paraId="240B56DB" w14:textId="77777777" w:rsidR="00425A36" w:rsidRPr="00A43FD9" w:rsidRDefault="00425A36"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period</w:t>
      </w:r>
      <w:r w:rsidRPr="00A43FD9">
        <w:t xml:space="preserve"> 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712" w:name="_Toc137112325"/>
      <w:bookmarkStart w:id="713" w:name="_Toc137461230"/>
      <w:bookmarkStart w:id="714" w:name="_Toc138883723"/>
      <w:bookmarkStart w:id="715" w:name="_Toc145426174"/>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712"/>
      <w:bookmarkEnd w:id="713"/>
      <w:bookmarkEnd w:id="714"/>
      <w:bookmarkEnd w:id="715"/>
    </w:p>
    <w:p w14:paraId="7A039A16" w14:textId="77777777" w:rsidR="00425A36" w:rsidRPr="00A43FD9" w:rsidRDefault="00425A36" w:rsidP="00FA083D">
      <w:pPr>
        <w:pStyle w:val="Heading4"/>
        <w:rPr>
          <w:rFonts w:eastAsia="SimSun"/>
        </w:rPr>
      </w:pPr>
      <w:bookmarkStart w:id="716" w:name="_Toc137112326"/>
      <w:bookmarkStart w:id="717" w:name="_Toc137461231"/>
      <w:bookmarkStart w:id="718" w:name="_Toc138883724"/>
      <w:bookmarkStart w:id="719" w:name="_Toc145426175"/>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716"/>
      <w:bookmarkEnd w:id="717"/>
      <w:bookmarkEnd w:id="718"/>
      <w:bookmarkEnd w:id="719"/>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79.7pt;height:35.7pt;mso-wrap-style:square;mso-position-horizontal-relative:page;mso-position-vertical-relative:page" o:ole="">
                  <v:fill o:detectmouseclick="t"/>
                  <v:imagedata r:id="rId33" o:title=""/>
                </v:shape>
                <o:OLEObject Type="Embed" ProgID="Equation.3" ShapeID="Object 3" DrawAspect="Content" ObjectID="_1757326730"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720" w:name="_Toc137112327"/>
      <w:bookmarkStart w:id="721" w:name="_Toc137461232"/>
      <w:bookmarkStart w:id="722" w:name="_Toc138883725"/>
      <w:bookmarkStart w:id="723" w:name="_Toc145426176"/>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720"/>
      <w:bookmarkEnd w:id="721"/>
      <w:bookmarkEnd w:id="722"/>
      <w:bookmarkEnd w:id="723"/>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724"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725" w:name="_MCCTEMPBM_CRPT72460303___7" w:colFirst="0" w:colLast="0"/>
            <w:bookmarkEnd w:id="724"/>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726" w:name="_MCCTEMPBM_CRPT72460304___7" w:colFirst="0" w:colLast="0"/>
            <w:bookmarkEnd w:id="725"/>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727" w:name="_MCCTEMPBM_CRPT72460305___7" w:colFirst="0" w:colLast="0"/>
            <w:bookmarkEnd w:id="726"/>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728" w:name="_MCCTEMPBM_CRPT72460306___7" w:colFirst="0" w:colLast="1"/>
            <w:bookmarkEnd w:id="727"/>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728"/>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729" w:name="_Toc137111520"/>
      <w:bookmarkStart w:id="730" w:name="_Toc137112328"/>
    </w:p>
    <w:p w14:paraId="0E003A94" w14:textId="28DA4794" w:rsidR="00425A36" w:rsidRPr="00A43FD9" w:rsidRDefault="00425A36" w:rsidP="00425A36">
      <w:pPr>
        <w:pStyle w:val="Heading2"/>
      </w:pPr>
      <w:bookmarkStart w:id="731" w:name="_Toc137461233"/>
      <w:bookmarkStart w:id="732" w:name="_Toc138883726"/>
      <w:bookmarkStart w:id="733" w:name="_Toc145426177"/>
      <w:r w:rsidRPr="00A43FD9">
        <w:rPr>
          <w:rFonts w:hint="eastAsia"/>
          <w:lang w:eastAsia="zh-CN"/>
        </w:rPr>
        <w:t>6.9</w:t>
      </w:r>
      <w:r w:rsidRPr="00A43FD9">
        <w:rPr>
          <w:rFonts w:hint="eastAsia"/>
          <w:lang w:eastAsia="zh-CN"/>
        </w:rPr>
        <w:tab/>
      </w:r>
      <w:r w:rsidRPr="00A43FD9">
        <w:t>Adjacent Channel Rejection Ratio (ACRR)</w:t>
      </w:r>
      <w:bookmarkEnd w:id="729"/>
      <w:bookmarkEnd w:id="730"/>
      <w:bookmarkEnd w:id="731"/>
      <w:bookmarkEnd w:id="732"/>
      <w:bookmarkEnd w:id="733"/>
    </w:p>
    <w:p w14:paraId="39D3EF0C" w14:textId="77777777" w:rsidR="00425A36" w:rsidRPr="00A43FD9" w:rsidRDefault="00425A36" w:rsidP="00425A36">
      <w:pPr>
        <w:pStyle w:val="Heading3"/>
      </w:pPr>
      <w:bookmarkStart w:id="734" w:name="_Toc137111521"/>
      <w:bookmarkStart w:id="735" w:name="_Toc137112329"/>
      <w:bookmarkStart w:id="736" w:name="_Toc137461234"/>
      <w:bookmarkStart w:id="737" w:name="_Toc138883727"/>
      <w:bookmarkStart w:id="738" w:name="_Toc145426178"/>
      <w:r w:rsidRPr="00A43FD9">
        <w:rPr>
          <w:rFonts w:hint="eastAsia"/>
        </w:rPr>
        <w:t>6.9.1</w:t>
      </w:r>
      <w:r w:rsidRPr="00A43FD9">
        <w:tab/>
      </w:r>
      <w:r w:rsidRPr="00A43FD9">
        <w:rPr>
          <w:rFonts w:hint="eastAsia"/>
        </w:rPr>
        <w:t>General</w:t>
      </w:r>
      <w:bookmarkEnd w:id="734"/>
      <w:bookmarkEnd w:id="735"/>
      <w:bookmarkEnd w:id="736"/>
      <w:bookmarkEnd w:id="737"/>
      <w:bookmarkEnd w:id="738"/>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739" w:name="_Toc137111522"/>
      <w:bookmarkStart w:id="740" w:name="_Toc137112330"/>
      <w:bookmarkStart w:id="741" w:name="_Toc137461235"/>
      <w:bookmarkStart w:id="742" w:name="_Toc138883728"/>
      <w:bookmarkStart w:id="743" w:name="_Toc145426179"/>
      <w:r w:rsidRPr="00A43FD9">
        <w:rPr>
          <w:rFonts w:eastAsia="DengXian" w:hint="eastAsia"/>
        </w:rPr>
        <w:t>6.9.2</w:t>
      </w:r>
      <w:r w:rsidRPr="00A43FD9">
        <w:rPr>
          <w:lang w:eastAsia="en-GB"/>
        </w:rPr>
        <w:tab/>
        <w:t>Minimum Requirements</w:t>
      </w:r>
      <w:bookmarkEnd w:id="739"/>
      <w:bookmarkEnd w:id="740"/>
      <w:bookmarkEnd w:id="741"/>
      <w:bookmarkEnd w:id="742"/>
      <w:bookmarkEnd w:id="743"/>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lastRenderedPageBreak/>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744" w:name="_Toc137111523"/>
      <w:bookmarkStart w:id="745" w:name="_Toc137112331"/>
    </w:p>
    <w:p w14:paraId="48D58954" w14:textId="06CE5CB2" w:rsidR="00425A36" w:rsidRPr="00A43FD9" w:rsidRDefault="00425A36" w:rsidP="00425A36">
      <w:pPr>
        <w:pStyle w:val="Heading2"/>
        <w:rPr>
          <w:lang w:eastAsia="zh-CN"/>
        </w:rPr>
      </w:pPr>
      <w:bookmarkStart w:id="746" w:name="_Toc137461236"/>
      <w:bookmarkStart w:id="747" w:name="_Toc138883729"/>
      <w:bookmarkStart w:id="748" w:name="_Toc145426180"/>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744"/>
      <w:bookmarkEnd w:id="745"/>
      <w:bookmarkEnd w:id="746"/>
      <w:bookmarkEnd w:id="747"/>
      <w:bookmarkEnd w:id="748"/>
    </w:p>
    <w:p w14:paraId="4302367B" w14:textId="77777777" w:rsidR="00425A36" w:rsidRPr="00A43FD9" w:rsidRDefault="00425A36" w:rsidP="00425A36">
      <w:pPr>
        <w:pStyle w:val="Heading3"/>
      </w:pPr>
      <w:bookmarkStart w:id="749" w:name="_Toc137111524"/>
      <w:bookmarkStart w:id="750" w:name="_Toc137112332"/>
      <w:bookmarkStart w:id="751" w:name="_Toc137461237"/>
      <w:bookmarkStart w:id="752" w:name="_Toc138883730"/>
      <w:bookmarkStart w:id="753" w:name="_Toc145426181"/>
      <w:r w:rsidRPr="00A43FD9">
        <w:t>6.</w:t>
      </w:r>
      <w:r w:rsidRPr="00A43FD9">
        <w:rPr>
          <w:rFonts w:hint="eastAsia"/>
        </w:rPr>
        <w:t>10</w:t>
      </w:r>
      <w:r w:rsidRPr="00A43FD9">
        <w:t>.1</w:t>
      </w:r>
      <w:r w:rsidRPr="00A43FD9">
        <w:tab/>
        <w:t>Transmitter OFF power</w:t>
      </w:r>
      <w:bookmarkEnd w:id="749"/>
      <w:bookmarkEnd w:id="750"/>
      <w:bookmarkEnd w:id="751"/>
      <w:bookmarkEnd w:id="752"/>
      <w:bookmarkEnd w:id="753"/>
    </w:p>
    <w:p w14:paraId="46F0D3CA" w14:textId="77777777" w:rsidR="00425A36" w:rsidRPr="00A43FD9" w:rsidRDefault="00425A36" w:rsidP="00425A36">
      <w:pPr>
        <w:pStyle w:val="Heading4"/>
      </w:pPr>
      <w:bookmarkStart w:id="754" w:name="_Toc137111525"/>
      <w:bookmarkStart w:id="755" w:name="_Toc137112333"/>
      <w:bookmarkStart w:id="756" w:name="_Toc137461238"/>
      <w:bookmarkStart w:id="757" w:name="_Toc138883731"/>
      <w:bookmarkStart w:id="758" w:name="_Toc145426182"/>
      <w:r w:rsidRPr="00A43FD9">
        <w:t>6.</w:t>
      </w:r>
      <w:r w:rsidRPr="00A43FD9">
        <w:rPr>
          <w:rFonts w:hint="eastAsia"/>
        </w:rPr>
        <w:t>10</w:t>
      </w:r>
      <w:r w:rsidRPr="00A43FD9">
        <w:t>.1.1</w:t>
      </w:r>
      <w:r w:rsidRPr="00A43FD9">
        <w:tab/>
        <w:t>General</w:t>
      </w:r>
      <w:bookmarkEnd w:id="754"/>
      <w:bookmarkEnd w:id="755"/>
      <w:bookmarkEnd w:id="756"/>
      <w:bookmarkEnd w:id="757"/>
      <w:bookmarkEnd w:id="758"/>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759" w:name="_Toc137111526"/>
      <w:bookmarkStart w:id="760" w:name="_Toc137112334"/>
      <w:bookmarkStart w:id="761" w:name="_Toc137461239"/>
      <w:bookmarkStart w:id="762" w:name="_Toc138883732"/>
      <w:bookmarkStart w:id="763" w:name="_Toc145426183"/>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759"/>
      <w:bookmarkEnd w:id="760"/>
      <w:bookmarkEnd w:id="761"/>
      <w:bookmarkEnd w:id="762"/>
      <w:bookmarkEnd w:id="763"/>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764" w:name="_Toc137111527"/>
      <w:bookmarkStart w:id="765" w:name="_Toc137112335"/>
      <w:bookmarkStart w:id="766" w:name="_Toc137461240"/>
      <w:bookmarkStart w:id="767" w:name="_Toc138883733"/>
      <w:bookmarkStart w:id="768" w:name="_Toc145426184"/>
      <w:r w:rsidRPr="00A43FD9">
        <w:t>6.</w:t>
      </w:r>
      <w:r w:rsidRPr="00A43FD9">
        <w:rPr>
          <w:rFonts w:hint="eastAsia"/>
        </w:rPr>
        <w:t>10</w:t>
      </w:r>
      <w:r w:rsidRPr="00A43FD9">
        <w:t>.2</w:t>
      </w:r>
      <w:r w:rsidRPr="00A43FD9">
        <w:tab/>
        <w:t>Transmitter transient period</w:t>
      </w:r>
      <w:bookmarkEnd w:id="764"/>
      <w:bookmarkEnd w:id="765"/>
      <w:bookmarkEnd w:id="766"/>
      <w:bookmarkEnd w:id="767"/>
      <w:bookmarkEnd w:id="768"/>
    </w:p>
    <w:p w14:paraId="6536B571" w14:textId="77777777" w:rsidR="00425A36" w:rsidRPr="00A43FD9" w:rsidRDefault="00425A36" w:rsidP="00425A36">
      <w:pPr>
        <w:pStyle w:val="Heading4"/>
      </w:pPr>
      <w:bookmarkStart w:id="769" w:name="_Toc137111528"/>
      <w:bookmarkStart w:id="770" w:name="_Toc137112336"/>
      <w:bookmarkStart w:id="771" w:name="_Toc137461241"/>
      <w:bookmarkStart w:id="772" w:name="_Toc138883734"/>
      <w:bookmarkStart w:id="773" w:name="_Toc145426185"/>
      <w:r w:rsidRPr="00A43FD9">
        <w:t>6.</w:t>
      </w:r>
      <w:r w:rsidRPr="00A43FD9">
        <w:rPr>
          <w:rFonts w:hint="eastAsia"/>
        </w:rPr>
        <w:t>10</w:t>
      </w:r>
      <w:r w:rsidRPr="00A43FD9">
        <w:t>.2.1</w:t>
      </w:r>
      <w:r w:rsidRPr="00A43FD9">
        <w:tab/>
        <w:t>General</w:t>
      </w:r>
      <w:bookmarkEnd w:id="769"/>
      <w:bookmarkEnd w:id="770"/>
      <w:bookmarkEnd w:id="771"/>
      <w:bookmarkEnd w:id="772"/>
      <w:bookmarkEnd w:id="773"/>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7777777" w:rsidR="00425A36" w:rsidRPr="00A43FD9" w:rsidRDefault="00425A36" w:rsidP="00425A36">
      <w:pPr>
        <w:rPr>
          <w:rFonts w:eastAsia="DengXian"/>
        </w:rPr>
      </w:pPr>
      <w:r w:rsidRPr="00A43FD9">
        <w:rPr>
          <w:rFonts w:eastAsia="DengXian"/>
        </w:rPr>
        <w:t xml:space="preserve">The </w:t>
      </w:r>
      <w:r w:rsidRPr="00A43FD9">
        <w:rPr>
          <w:rFonts w:eastAsia="DengXian"/>
          <w:i/>
        </w:rPr>
        <w:t xml:space="preserve">transmitter transient state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p w14:paraId="0AE08D8F" w14:textId="74022273" w:rsidR="00425A36" w:rsidRPr="00A43FD9" w:rsidRDefault="006A5F1C" w:rsidP="00425A36">
      <w:pPr>
        <w:pStyle w:val="TH"/>
        <w:rPr>
          <w:rFonts w:eastAsia="DengXian"/>
        </w:rPr>
      </w:pPr>
      <w:r>
        <w:rPr>
          <w:lang w:eastAsia="zh-CN"/>
        </w:rPr>
        <w:lastRenderedPageBreak/>
        <w:pict w14:anchorId="15D052B8">
          <v:shape id="图片 3" o:spid="_x0000_i1056" type="#_x0000_t75" style="width:348.3pt;height:168pt;visibility:visible;mso-wrap-style:square">
            <v:imagedata r:id="rId35" o:title=""/>
          </v:shape>
        </w:pict>
      </w:r>
    </w:p>
    <w:p w14:paraId="63A35FBE" w14:textId="77777777" w:rsidR="00425A36" w:rsidRPr="00A43FD9" w:rsidRDefault="00425A36" w:rsidP="00425A36">
      <w:pPr>
        <w:pStyle w:val="TF"/>
      </w:pPr>
      <w:r w:rsidRPr="00A43FD9">
        <w:t>Figure 6.</w:t>
      </w:r>
      <w:r w:rsidRPr="00A43FD9">
        <w:rPr>
          <w:rFonts w:hint="eastAsia"/>
        </w:rPr>
        <w:t>10</w:t>
      </w:r>
      <w:r w:rsidRPr="00A43FD9">
        <w:t xml:space="preserve">.2.1-1: Example of relations between transmitter ON period, transmitter OFF period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774" w:name="_Toc137461242"/>
      <w:bookmarkStart w:id="775" w:name="_Toc138883735"/>
      <w:bookmarkStart w:id="776" w:name="_Toc145426186"/>
      <w:r w:rsidRPr="00A43FD9">
        <w:t>6.</w:t>
      </w:r>
      <w:r w:rsidRPr="00A43FD9">
        <w:rPr>
          <w:rFonts w:hint="eastAsia"/>
        </w:rPr>
        <w:t>10</w:t>
      </w:r>
      <w:r w:rsidRPr="00A43FD9">
        <w:t>.2.2</w:t>
      </w:r>
      <w:r w:rsidRPr="00A43FD9">
        <w:tab/>
        <w:t xml:space="preserve">Minimum requirement for </w:t>
      </w:r>
      <w:r w:rsidRPr="00A43FD9">
        <w:rPr>
          <w:i/>
          <w:iCs/>
        </w:rPr>
        <w:t>repeater type 1-C</w:t>
      </w:r>
      <w:bookmarkEnd w:id="774"/>
      <w:bookmarkEnd w:id="775"/>
      <w:bookmarkEnd w:id="776"/>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777"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778" w:name="_MCCTEMPBM_CRPT72460309___4" w:colFirst="0" w:colLast="0"/>
            <w:bookmarkEnd w:id="777"/>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779" w:name="_MCCTEMPBM_CRPT72460310___4" w:colFirst="0" w:colLast="0"/>
            <w:bookmarkEnd w:id="778"/>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779"/>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780" w:name="_Toc137111529"/>
      <w:bookmarkStart w:id="781" w:name="_Toc137112337"/>
      <w:bookmarkStart w:id="782" w:name="_Toc137461243"/>
      <w:bookmarkStart w:id="783" w:name="_Toc138883736"/>
      <w:bookmarkStart w:id="784" w:name="_Toc145426187"/>
      <w:r w:rsidRPr="00A43FD9">
        <w:rPr>
          <w:rFonts w:hint="eastAsia"/>
          <w:lang w:eastAsia="zh-CN"/>
        </w:rPr>
        <w:t>7</w:t>
      </w:r>
      <w:r w:rsidRPr="00A43FD9">
        <w:tab/>
        <w:t>Radiated characteristics</w:t>
      </w:r>
      <w:bookmarkEnd w:id="780"/>
      <w:bookmarkEnd w:id="781"/>
      <w:bookmarkEnd w:id="782"/>
      <w:bookmarkEnd w:id="783"/>
      <w:bookmarkEnd w:id="784"/>
    </w:p>
    <w:p w14:paraId="45AA5848" w14:textId="77777777" w:rsidR="00425A36" w:rsidRPr="00A43FD9" w:rsidRDefault="00425A36" w:rsidP="00425A36">
      <w:pPr>
        <w:pStyle w:val="Heading2"/>
        <w:rPr>
          <w:lang w:eastAsia="zh-CN"/>
        </w:rPr>
      </w:pPr>
      <w:bookmarkStart w:id="785" w:name="_Toc137111530"/>
      <w:bookmarkStart w:id="786" w:name="_Toc137112338"/>
      <w:bookmarkStart w:id="787" w:name="_Toc137461244"/>
      <w:bookmarkStart w:id="788" w:name="_Toc138883737"/>
      <w:bookmarkStart w:id="789" w:name="_Toc145426188"/>
      <w:r w:rsidRPr="00A43FD9">
        <w:rPr>
          <w:rFonts w:hint="eastAsia"/>
          <w:lang w:eastAsia="zh-CN"/>
        </w:rPr>
        <w:t>7.1</w:t>
      </w:r>
      <w:r w:rsidRPr="00A43FD9">
        <w:tab/>
      </w:r>
      <w:r w:rsidRPr="00A43FD9">
        <w:rPr>
          <w:rFonts w:hint="eastAsia"/>
          <w:lang w:eastAsia="zh-CN"/>
        </w:rPr>
        <w:t>General</w:t>
      </w:r>
      <w:bookmarkEnd w:id="785"/>
      <w:bookmarkEnd w:id="786"/>
      <w:bookmarkEnd w:id="787"/>
      <w:bookmarkEnd w:id="788"/>
      <w:bookmarkEnd w:id="789"/>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790" w:name="_Toc137111531"/>
      <w:bookmarkStart w:id="791" w:name="_Toc137112339"/>
      <w:bookmarkStart w:id="792" w:name="_Toc137461245"/>
      <w:bookmarkStart w:id="793" w:name="_Toc138883738"/>
      <w:bookmarkStart w:id="794" w:name="_Toc145426189"/>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790"/>
      <w:bookmarkEnd w:id="791"/>
      <w:bookmarkEnd w:id="792"/>
      <w:bookmarkEnd w:id="793"/>
      <w:bookmarkEnd w:id="794"/>
    </w:p>
    <w:p w14:paraId="0445787B" w14:textId="77777777" w:rsidR="00425A36" w:rsidRPr="00A43FD9" w:rsidRDefault="00425A36" w:rsidP="00425A36">
      <w:pPr>
        <w:pStyle w:val="Heading3"/>
        <w:rPr>
          <w:lang w:eastAsia="zh-CN"/>
        </w:rPr>
      </w:pPr>
      <w:bookmarkStart w:id="795" w:name="_Toc137111532"/>
      <w:bookmarkStart w:id="796" w:name="_Toc137112340"/>
      <w:bookmarkStart w:id="797" w:name="_Toc137461246"/>
      <w:bookmarkStart w:id="798" w:name="_Toc138883739"/>
      <w:bookmarkStart w:id="799" w:name="_Toc145426190"/>
      <w:r w:rsidRPr="00A43FD9">
        <w:rPr>
          <w:rFonts w:hint="eastAsia"/>
          <w:lang w:eastAsia="zh-CN"/>
        </w:rPr>
        <w:t>7</w:t>
      </w:r>
      <w:r w:rsidRPr="00A43FD9">
        <w:t>.2.1</w:t>
      </w:r>
      <w:r w:rsidRPr="00A43FD9">
        <w:tab/>
        <w:t>General</w:t>
      </w:r>
      <w:bookmarkEnd w:id="795"/>
      <w:bookmarkEnd w:id="796"/>
      <w:bookmarkEnd w:id="797"/>
      <w:bookmarkEnd w:id="798"/>
      <w:bookmarkEnd w:id="799"/>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lastRenderedPageBreak/>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425A36">
      <w:pPr>
        <w:keepLines/>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800" w:name="_Toc137111533"/>
      <w:bookmarkStart w:id="801" w:name="_Toc137112341"/>
      <w:bookmarkStart w:id="802"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803" w:name="_Toc138883740"/>
      <w:bookmarkStart w:id="804" w:name="_Toc145426191"/>
      <w:r w:rsidRPr="00A43FD9">
        <w:t>7.2.2</w:t>
      </w:r>
      <w:r w:rsidRPr="00A43FD9">
        <w:tab/>
        <w:t>Minimum requirement</w:t>
      </w:r>
      <w:bookmarkEnd w:id="800"/>
      <w:bookmarkEnd w:id="801"/>
      <w:bookmarkEnd w:id="802"/>
      <w:bookmarkEnd w:id="803"/>
      <w:bookmarkEnd w:id="804"/>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lastRenderedPageBreak/>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805" w:name="_Toc137111534"/>
      <w:bookmarkStart w:id="806" w:name="_Toc137112342"/>
      <w:bookmarkStart w:id="807" w:name="_Toc137461248"/>
      <w:bookmarkStart w:id="808" w:name="_Toc138883741"/>
      <w:bookmarkStart w:id="809" w:name="_Toc145426192"/>
      <w:r w:rsidRPr="00A43FD9">
        <w:rPr>
          <w:rFonts w:hint="eastAsia"/>
          <w:lang w:eastAsia="zh-CN"/>
        </w:rPr>
        <w:t>7.3</w:t>
      </w:r>
      <w:r w:rsidRPr="00A43FD9">
        <w:tab/>
      </w:r>
      <w:r w:rsidRPr="00A43FD9">
        <w:rPr>
          <w:rFonts w:hint="eastAsia"/>
          <w:lang w:eastAsia="zh-CN"/>
        </w:rPr>
        <w:t>OTA frequency stability</w:t>
      </w:r>
      <w:bookmarkEnd w:id="805"/>
      <w:bookmarkEnd w:id="806"/>
      <w:bookmarkEnd w:id="807"/>
      <w:bookmarkEnd w:id="808"/>
      <w:bookmarkEnd w:id="809"/>
    </w:p>
    <w:p w14:paraId="255F968F" w14:textId="77777777" w:rsidR="00425A36" w:rsidRPr="00A43FD9" w:rsidRDefault="00425A36" w:rsidP="00425A36">
      <w:pPr>
        <w:pStyle w:val="Heading3"/>
      </w:pPr>
      <w:bookmarkStart w:id="810" w:name="_Toc137111535"/>
      <w:bookmarkStart w:id="811" w:name="_Toc137112343"/>
      <w:bookmarkStart w:id="812" w:name="_Toc137461249"/>
      <w:bookmarkStart w:id="813" w:name="_Toc138883742"/>
      <w:bookmarkStart w:id="814" w:name="_Toc145426193"/>
      <w:r w:rsidRPr="00A43FD9">
        <w:t>7.3.1</w:t>
      </w:r>
      <w:r w:rsidRPr="00A43FD9">
        <w:tab/>
        <w:t>General</w:t>
      </w:r>
      <w:bookmarkEnd w:id="810"/>
      <w:bookmarkEnd w:id="811"/>
      <w:bookmarkEnd w:id="812"/>
      <w:bookmarkEnd w:id="813"/>
      <w:bookmarkEnd w:id="814"/>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815" w:name="_Toc137111536"/>
      <w:bookmarkStart w:id="816" w:name="_Toc137112344"/>
      <w:bookmarkStart w:id="817" w:name="_Toc137461250"/>
      <w:bookmarkStart w:id="818" w:name="_Toc138883743"/>
      <w:bookmarkStart w:id="819" w:name="_Toc145426194"/>
      <w:r w:rsidRPr="00A43FD9">
        <w:t>7.3.2</w:t>
      </w:r>
      <w:r w:rsidRPr="00A43FD9">
        <w:tab/>
        <w:t>Minimum requirement</w:t>
      </w:r>
      <w:bookmarkEnd w:id="815"/>
      <w:bookmarkEnd w:id="816"/>
      <w:bookmarkEnd w:id="817"/>
      <w:bookmarkEnd w:id="818"/>
      <w:bookmarkEnd w:id="819"/>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820" w:name="_Toc137111537"/>
      <w:bookmarkStart w:id="821" w:name="_Toc137112345"/>
      <w:bookmarkStart w:id="822" w:name="_Toc137461251"/>
      <w:bookmarkStart w:id="823" w:name="_Toc138883744"/>
      <w:bookmarkStart w:id="824" w:name="_Toc145426195"/>
      <w:r w:rsidRPr="00A43FD9">
        <w:rPr>
          <w:rFonts w:hint="eastAsia"/>
          <w:lang w:eastAsia="zh-CN"/>
        </w:rPr>
        <w:t>7.4</w:t>
      </w:r>
      <w:r w:rsidRPr="00A43FD9">
        <w:tab/>
      </w:r>
      <w:r w:rsidRPr="00A43FD9">
        <w:rPr>
          <w:rFonts w:hint="eastAsia"/>
          <w:lang w:eastAsia="zh-CN"/>
        </w:rPr>
        <w:t>OTA out of band gain</w:t>
      </w:r>
      <w:bookmarkEnd w:id="820"/>
      <w:bookmarkEnd w:id="821"/>
      <w:bookmarkEnd w:id="822"/>
      <w:bookmarkEnd w:id="823"/>
      <w:bookmarkEnd w:id="824"/>
    </w:p>
    <w:p w14:paraId="4DC63E47" w14:textId="77777777" w:rsidR="00425A36" w:rsidRPr="00A43FD9" w:rsidRDefault="00425A36" w:rsidP="00425A36">
      <w:pPr>
        <w:pStyle w:val="Heading3"/>
      </w:pPr>
      <w:bookmarkStart w:id="825" w:name="_Toc137111538"/>
      <w:bookmarkStart w:id="826" w:name="_Toc137112346"/>
      <w:bookmarkStart w:id="827" w:name="_Toc137461252"/>
      <w:bookmarkStart w:id="828" w:name="_Toc138883745"/>
      <w:bookmarkStart w:id="829" w:name="_Toc145426196"/>
      <w:r w:rsidRPr="00A43FD9">
        <w:t>7.4.1</w:t>
      </w:r>
      <w:r w:rsidRPr="00A43FD9">
        <w:tab/>
        <w:t>General</w:t>
      </w:r>
      <w:bookmarkEnd w:id="825"/>
      <w:bookmarkEnd w:id="826"/>
      <w:bookmarkEnd w:id="827"/>
      <w:bookmarkEnd w:id="828"/>
      <w:bookmarkEnd w:id="829"/>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830" w:name="_Toc137111539"/>
      <w:bookmarkStart w:id="831" w:name="_Toc137112347"/>
      <w:bookmarkStart w:id="832" w:name="_Toc137461253"/>
      <w:bookmarkStart w:id="833" w:name="_Toc138883746"/>
      <w:bookmarkStart w:id="834" w:name="_Toc145426197"/>
      <w:r w:rsidRPr="00A43FD9">
        <w:t>7.4.2</w:t>
      </w:r>
      <w:r w:rsidRPr="00A43FD9">
        <w:tab/>
        <w:t>Minimum requirement</w:t>
      </w:r>
      <w:bookmarkEnd w:id="830"/>
      <w:bookmarkEnd w:id="831"/>
      <w:bookmarkEnd w:id="832"/>
      <w:bookmarkEnd w:id="833"/>
      <w:bookmarkEnd w:id="834"/>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835"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835"/>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836"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836"/>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837"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837"/>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838" w:name="_Toc137111540"/>
      <w:bookmarkStart w:id="839" w:name="_Toc137112348"/>
    </w:p>
    <w:p w14:paraId="751F96EF" w14:textId="7AE2B56C" w:rsidR="00425A36" w:rsidRPr="00A43FD9" w:rsidRDefault="00425A36" w:rsidP="00425A36">
      <w:pPr>
        <w:pStyle w:val="Heading2"/>
        <w:rPr>
          <w:lang w:eastAsia="zh-CN"/>
        </w:rPr>
      </w:pPr>
      <w:bookmarkStart w:id="840" w:name="_Toc137461254"/>
      <w:bookmarkStart w:id="841" w:name="_Toc138883747"/>
      <w:bookmarkStart w:id="842" w:name="_Toc145426198"/>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838"/>
      <w:bookmarkEnd w:id="839"/>
      <w:bookmarkEnd w:id="840"/>
      <w:bookmarkEnd w:id="841"/>
      <w:bookmarkEnd w:id="842"/>
    </w:p>
    <w:p w14:paraId="57EE5445" w14:textId="77777777" w:rsidR="00425A36" w:rsidRPr="00A43FD9" w:rsidRDefault="00425A36" w:rsidP="00425A36">
      <w:pPr>
        <w:pStyle w:val="Heading3"/>
        <w:rPr>
          <w:lang w:eastAsia="en-GB"/>
        </w:rPr>
      </w:pPr>
      <w:bookmarkStart w:id="843" w:name="_Toc137111541"/>
      <w:bookmarkStart w:id="844" w:name="_Toc137112349"/>
      <w:bookmarkStart w:id="845" w:name="_Toc137461255"/>
      <w:bookmarkStart w:id="846" w:name="_Toc138883748"/>
      <w:bookmarkStart w:id="847" w:name="_Toc145426199"/>
      <w:r w:rsidRPr="00A43FD9">
        <w:rPr>
          <w:lang w:eastAsia="en-GB"/>
        </w:rPr>
        <w:t>7.5.1</w:t>
      </w:r>
      <w:r w:rsidRPr="00A43FD9">
        <w:rPr>
          <w:lang w:eastAsia="en-GB"/>
        </w:rPr>
        <w:tab/>
        <w:t>General</w:t>
      </w:r>
      <w:bookmarkEnd w:id="843"/>
      <w:bookmarkEnd w:id="844"/>
      <w:bookmarkEnd w:id="845"/>
      <w:bookmarkEnd w:id="846"/>
      <w:bookmarkEnd w:id="847"/>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848"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849" w:name="_MCCTEMPBM_CRPT72460318___4" w:colFirst="0" w:colLast="1"/>
            <w:bookmarkEnd w:id="848"/>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849"/>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850" w:name="_Toc137111542"/>
      <w:bookmarkStart w:id="851" w:name="_Toc137112350"/>
      <w:bookmarkStart w:id="852" w:name="_Toc137461256"/>
      <w:bookmarkStart w:id="853" w:name="_Toc138883749"/>
      <w:bookmarkStart w:id="854" w:name="_Toc145426200"/>
      <w:r w:rsidRPr="00A43FD9">
        <w:rPr>
          <w:lang w:eastAsia="en-GB"/>
        </w:rPr>
        <w:t>7.5.2</w:t>
      </w:r>
      <w:r w:rsidRPr="00A43FD9">
        <w:rPr>
          <w:lang w:eastAsia="en-GB"/>
        </w:rPr>
        <w:tab/>
        <w:t>OTA Adjacent Channel Leakage Power Ratio (ACLR)</w:t>
      </w:r>
      <w:bookmarkEnd w:id="850"/>
      <w:bookmarkEnd w:id="851"/>
      <w:bookmarkEnd w:id="852"/>
      <w:bookmarkEnd w:id="853"/>
      <w:bookmarkEnd w:id="854"/>
    </w:p>
    <w:p w14:paraId="533EBD4C" w14:textId="77777777" w:rsidR="00425A36" w:rsidRPr="00A43FD9" w:rsidRDefault="00425A36" w:rsidP="00425A36">
      <w:pPr>
        <w:pStyle w:val="Heading4"/>
        <w:rPr>
          <w:lang w:eastAsia="en-GB"/>
        </w:rPr>
      </w:pPr>
      <w:bookmarkStart w:id="855" w:name="_Toc137111543"/>
      <w:bookmarkStart w:id="856" w:name="_Toc137112351"/>
      <w:bookmarkStart w:id="857" w:name="_Toc137461257"/>
      <w:bookmarkStart w:id="858" w:name="_Toc138883750"/>
      <w:bookmarkStart w:id="859" w:name="_Toc145426201"/>
      <w:r w:rsidRPr="00A43FD9">
        <w:rPr>
          <w:lang w:eastAsia="en-GB"/>
        </w:rPr>
        <w:t>7.5.2.1</w:t>
      </w:r>
      <w:r w:rsidRPr="00A43FD9">
        <w:rPr>
          <w:lang w:eastAsia="en-GB"/>
        </w:rPr>
        <w:tab/>
        <w:t>General</w:t>
      </w:r>
      <w:bookmarkEnd w:id="855"/>
      <w:bookmarkEnd w:id="856"/>
      <w:bookmarkEnd w:id="857"/>
      <w:bookmarkEnd w:id="858"/>
      <w:bookmarkEnd w:id="859"/>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860" w:name="_Toc137111544"/>
      <w:bookmarkStart w:id="861" w:name="_Toc137112352"/>
      <w:bookmarkStart w:id="862" w:name="_Toc137461258"/>
      <w:bookmarkStart w:id="863" w:name="_Toc138883751"/>
      <w:bookmarkStart w:id="864" w:name="_Toc145426202"/>
      <w:r w:rsidRPr="00A43FD9">
        <w:rPr>
          <w:lang w:eastAsia="en-GB"/>
        </w:rPr>
        <w:t>7.5.2.2</w:t>
      </w:r>
      <w:r w:rsidRPr="00A43FD9">
        <w:rPr>
          <w:lang w:eastAsia="en-GB"/>
        </w:rPr>
        <w:tab/>
        <w:t xml:space="preserve">Minimum requirement for </w:t>
      </w:r>
      <w:r w:rsidRPr="00A43FD9">
        <w:rPr>
          <w:i/>
          <w:lang w:eastAsia="en-GB"/>
        </w:rPr>
        <w:t>repeater type 2-O</w:t>
      </w:r>
      <w:bookmarkEnd w:id="860"/>
      <w:bookmarkEnd w:id="861"/>
      <w:bookmarkEnd w:id="862"/>
      <w:bookmarkEnd w:id="863"/>
      <w:bookmarkEnd w:id="864"/>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865"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866" w:name="_MCCTEMPBM_CRPT72460320___4" w:colFirst="2" w:colLast="4"/>
            <w:bookmarkEnd w:id="865"/>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866"/>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867"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868" w:name="_MCCTEMPBM_CRPT72460323___4" w:colFirst="2" w:colLast="4"/>
            <w:bookmarkEnd w:id="867"/>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868"/>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869"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870" w:name="_MCCTEMPBM_CRPT72460326___4" w:colFirst="0" w:colLast="0"/>
            <w:bookmarkEnd w:id="869"/>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871" w:name="_MCCTEMPBM_CRPT72460327___4" w:colFirst="0" w:colLast="0"/>
            <w:bookmarkEnd w:id="870"/>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872" w:name="_MCCTEMPBM_CRPT72460328___4" w:colFirst="0" w:colLast="0"/>
            <w:bookmarkEnd w:id="871"/>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872"/>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B9E08B6" w14:textId="74C8A628" w:rsidR="00425A36" w:rsidRPr="00A43FD9" w:rsidRDefault="00425A36" w:rsidP="005E13EA">
            <w:pPr>
              <w:pStyle w:val="TAH"/>
              <w:rPr>
                <w:lang w:eastAsia="zh-CN"/>
              </w:rPr>
            </w:pPr>
            <w:bookmarkStart w:id="873"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6" w:space="0" w:color="auto"/>
              <w:left w:val="single" w:sz="6" w:space="0" w:color="auto"/>
              <w:bottom w:val="single" w:sz="6" w:space="0" w:color="auto"/>
              <w:right w:val="single" w:sz="6"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6" w:space="0" w:color="auto"/>
              <w:left w:val="single" w:sz="6" w:space="0" w:color="auto"/>
              <w:bottom w:val="single" w:sz="6" w:space="0" w:color="auto"/>
              <w:right w:val="single" w:sz="6"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6" w:space="0" w:color="auto"/>
              <w:left w:val="single" w:sz="6" w:space="0" w:color="auto"/>
              <w:bottom w:val="single" w:sz="6" w:space="0" w:color="auto"/>
              <w:right w:val="single" w:sz="6"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6" w:space="0" w:color="auto"/>
              <w:left w:val="single" w:sz="6" w:space="0" w:color="auto"/>
              <w:bottom w:val="single" w:sz="6" w:space="0" w:color="auto"/>
              <w:right w:val="single" w:sz="6"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874" w:name="_MCCTEMPBM_CRPT72460330___4" w:colFirst="1" w:colLast="5"/>
            <w:bookmarkEnd w:id="87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6" w:space="0" w:color="auto"/>
              <w:left w:val="single" w:sz="6" w:space="0" w:color="auto"/>
              <w:bottom w:val="single" w:sz="6"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875" w:name="_MCCTEMPBM_CRPT72460331___4" w:colFirst="1" w:colLast="5"/>
            <w:bookmarkEnd w:id="87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6"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875"/>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6" w:space="0" w:color="auto"/>
              <w:left w:val="single" w:sz="6" w:space="0" w:color="auto"/>
              <w:bottom w:val="single" w:sz="6"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6" w:space="0" w:color="auto"/>
              <w:left w:val="single" w:sz="6" w:space="0" w:color="auto"/>
              <w:bottom w:val="single" w:sz="6"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6" w:space="0" w:color="auto"/>
              <w:left w:val="single" w:sz="6" w:space="0" w:color="auto"/>
              <w:bottom w:val="single" w:sz="6"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6" w:space="0" w:color="auto"/>
              <w:left w:val="single" w:sz="6" w:space="0" w:color="auto"/>
              <w:bottom w:val="single" w:sz="6"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6"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876"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877" w:name="_MCCTEMPBM_CRPT72460335___4" w:colFirst="1" w:colLast="5"/>
            <w:bookmarkEnd w:id="876"/>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878" w:name="_MCCTEMPBM_CRPT72460336___4" w:colFirst="1" w:colLast="5"/>
            <w:bookmarkEnd w:id="877"/>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878"/>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6"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6"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6"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6"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6"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879"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880" w:name="_MCCTEMPBM_CRPT72460340___4" w:colFirst="0" w:colLast="0"/>
            <w:bookmarkEnd w:id="879"/>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881" w:name="_MCCTEMPBM_CRPT72460341___4" w:colFirst="0" w:colLast="0"/>
            <w:bookmarkEnd w:id="880"/>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882" w:name="_MCCTEMPBM_CRPT72460342___4" w:colFirst="0" w:colLast="0"/>
            <w:bookmarkEnd w:id="881"/>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882"/>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883"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884" w:name="_MCCTEMPBM_CRPT72460344___4" w:colFirst="0" w:colLast="0"/>
            <w:bookmarkEnd w:id="883"/>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884"/>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885" w:name="_Toc137111545"/>
      <w:bookmarkStart w:id="886" w:name="_Toc137112353"/>
      <w:bookmarkStart w:id="887" w:name="_Toc137461259"/>
      <w:bookmarkStart w:id="888" w:name="_Toc138883752"/>
      <w:bookmarkStart w:id="889" w:name="_Toc145426203"/>
      <w:r w:rsidRPr="00A43FD9">
        <w:rPr>
          <w:lang w:eastAsia="en-GB"/>
        </w:rPr>
        <w:lastRenderedPageBreak/>
        <w:t>7.5.3</w:t>
      </w:r>
      <w:r w:rsidRPr="00A43FD9">
        <w:rPr>
          <w:lang w:eastAsia="en-GB"/>
        </w:rPr>
        <w:tab/>
        <w:t>OTA operating band unwanted emissions</w:t>
      </w:r>
      <w:bookmarkEnd w:id="885"/>
      <w:bookmarkEnd w:id="886"/>
      <w:bookmarkEnd w:id="887"/>
      <w:bookmarkEnd w:id="888"/>
      <w:bookmarkEnd w:id="889"/>
    </w:p>
    <w:p w14:paraId="7233DF2A" w14:textId="77777777" w:rsidR="00425A36" w:rsidRPr="00A43FD9" w:rsidRDefault="00425A36" w:rsidP="00425A36">
      <w:pPr>
        <w:pStyle w:val="Heading4"/>
        <w:rPr>
          <w:lang w:eastAsia="en-GB"/>
        </w:rPr>
      </w:pPr>
      <w:bookmarkStart w:id="890" w:name="_Toc137111546"/>
      <w:bookmarkStart w:id="891" w:name="_Toc137112354"/>
      <w:bookmarkStart w:id="892" w:name="_Toc137461260"/>
      <w:bookmarkStart w:id="893" w:name="_Toc138883753"/>
      <w:bookmarkStart w:id="894" w:name="_Toc145426204"/>
      <w:r w:rsidRPr="00A43FD9">
        <w:rPr>
          <w:lang w:eastAsia="en-GB"/>
        </w:rPr>
        <w:t>7.5.3.1</w:t>
      </w:r>
      <w:r w:rsidRPr="00A43FD9">
        <w:rPr>
          <w:lang w:eastAsia="en-GB"/>
        </w:rPr>
        <w:tab/>
        <w:t>General</w:t>
      </w:r>
      <w:bookmarkEnd w:id="890"/>
      <w:bookmarkEnd w:id="891"/>
      <w:bookmarkEnd w:id="892"/>
      <w:bookmarkEnd w:id="893"/>
      <w:bookmarkEnd w:id="894"/>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895" w:name="_Toc137111547"/>
      <w:bookmarkStart w:id="896" w:name="_Toc137112355"/>
      <w:bookmarkStart w:id="897" w:name="_Toc137461261"/>
      <w:bookmarkStart w:id="898" w:name="_Toc138883754"/>
      <w:bookmarkStart w:id="899" w:name="_Toc145426205"/>
      <w:r w:rsidRPr="00A43FD9">
        <w:rPr>
          <w:lang w:eastAsia="en-GB"/>
        </w:rPr>
        <w:t>7.5.3.2</w:t>
      </w:r>
      <w:r w:rsidRPr="00A43FD9">
        <w:rPr>
          <w:lang w:eastAsia="en-GB"/>
        </w:rPr>
        <w:tab/>
        <w:t xml:space="preserve">Minimum requirement for </w:t>
      </w:r>
      <w:r w:rsidRPr="00A43FD9">
        <w:rPr>
          <w:i/>
          <w:lang w:eastAsia="en-GB"/>
        </w:rPr>
        <w:t>repeater type 2-O</w:t>
      </w:r>
      <w:bookmarkEnd w:id="895"/>
      <w:bookmarkEnd w:id="896"/>
      <w:bookmarkEnd w:id="897"/>
      <w:bookmarkEnd w:id="898"/>
      <w:bookmarkEnd w:id="899"/>
    </w:p>
    <w:p w14:paraId="3F9CA857" w14:textId="77777777" w:rsidR="00425A36" w:rsidRPr="00A43FD9" w:rsidRDefault="00425A36" w:rsidP="00425A36">
      <w:pPr>
        <w:pStyle w:val="Heading5"/>
        <w:rPr>
          <w:lang w:eastAsia="en-GB"/>
        </w:rPr>
      </w:pPr>
      <w:bookmarkStart w:id="900" w:name="_Toc137111548"/>
      <w:bookmarkStart w:id="901" w:name="_Toc137112356"/>
      <w:bookmarkStart w:id="902" w:name="_Toc137461262"/>
      <w:bookmarkStart w:id="903" w:name="_Toc138883755"/>
      <w:bookmarkStart w:id="904" w:name="_Toc145426206"/>
      <w:r w:rsidRPr="00A43FD9">
        <w:rPr>
          <w:lang w:eastAsia="en-GB"/>
        </w:rPr>
        <w:t>7.5.3.2.1</w:t>
      </w:r>
      <w:r w:rsidRPr="00A43FD9">
        <w:rPr>
          <w:lang w:eastAsia="en-GB"/>
        </w:rPr>
        <w:tab/>
        <w:t>General</w:t>
      </w:r>
      <w:bookmarkEnd w:id="900"/>
      <w:bookmarkEnd w:id="901"/>
      <w:bookmarkEnd w:id="902"/>
      <w:bookmarkEnd w:id="903"/>
      <w:bookmarkEnd w:id="904"/>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905" w:name="_Toc137111549"/>
      <w:bookmarkStart w:id="906" w:name="_Toc137112357"/>
      <w:bookmarkStart w:id="907" w:name="_Toc137461263"/>
      <w:bookmarkStart w:id="908" w:name="_Toc138883756"/>
      <w:bookmarkStart w:id="909" w:name="_Toc145426207"/>
      <w:r w:rsidRPr="00A43FD9">
        <w:rPr>
          <w:lang w:eastAsia="en-GB"/>
        </w:rPr>
        <w:t>7.5.3.2.2</w:t>
      </w:r>
      <w:r w:rsidRPr="00A43FD9">
        <w:rPr>
          <w:lang w:eastAsia="en-GB"/>
        </w:rPr>
        <w:tab/>
        <w:t>OTA operating band unwanted emission limits (Category A)</w:t>
      </w:r>
      <w:bookmarkEnd w:id="905"/>
      <w:bookmarkEnd w:id="906"/>
      <w:bookmarkEnd w:id="907"/>
      <w:bookmarkEnd w:id="908"/>
      <w:bookmarkEnd w:id="909"/>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5E13EA">
            <w:pPr>
              <w:keepNext/>
              <w:keepLines/>
              <w:spacing w:after="0"/>
              <w:jc w:val="center"/>
              <w:rPr>
                <w:rFonts w:ascii="Arial" w:hAnsi="Arial"/>
                <w:b/>
                <w:sz w:val="18"/>
                <w:lang w:eastAsia="en-GB"/>
              </w:rPr>
            </w:pPr>
            <w:bookmarkStart w:id="910" w:name="_MCCTEMPBM_CRPT7246034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5E13EA">
            <w:pPr>
              <w:keepNext/>
              <w:keepLines/>
              <w:spacing w:after="0"/>
              <w:jc w:val="center"/>
              <w:rPr>
                <w:rFonts w:ascii="Arial" w:hAnsi="Arial"/>
                <w:sz w:val="18"/>
                <w:lang w:eastAsia="en-GB"/>
              </w:rPr>
            </w:pPr>
            <w:bookmarkStart w:id="911" w:name="_MCCTEMPBM_CRPT72460346___4" w:colFirst="0" w:colLast="2"/>
            <w:bookmarkEnd w:id="910"/>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5E13EA">
            <w:pPr>
              <w:keepNext/>
              <w:keepLines/>
              <w:spacing w:after="0"/>
              <w:jc w:val="center"/>
              <w:rPr>
                <w:rFonts w:ascii="Arial" w:hAnsi="Arial"/>
                <w:sz w:val="18"/>
                <w:lang w:eastAsia="en-GB"/>
              </w:rPr>
            </w:pPr>
            <w:bookmarkStart w:id="912" w:name="_MCCTEMPBM_CRPT72460347___4" w:colFirst="0" w:colLast="2"/>
            <w:bookmarkEnd w:id="911"/>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912"/>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5E13EA">
            <w:pPr>
              <w:keepNext/>
              <w:keepLines/>
              <w:spacing w:after="0"/>
              <w:jc w:val="center"/>
              <w:rPr>
                <w:rFonts w:ascii="Arial" w:hAnsi="Arial"/>
                <w:b/>
                <w:sz w:val="18"/>
                <w:lang w:eastAsia="en-GB"/>
              </w:rPr>
            </w:pPr>
            <w:bookmarkStart w:id="913" w:name="_MCCTEMPBM_CRPT7246034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5E13EA">
            <w:pPr>
              <w:keepNext/>
              <w:keepLines/>
              <w:spacing w:after="0"/>
              <w:jc w:val="center"/>
              <w:rPr>
                <w:rFonts w:ascii="Arial" w:hAnsi="Arial"/>
                <w:sz w:val="18"/>
                <w:lang w:eastAsia="en-GB"/>
              </w:rPr>
            </w:pPr>
            <w:bookmarkStart w:id="914" w:name="_MCCTEMPBM_CRPT72460350___4" w:colFirst="0" w:colLast="2"/>
            <w:bookmarkEnd w:id="913"/>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Max(P</w:t>
            </w:r>
            <w:r w:rsidRPr="00A43FD9">
              <w:rPr>
                <w:rFonts w:ascii="Arial" w:eastAsia="MS Mincho"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5E13EA">
            <w:pPr>
              <w:keepNext/>
              <w:keepLines/>
              <w:spacing w:after="0"/>
              <w:jc w:val="center"/>
              <w:rPr>
                <w:rFonts w:ascii="Arial" w:hAnsi="Arial"/>
                <w:kern w:val="2"/>
                <w:sz w:val="18"/>
                <w:szCs w:val="22"/>
                <w:lang w:eastAsia="zh-CN"/>
              </w:rPr>
            </w:pPr>
            <w:bookmarkStart w:id="915" w:name="_MCCTEMPBM_CRPT72460351___4" w:colFirst="0" w:colLast="2"/>
            <w:bookmarkEnd w:id="914"/>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5E13EA">
            <w:pPr>
              <w:keepNext/>
              <w:keepLines/>
              <w:spacing w:after="0"/>
              <w:jc w:val="center"/>
              <w:rPr>
                <w:rFonts w:ascii="Arial"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915"/>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916" w:name="_Toc137111550"/>
      <w:bookmarkStart w:id="917" w:name="_Toc137112358"/>
      <w:bookmarkStart w:id="918" w:name="_Toc137461264"/>
      <w:bookmarkStart w:id="919" w:name="_Toc138883757"/>
      <w:bookmarkStart w:id="920" w:name="_Toc145426208"/>
      <w:r w:rsidRPr="00A43FD9">
        <w:rPr>
          <w:lang w:eastAsia="en-GB"/>
        </w:rPr>
        <w:t>7.5.3.2.3</w:t>
      </w:r>
      <w:r w:rsidRPr="00A43FD9">
        <w:rPr>
          <w:lang w:eastAsia="en-GB"/>
        </w:rPr>
        <w:tab/>
        <w:t>OTA operating band unwanted emission limits (Category B)</w:t>
      </w:r>
      <w:bookmarkEnd w:id="916"/>
      <w:bookmarkEnd w:id="917"/>
      <w:bookmarkEnd w:id="918"/>
      <w:bookmarkEnd w:id="919"/>
      <w:bookmarkEnd w:id="920"/>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5E13EA">
            <w:pPr>
              <w:keepNext/>
              <w:keepLines/>
              <w:spacing w:after="0"/>
              <w:jc w:val="center"/>
              <w:rPr>
                <w:rFonts w:ascii="Arial" w:hAnsi="Arial"/>
                <w:b/>
                <w:sz w:val="18"/>
                <w:lang w:eastAsia="en-GB"/>
              </w:rPr>
            </w:pPr>
            <w:bookmarkStart w:id="921" w:name="_MCCTEMPBM_CRPT7246035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5E13EA">
            <w:pPr>
              <w:keepNext/>
              <w:keepLines/>
              <w:spacing w:after="0"/>
              <w:jc w:val="center"/>
              <w:rPr>
                <w:rFonts w:ascii="Arial" w:hAnsi="Arial"/>
                <w:sz w:val="18"/>
                <w:lang w:eastAsia="en-GB"/>
              </w:rPr>
            </w:pPr>
            <w:bookmarkStart w:id="922" w:name="_MCCTEMPBM_CRPT72460354___4" w:colFirst="0" w:colLast="2"/>
            <w:bookmarkEnd w:id="921"/>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5E13EA">
            <w:pPr>
              <w:keepNext/>
              <w:keepLines/>
              <w:spacing w:after="0"/>
              <w:jc w:val="center"/>
              <w:rPr>
                <w:rFonts w:ascii="Arial" w:hAnsi="Arial"/>
                <w:sz w:val="18"/>
                <w:lang w:eastAsia="en-GB"/>
              </w:rPr>
            </w:pPr>
            <w:bookmarkStart w:id="923" w:name="_MCCTEMPBM_CRPT72460355___4" w:colFirst="0" w:colLast="2"/>
            <w:bookmarkEnd w:id="922"/>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5E13EA">
            <w:pPr>
              <w:keepNext/>
              <w:keepLines/>
              <w:spacing w:after="0"/>
              <w:jc w:val="center"/>
              <w:rPr>
                <w:rFonts w:ascii="Arial" w:hAnsi="Arial"/>
                <w:kern w:val="2"/>
                <w:sz w:val="18"/>
                <w:szCs w:val="22"/>
                <w:lang w:eastAsia="zh-CN"/>
              </w:rPr>
            </w:pPr>
            <w:bookmarkStart w:id="924" w:name="_MCCTEMPBM_CRPT72460356___4" w:colFirst="0" w:colLast="2"/>
            <w:bookmarkEnd w:id="923"/>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924"/>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5E13EA">
            <w:pPr>
              <w:keepNext/>
              <w:keepLines/>
              <w:spacing w:after="0"/>
              <w:jc w:val="center"/>
              <w:rPr>
                <w:rFonts w:ascii="Arial" w:hAnsi="Arial"/>
                <w:b/>
                <w:sz w:val="18"/>
                <w:lang w:eastAsia="en-GB"/>
              </w:rPr>
            </w:pPr>
            <w:bookmarkStart w:id="925" w:name="_MCCTEMPBM_CRPT72460358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5E13EA">
            <w:pPr>
              <w:keepNext/>
              <w:keepLines/>
              <w:spacing w:after="0"/>
              <w:jc w:val="center"/>
              <w:rPr>
                <w:rFonts w:ascii="Arial" w:hAnsi="Arial"/>
                <w:sz w:val="18"/>
                <w:lang w:eastAsia="en-GB"/>
              </w:rPr>
            </w:pPr>
            <w:bookmarkStart w:id="926" w:name="_MCCTEMPBM_CRPT72460359___4" w:colFirst="0" w:colLast="2"/>
            <w:bookmarkEnd w:id="925"/>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5E13EA">
            <w:pPr>
              <w:keepNext/>
              <w:keepLines/>
              <w:spacing w:after="0"/>
              <w:jc w:val="center"/>
              <w:rPr>
                <w:rFonts w:ascii="Arial" w:hAnsi="Arial"/>
                <w:sz w:val="18"/>
                <w:lang w:eastAsia="en-GB"/>
              </w:rPr>
            </w:pPr>
            <w:bookmarkStart w:id="927" w:name="_MCCTEMPBM_CRPT72460360___4" w:colFirst="0" w:colLast="2"/>
            <w:bookmarkEnd w:id="926"/>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5E13EA">
            <w:pPr>
              <w:keepNext/>
              <w:keepLines/>
              <w:spacing w:after="0"/>
              <w:jc w:val="center"/>
              <w:rPr>
                <w:rFonts w:ascii="Arial" w:hAnsi="Arial"/>
                <w:kern w:val="2"/>
                <w:sz w:val="18"/>
                <w:szCs w:val="22"/>
                <w:lang w:eastAsia="zh-CN"/>
              </w:rPr>
            </w:pPr>
            <w:bookmarkStart w:id="928" w:name="_MCCTEMPBM_CRPT72460361___4" w:colFirst="0" w:colLast="2"/>
            <w:bookmarkEnd w:id="927"/>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928"/>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929" w:name="_Toc137111551"/>
      <w:bookmarkStart w:id="930" w:name="_Toc137112359"/>
      <w:bookmarkStart w:id="931" w:name="_Toc137461265"/>
      <w:bookmarkStart w:id="932" w:name="_Toc138883758"/>
      <w:bookmarkStart w:id="933" w:name="_Toc145426209"/>
      <w:r w:rsidRPr="00A43FD9">
        <w:rPr>
          <w:lang w:eastAsia="en-GB"/>
        </w:rPr>
        <w:t>7.5.3.2.4</w:t>
      </w:r>
      <w:r w:rsidRPr="00A43FD9">
        <w:rPr>
          <w:lang w:eastAsia="en-GB"/>
        </w:rPr>
        <w:tab/>
        <w:t>Additional OTA operating band unwanted emission requirements</w:t>
      </w:r>
      <w:bookmarkEnd w:id="929"/>
      <w:bookmarkEnd w:id="930"/>
      <w:bookmarkEnd w:id="931"/>
      <w:bookmarkEnd w:id="932"/>
      <w:bookmarkEnd w:id="933"/>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5E13EA">
            <w:pPr>
              <w:keepNext/>
              <w:keepLines/>
              <w:spacing w:after="0"/>
              <w:jc w:val="center"/>
              <w:rPr>
                <w:rFonts w:ascii="Arial" w:hAnsi="Arial"/>
                <w:b/>
                <w:sz w:val="18"/>
                <w:lang w:eastAsia="en-GB"/>
              </w:rPr>
            </w:pPr>
            <w:bookmarkStart w:id="934" w:name="_MCCTEMPBM_CRPT72460363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5E13EA">
            <w:pPr>
              <w:keepNext/>
              <w:keepLines/>
              <w:spacing w:after="0"/>
              <w:jc w:val="center"/>
              <w:rPr>
                <w:rFonts w:ascii="Arial" w:hAnsi="Arial"/>
                <w:sz w:val="18"/>
                <w:lang w:eastAsia="en-GB"/>
              </w:rPr>
            </w:pPr>
            <w:bookmarkStart w:id="935" w:name="_MCCTEMPBM_CRPT72460364___4" w:colFirst="0" w:colLast="1"/>
            <w:bookmarkEnd w:id="934"/>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5E13EA">
            <w:pPr>
              <w:keepNext/>
              <w:keepLines/>
              <w:spacing w:after="0"/>
              <w:jc w:val="center"/>
              <w:rPr>
                <w:rFonts w:ascii="Arial" w:hAnsi="Arial"/>
                <w:sz w:val="18"/>
                <w:lang w:eastAsia="en-GB"/>
              </w:rPr>
            </w:pPr>
            <w:bookmarkStart w:id="936" w:name="_MCCTEMPBM_CRPT72460365___4" w:colFirst="0" w:colLast="1"/>
            <w:bookmarkEnd w:id="935"/>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936"/>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5E13EA">
            <w:pPr>
              <w:keepNext/>
              <w:keepLines/>
              <w:spacing w:after="0"/>
              <w:jc w:val="center"/>
              <w:rPr>
                <w:rFonts w:ascii="Arial" w:hAnsi="Arial"/>
                <w:b/>
                <w:sz w:val="18"/>
                <w:lang w:eastAsia="en-GB"/>
              </w:rPr>
            </w:pPr>
            <w:bookmarkStart w:id="937" w:name="_MCCTEMPBM_CRPT72460367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5E13EA">
            <w:pPr>
              <w:keepNext/>
              <w:keepLines/>
              <w:spacing w:after="0"/>
              <w:jc w:val="center"/>
              <w:rPr>
                <w:rFonts w:ascii="Arial" w:hAnsi="Arial"/>
                <w:sz w:val="18"/>
                <w:lang w:eastAsia="en-GB"/>
              </w:rPr>
            </w:pPr>
            <w:bookmarkStart w:id="938" w:name="_MCCTEMPBM_CRPT72460368___4" w:colFirst="0" w:colLast="1"/>
            <w:bookmarkEnd w:id="937"/>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938"/>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939" w:name="_Toc137111552"/>
      <w:bookmarkStart w:id="940" w:name="_Toc137112360"/>
      <w:bookmarkStart w:id="941" w:name="_Toc137461266"/>
      <w:bookmarkStart w:id="942" w:name="_Toc138883759"/>
      <w:bookmarkStart w:id="943" w:name="_Toc145426210"/>
      <w:r w:rsidRPr="00A43FD9">
        <w:rPr>
          <w:lang w:eastAsia="en-GB"/>
        </w:rPr>
        <w:t>7.5.4</w:t>
      </w:r>
      <w:r w:rsidRPr="00A43FD9">
        <w:rPr>
          <w:lang w:eastAsia="en-GB"/>
        </w:rPr>
        <w:tab/>
        <w:t>OTA transmitter spurious emissions</w:t>
      </w:r>
      <w:bookmarkEnd w:id="939"/>
      <w:bookmarkEnd w:id="940"/>
      <w:bookmarkEnd w:id="941"/>
      <w:bookmarkEnd w:id="942"/>
      <w:bookmarkEnd w:id="943"/>
    </w:p>
    <w:p w14:paraId="07AC0180" w14:textId="77777777" w:rsidR="00425A36" w:rsidRPr="00A43FD9" w:rsidRDefault="00425A36" w:rsidP="00425A36">
      <w:pPr>
        <w:pStyle w:val="Heading4"/>
        <w:rPr>
          <w:lang w:eastAsia="en-GB"/>
        </w:rPr>
      </w:pPr>
      <w:bookmarkStart w:id="944" w:name="_Toc137111553"/>
      <w:bookmarkStart w:id="945" w:name="_Toc137112361"/>
      <w:bookmarkStart w:id="946" w:name="_Toc137461267"/>
      <w:bookmarkStart w:id="947" w:name="_Toc138883760"/>
      <w:bookmarkStart w:id="948" w:name="_Toc145426211"/>
      <w:r w:rsidRPr="00A43FD9">
        <w:rPr>
          <w:lang w:eastAsia="en-GB"/>
        </w:rPr>
        <w:t>7.5.4.1</w:t>
      </w:r>
      <w:r w:rsidRPr="00A43FD9">
        <w:rPr>
          <w:lang w:eastAsia="en-GB"/>
        </w:rPr>
        <w:tab/>
        <w:t>General</w:t>
      </w:r>
      <w:bookmarkEnd w:id="944"/>
      <w:bookmarkEnd w:id="945"/>
      <w:bookmarkEnd w:id="946"/>
      <w:bookmarkEnd w:id="947"/>
      <w:bookmarkEnd w:id="948"/>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949" w:name="_Toc137111554"/>
      <w:bookmarkStart w:id="950" w:name="_Toc137112362"/>
      <w:bookmarkStart w:id="951" w:name="_Toc137461268"/>
      <w:bookmarkStart w:id="952" w:name="_Toc138883761"/>
      <w:bookmarkStart w:id="953" w:name="_Toc145426212"/>
      <w:r w:rsidRPr="00A43FD9">
        <w:rPr>
          <w:lang w:eastAsia="en-GB"/>
        </w:rPr>
        <w:t>7.5.4.2</w:t>
      </w:r>
      <w:r w:rsidRPr="00A43FD9">
        <w:rPr>
          <w:lang w:eastAsia="en-GB"/>
        </w:rPr>
        <w:tab/>
        <w:t xml:space="preserve">Minimum requirement for </w:t>
      </w:r>
      <w:r w:rsidRPr="00A43FD9">
        <w:rPr>
          <w:i/>
          <w:lang w:eastAsia="en-GB"/>
        </w:rPr>
        <w:t>repeater type 2-O</w:t>
      </w:r>
      <w:bookmarkEnd w:id="949"/>
      <w:bookmarkEnd w:id="950"/>
      <w:bookmarkEnd w:id="951"/>
      <w:bookmarkEnd w:id="952"/>
      <w:bookmarkEnd w:id="953"/>
    </w:p>
    <w:p w14:paraId="6E52D7D8" w14:textId="77777777" w:rsidR="00425A36" w:rsidRPr="00A43FD9" w:rsidRDefault="00425A36" w:rsidP="00425A36">
      <w:pPr>
        <w:pStyle w:val="Heading5"/>
        <w:rPr>
          <w:lang w:eastAsia="en-GB"/>
        </w:rPr>
      </w:pPr>
      <w:bookmarkStart w:id="954" w:name="_Toc137111555"/>
      <w:bookmarkStart w:id="955" w:name="_Toc137112363"/>
      <w:bookmarkStart w:id="956" w:name="_Toc137461269"/>
      <w:bookmarkStart w:id="957" w:name="_Toc138883762"/>
      <w:bookmarkStart w:id="958" w:name="_Toc145426213"/>
      <w:r w:rsidRPr="00A43FD9">
        <w:rPr>
          <w:lang w:eastAsia="en-GB"/>
        </w:rPr>
        <w:t>7.5.4.2.1</w:t>
      </w:r>
      <w:r w:rsidRPr="00A43FD9">
        <w:rPr>
          <w:lang w:eastAsia="en-GB"/>
        </w:rPr>
        <w:tab/>
        <w:t>General</w:t>
      </w:r>
      <w:bookmarkEnd w:id="954"/>
      <w:bookmarkEnd w:id="955"/>
      <w:bookmarkEnd w:id="956"/>
      <w:bookmarkEnd w:id="957"/>
      <w:bookmarkEnd w:id="958"/>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959" w:name="_Toc137111556"/>
      <w:bookmarkStart w:id="960" w:name="_Toc137112364"/>
      <w:bookmarkStart w:id="961" w:name="_Toc137461270"/>
      <w:bookmarkStart w:id="962" w:name="_Toc138883763"/>
      <w:bookmarkStart w:id="963" w:name="_Toc145426214"/>
      <w:r w:rsidRPr="00A43FD9">
        <w:rPr>
          <w:lang w:eastAsia="en-GB"/>
        </w:rPr>
        <w:lastRenderedPageBreak/>
        <w:t>7.5.4.2.2</w:t>
      </w:r>
      <w:r w:rsidRPr="00A43FD9">
        <w:rPr>
          <w:lang w:eastAsia="en-GB"/>
        </w:rPr>
        <w:tab/>
        <w:t>General OTA transmitter spurious emissions requirements</w:t>
      </w:r>
      <w:bookmarkEnd w:id="959"/>
      <w:bookmarkEnd w:id="960"/>
      <w:bookmarkEnd w:id="961"/>
      <w:bookmarkEnd w:id="962"/>
      <w:bookmarkEnd w:id="963"/>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77777777" w:rsidR="00425A36" w:rsidRPr="00A43FD9" w:rsidRDefault="00425A36" w:rsidP="00425A36">
      <w:pPr>
        <w:keepNext/>
        <w:rPr>
          <w:rFonts w:cs="v5.0.0"/>
          <w:lang w:eastAsia="en-GB"/>
        </w:rPr>
      </w:pPr>
      <w:r w:rsidRPr="00A43FD9">
        <w:rPr>
          <w:rFonts w:cs="v5.0.0"/>
          <w:lang w:eastAsia="en-GB"/>
        </w:rPr>
        <w:t xml:space="preserve">The requirements of either clause </w:t>
      </w:r>
      <w:r w:rsidRPr="00A43FD9">
        <w:rPr>
          <w:lang w:eastAsia="en-GB"/>
        </w:rPr>
        <w:t>7.5.5.2.2.2</w:t>
      </w:r>
      <w:r w:rsidRPr="00A43FD9">
        <w:rPr>
          <w:rFonts w:cs="v5.0.0"/>
          <w:lang w:eastAsia="en-GB"/>
        </w:rPr>
        <w:t xml:space="preserve"> (Category A limits) or clause </w:t>
      </w:r>
      <w:r w:rsidRPr="00A43FD9">
        <w:rPr>
          <w:lang w:eastAsia="en-GB"/>
        </w:rPr>
        <w:t>7.5.5.2.2.3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92F66BE"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7.5.4.2.2-1</w:t>
      </w:r>
      <w:r w:rsidR="00535E36" w:rsidRPr="00A43FD9">
        <w:rPr>
          <w:rFonts w:cs="v5.0.0"/>
          <w:lang w:eastAsia="en-GB"/>
        </w:rPr>
        <w:t>.</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5E13EA">
            <w:pPr>
              <w:keepNext/>
              <w:keepLines/>
              <w:spacing w:after="0"/>
              <w:jc w:val="center"/>
              <w:rPr>
                <w:rFonts w:ascii="Arial" w:hAnsi="Arial"/>
                <w:b/>
                <w:sz w:val="18"/>
                <w:lang w:eastAsia="en-GB"/>
              </w:rPr>
            </w:pPr>
            <w:bookmarkStart w:id="964" w:name="_MCCTEMPBM_CRPT7246036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5E13EA">
            <w:pPr>
              <w:keepNext/>
              <w:keepLines/>
              <w:spacing w:after="0"/>
              <w:jc w:val="center"/>
              <w:rPr>
                <w:rFonts w:ascii="Arial" w:hAnsi="Arial"/>
                <w:sz w:val="18"/>
                <w:lang w:eastAsia="en-GB"/>
              </w:rPr>
            </w:pPr>
            <w:bookmarkStart w:id="965" w:name="_MCCTEMPBM_CRPT72460370___4" w:colFirst="0" w:colLast="2"/>
            <w:bookmarkEnd w:id="964"/>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756C3253" w:rsidR="00425A36" w:rsidRPr="00A43FD9" w:rsidRDefault="00425A36" w:rsidP="005E13EA">
            <w:pPr>
              <w:keepNext/>
              <w:keepLines/>
              <w:spacing w:after="0"/>
              <w:jc w:val="center"/>
              <w:rPr>
                <w:rFonts w:ascii="Arial" w:hAnsi="Arial"/>
                <w:sz w:val="18"/>
                <w:lang w:eastAsia="en-GB"/>
              </w:rPr>
            </w:pPr>
            <w:bookmarkStart w:id="966" w:name="_MCCTEMPBM_CRPT72460371___4"/>
            <w:bookmarkStart w:id="967" w:name="_MCCTEMPBM_CRPT72460372___4" w:colFirst="2" w:colLast="2"/>
            <w:bookmarkEnd w:id="965"/>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bookmarkEnd w:id="966"/>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5E13E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967"/>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5E13EA">
            <w:pPr>
              <w:keepNext/>
              <w:keepLines/>
              <w:spacing w:after="0"/>
              <w:jc w:val="center"/>
              <w:rPr>
                <w:rFonts w:ascii="Arial" w:hAnsi="Arial"/>
                <w:b/>
                <w:sz w:val="18"/>
                <w:lang w:eastAsia="en-GB"/>
              </w:rPr>
            </w:pPr>
            <w:bookmarkStart w:id="968" w:name="_MCCTEMPBM_CRPT7246037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br/>
              <w:t>(Note</w:t>
            </w:r>
            <w:r w:rsidR="00CE5EFB" w:rsidRPr="00A43FD9">
              <w:rPr>
                <w:rFonts w:ascii="Arial" w:hAnsi="Arial"/>
                <w:b/>
                <w:sz w:val="18"/>
                <w:lang w:eastAsia="en-GB"/>
              </w:rPr>
              <w:t xml:space="preserve"> </w:t>
            </w:r>
            <w:r w:rsidRPr="00A43FD9">
              <w:rPr>
                <w:rFonts w:ascii="Arial" w:hAnsi="Arial"/>
                <w:b/>
                <w:sz w:val="18"/>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5E13EA">
            <w:pPr>
              <w:keepNext/>
              <w:keepLines/>
              <w:spacing w:after="0"/>
              <w:jc w:val="center"/>
              <w:rPr>
                <w:rFonts w:ascii="Arial" w:hAnsi="Arial"/>
                <w:sz w:val="18"/>
                <w:lang w:eastAsia="en-GB"/>
              </w:rPr>
            </w:pPr>
            <w:bookmarkStart w:id="969" w:name="_MCCTEMPBM_CRPT72460374___4" w:colFirst="0" w:colLast="2"/>
            <w:bookmarkEnd w:id="968"/>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-36</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5E13EA">
            <w:pPr>
              <w:keepNext/>
              <w:keepLines/>
              <w:spacing w:after="0"/>
              <w:jc w:val="center"/>
              <w:rPr>
                <w:rFonts w:ascii="Arial" w:hAnsi="Arial"/>
                <w:sz w:val="18"/>
                <w:lang w:eastAsia="en-GB"/>
              </w:rPr>
            </w:pPr>
            <w:bookmarkStart w:id="970" w:name="_MCCTEMPBM_CRPT72460375___4" w:colFirst="0" w:colLast="2"/>
            <w:bookmarkEnd w:id="969"/>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5E13EA">
            <w:pPr>
              <w:keepNext/>
              <w:keepLines/>
              <w:spacing w:after="0"/>
              <w:jc w:val="center"/>
              <w:rPr>
                <w:rFonts w:ascii="Arial" w:hAnsi="Arial"/>
                <w:sz w:val="18"/>
                <w:lang w:eastAsia="en-GB"/>
              </w:rPr>
            </w:pPr>
            <w:bookmarkStart w:id="971" w:name="_MCCTEMPBM_CRPT72460376___4" w:colFirst="0" w:colLast="2"/>
            <w:bookmarkEnd w:id="970"/>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5E13EA">
            <w:pPr>
              <w:keepNext/>
              <w:keepLines/>
              <w:spacing w:after="0"/>
              <w:jc w:val="center"/>
              <w:rPr>
                <w:rFonts w:ascii="Arial" w:hAnsi="Arial"/>
                <w:sz w:val="18"/>
                <w:lang w:eastAsia="en-GB"/>
              </w:rPr>
            </w:pPr>
            <w:bookmarkStart w:id="972" w:name="_MCCTEMPBM_CRPT72460377___4" w:colFirst="0" w:colLast="2"/>
            <w:bookmarkEnd w:id="971"/>
            <w:r w:rsidRPr="00A43FD9">
              <w:rPr>
                <w:rFonts w:ascii="Arial" w:hAnsi="Arial"/>
                <w:sz w:val="18"/>
                <w:lang w:eastAsia="en-GB"/>
              </w:rPr>
              <w:t>F</w:t>
            </w:r>
            <w:r w:rsidRPr="00A43FD9">
              <w:rPr>
                <w:rFonts w:ascii="Arial" w:hAnsi="Arial"/>
                <w:sz w:val="18"/>
                <w:vertAlign w:val="subscript"/>
                <w:lang w:eastAsia="en-GB"/>
              </w:rPr>
              <w:t>step,1</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5E13EA">
            <w:pPr>
              <w:keepNext/>
              <w:keepLines/>
              <w:spacing w:after="0"/>
              <w:jc w:val="center"/>
              <w:rPr>
                <w:rFonts w:ascii="Arial" w:hAnsi="Arial"/>
                <w:sz w:val="18"/>
                <w:lang w:eastAsia="en-GB"/>
              </w:rPr>
            </w:pPr>
            <w:bookmarkStart w:id="973" w:name="_MCCTEMPBM_CRPT72460378___4" w:colFirst="0" w:colLast="2"/>
            <w:bookmarkEnd w:id="972"/>
            <w:r w:rsidRPr="00A43FD9">
              <w:rPr>
                <w:rFonts w:ascii="Arial" w:hAnsi="Arial"/>
                <w:sz w:val="18"/>
                <w:lang w:eastAsia="en-GB"/>
              </w:rPr>
              <w:t>F</w:t>
            </w:r>
            <w:r w:rsidRPr="00A43FD9">
              <w:rPr>
                <w:rFonts w:ascii="Arial" w:hAnsi="Arial"/>
                <w:sz w:val="18"/>
                <w:vertAlign w:val="subscript"/>
                <w:lang w:eastAsia="en-GB"/>
              </w:rPr>
              <w:t>step,2</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step,3</w:t>
            </w:r>
            <w:r w:rsidR="00CE5EFB" w:rsidRPr="00A43FD9">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5E13EA">
            <w:pPr>
              <w:keepNext/>
              <w:keepLines/>
              <w:spacing w:after="0"/>
              <w:jc w:val="center"/>
              <w:rPr>
                <w:rFonts w:ascii="Arial" w:hAnsi="Arial"/>
                <w:sz w:val="18"/>
                <w:lang w:eastAsia="en-GB"/>
              </w:rPr>
            </w:pPr>
            <w:bookmarkStart w:id="974" w:name="_MCCTEMPBM_CRPT72460379___4" w:colFirst="0" w:colLast="2"/>
            <w:bookmarkEnd w:id="973"/>
            <w:r w:rsidRPr="00A43FD9">
              <w:rPr>
                <w:rFonts w:ascii="Arial" w:hAnsi="Arial"/>
                <w:sz w:val="18"/>
                <w:lang w:eastAsia="en-GB"/>
              </w:rPr>
              <w:t>F</w:t>
            </w:r>
            <w:r w:rsidRPr="00A43FD9">
              <w:rPr>
                <w:rFonts w:ascii="Arial" w:hAnsi="Arial"/>
                <w:sz w:val="18"/>
                <w:vertAlign w:val="subscript"/>
                <w:lang w:eastAsia="en-GB"/>
              </w:rPr>
              <w:t>step,4</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5E13EA">
            <w:pPr>
              <w:keepNext/>
              <w:keepLines/>
              <w:spacing w:after="0"/>
              <w:jc w:val="center"/>
              <w:rPr>
                <w:rFonts w:ascii="Arial" w:hAnsi="Arial"/>
                <w:sz w:val="18"/>
                <w:lang w:eastAsia="en-GB"/>
              </w:rPr>
            </w:pPr>
            <w:bookmarkStart w:id="975" w:name="_MCCTEMPBM_CRPT72460380___4" w:colFirst="0" w:colLast="2"/>
            <w:bookmarkEnd w:id="974"/>
            <w:r w:rsidRPr="00A43FD9">
              <w:rPr>
                <w:rFonts w:ascii="Arial" w:hAnsi="Arial"/>
                <w:sz w:val="18"/>
                <w:lang w:eastAsia="en-GB"/>
              </w:rPr>
              <w:t>F</w:t>
            </w:r>
            <w:r w:rsidRPr="00A43FD9">
              <w:rPr>
                <w:rFonts w:ascii="Arial" w:hAnsi="Arial"/>
                <w:sz w:val="18"/>
                <w:vertAlign w:val="subscript"/>
                <w:lang w:eastAsia="en-GB"/>
              </w:rPr>
              <w:t>step,5</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5F90D4A0" w:rsidR="00425A36" w:rsidRPr="00A43FD9" w:rsidRDefault="00425A36" w:rsidP="005E13EA">
            <w:pPr>
              <w:keepNext/>
              <w:keepLines/>
              <w:spacing w:after="0"/>
              <w:jc w:val="center"/>
              <w:rPr>
                <w:rFonts w:ascii="Arial" w:hAnsi="Arial"/>
                <w:sz w:val="18"/>
                <w:lang w:eastAsia="en-GB"/>
              </w:rPr>
            </w:pPr>
            <w:bookmarkStart w:id="976" w:name="_MCCTEMPBM_CRPT72460381___4" w:colFirst="0" w:colLast="2"/>
            <w:bookmarkEnd w:id="975"/>
            <w:r w:rsidRPr="00A43FD9">
              <w:rPr>
                <w:rFonts w:ascii="Arial" w:hAnsi="Arial"/>
                <w:sz w:val="18"/>
                <w:lang w:eastAsia="en-GB"/>
              </w:rPr>
              <w:t>F</w:t>
            </w:r>
            <w:r w:rsidRPr="00A43FD9">
              <w:rPr>
                <w:rFonts w:ascii="Arial" w:hAnsi="Arial"/>
                <w:sz w:val="18"/>
                <w:vertAlign w:val="subscript"/>
                <w:lang w:eastAsia="en-GB"/>
              </w:rPr>
              <w:t>step,6</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976"/>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425A36" w:rsidRPr="00A43FD9" w14:paraId="68F8F415"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0E1CCD0" w14:textId="0FE17FE0" w:rsidR="00425A36" w:rsidRPr="00A43FD9" w:rsidRDefault="00425A36" w:rsidP="005E13EA">
            <w:pPr>
              <w:keepNext/>
              <w:keepLines/>
              <w:spacing w:after="0"/>
              <w:jc w:val="center"/>
              <w:rPr>
                <w:rFonts w:ascii="Arial" w:hAnsi="Arial"/>
                <w:b/>
                <w:sz w:val="18"/>
                <w:lang w:eastAsia="en-GB"/>
              </w:rPr>
            </w:pPr>
            <w:bookmarkStart w:id="977" w:name="_MCCTEMPBM_CRPT72460382___4" w:colFirst="0" w:colLast="5"/>
            <w:r w:rsidRPr="00A43FD9">
              <w:rPr>
                <w:rFonts w:ascii="Arial" w:hAnsi="Arial"/>
                <w:b/>
                <w:sz w:val="18"/>
                <w:lang w:eastAsia="en-GB"/>
              </w:rPr>
              <w:t>Operating</w:t>
            </w:r>
            <w:r w:rsidR="00CE5EFB" w:rsidRPr="00A43FD9">
              <w:rPr>
                <w:rFonts w:ascii="Arial" w:hAnsi="Arial"/>
                <w:b/>
                <w:sz w:val="18"/>
                <w:lang w:eastAsia="en-GB"/>
              </w:rPr>
              <w:t xml:space="preserve"> </w:t>
            </w:r>
            <w:r w:rsidRPr="00A43FD9">
              <w:rPr>
                <w:rFonts w:ascii="Arial" w:hAnsi="Arial"/>
                <w:b/>
                <w:sz w:val="18"/>
                <w:lang w:eastAsia="en-GB"/>
              </w:rPr>
              <w:t>band</w:t>
            </w:r>
          </w:p>
        </w:tc>
        <w:tc>
          <w:tcPr>
            <w:tcW w:w="1031" w:type="dxa"/>
            <w:tcBorders>
              <w:top w:val="single" w:sz="4" w:space="0" w:color="auto"/>
              <w:left w:val="single" w:sz="4" w:space="0" w:color="auto"/>
              <w:bottom w:val="single" w:sz="4" w:space="0" w:color="auto"/>
              <w:right w:val="single" w:sz="4" w:space="0" w:color="auto"/>
            </w:tcBorders>
            <w:hideMark/>
          </w:tcPr>
          <w:p w14:paraId="717B0B4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step,1</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86D443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step,2</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2DFD79D" w14:textId="04454AB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step,3</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196" w:type="dxa"/>
            <w:tcBorders>
              <w:top w:val="single" w:sz="4" w:space="0" w:color="auto"/>
              <w:left w:val="single" w:sz="4" w:space="0" w:color="auto"/>
              <w:bottom w:val="single" w:sz="4" w:space="0" w:color="auto"/>
              <w:right w:val="single" w:sz="4" w:space="0" w:color="auto"/>
            </w:tcBorders>
            <w:hideMark/>
          </w:tcPr>
          <w:p w14:paraId="505F7AC0" w14:textId="35AD765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step,4</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79F4F3F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step,5</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540FB64"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step,6</w:t>
            </w:r>
            <w:r w:rsidRPr="00A43FD9">
              <w:rPr>
                <w:rFonts w:ascii="Arial" w:hAnsi="Arial"/>
                <w:b/>
                <w:sz w:val="18"/>
                <w:lang w:eastAsia="en-GB"/>
              </w:rPr>
              <w:br/>
              <w:t>(GHz)</w:t>
            </w:r>
          </w:p>
        </w:tc>
      </w:tr>
      <w:tr w:rsidR="00425A36" w:rsidRPr="00A43FD9" w14:paraId="5D39A290"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31B8B1C8" w14:textId="77777777" w:rsidR="00425A36" w:rsidRPr="00A43FD9" w:rsidRDefault="00425A36" w:rsidP="005E13EA">
            <w:pPr>
              <w:keepNext/>
              <w:keepLines/>
              <w:spacing w:after="0"/>
              <w:jc w:val="center"/>
              <w:rPr>
                <w:rFonts w:ascii="Arial" w:hAnsi="Arial"/>
                <w:sz w:val="18"/>
                <w:lang w:eastAsia="en-GB"/>
              </w:rPr>
            </w:pPr>
            <w:bookmarkStart w:id="978" w:name="_MCCTEMPBM_CRPT72460383___4" w:colFirst="0" w:colLast="5"/>
            <w:bookmarkEnd w:id="977"/>
            <w:r w:rsidRPr="00A43FD9">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5890B91"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58D7F36"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05603AC"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ED7BB25"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533563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D7FDC77"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40.5</w:t>
            </w:r>
          </w:p>
        </w:tc>
      </w:tr>
      <w:tr w:rsidR="00425A36" w:rsidRPr="00A43FD9" w14:paraId="10B7EB74"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71E465B" w14:textId="77777777" w:rsidR="00425A36" w:rsidRPr="00A43FD9" w:rsidRDefault="00425A36" w:rsidP="005E13EA">
            <w:pPr>
              <w:keepNext/>
              <w:keepLines/>
              <w:spacing w:after="0"/>
              <w:jc w:val="center"/>
              <w:rPr>
                <w:rFonts w:ascii="Arial" w:hAnsi="Arial"/>
                <w:sz w:val="18"/>
                <w:lang w:eastAsia="en-GB"/>
              </w:rPr>
            </w:pPr>
            <w:bookmarkStart w:id="979" w:name="_MCCTEMPBM_CRPT72460384___4" w:colFirst="0" w:colLast="5"/>
            <w:bookmarkEnd w:id="978"/>
            <w:r w:rsidRPr="00A43FD9">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F7DD4F2"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095F111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F20977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060B6A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594D1F5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7EB8C05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59.5</w:t>
            </w:r>
          </w:p>
        </w:tc>
      </w:tr>
      <w:bookmarkEnd w:id="979"/>
      <w:tr w:rsidR="00425A36" w:rsidRPr="00A43FD9" w14:paraId="11E38FD7" w14:textId="77777777" w:rsidTr="00CE5EFB">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AD081CD" w14:textId="6E7F20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w:t>
            </w:r>
            <w:r w:rsidRPr="00A43FD9">
              <w:rPr>
                <w:vertAlign w:val="subscript"/>
                <w:lang w:eastAsia="en-GB"/>
              </w:rPr>
              <w:t>step,</w:t>
            </w:r>
            <w:r w:rsidRPr="00A43FD9">
              <w:rPr>
                <w:vertAlign w:val="subscript"/>
                <w:lang w:eastAsia="zh-CN"/>
              </w:rPr>
              <w:t>X</w:t>
            </w:r>
            <w:r w:rsidR="00CE5EFB" w:rsidRPr="00A43FD9">
              <w:rPr>
                <w:lang w:eastAsia="zh-CN"/>
              </w:rPr>
              <w:t xml:space="preserve"> </w:t>
            </w:r>
            <w:r w:rsidRPr="00A43FD9">
              <w:rPr>
                <w:lang w:eastAsia="zh-CN"/>
              </w:rPr>
              <w:t>are</w:t>
            </w:r>
            <w:r w:rsidR="00CE5EFB" w:rsidRPr="00A43FD9">
              <w:rPr>
                <w:lang w:eastAsia="zh-CN"/>
              </w:rPr>
              <w:t xml:space="preserve"> </w:t>
            </w:r>
            <w:r w:rsidRPr="00A43FD9">
              <w:rPr>
                <w:lang w:eastAsia="zh-CN"/>
              </w:rPr>
              <w:t>based</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zh-CN"/>
              </w:rPr>
              <w:t>[9]</w:t>
            </w:r>
            <w:r w:rsidRPr="00A43FD9">
              <w:rPr>
                <w:lang w:eastAsia="en-GB"/>
              </w:rPr>
              <w:t>,</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r w:rsidRPr="00A43FD9">
              <w:rPr>
                <w:lang w:eastAsia="zh-CN"/>
              </w:rPr>
              <w:t>.</w:t>
            </w:r>
          </w:p>
          <w:p w14:paraId="2C108C4F" w14:textId="3900F5E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w:t>
            </w:r>
            <w:r w:rsidRPr="00A43FD9">
              <w:rPr>
                <w:vertAlign w:val="subscript"/>
                <w:lang w:eastAsia="en-GB"/>
              </w:rPr>
              <w:t>step,3</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F</w:t>
            </w:r>
            <w:r w:rsidRPr="00A43FD9">
              <w:rPr>
                <w:vertAlign w:val="subscript"/>
                <w:lang w:eastAsia="en-GB"/>
              </w:rPr>
              <w:t>step,4</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aligned</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values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7.5.1-1.</w:t>
            </w:r>
          </w:p>
        </w:tc>
      </w:tr>
    </w:tbl>
    <w:p w14:paraId="6211D61D" w14:textId="77777777" w:rsidR="00425A36" w:rsidRPr="00A43FD9" w:rsidRDefault="00425A36" w:rsidP="00425A36">
      <w:pPr>
        <w:rPr>
          <w:lang w:eastAsia="en-GB"/>
        </w:rPr>
      </w:pPr>
    </w:p>
    <w:p w14:paraId="614FFA6A" w14:textId="77777777" w:rsidR="00425A36" w:rsidRPr="00A43FD9" w:rsidRDefault="00425A36" w:rsidP="00425A36">
      <w:pPr>
        <w:pStyle w:val="Heading5"/>
        <w:rPr>
          <w:lang w:eastAsia="en-GB"/>
        </w:rPr>
      </w:pPr>
      <w:bookmarkStart w:id="980" w:name="_Toc137111557"/>
      <w:bookmarkStart w:id="981" w:name="_Toc137112365"/>
      <w:bookmarkStart w:id="982" w:name="_Toc137461271"/>
      <w:bookmarkStart w:id="983" w:name="_Toc138883764"/>
      <w:bookmarkStart w:id="984" w:name="_Toc145426215"/>
      <w:r w:rsidRPr="00A43FD9">
        <w:rPr>
          <w:lang w:eastAsia="en-GB"/>
        </w:rPr>
        <w:lastRenderedPageBreak/>
        <w:t>7.5.4.2.3</w:t>
      </w:r>
      <w:r w:rsidRPr="00A43FD9">
        <w:rPr>
          <w:lang w:eastAsia="en-GB"/>
        </w:rPr>
        <w:tab/>
        <w:t>Additional OTA transmitter spurious emissions requirements</w:t>
      </w:r>
      <w:bookmarkEnd w:id="980"/>
      <w:bookmarkEnd w:id="981"/>
      <w:bookmarkEnd w:id="982"/>
      <w:bookmarkEnd w:id="983"/>
      <w:bookmarkEnd w:id="984"/>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5E13EA">
            <w:pPr>
              <w:keepNext/>
              <w:keepLines/>
              <w:spacing w:after="0"/>
              <w:jc w:val="center"/>
              <w:rPr>
                <w:rFonts w:ascii="Arial" w:hAnsi="Arial"/>
                <w:b/>
                <w:sz w:val="18"/>
                <w:lang w:eastAsia="en-GB"/>
              </w:rPr>
            </w:pPr>
            <w:bookmarkStart w:id="985" w:name="_MCCTEMPBM_CRPT7246038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5E13EA">
            <w:pPr>
              <w:keepNext/>
              <w:keepLines/>
              <w:spacing w:after="0"/>
              <w:jc w:val="center"/>
              <w:rPr>
                <w:rFonts w:ascii="Arial" w:hAnsi="Arial"/>
                <w:sz w:val="18"/>
                <w:lang w:eastAsia="en-GB"/>
              </w:rPr>
            </w:pPr>
            <w:bookmarkStart w:id="986" w:name="_MCCTEMPBM_CRPT72460386___4" w:colFirst="0" w:colLast="2"/>
            <w:bookmarkEnd w:id="985"/>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5E13EA">
            <w:pPr>
              <w:keepNext/>
              <w:keepLines/>
              <w:spacing w:after="0"/>
              <w:jc w:val="center"/>
              <w:rPr>
                <w:rFonts w:ascii="Arial" w:hAnsi="Arial"/>
                <w:sz w:val="18"/>
                <w:lang w:eastAsia="en-GB"/>
              </w:rPr>
            </w:pPr>
            <w:bookmarkStart w:id="987" w:name="_MCCTEMPBM_CRPT72460387___4" w:colFirst="0" w:colLast="2"/>
            <w:bookmarkEnd w:id="986"/>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987"/>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5E13EA">
            <w:pPr>
              <w:keepNext/>
              <w:keepLines/>
              <w:spacing w:after="0"/>
              <w:jc w:val="center"/>
              <w:rPr>
                <w:rFonts w:ascii="Arial" w:hAnsi="Arial"/>
                <w:b/>
                <w:sz w:val="18"/>
                <w:lang w:eastAsia="en-GB"/>
              </w:rPr>
            </w:pPr>
            <w:bookmarkStart w:id="988" w:name="_MCCTEMPBM_CRPT72460389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5E13EA">
            <w:pPr>
              <w:keepNext/>
              <w:keepLines/>
              <w:spacing w:after="0"/>
              <w:jc w:val="center"/>
              <w:rPr>
                <w:rFonts w:ascii="Arial" w:hAnsi="Arial"/>
                <w:sz w:val="18"/>
                <w:lang w:eastAsia="en-GB"/>
              </w:rPr>
            </w:pPr>
            <w:bookmarkStart w:id="989" w:name="_MCCTEMPBM_CRPT72460390___4" w:colFirst="0" w:colLast="1"/>
            <w:bookmarkEnd w:id="988"/>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989"/>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990" w:name="_Toc137111558"/>
      <w:bookmarkStart w:id="991" w:name="_Toc137112366"/>
      <w:bookmarkStart w:id="992" w:name="_Toc137461272"/>
      <w:bookmarkStart w:id="993" w:name="_Toc138883765"/>
      <w:bookmarkStart w:id="994" w:name="_Toc145426216"/>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990"/>
      <w:bookmarkEnd w:id="991"/>
      <w:bookmarkEnd w:id="992"/>
      <w:bookmarkEnd w:id="993"/>
      <w:bookmarkEnd w:id="994"/>
    </w:p>
    <w:p w14:paraId="65E06EC4" w14:textId="77777777" w:rsidR="00425A36" w:rsidRPr="00A43FD9" w:rsidRDefault="00425A36" w:rsidP="00425A36">
      <w:pPr>
        <w:pStyle w:val="Heading3"/>
        <w:rPr>
          <w:lang w:eastAsia="en-GB"/>
        </w:rPr>
      </w:pPr>
      <w:bookmarkStart w:id="995" w:name="_Toc137111559"/>
      <w:bookmarkStart w:id="996" w:name="_Toc137112367"/>
      <w:bookmarkStart w:id="997" w:name="_Toc137461273"/>
      <w:bookmarkStart w:id="998" w:name="_Toc138883766"/>
      <w:bookmarkStart w:id="999" w:name="_Toc145426217"/>
      <w:r w:rsidRPr="00A43FD9">
        <w:rPr>
          <w:rFonts w:hint="eastAsia"/>
          <w:lang w:eastAsia="zh-CN"/>
        </w:rPr>
        <w:t>7</w:t>
      </w:r>
      <w:r w:rsidRPr="00A43FD9">
        <w:rPr>
          <w:lang w:eastAsia="en-GB"/>
        </w:rPr>
        <w:t>.6.1</w:t>
      </w:r>
      <w:r w:rsidRPr="00A43FD9">
        <w:rPr>
          <w:lang w:eastAsia="en-GB"/>
        </w:rPr>
        <w:tab/>
        <w:t>Downlink repeater error vector magnitude</w:t>
      </w:r>
      <w:bookmarkEnd w:id="995"/>
      <w:bookmarkEnd w:id="996"/>
      <w:bookmarkEnd w:id="997"/>
      <w:bookmarkEnd w:id="998"/>
      <w:bookmarkEnd w:id="999"/>
    </w:p>
    <w:p w14:paraId="6E063EB3" w14:textId="77777777" w:rsidR="00425A36" w:rsidRPr="00A43FD9" w:rsidRDefault="00425A36" w:rsidP="00425A36">
      <w:pPr>
        <w:pStyle w:val="Heading4"/>
        <w:rPr>
          <w:lang w:eastAsia="en-GB"/>
        </w:rPr>
      </w:pPr>
      <w:bookmarkStart w:id="1000" w:name="_Toc137111560"/>
      <w:bookmarkStart w:id="1001" w:name="_Toc137112368"/>
      <w:bookmarkStart w:id="1002" w:name="_Toc137461274"/>
      <w:bookmarkStart w:id="1003" w:name="_Toc138883767"/>
      <w:bookmarkStart w:id="1004" w:name="_Toc145426218"/>
      <w:r w:rsidRPr="00A43FD9">
        <w:rPr>
          <w:rFonts w:hint="eastAsia"/>
          <w:lang w:eastAsia="zh-CN"/>
        </w:rPr>
        <w:t>7</w:t>
      </w:r>
      <w:r w:rsidRPr="00A43FD9">
        <w:rPr>
          <w:lang w:eastAsia="en-GB"/>
        </w:rPr>
        <w:t>.6.1.1</w:t>
      </w:r>
      <w:r w:rsidRPr="00A43FD9">
        <w:rPr>
          <w:lang w:eastAsia="en-GB"/>
        </w:rPr>
        <w:tab/>
        <w:t>General</w:t>
      </w:r>
      <w:bookmarkEnd w:id="1000"/>
      <w:bookmarkEnd w:id="1001"/>
      <w:bookmarkEnd w:id="1002"/>
      <w:bookmarkEnd w:id="1003"/>
      <w:bookmarkEnd w:id="1004"/>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lastRenderedPageBreak/>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1005" w:name="_Toc137111561"/>
      <w:bookmarkStart w:id="1006" w:name="_Toc137112369"/>
      <w:bookmarkStart w:id="1007" w:name="_Toc137461275"/>
      <w:bookmarkStart w:id="1008" w:name="_Toc138883768"/>
      <w:bookmarkStart w:id="1009" w:name="_Toc145426219"/>
      <w:r w:rsidRPr="00A43FD9">
        <w:rPr>
          <w:rFonts w:hint="eastAsia"/>
          <w:lang w:eastAsia="zh-CN"/>
        </w:rPr>
        <w:t>7</w:t>
      </w:r>
      <w:r w:rsidRPr="00A43FD9">
        <w:rPr>
          <w:lang w:eastAsia="en-GB"/>
        </w:rPr>
        <w:t>.6.1.2</w:t>
      </w:r>
      <w:r w:rsidRPr="00A43FD9">
        <w:rPr>
          <w:lang w:eastAsia="en-GB"/>
        </w:rPr>
        <w:tab/>
        <w:t>Minimum requirement</w:t>
      </w:r>
      <w:bookmarkEnd w:id="1005"/>
      <w:bookmarkEnd w:id="1006"/>
      <w:bookmarkEnd w:id="1007"/>
      <w:bookmarkEnd w:id="1008"/>
      <w:bookmarkEnd w:id="1009"/>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1010"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1010"/>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1011" w:name="_Toc137111562"/>
      <w:bookmarkStart w:id="1012" w:name="_Toc137112370"/>
      <w:bookmarkStart w:id="1013" w:name="_Toc137461276"/>
      <w:bookmarkStart w:id="1014" w:name="_Toc138883769"/>
      <w:bookmarkStart w:id="1015" w:name="_Toc145426220"/>
      <w:r w:rsidRPr="00A43FD9">
        <w:rPr>
          <w:rFonts w:hint="eastAsia"/>
          <w:lang w:eastAsia="zh-CN"/>
        </w:rPr>
        <w:t>7</w:t>
      </w:r>
      <w:r w:rsidRPr="00A43FD9">
        <w:rPr>
          <w:lang w:eastAsia="en-GB"/>
        </w:rPr>
        <w:t>.6.1.3</w:t>
      </w:r>
      <w:r w:rsidRPr="00A43FD9">
        <w:rPr>
          <w:lang w:eastAsia="en-GB"/>
        </w:rPr>
        <w:tab/>
        <w:t>Repeater EVM frame structure for measurement</w:t>
      </w:r>
      <w:bookmarkEnd w:id="1011"/>
      <w:bookmarkEnd w:id="1012"/>
      <w:bookmarkEnd w:id="1013"/>
      <w:bookmarkEnd w:id="1014"/>
      <w:bookmarkEnd w:id="1015"/>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1016" w:name="_Toc137111563"/>
      <w:bookmarkStart w:id="1017" w:name="_Toc137112371"/>
      <w:bookmarkStart w:id="1018" w:name="_Toc137461277"/>
      <w:bookmarkStart w:id="1019" w:name="_Toc138883770"/>
      <w:bookmarkStart w:id="1020" w:name="_Toc145426221"/>
      <w:r w:rsidRPr="00A43FD9">
        <w:rPr>
          <w:rFonts w:hint="eastAsia"/>
          <w:lang w:eastAsia="zh-CN"/>
        </w:rPr>
        <w:t>7</w:t>
      </w:r>
      <w:r w:rsidRPr="00A43FD9">
        <w:rPr>
          <w:lang w:eastAsia="en-GB"/>
        </w:rPr>
        <w:t>.6.2</w:t>
      </w:r>
      <w:r w:rsidRPr="00A43FD9">
        <w:rPr>
          <w:lang w:eastAsia="en-GB"/>
        </w:rPr>
        <w:tab/>
        <w:t>Uplink repeater error vector magnitude</w:t>
      </w:r>
      <w:bookmarkEnd w:id="1016"/>
      <w:bookmarkEnd w:id="1017"/>
      <w:bookmarkEnd w:id="1018"/>
      <w:bookmarkEnd w:id="1019"/>
      <w:bookmarkEnd w:id="1020"/>
    </w:p>
    <w:p w14:paraId="6F61FF9A" w14:textId="77777777" w:rsidR="00425A36" w:rsidRPr="00A43FD9" w:rsidRDefault="00425A36" w:rsidP="00425A36">
      <w:pPr>
        <w:pStyle w:val="Heading4"/>
        <w:rPr>
          <w:lang w:eastAsia="en-GB"/>
        </w:rPr>
      </w:pPr>
      <w:bookmarkStart w:id="1021" w:name="_Toc137111564"/>
      <w:bookmarkStart w:id="1022" w:name="_Toc137112372"/>
      <w:bookmarkStart w:id="1023" w:name="_Toc137461278"/>
      <w:bookmarkStart w:id="1024" w:name="_Toc138883771"/>
      <w:bookmarkStart w:id="1025" w:name="_Toc145426222"/>
      <w:r w:rsidRPr="00A43FD9">
        <w:rPr>
          <w:rFonts w:hint="eastAsia"/>
          <w:lang w:eastAsia="zh-CN"/>
        </w:rPr>
        <w:t>7</w:t>
      </w:r>
      <w:r w:rsidRPr="00A43FD9">
        <w:rPr>
          <w:lang w:eastAsia="en-GB"/>
        </w:rPr>
        <w:t>.6.2.1</w:t>
      </w:r>
      <w:r w:rsidRPr="00A43FD9">
        <w:rPr>
          <w:lang w:eastAsia="en-GB"/>
        </w:rPr>
        <w:tab/>
        <w:t>General</w:t>
      </w:r>
      <w:bookmarkEnd w:id="1021"/>
      <w:bookmarkEnd w:id="1022"/>
      <w:bookmarkEnd w:id="1023"/>
      <w:bookmarkEnd w:id="1024"/>
      <w:bookmarkEnd w:id="1025"/>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lastRenderedPageBreak/>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1026"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1027" w:name="_MCCTEMPBM_CRPT72460393___7" w:colFirst="0" w:colLast="3"/>
            <w:bookmarkEnd w:id="1026"/>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1027"/>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1028" w:name="_Toc137111565"/>
      <w:bookmarkStart w:id="1029" w:name="_Toc137112373"/>
      <w:bookmarkStart w:id="1030" w:name="_Toc137461279"/>
      <w:bookmarkStart w:id="1031" w:name="_Toc138883772"/>
      <w:bookmarkStart w:id="1032" w:name="_Toc145426223"/>
      <w:r w:rsidRPr="00A43FD9">
        <w:rPr>
          <w:rFonts w:hint="eastAsia"/>
          <w:lang w:eastAsia="zh-CN"/>
        </w:rPr>
        <w:t>7</w:t>
      </w:r>
      <w:r w:rsidRPr="00A43FD9">
        <w:rPr>
          <w:lang w:eastAsia="en-GB"/>
        </w:rPr>
        <w:t>.6.2.2</w:t>
      </w:r>
      <w:r w:rsidRPr="00A43FD9">
        <w:rPr>
          <w:lang w:eastAsia="en-GB"/>
        </w:rPr>
        <w:tab/>
        <w:t>Minimum requirement</w:t>
      </w:r>
      <w:bookmarkEnd w:id="1028"/>
      <w:bookmarkEnd w:id="1029"/>
      <w:bookmarkEnd w:id="1030"/>
      <w:bookmarkEnd w:id="1031"/>
      <w:bookmarkEnd w:id="1032"/>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1033"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1034" w:name="_MCCTEMPBM_CRPT72460395___4" w:colFirst="0" w:colLast="1"/>
            <w:bookmarkEnd w:id="1033"/>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1035" w:name="_MCCTEMPBM_CRPT72460396___4" w:colFirst="0" w:colLast="1"/>
            <w:bookmarkEnd w:id="1034"/>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1036" w:name="_MCCTEMPBM_CRPT72460397___4"/>
            <w:bookmarkEnd w:id="1035"/>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1036"/>
          </w:p>
        </w:tc>
      </w:tr>
    </w:tbl>
    <w:p w14:paraId="56DC5652" w14:textId="77777777" w:rsidR="00535E36" w:rsidRPr="00A43FD9" w:rsidRDefault="00535E36" w:rsidP="00535E36">
      <w:pPr>
        <w:rPr>
          <w:lang w:eastAsia="zh-CN"/>
        </w:rPr>
      </w:pPr>
      <w:bookmarkStart w:id="1037" w:name="_Toc137111566"/>
      <w:bookmarkStart w:id="1038" w:name="_Toc137112374"/>
    </w:p>
    <w:p w14:paraId="3CDB8B65" w14:textId="3D007D86" w:rsidR="00425A36" w:rsidRPr="00A43FD9" w:rsidRDefault="00425A36" w:rsidP="00425A36">
      <w:pPr>
        <w:pStyle w:val="Heading2"/>
        <w:rPr>
          <w:lang w:eastAsia="zh-CN"/>
        </w:rPr>
      </w:pPr>
      <w:bookmarkStart w:id="1039" w:name="_Toc137461280"/>
      <w:bookmarkStart w:id="1040" w:name="_Toc138883773"/>
      <w:bookmarkStart w:id="1041" w:name="_Toc145426224"/>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1037"/>
      <w:bookmarkEnd w:id="1038"/>
      <w:bookmarkEnd w:id="1039"/>
      <w:bookmarkEnd w:id="1040"/>
      <w:bookmarkEnd w:id="1041"/>
    </w:p>
    <w:p w14:paraId="4D7F78C2" w14:textId="77777777" w:rsidR="00425A36" w:rsidRPr="00A43FD9" w:rsidRDefault="00425A36" w:rsidP="00425A36">
      <w:pPr>
        <w:pStyle w:val="Heading3"/>
        <w:rPr>
          <w:lang w:eastAsia="en-GB"/>
        </w:rPr>
      </w:pPr>
      <w:bookmarkStart w:id="1042" w:name="_Toc137111567"/>
      <w:bookmarkStart w:id="1043" w:name="_Toc137112375"/>
      <w:bookmarkStart w:id="1044" w:name="_Toc137461281"/>
      <w:bookmarkStart w:id="1045" w:name="_Toc138883774"/>
      <w:bookmarkStart w:id="1046" w:name="_Toc145426225"/>
      <w:r w:rsidRPr="00A43FD9">
        <w:rPr>
          <w:rFonts w:hint="eastAsia"/>
          <w:lang w:eastAsia="zh-CN"/>
        </w:rPr>
        <w:t>7</w:t>
      </w:r>
      <w:r w:rsidRPr="00A43FD9">
        <w:rPr>
          <w:lang w:eastAsia="en-GB"/>
        </w:rPr>
        <w:t>.7.1</w:t>
      </w:r>
      <w:r w:rsidRPr="00A43FD9">
        <w:rPr>
          <w:lang w:eastAsia="en-GB"/>
        </w:rPr>
        <w:tab/>
        <w:t>General</w:t>
      </w:r>
      <w:bookmarkEnd w:id="1042"/>
      <w:bookmarkEnd w:id="1043"/>
      <w:bookmarkEnd w:id="1044"/>
      <w:bookmarkEnd w:id="1045"/>
      <w:bookmarkEnd w:id="1046"/>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0CA31783" w:rsidR="00425A36" w:rsidRPr="00A43FD9" w:rsidRDefault="00CD50E7" w:rsidP="00425A36">
      <w:pPr>
        <w:rPr>
          <w:lang w:eastAsia="en-GB"/>
        </w:rPr>
      </w:pPr>
      <w:r w:rsidRPr="00A43FD9">
        <w:t>This requirement applies to the uplink and downlink of the repeater</w:t>
      </w:r>
      <w:r>
        <w:t xml:space="preserve"> </w:t>
      </w:r>
      <w:r w:rsidRPr="00A43FD9">
        <w:t xml:space="preserve">during the </w:t>
      </w:r>
      <w:r w:rsidRPr="00D41A39">
        <w:rPr>
          <w:rFonts w:eastAsia="DengXian"/>
          <w:i/>
        </w:rPr>
        <w:t>transmitter ON state</w:t>
      </w:r>
      <w:r w:rsidRPr="00A43FD9">
        <w:t>.</w:t>
      </w:r>
    </w:p>
    <w:p w14:paraId="154CD2D1" w14:textId="77777777" w:rsidR="00425A36" w:rsidRPr="00A43FD9" w:rsidRDefault="00425A36" w:rsidP="00425A36">
      <w:pPr>
        <w:pStyle w:val="Heading3"/>
        <w:rPr>
          <w:lang w:eastAsia="en-GB"/>
        </w:rPr>
      </w:pPr>
      <w:bookmarkStart w:id="1047" w:name="_Toc137111568"/>
      <w:bookmarkStart w:id="1048" w:name="_Toc137112376"/>
      <w:bookmarkStart w:id="1049" w:name="_Toc137461282"/>
      <w:bookmarkStart w:id="1050" w:name="_Toc138883775"/>
      <w:bookmarkStart w:id="1051" w:name="_Toc145426226"/>
      <w:r w:rsidRPr="00A43FD9">
        <w:rPr>
          <w:rFonts w:hint="eastAsia"/>
          <w:lang w:eastAsia="zh-CN"/>
        </w:rPr>
        <w:t>7</w:t>
      </w:r>
      <w:r w:rsidRPr="00A43FD9">
        <w:rPr>
          <w:lang w:eastAsia="en-GB"/>
        </w:rPr>
        <w:t>.7.2</w:t>
      </w:r>
      <w:r w:rsidRPr="00A43FD9">
        <w:rPr>
          <w:lang w:eastAsia="en-GB"/>
        </w:rPr>
        <w:tab/>
        <w:t>Minimum requirement</w:t>
      </w:r>
      <w:bookmarkEnd w:id="1047"/>
      <w:bookmarkEnd w:id="1048"/>
      <w:bookmarkEnd w:id="1049"/>
      <w:bookmarkEnd w:id="1050"/>
      <w:bookmarkEnd w:id="1051"/>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lastRenderedPageBreak/>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1052" w:name="_Toc137111569"/>
      <w:bookmarkStart w:id="1053" w:name="_Toc137112377"/>
    </w:p>
    <w:p w14:paraId="40BCBC54" w14:textId="3977411B" w:rsidR="00425A36" w:rsidRPr="00EF1BA2" w:rsidRDefault="00425A36" w:rsidP="00425A36">
      <w:pPr>
        <w:pStyle w:val="Heading2"/>
      </w:pPr>
      <w:bookmarkStart w:id="1054" w:name="_Toc137461283"/>
      <w:bookmarkStart w:id="1055" w:name="_Toc138883776"/>
      <w:bookmarkStart w:id="1056" w:name="_Toc145426227"/>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1052"/>
      <w:bookmarkEnd w:id="1053"/>
      <w:bookmarkEnd w:id="1054"/>
      <w:bookmarkEnd w:id="1055"/>
      <w:bookmarkEnd w:id="1056"/>
    </w:p>
    <w:p w14:paraId="2391AAD3" w14:textId="77777777" w:rsidR="00425A36" w:rsidRPr="00EF1BA2" w:rsidRDefault="00425A36" w:rsidP="00425A36">
      <w:pPr>
        <w:pStyle w:val="Heading3"/>
        <w:spacing w:before="0"/>
        <w:rPr>
          <w:rFonts w:eastAsia="DengXian"/>
          <w:lang w:eastAsia="zh-CN"/>
        </w:rPr>
      </w:pPr>
      <w:bookmarkStart w:id="1057" w:name="_Toc137111570"/>
      <w:bookmarkStart w:id="1058" w:name="_Toc137112378"/>
      <w:bookmarkStart w:id="1059" w:name="_Toc137461284"/>
      <w:bookmarkStart w:id="1060" w:name="_Toc138883777"/>
      <w:bookmarkStart w:id="1061" w:name="_Toc145426228"/>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1057"/>
      <w:bookmarkEnd w:id="1058"/>
      <w:bookmarkEnd w:id="1059"/>
      <w:bookmarkEnd w:id="1060"/>
      <w:bookmarkEnd w:id="1061"/>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1062" w:name="_Toc137111571"/>
      <w:bookmarkStart w:id="1063" w:name="_Toc137112379"/>
      <w:bookmarkStart w:id="1064" w:name="_Toc137461285"/>
      <w:bookmarkStart w:id="1065" w:name="_Toc138883778"/>
      <w:bookmarkStart w:id="1066" w:name="_Toc14542622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1062"/>
      <w:bookmarkEnd w:id="1063"/>
      <w:bookmarkEnd w:id="1064"/>
      <w:bookmarkEnd w:id="1065"/>
      <w:bookmarkEnd w:id="1066"/>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1ED8347A"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1067"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1067"/>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101ABEC0"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1068"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1068"/>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1069" w:name="_Toc137111572"/>
      <w:bookmarkStart w:id="1070" w:name="_Toc137112380"/>
    </w:p>
    <w:p w14:paraId="173744B4" w14:textId="3DB60E96" w:rsidR="00425A36" w:rsidRPr="00A43FD9" w:rsidRDefault="00425A36" w:rsidP="00425A36">
      <w:pPr>
        <w:pStyle w:val="Heading2"/>
        <w:rPr>
          <w:lang w:eastAsia="zh-CN"/>
        </w:rPr>
      </w:pPr>
      <w:bookmarkStart w:id="1071" w:name="_Toc137461286"/>
      <w:bookmarkStart w:id="1072" w:name="_Toc138883779"/>
      <w:bookmarkStart w:id="1073" w:name="_Toc145426230"/>
      <w:r w:rsidRPr="00A43FD9">
        <w:rPr>
          <w:rFonts w:hint="eastAsia"/>
          <w:lang w:eastAsia="zh-CN"/>
        </w:rPr>
        <w:lastRenderedPageBreak/>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1069"/>
      <w:bookmarkEnd w:id="1070"/>
      <w:bookmarkEnd w:id="1071"/>
      <w:bookmarkEnd w:id="1072"/>
      <w:bookmarkEnd w:id="1073"/>
    </w:p>
    <w:p w14:paraId="3E5374A6" w14:textId="77777777" w:rsidR="00425A36" w:rsidRPr="00A43FD9" w:rsidRDefault="00425A36" w:rsidP="00425A36">
      <w:pPr>
        <w:pStyle w:val="Heading3"/>
      </w:pPr>
      <w:bookmarkStart w:id="1074" w:name="_Toc137111573"/>
      <w:bookmarkStart w:id="1075" w:name="_Toc137112381"/>
      <w:bookmarkStart w:id="1076" w:name="_Toc137461287"/>
      <w:bookmarkStart w:id="1077" w:name="_Toc138883780"/>
      <w:bookmarkStart w:id="1078" w:name="_Toc145426231"/>
      <w:r w:rsidRPr="00A43FD9">
        <w:rPr>
          <w:rFonts w:hint="eastAsia"/>
        </w:rPr>
        <w:t>7.9</w:t>
      </w:r>
      <w:r w:rsidRPr="00A43FD9">
        <w:t>.1</w:t>
      </w:r>
      <w:r w:rsidRPr="00A43FD9">
        <w:tab/>
        <w:t>General</w:t>
      </w:r>
      <w:bookmarkEnd w:id="1074"/>
      <w:bookmarkEnd w:id="1075"/>
      <w:bookmarkEnd w:id="1076"/>
      <w:bookmarkEnd w:id="1077"/>
      <w:bookmarkEnd w:id="1078"/>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1079" w:name="_Toc137111574"/>
      <w:bookmarkStart w:id="1080" w:name="_Toc137112382"/>
      <w:bookmarkStart w:id="1081" w:name="_Toc137461288"/>
      <w:bookmarkStart w:id="1082" w:name="_Toc138883781"/>
      <w:bookmarkStart w:id="1083" w:name="_Toc145426232"/>
      <w:r w:rsidRPr="00A43FD9">
        <w:rPr>
          <w:rFonts w:hint="eastAsia"/>
        </w:rPr>
        <w:t>7.9</w:t>
      </w:r>
      <w:r w:rsidRPr="00A43FD9">
        <w:t>.2</w:t>
      </w:r>
      <w:r w:rsidRPr="00A43FD9">
        <w:tab/>
        <w:t>OTA transmitter OFF power</w:t>
      </w:r>
      <w:bookmarkEnd w:id="1079"/>
      <w:bookmarkEnd w:id="1080"/>
      <w:bookmarkEnd w:id="1081"/>
      <w:bookmarkEnd w:id="1082"/>
      <w:bookmarkEnd w:id="1083"/>
    </w:p>
    <w:p w14:paraId="57284577" w14:textId="77777777" w:rsidR="00425A36" w:rsidRPr="00A43FD9" w:rsidRDefault="00425A36" w:rsidP="00425A36">
      <w:pPr>
        <w:pStyle w:val="Heading4"/>
      </w:pPr>
      <w:bookmarkStart w:id="1084" w:name="_Toc137111575"/>
      <w:bookmarkStart w:id="1085" w:name="_Toc137112383"/>
      <w:bookmarkStart w:id="1086" w:name="_Toc137461289"/>
      <w:bookmarkStart w:id="1087" w:name="_Toc138883782"/>
      <w:bookmarkStart w:id="1088" w:name="_Toc145426233"/>
      <w:r w:rsidRPr="00A43FD9">
        <w:rPr>
          <w:rFonts w:hint="eastAsia"/>
        </w:rPr>
        <w:t>7.9</w:t>
      </w:r>
      <w:r w:rsidRPr="00A43FD9">
        <w:t>.2.1</w:t>
      </w:r>
      <w:r w:rsidRPr="00A43FD9">
        <w:tab/>
        <w:t>General</w:t>
      </w:r>
      <w:bookmarkEnd w:id="1084"/>
      <w:bookmarkEnd w:id="1085"/>
      <w:bookmarkEnd w:id="1086"/>
      <w:bookmarkEnd w:id="1087"/>
      <w:bookmarkEnd w:id="1088"/>
    </w:p>
    <w:p w14:paraId="3EFDCF5B" w14:textId="77777777" w:rsidR="00425A36" w:rsidRPr="00A43FD9" w:rsidRDefault="00425A36" w:rsidP="00425A36">
      <w:pPr>
        <w:rPr>
          <w:rFonts w:eastAsia="DengXian"/>
        </w:rPr>
      </w:pPr>
      <w:bookmarkStart w:id="1089"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transmitter OFF period</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1090" w:name="_Toc137111576"/>
      <w:bookmarkStart w:id="1091" w:name="_Toc137112384"/>
      <w:bookmarkStart w:id="1092" w:name="_Toc137461290"/>
      <w:bookmarkStart w:id="1093" w:name="_Toc138883783"/>
      <w:bookmarkStart w:id="1094" w:name="_Toc145426234"/>
      <w:bookmarkEnd w:id="1089"/>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1090"/>
      <w:bookmarkEnd w:id="1091"/>
      <w:bookmarkEnd w:id="1092"/>
      <w:bookmarkEnd w:id="1093"/>
      <w:bookmarkEnd w:id="1094"/>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1095" w:name="_Toc137111577"/>
      <w:bookmarkStart w:id="1096" w:name="_Toc137112385"/>
      <w:bookmarkStart w:id="1097" w:name="_Toc137461291"/>
      <w:bookmarkStart w:id="1098" w:name="_Toc138883784"/>
      <w:bookmarkStart w:id="1099" w:name="_Toc145426235"/>
      <w:r w:rsidRPr="00A43FD9">
        <w:rPr>
          <w:rFonts w:hint="eastAsia"/>
        </w:rPr>
        <w:t>7.9</w:t>
      </w:r>
      <w:r w:rsidRPr="00A43FD9">
        <w:t>.3</w:t>
      </w:r>
      <w:r w:rsidRPr="00A43FD9">
        <w:tab/>
        <w:t>OTA transient period</w:t>
      </w:r>
      <w:bookmarkEnd w:id="1095"/>
      <w:bookmarkEnd w:id="1096"/>
      <w:bookmarkEnd w:id="1097"/>
      <w:bookmarkEnd w:id="1098"/>
      <w:bookmarkEnd w:id="1099"/>
    </w:p>
    <w:p w14:paraId="2930FAAC" w14:textId="77777777" w:rsidR="00425A36" w:rsidRPr="00A43FD9" w:rsidRDefault="00425A36" w:rsidP="00425A36">
      <w:pPr>
        <w:pStyle w:val="Heading4"/>
      </w:pPr>
      <w:bookmarkStart w:id="1100" w:name="_Toc137111578"/>
      <w:bookmarkStart w:id="1101" w:name="_Toc137112386"/>
      <w:bookmarkStart w:id="1102" w:name="_Toc137461292"/>
      <w:bookmarkStart w:id="1103" w:name="_Toc138883785"/>
      <w:bookmarkStart w:id="1104" w:name="_Toc145426236"/>
      <w:r w:rsidRPr="00A43FD9">
        <w:rPr>
          <w:rFonts w:hint="eastAsia"/>
        </w:rPr>
        <w:t>7.9</w:t>
      </w:r>
      <w:r w:rsidRPr="00A43FD9">
        <w:t>.3.1</w:t>
      </w:r>
      <w:r w:rsidRPr="00A43FD9">
        <w:tab/>
        <w:t>General</w:t>
      </w:r>
      <w:bookmarkEnd w:id="1100"/>
      <w:bookmarkEnd w:id="1101"/>
      <w:bookmarkEnd w:id="1102"/>
      <w:bookmarkEnd w:id="1103"/>
      <w:bookmarkEnd w:id="1104"/>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1.85pt;height:192pt" o:ole="">
            <v:imagedata r:id="rId36" o:title=""/>
          </v:shape>
          <o:OLEObject Type="Embed" ProgID="Visio.Drawing.15" ShapeID="_x0000_i1057" DrawAspect="Content" ObjectID="_1757326731" r:id="rId37"/>
        </w:object>
      </w:r>
    </w:p>
    <w:p w14:paraId="7D7CBE72" w14:textId="77777777" w:rsidR="00425A36" w:rsidRPr="00A43FD9" w:rsidRDefault="00425A36"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 xml:space="preserve">.1-1: Example of relations between transmitter </w:t>
      </w:r>
      <w:r w:rsidRPr="00A43FD9">
        <w:rPr>
          <w:i/>
          <w:iCs/>
        </w:rPr>
        <w:t>ON state</w:t>
      </w:r>
      <w:r w:rsidRPr="00A43FD9">
        <w:t xml:space="preserve">, transmitter </w:t>
      </w:r>
      <w:r w:rsidRPr="00A43FD9">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1105" w:name="_Toc137111579"/>
      <w:bookmarkStart w:id="1106" w:name="_Toc137112387"/>
      <w:bookmarkStart w:id="1107" w:name="_Toc137461293"/>
      <w:bookmarkStart w:id="1108" w:name="_Toc138883786"/>
      <w:bookmarkStart w:id="1109" w:name="_Toc145426237"/>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1105"/>
      <w:bookmarkEnd w:id="1106"/>
      <w:bookmarkEnd w:id="1107"/>
      <w:bookmarkEnd w:id="1108"/>
      <w:bookmarkEnd w:id="1109"/>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1110" w:name="_MCCTEMPBM_CRPT72460402___4"/>
      <w:r w:rsidRPr="00A43FD9">
        <w:rPr>
          <w:rFonts w:eastAsia="DengXian"/>
        </w:rPr>
        <w:lastRenderedPageBreak/>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1111" w:name="_MCCTEMPBM_CRPT72460403___4" w:colFirst="0" w:colLast="0"/>
            <w:bookmarkEnd w:id="1110"/>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1112" w:name="_MCCTEMPBM_CRPT72460404___4" w:colFirst="0" w:colLast="0"/>
            <w:bookmarkEnd w:id="1111"/>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1112"/>
    </w:tbl>
    <w:p w14:paraId="02872A55" w14:textId="77777777" w:rsidR="00425A36" w:rsidRPr="00A43FD9" w:rsidRDefault="00425A36" w:rsidP="00425A36">
      <w:pPr>
        <w:rPr>
          <w:lang w:eastAsia="zh-CN"/>
        </w:rPr>
      </w:pPr>
    </w:p>
    <w:p w14:paraId="166FBF52" w14:textId="77777777" w:rsidR="00425A36" w:rsidRPr="00A43FD9" w:rsidRDefault="00425A36" w:rsidP="00425A36">
      <w:pPr>
        <w:pStyle w:val="Heading8"/>
      </w:pPr>
      <w:r w:rsidRPr="00A43FD9">
        <w:br w:type="page"/>
      </w:r>
      <w:bookmarkStart w:id="1113" w:name="_Toc137111580"/>
      <w:bookmarkStart w:id="1114" w:name="_Toc137112388"/>
      <w:bookmarkStart w:id="1115" w:name="_Toc137461294"/>
      <w:bookmarkStart w:id="1116" w:name="_Toc138883787"/>
      <w:bookmarkStart w:id="1117" w:name="_Toc145426238"/>
      <w:r w:rsidRPr="00A43FD9">
        <w:lastRenderedPageBreak/>
        <w:t>Annex A (normative):</w:t>
      </w:r>
      <w:r w:rsidRPr="00A43FD9">
        <w:br/>
        <w:t>Environmental requirements for the Repeater equipment</w:t>
      </w:r>
      <w:bookmarkEnd w:id="1113"/>
      <w:bookmarkEnd w:id="1114"/>
      <w:bookmarkEnd w:id="1115"/>
      <w:bookmarkEnd w:id="1116"/>
      <w:bookmarkEnd w:id="1117"/>
    </w:p>
    <w:p w14:paraId="580B685C" w14:textId="77777777" w:rsidR="00425A36" w:rsidRPr="00A43FD9" w:rsidRDefault="00425A36" w:rsidP="00425A36">
      <w:pPr>
        <w:pStyle w:val="Guidance"/>
      </w:pPr>
      <w:r w:rsidRPr="00A43FD9">
        <w:t>&lt;Text will be added.&gt;</w:t>
      </w:r>
    </w:p>
    <w:p w14:paraId="0CB87AC2" w14:textId="724C7519" w:rsidR="00425A36" w:rsidRPr="00A43FD9" w:rsidRDefault="00425A36" w:rsidP="00535E36">
      <w:pPr>
        <w:pStyle w:val="Heading8"/>
      </w:pPr>
      <w:bookmarkStart w:id="1118" w:name="historyclause"/>
      <w:r w:rsidRPr="00A43FD9">
        <w:br w:type="page"/>
      </w:r>
      <w:bookmarkStart w:id="1119" w:name="_Toc137111581"/>
      <w:bookmarkStart w:id="1120" w:name="_Toc137112389"/>
      <w:bookmarkStart w:id="1121" w:name="_Toc137461295"/>
      <w:bookmarkStart w:id="1122" w:name="_Toc138883788"/>
      <w:bookmarkStart w:id="1123" w:name="_Toc145426239"/>
      <w:r w:rsidRPr="00A43FD9">
        <w:lastRenderedPageBreak/>
        <w:t>Annex B (informative):</w:t>
      </w:r>
      <w:r w:rsidRPr="00A43FD9">
        <w:br/>
        <w:t>Change history</w:t>
      </w:r>
      <w:bookmarkEnd w:id="1119"/>
      <w:bookmarkEnd w:id="1120"/>
      <w:bookmarkEnd w:id="1121"/>
      <w:bookmarkEnd w:id="1122"/>
      <w:bookmarkEnd w:id="11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1118"/>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1094"/>
        <w:gridCol w:w="567"/>
        <w:gridCol w:w="425"/>
        <w:gridCol w:w="425"/>
        <w:gridCol w:w="4824"/>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824"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824"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r w:rsidR="00680F55" w:rsidRPr="00A43FD9" w14:paraId="03A0EA18" w14:textId="77777777" w:rsidTr="006A5F1C">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4A6EF2" w14:textId="0FF1D2AE" w:rsidR="00680F55" w:rsidRPr="00A43FD9" w:rsidRDefault="00680F55" w:rsidP="00680F55">
            <w:pPr>
              <w:pStyle w:val="TAC"/>
              <w:rPr>
                <w:sz w:val="16"/>
                <w:szCs w:val="16"/>
                <w:lang w:eastAsia="en-GB"/>
              </w:rPr>
            </w:pPr>
            <w:r>
              <w:rPr>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8F2909" w14:textId="2AD5A4E3" w:rsidR="00680F55" w:rsidRPr="00A43FD9" w:rsidRDefault="00680F55" w:rsidP="00680F55">
            <w:pPr>
              <w:pStyle w:val="TAC"/>
              <w:rPr>
                <w:sz w:val="14"/>
                <w:szCs w:val="14"/>
                <w:lang w:eastAsia="en-GB"/>
              </w:rPr>
            </w:pPr>
            <w:r>
              <w:rPr>
                <w:sz w:val="14"/>
                <w:szCs w:val="14"/>
                <w:lang w:eastAsia="en-GB"/>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6170F" w14:textId="5EB0BBF7" w:rsidR="00680F55" w:rsidRPr="001E39DE" w:rsidRDefault="00680F55" w:rsidP="00680F55">
            <w:pPr>
              <w:pStyle w:val="TAC"/>
              <w:rPr>
                <w:sz w:val="16"/>
                <w:szCs w:val="16"/>
              </w:rPr>
            </w:pPr>
            <w:r w:rsidRPr="00680F55">
              <w:rPr>
                <w:sz w:val="16"/>
                <w:szCs w:val="16"/>
              </w:rPr>
              <w:t>RP-232496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4F7DA9" w14:textId="6C58C1C4" w:rsidR="00680F55" w:rsidRDefault="00680F55" w:rsidP="00680F5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0038</w:t>
            </w:r>
          </w:p>
        </w:tc>
        <w:tc>
          <w:tcPr>
            <w:tcW w:w="425" w:type="dxa"/>
            <w:tcBorders>
              <w:top w:val="single" w:sz="4" w:space="0" w:color="A6A6A6"/>
              <w:left w:val="nil"/>
              <w:bottom w:val="single" w:sz="4" w:space="0" w:color="A6A6A6"/>
              <w:right w:val="single" w:sz="4" w:space="0" w:color="A6A6A6"/>
            </w:tcBorders>
            <w:shd w:val="clear" w:color="000000" w:fill="BFBFBF"/>
          </w:tcPr>
          <w:p w14:paraId="61945C63" w14:textId="240E646E" w:rsidR="00680F55" w:rsidRPr="00A43FD9" w:rsidRDefault="00680F55" w:rsidP="00680F55">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3A93150" w14:textId="572F9CE9" w:rsidR="00680F55" w:rsidRDefault="00680F55" w:rsidP="00680F55">
            <w:pPr>
              <w:pStyle w:val="TAC"/>
              <w:rPr>
                <w:sz w:val="16"/>
                <w:szCs w:val="16"/>
              </w:rPr>
            </w:pPr>
            <w:r>
              <w:rPr>
                <w:rFonts w:cs="Arial"/>
                <w:sz w:val="16"/>
                <w:szCs w:val="16"/>
              </w:rPr>
              <w:t>F</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CD585DB" w14:textId="0FBEFF82" w:rsidR="00680F55" w:rsidRPr="001E39DE" w:rsidRDefault="00680F55" w:rsidP="00680F55">
            <w:pPr>
              <w:pStyle w:val="TAC"/>
              <w:jc w:val="left"/>
              <w:rPr>
                <w:sz w:val="16"/>
                <w:szCs w:val="16"/>
              </w:rPr>
            </w:pPr>
            <w:r w:rsidRPr="00680F55">
              <w:rPr>
                <w:sz w:val="16"/>
                <w:szCs w:val="16"/>
              </w:rPr>
              <w:t>[NR_repeaters] CR to 38.106: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CFA74" w14:textId="72BBA6D9" w:rsidR="00680F55" w:rsidRDefault="00680F55" w:rsidP="00680F55">
            <w:pPr>
              <w:pStyle w:val="TAC"/>
              <w:rPr>
                <w:sz w:val="16"/>
                <w:szCs w:val="16"/>
              </w:rPr>
            </w:pPr>
            <w:r>
              <w:rPr>
                <w:sz w:val="16"/>
                <w:szCs w:val="16"/>
              </w:rPr>
              <w:t>17.6.0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692B" w14:textId="77777777" w:rsidR="003F01F3" w:rsidRDefault="003F01F3">
      <w:r>
        <w:separator/>
      </w:r>
    </w:p>
  </w:endnote>
  <w:endnote w:type="continuationSeparator" w:id="0">
    <w:p w14:paraId="055BA8D7" w14:textId="77777777" w:rsidR="003F01F3" w:rsidRDefault="003F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D4A66" w14:textId="77777777" w:rsidR="003F01F3" w:rsidRDefault="003F01F3">
      <w:r>
        <w:separator/>
      </w:r>
    </w:p>
  </w:footnote>
  <w:footnote w:type="continuationSeparator" w:id="0">
    <w:p w14:paraId="62B68ED4" w14:textId="77777777" w:rsidR="003F01F3" w:rsidRDefault="003F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776E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F1C">
      <w:rPr>
        <w:rFonts w:ascii="Arial" w:hAnsi="Arial" w:cs="Arial"/>
        <w:b/>
        <w:noProof/>
        <w:sz w:val="18"/>
        <w:szCs w:val="18"/>
      </w:rPr>
      <w:t>3GPP TS 38.106 V17.56.0 (2023-0609)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13BD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F1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E03"/>
    <w:rsid w:val="00040095"/>
    <w:rsid w:val="00051834"/>
    <w:rsid w:val="00054A22"/>
    <w:rsid w:val="00062023"/>
    <w:rsid w:val="000655A6"/>
    <w:rsid w:val="00080512"/>
    <w:rsid w:val="000C47C3"/>
    <w:rsid w:val="000D58AB"/>
    <w:rsid w:val="00125C69"/>
    <w:rsid w:val="00133525"/>
    <w:rsid w:val="00185CB4"/>
    <w:rsid w:val="001A4C42"/>
    <w:rsid w:val="001A7420"/>
    <w:rsid w:val="001B6637"/>
    <w:rsid w:val="001C21C3"/>
    <w:rsid w:val="001D02C2"/>
    <w:rsid w:val="001E39DE"/>
    <w:rsid w:val="001F0C1D"/>
    <w:rsid w:val="001F1132"/>
    <w:rsid w:val="001F168B"/>
    <w:rsid w:val="001F3085"/>
    <w:rsid w:val="002347A2"/>
    <w:rsid w:val="002613B6"/>
    <w:rsid w:val="002675F0"/>
    <w:rsid w:val="002760EE"/>
    <w:rsid w:val="002B6339"/>
    <w:rsid w:val="002E00EE"/>
    <w:rsid w:val="002E31CE"/>
    <w:rsid w:val="002F1E02"/>
    <w:rsid w:val="003172DC"/>
    <w:rsid w:val="0035462D"/>
    <w:rsid w:val="00356555"/>
    <w:rsid w:val="003604CB"/>
    <w:rsid w:val="003765B8"/>
    <w:rsid w:val="003C3971"/>
    <w:rsid w:val="003F01F3"/>
    <w:rsid w:val="004222C8"/>
    <w:rsid w:val="00423334"/>
    <w:rsid w:val="00425A36"/>
    <w:rsid w:val="004345EC"/>
    <w:rsid w:val="00465515"/>
    <w:rsid w:val="00490F21"/>
    <w:rsid w:val="0049751D"/>
    <w:rsid w:val="004C30AC"/>
    <w:rsid w:val="004D2521"/>
    <w:rsid w:val="004D3578"/>
    <w:rsid w:val="004E213A"/>
    <w:rsid w:val="004F0067"/>
    <w:rsid w:val="004F0988"/>
    <w:rsid w:val="004F3340"/>
    <w:rsid w:val="0052384B"/>
    <w:rsid w:val="0053388B"/>
    <w:rsid w:val="00535773"/>
    <w:rsid w:val="00535E36"/>
    <w:rsid w:val="00543E6C"/>
    <w:rsid w:val="00565087"/>
    <w:rsid w:val="00597B11"/>
    <w:rsid w:val="005D2E01"/>
    <w:rsid w:val="005D7526"/>
    <w:rsid w:val="005E4BB2"/>
    <w:rsid w:val="005F788A"/>
    <w:rsid w:val="00602AEA"/>
    <w:rsid w:val="00614FDF"/>
    <w:rsid w:val="0063543D"/>
    <w:rsid w:val="00647114"/>
    <w:rsid w:val="00680F55"/>
    <w:rsid w:val="006912E9"/>
    <w:rsid w:val="006A323F"/>
    <w:rsid w:val="006A5F1C"/>
    <w:rsid w:val="006B30D0"/>
    <w:rsid w:val="006B6D6A"/>
    <w:rsid w:val="006C3D95"/>
    <w:rsid w:val="006E5C86"/>
    <w:rsid w:val="00701116"/>
    <w:rsid w:val="0071174C"/>
    <w:rsid w:val="00713C44"/>
    <w:rsid w:val="00734A5B"/>
    <w:rsid w:val="0074026F"/>
    <w:rsid w:val="007429F6"/>
    <w:rsid w:val="00744E76"/>
    <w:rsid w:val="00765EA3"/>
    <w:rsid w:val="00774DA4"/>
    <w:rsid w:val="00781F0F"/>
    <w:rsid w:val="007A5293"/>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3FD9"/>
    <w:rsid w:val="00A53724"/>
    <w:rsid w:val="00A56066"/>
    <w:rsid w:val="00A663B9"/>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6D"/>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D50E7"/>
    <w:rsid w:val="00CE5EFB"/>
    <w:rsid w:val="00D318A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C1D85"/>
    <w:rsid w:val="00EC4A25"/>
    <w:rsid w:val="00EF1BA2"/>
    <w:rsid w:val="00EF608C"/>
    <w:rsid w:val="00F025A2"/>
    <w:rsid w:val="00F04712"/>
    <w:rsid w:val="00F13360"/>
    <w:rsid w:val="00F22EC7"/>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48"/>
        <o:r id="V:Rule9" type="connector" idref="#Straight Connector 18045"/>
        <o:r id="V:Rule10" type="connector" idref="#Straight Connector 18038"/>
        <o:r id="V:Rule11" type="connector" idref="#Straight Connector 18039"/>
        <o:r id="V:Rule12" type="connector" idref="#Straight Connector 18047"/>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73</Pages>
  <Words>28905</Words>
  <Characters>164759</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2023-06-08T08:10:00Z</dcterms:created>
  <dcterms:modified xsi:type="dcterms:W3CDTF">2023-09-27T10:57:00Z</dcterms:modified>
</cp:coreProperties>
</file>