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Version x.y.z</w:t>
      </w:r>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 xml:space="preserve">presented to TSG for </w:t>
      </w:r>
      <w:proofErr w:type="gramStart"/>
      <w:r w:rsidRPr="00A2470A">
        <w:t>information;</w:t>
      </w:r>
      <w:proofErr w:type="gramEnd"/>
    </w:p>
    <w:p w14:paraId="5DBB63BF" w14:textId="77777777" w:rsidR="00080512" w:rsidRPr="00A2470A" w:rsidRDefault="00080512">
      <w:pPr>
        <w:pStyle w:val="B30"/>
      </w:pPr>
      <w:r w:rsidRPr="00A2470A">
        <w:t>2</w:t>
      </w:r>
      <w:r w:rsidRPr="00A2470A">
        <w:tab/>
        <w:t xml:space="preserve">presented to TSG for </w:t>
      </w:r>
      <w:proofErr w:type="gramStart"/>
      <w:r w:rsidRPr="00A2470A">
        <w:t>approval;</w:t>
      </w:r>
      <w:proofErr w:type="gramEnd"/>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w:t>
      </w:r>
      <w:proofErr w:type="gramStart"/>
      <w:r w:rsidRPr="00A2470A">
        <w:t>so as to</w:t>
      </w:r>
      <w:proofErr w:type="gramEnd"/>
      <w:r w:rsidRPr="00A2470A">
        <w:t xml:space="preserve">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proofErr w:type="gramStart"/>
      <w:r w:rsidR="003765B8" w:rsidRPr="00A2470A">
        <w:t>as a result of</w:t>
      </w:r>
      <w:proofErr w:type="gramEnd"/>
      <w:r w:rsidR="003765B8" w:rsidRPr="00A2470A">
        <w:t xml:space="preserve">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proofErr w:type="gramStart"/>
      <w:r w:rsidR="003765B8" w:rsidRPr="00A2470A">
        <w:t>as a result of</w:t>
      </w:r>
      <w:proofErr w:type="gramEnd"/>
      <w:r w:rsidR="003765B8" w:rsidRPr="00A2470A">
        <w:t xml:space="preserve">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w:t>
      </w:r>
      <w:proofErr w:type="gramStart"/>
      <w:r w:rsidRPr="00A2470A">
        <w:t>as a result of</w:t>
      </w:r>
      <w:proofErr w:type="gramEnd"/>
      <w:r w:rsidRPr="00A2470A">
        <w:t xml:space="preserve">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 xml:space="preserve">indicates a likelihood that something will not happen </w:t>
      </w:r>
      <w:proofErr w:type="gramStart"/>
      <w:r w:rsidRPr="00A2470A">
        <w:t>as a result of</w:t>
      </w:r>
      <w:proofErr w:type="gramEnd"/>
      <w:r w:rsidRPr="00A2470A">
        <w:t xml:space="preserve">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w:t>
      </w:r>
      <w:proofErr w:type="gramStart"/>
      <w:r w:rsidRPr="00A2470A">
        <w:t>is</w:t>
      </w:r>
      <w:proofErr w:type="gramEnd"/>
      <w:r w:rsidRPr="00A2470A">
        <w:t>"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35F9849" w:rsidR="00A1115A" w:rsidRPr="00A2470A" w:rsidRDefault="00EC13F2"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 xml:space="preserve">Evolved Universal Terrestrial Radio Access (E-UTRA); User Equipment (UE) radio transmission and </w:t>
      </w:r>
      <w:proofErr w:type="gramStart"/>
      <w:r w:rsidRPr="00A2470A">
        <w:t>reception;</w:t>
      </w:r>
      <w:proofErr w:type="gramEnd"/>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0DB5FD34" w:rsidR="006D7C09" w:rsidRPr="00A2470A" w:rsidRDefault="00225A43" w:rsidP="00225A43">
      <w:pPr>
        <w:pStyle w:val="EX"/>
        <w:rPr>
          <w:bCs/>
        </w:rPr>
      </w:pPr>
      <w:r w:rsidRPr="00A2470A">
        <w:rPr>
          <w:bCs/>
        </w:rPr>
        <w:t>[18]</w:t>
      </w:r>
      <w:r w:rsidRPr="00A2470A">
        <w:rPr>
          <w:bCs/>
        </w:rPr>
        <w:tab/>
        <w:t xml:space="preserve">ECC Decision(22)07, </w:t>
      </w:r>
      <w:r w:rsidR="00FC7020" w:rsidRPr="00A2470A">
        <w:rPr>
          <w:bCs/>
        </w:rPr>
        <w:t>"</w:t>
      </w:r>
      <w:r w:rsidRPr="00A2470A">
        <w:rPr>
          <w:bCs/>
        </w:rPr>
        <w:t>Harmonised technical conditions for the usage of aerial UE for communications based on LTE and 5G NR in the bands 703-733 MHz, 832-862 MHz, 880-915 MHz, 1710-1785 MHz, 1920-1980 MHz, 2500-2570 MHz and 2570-2620 MHz harmonised for MFCN</w:t>
      </w:r>
      <w:r w:rsidR="00FC7020" w:rsidRPr="00A2470A">
        <w:rPr>
          <w:bCs/>
        </w:rPr>
        <w:t>"</w:t>
      </w:r>
      <w:r w:rsidRPr="00A2470A">
        <w:rPr>
          <w:bCs/>
        </w:rPr>
        <w:t>, 18 November 22.</w:t>
      </w:r>
    </w:p>
    <w:p w14:paraId="78A4D7CD" w14:textId="1CE53A0B" w:rsidR="0041495C" w:rsidRPr="00A2470A" w:rsidRDefault="0041495C" w:rsidP="00225A43">
      <w:pPr>
        <w:pStyle w:val="EX"/>
        <w:rPr>
          <w:rFonts w:eastAsia="Batang"/>
          <w:lang w:eastAsia="zh-CN"/>
        </w:rPr>
      </w:pPr>
      <w:r w:rsidRPr="00A2470A">
        <w:t>[19]</w:t>
      </w:r>
      <w:r w:rsidRPr="00A2470A">
        <w:tab/>
      </w:r>
      <w:bookmarkStart w:id="66" w:name="_Hlk96677522"/>
      <w:r w:rsidRPr="00A2470A">
        <w:t xml:space="preserve">ECC Decision(20)02: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6"/>
    </w:p>
    <w:p w14:paraId="2A255A63" w14:textId="77777777" w:rsidR="00A1115A" w:rsidRPr="00A2470A" w:rsidRDefault="00A1115A" w:rsidP="00A1115A">
      <w:pPr>
        <w:pStyle w:val="Heading1"/>
      </w:pPr>
      <w:bookmarkStart w:id="67" w:name="_Toc75466970"/>
      <w:bookmarkStart w:id="68" w:name="_Toc76508992"/>
      <w:bookmarkStart w:id="69" w:name="_Toc76717982"/>
      <w:bookmarkStart w:id="70" w:name="_Toc83580292"/>
      <w:bookmarkStart w:id="71" w:name="_Toc84404801"/>
      <w:bookmarkStart w:id="72"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bookmarkEnd w:id="70"/>
      <w:bookmarkEnd w:id="71"/>
      <w:bookmarkEnd w:id="72"/>
    </w:p>
    <w:p w14:paraId="76095A02" w14:textId="77777777" w:rsidR="00A1115A" w:rsidRPr="00A2470A" w:rsidRDefault="00A1115A" w:rsidP="00A1115A">
      <w:pPr>
        <w:pStyle w:val="Heading2"/>
      </w:pPr>
      <w:bookmarkStart w:id="73" w:name="_Toc21344177"/>
      <w:bookmarkStart w:id="74" w:name="_Toc29801661"/>
      <w:bookmarkStart w:id="75" w:name="_Toc29802085"/>
      <w:bookmarkStart w:id="76" w:name="_Toc29802710"/>
      <w:bookmarkStart w:id="77" w:name="_Toc36107452"/>
      <w:bookmarkStart w:id="78" w:name="_Toc37251211"/>
      <w:bookmarkStart w:id="79" w:name="_Toc45887990"/>
      <w:bookmarkStart w:id="80" w:name="_Toc45888589"/>
      <w:bookmarkStart w:id="81" w:name="_Toc61367229"/>
      <w:bookmarkStart w:id="82" w:name="_Toc61372612"/>
      <w:bookmarkStart w:id="83" w:name="_Toc68230552"/>
      <w:bookmarkStart w:id="84" w:name="_Toc69083965"/>
      <w:bookmarkStart w:id="85" w:name="_Toc75466971"/>
      <w:bookmarkStart w:id="86" w:name="_Toc76508993"/>
      <w:bookmarkStart w:id="87" w:name="_Toc76717983"/>
      <w:bookmarkStart w:id="88" w:name="_Toc83580293"/>
      <w:bookmarkStart w:id="89" w:name="_Toc84404802"/>
      <w:bookmarkStart w:id="90" w:name="_Toc84413411"/>
      <w:r w:rsidRPr="00A2470A">
        <w:t>3.1</w:t>
      </w:r>
      <w:r w:rsidRPr="00A2470A">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CEFAF5" w14:textId="77777777" w:rsidR="00A1115A" w:rsidRPr="00A2470A" w:rsidRDefault="00A1115A" w:rsidP="00A1115A">
      <w:r w:rsidRPr="00A2470A">
        <w:t xml:space="preserve">For the purposes of the present document, the terms and definitions given in </w:t>
      </w:r>
      <w:bookmarkStart w:id="91" w:name="OLE_LINK6"/>
      <w:bookmarkStart w:id="92" w:name="OLE_LINK7"/>
      <w:bookmarkStart w:id="93" w:name="OLE_LINK8"/>
      <w:r w:rsidRPr="00A2470A">
        <w:t xml:space="preserve">3GPP </w:t>
      </w:r>
      <w:bookmarkEnd w:id="91"/>
      <w:bookmarkEnd w:id="92"/>
      <w:bookmarkEnd w:id="93"/>
      <w:r w:rsidRPr="00A2470A">
        <w:t>TR 21.905 [1] and the following apply. A term defined in the present document takes precedence over the definition of the same term, if any, in 3GPP TR 21.905 [1].</w:t>
      </w:r>
    </w:p>
    <w:p w14:paraId="4C622139" w14:textId="13A15A71"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ha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r w:rsidRPr="00A2470A">
        <w:rPr>
          <w:vertAlign w:val="subscript"/>
        </w:rPr>
        <w:t>2</w:t>
      </w:r>
      <w:r w:rsidRPr="00A2470A">
        <w:t xml:space="preserve"> .</w:t>
      </w:r>
    </w:p>
    <w:p w14:paraId="227E6924" w14:textId="328DE1BD" w:rsidR="00A1115A" w:rsidRPr="00A2470A" w:rsidRDefault="00A1115A" w:rsidP="00A1115A">
      <w:r w:rsidRPr="00A2470A">
        <w:rPr>
          <w:b/>
        </w:rPr>
        <w:t>Aggregated Channel Bandwidth</w:t>
      </w:r>
      <w:r w:rsidRPr="00A2470A">
        <w:t>: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The terminals or user equipment</w:t>
      </w:r>
      <w:r w:rsidR="0080455E" w:rsidRPr="00A2470A">
        <w:t>s</w:t>
      </w:r>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xml:space="preserve">: Aggregation of two or more component carriers </w:t>
      </w:r>
      <w:proofErr w:type="gramStart"/>
      <w:r w:rsidRPr="00A2470A">
        <w:t>in order to</w:t>
      </w:r>
      <w:proofErr w:type="gramEnd"/>
      <w:r w:rsidRPr="00A2470A">
        <w:t xml:space="preserve">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The simultaneous transmission and reception of sidelink and Uu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A2470A">
        <w:t>: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A2470A">
        <w:rPr>
          <w:lang w:eastAsia="zh-CN"/>
        </w:rPr>
        <w:t>: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r>
        <w:rPr>
          <w:b/>
        </w:rPr>
        <w:t>RedCap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t xml:space="preserve">Inter-band concurrent operation: </w:t>
      </w:r>
      <w:bookmarkStart w:id="94" w:name="_Hlk146465827"/>
      <w:r w:rsidRPr="00A2470A">
        <w:t>Operation of NR Uu carrier and NR Sidelink carrier in different operating bands</w:t>
      </w:r>
      <w:r w:rsidRPr="00A2470A">
        <w:rPr>
          <w:b/>
        </w:rPr>
        <w:t>.</w:t>
      </w:r>
      <w:bookmarkEnd w:id="94"/>
    </w:p>
    <w:p w14:paraId="34E01360" w14:textId="3F22B7CF" w:rsidR="00A1115A" w:rsidRPr="00A2470A" w:rsidRDefault="00A1115A" w:rsidP="00A1115A">
      <w:r w:rsidRPr="00A2470A">
        <w:rPr>
          <w:b/>
        </w:rPr>
        <w:t>Intra-band contiguous carrier aggregation</w:t>
      </w:r>
      <w:r w:rsidRPr="00A2470A">
        <w:t>: Contiguous carriers aggregated in the same operating band.</w:t>
      </w:r>
    </w:p>
    <w:p w14:paraId="13541E19" w14:textId="77777777" w:rsidR="00A1115A" w:rsidRPr="00A2470A" w:rsidRDefault="00A1115A" w:rsidP="00A1115A">
      <w:r w:rsidRPr="00A2470A">
        <w:rPr>
          <w:b/>
        </w:rPr>
        <w:t>Intra-band non-contiguous carrier aggregation</w:t>
      </w:r>
      <w:r w:rsidRPr="00A2470A">
        <w:t>: Non-contiguous carriers aggregated in the same operating band.</w:t>
      </w:r>
    </w:p>
    <w:p w14:paraId="261FB7DD" w14:textId="77777777" w:rsidR="005E0AC8" w:rsidRPr="00A2470A" w:rsidRDefault="005E0AC8" w:rsidP="005E0AC8">
      <w:bookmarkStart w:id="95" w:name="_Hlk47535083"/>
      <w:r w:rsidRPr="00A2470A">
        <w:rPr>
          <w:b/>
          <w:bCs/>
        </w:rPr>
        <w:t>Intra-band SL CA UE:</w:t>
      </w:r>
      <w:r w:rsidRPr="00A2470A">
        <w:t xml:space="preserve"> UE that supports NR SL CA operation in a single band </w:t>
      </w:r>
    </w:p>
    <w:p w14:paraId="29DD6411" w14:textId="77777777" w:rsidR="005E0AC8" w:rsidRPr="00A2470A" w:rsidRDefault="005E0AC8" w:rsidP="005E0AC8">
      <w:r w:rsidRPr="00A2470A">
        <w:rPr>
          <w:b/>
        </w:rPr>
        <w:t xml:space="preserve">NR SL CA: </w:t>
      </w:r>
      <w:r w:rsidRPr="00A2470A">
        <w:t xml:space="preserve">Aggregation of two or more NR Sidelink component carriers </w:t>
      </w:r>
      <w:proofErr w:type="gramStart"/>
      <w:r w:rsidRPr="00A2470A">
        <w:t>in order to</w:t>
      </w:r>
      <w:proofErr w:type="gramEnd"/>
      <w:r w:rsidRPr="00A2470A">
        <w:t xml:space="preserve"> support wider transmission bandwidths</w:t>
      </w:r>
    </w:p>
    <w:p w14:paraId="2D549E4B" w14:textId="49FF2336" w:rsidR="005E0AC8" w:rsidRPr="00A2470A" w:rsidRDefault="00C67195" w:rsidP="005E0AC8">
      <w:r w:rsidRPr="00A2470A">
        <w:rPr>
          <w:b/>
        </w:rPr>
        <w:t>NR SL inter-band concurrent operating Band</w:t>
      </w:r>
      <w:r w:rsidRPr="00A2470A">
        <w:rPr>
          <w:rFonts w:ascii="MS Mincho" w:hAnsi="MS Mincho" w:cs="MS Mincho" w:hint="eastAsia"/>
          <w:lang w:eastAsia="zh-CN"/>
        </w:rPr>
        <w:t>：</w:t>
      </w:r>
      <w:r w:rsidRPr="00A2470A">
        <w:rPr>
          <w:rFonts w:eastAsiaTheme="minorEastAsia"/>
          <w:lang w:eastAsia="zh-CN"/>
        </w:rPr>
        <w:t>Band combinations</w:t>
      </w:r>
      <w:r w:rsidRPr="00A2470A">
        <w:t xml:space="preserve"> of NR Uu carrier and NR Sidelink carrier in different operating bands</w:t>
      </w:r>
      <w:r w:rsidRPr="00A2470A">
        <w:rPr>
          <w:b/>
        </w:rPr>
        <w:t>.</w:t>
      </w:r>
    </w:p>
    <w:p w14:paraId="22496CFA" w14:textId="77777777" w:rsidR="005E0AC8" w:rsidRPr="00A2470A" w:rsidRDefault="005E0AC8" w:rsidP="005E0AC8">
      <w:r w:rsidRPr="00A2470A">
        <w:rPr>
          <w:rFonts w:eastAsiaTheme="minorEastAsia"/>
          <w:b/>
        </w:rPr>
        <w:t xml:space="preserve">NR SL-U UE: </w:t>
      </w:r>
      <w:r w:rsidRPr="00A2470A">
        <w:rPr>
          <w:rFonts w:eastAsiaTheme="minorEastAsia"/>
          <w:bCs/>
        </w:rPr>
        <w:t xml:space="preserve">UE that supports NR </w:t>
      </w:r>
      <w:r w:rsidRPr="00A2470A">
        <w:rPr>
          <w:rFonts w:eastAsia="DengXian"/>
          <w:bCs/>
          <w:lang w:eastAsia="zh-CN"/>
        </w:rPr>
        <w:t>Sidelink operation in unlicensed bands (e.g. n46, n96, n102)</w:t>
      </w:r>
      <w:r w:rsidRPr="00A2470A">
        <w:rPr>
          <w:rFonts w:eastAsiaTheme="minorEastAsia"/>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r w:rsidRPr="00A2470A">
        <w:rPr>
          <w:b/>
        </w:rPr>
        <w:t>RedCap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77777777"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5"/>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 xml:space="preserve">Two Rx antenna port XR UE: </w:t>
      </w:r>
      <w:r w:rsidRPr="00A2470A">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6" w:name="_Toc21344178"/>
      <w:bookmarkStart w:id="97" w:name="_Toc29801662"/>
      <w:bookmarkStart w:id="98" w:name="_Toc29802086"/>
      <w:bookmarkStart w:id="99" w:name="_Toc29802711"/>
      <w:bookmarkStart w:id="100" w:name="_Toc36107453"/>
      <w:bookmarkStart w:id="101" w:name="_Toc37251212"/>
      <w:bookmarkStart w:id="102" w:name="_Toc45887991"/>
      <w:bookmarkStart w:id="103" w:name="_Toc45888590"/>
      <w:bookmarkStart w:id="104" w:name="_Toc61367230"/>
      <w:bookmarkStart w:id="105" w:name="_Toc61372613"/>
      <w:bookmarkStart w:id="106" w:name="_Toc68230553"/>
      <w:bookmarkStart w:id="107" w:name="_Toc69083966"/>
      <w:bookmarkStart w:id="108" w:name="_Toc75466972"/>
      <w:bookmarkStart w:id="109" w:name="_Toc76508994"/>
      <w:bookmarkStart w:id="110" w:name="_Toc76717984"/>
      <w:bookmarkStart w:id="111" w:name="_Toc83580294"/>
      <w:bookmarkStart w:id="112" w:name="_Toc84404803"/>
      <w:bookmarkStart w:id="113" w:name="_Toc84413412"/>
      <w:r w:rsidRPr="00A2470A">
        <w:t>3.2</w:t>
      </w:r>
      <w:r w:rsidRPr="00A2470A">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r w:rsidRPr="00A2470A">
        <w:t>ΔF</w:t>
      </w:r>
      <w:r w:rsidRPr="00A2470A">
        <w:rPr>
          <w:vertAlign w:val="subscript"/>
        </w:rPr>
        <w:t>Global</w:t>
      </w:r>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r w:rsidRPr="00A2470A">
        <w:rPr>
          <w:rFonts w:eastAsia="Yu Mincho"/>
        </w:rPr>
        <w:t>ΔF</w:t>
      </w:r>
      <w:r w:rsidRPr="00A2470A">
        <w:rPr>
          <w:rFonts w:eastAsia="Yu Mincho"/>
          <w:vertAlign w:val="subscript"/>
        </w:rPr>
        <w:t>Raster</w:t>
      </w:r>
      <w:r w:rsidRPr="00A2470A">
        <w:rPr>
          <w:rFonts w:eastAsia="Yu Mincho"/>
        </w:rPr>
        <w:tab/>
        <w:t>Band dependent channel raster granularity</w:t>
      </w:r>
    </w:p>
    <w:p w14:paraId="76D0B4F2" w14:textId="77777777" w:rsidR="00A1115A" w:rsidRPr="00A2470A" w:rsidRDefault="00A1115A" w:rsidP="00A1115A">
      <w:pPr>
        <w:pStyle w:val="EW"/>
      </w:pPr>
      <w:r w:rsidRPr="00A2470A">
        <w:t>Δ</w:t>
      </w:r>
      <w:r w:rsidRPr="00A2470A">
        <w:rPr>
          <w:rFonts w:hint="eastAsia"/>
          <w:lang w:eastAsia="zh-CN"/>
        </w:rPr>
        <w:t>f</w:t>
      </w:r>
      <w:r w:rsidRPr="00A2470A">
        <w:rPr>
          <w:vertAlign w:val="subscript"/>
        </w:rPr>
        <w:t>OOB</w:t>
      </w:r>
      <w:r w:rsidRPr="00A2470A">
        <w:rPr>
          <w:vertAlign w:val="subscript"/>
        </w:rPr>
        <w:tab/>
      </w:r>
      <w:r w:rsidRPr="00A2470A">
        <w:t xml:space="preserve">Δ Frequency of Out </w:t>
      </w:r>
      <w:proofErr w:type="gramStart"/>
      <w:r w:rsidRPr="00A2470A">
        <w:t>Of</w:t>
      </w:r>
      <w:proofErr w:type="gramEnd"/>
      <w:r w:rsidRPr="00A2470A">
        <w:t xml:space="preserve">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Maximum deviation to the Tx-Rx carrier center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∆MPR</w:t>
      </w:r>
      <w:r w:rsidRPr="00A2470A">
        <w:rPr>
          <w:vertAlign w:val="subscript"/>
          <w:lang w:eastAsia="zh-CN"/>
        </w:rPr>
        <w:t>c</w:t>
      </w:r>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r w:rsidRPr="00A2470A">
        <w:t>ΔP</w:t>
      </w:r>
      <w:r w:rsidRPr="00A2470A">
        <w:rPr>
          <w:vertAlign w:val="subscript"/>
        </w:rPr>
        <w:t>PowerClass</w:t>
      </w:r>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r w:rsidRPr="00A2470A">
        <w:t>ΔR</w:t>
      </w:r>
      <w:r w:rsidRPr="00A2470A">
        <w:rPr>
          <w:vertAlign w:val="subscript"/>
        </w:rPr>
        <w:t>IB,c</w:t>
      </w:r>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Pr="00A2470A"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r w:rsidRPr="00A2470A">
        <w:t>ΔT</w:t>
      </w:r>
      <w:r w:rsidRPr="00A2470A">
        <w:rPr>
          <w:vertAlign w:val="subscript"/>
        </w:rPr>
        <w:t>IB,c</w:t>
      </w:r>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r w:rsidRPr="00A2470A">
        <w:t>BW</w:t>
      </w:r>
      <w:r w:rsidRPr="00A2470A">
        <w:rPr>
          <w:vertAlign w:val="subscript"/>
        </w:rPr>
        <w:t>Channel</w:t>
      </w:r>
      <w:r w:rsidRPr="00A2470A">
        <w:tab/>
        <w:t>Channel bandwidth</w:t>
      </w:r>
    </w:p>
    <w:p w14:paraId="05901A53" w14:textId="77777777" w:rsidR="00A1115A" w:rsidRPr="00A2470A" w:rsidRDefault="00A1115A" w:rsidP="00A1115A">
      <w:pPr>
        <w:pStyle w:val="EW"/>
      </w:pPr>
      <w:r w:rsidRPr="00A2470A">
        <w:t>BW</w:t>
      </w:r>
      <w:r w:rsidRPr="00A2470A">
        <w:rPr>
          <w:vertAlign w:val="subscript"/>
        </w:rPr>
        <w:t>Channel,block</w:t>
      </w:r>
      <w:r w:rsidRPr="00A2470A">
        <w:tab/>
        <w:t>Sub-block bandwidth, expressed in MHz. BW</w:t>
      </w:r>
      <w:r w:rsidRPr="00A2470A">
        <w:rPr>
          <w:vertAlign w:val="subscript"/>
        </w:rPr>
        <w:t>Channel,block</w:t>
      </w:r>
      <w:r w:rsidRPr="00A2470A">
        <w:t>= F</w:t>
      </w:r>
      <w:r w:rsidRPr="00A2470A">
        <w:rPr>
          <w:vertAlign w:val="subscript"/>
        </w:rPr>
        <w:t>edge,block,high</w:t>
      </w:r>
      <w:r w:rsidRPr="00A2470A">
        <w:t>- F</w:t>
      </w:r>
      <w:r w:rsidRPr="00A2470A">
        <w:rPr>
          <w:vertAlign w:val="subscript"/>
        </w:rPr>
        <w:t>edge,block,low</w:t>
      </w:r>
    </w:p>
    <w:p w14:paraId="044E921C" w14:textId="77777777" w:rsidR="00A1115A" w:rsidRPr="00A2470A" w:rsidRDefault="00A1115A" w:rsidP="00A1115A">
      <w:pPr>
        <w:pStyle w:val="EW"/>
      </w:pPr>
      <w:r w:rsidRPr="00A2470A">
        <w:t>BW</w:t>
      </w:r>
      <w:r w:rsidRPr="00A2470A">
        <w:rPr>
          <w:vertAlign w:val="subscript"/>
        </w:rPr>
        <w:t>Channel_CA</w:t>
      </w:r>
      <w:r w:rsidRPr="00A2470A">
        <w:tab/>
        <w:t>Aggregated channel bandwidth, expressed in MHz</w:t>
      </w:r>
    </w:p>
    <w:p w14:paraId="5547F93D" w14:textId="77777777" w:rsidR="00A1115A" w:rsidRPr="00A2470A" w:rsidRDefault="00A1115A" w:rsidP="00A1115A">
      <w:pPr>
        <w:pStyle w:val="EW"/>
      </w:pPr>
      <w:r w:rsidRPr="00A2470A">
        <w:t>BW</w:t>
      </w:r>
      <w:r w:rsidRPr="00A2470A">
        <w:rPr>
          <w:vertAlign w:val="subscript"/>
        </w:rPr>
        <w:t>Channel,max</w:t>
      </w:r>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t>max(GB</w:t>
      </w:r>
      <w:r w:rsidRPr="00A2470A">
        <w:rPr>
          <w:vertAlign w:val="subscript"/>
        </w:rPr>
        <w:t>Channel,low</w:t>
      </w:r>
      <w:r w:rsidRPr="00A2470A">
        <w:t>, GB</w:t>
      </w:r>
      <w:r w:rsidRPr="00A2470A">
        <w:rPr>
          <w:vertAlign w:val="subscript"/>
        </w:rPr>
        <w:t>Channel,high</w:t>
      </w:r>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r w:rsidRPr="00A2470A">
        <w:rPr>
          <w:lang w:eastAsia="zh-CN"/>
        </w:rPr>
        <w:t>BW</w:t>
      </w:r>
      <w:r w:rsidRPr="00A2470A">
        <w:rPr>
          <w:vertAlign w:val="subscript"/>
          <w:lang w:eastAsia="zh-CN"/>
        </w:rPr>
        <w:t>interferer</w:t>
      </w:r>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751125A8" w14:textId="70DAD7D2" w:rsidR="00A1115A" w:rsidRPr="00A2470A" w:rsidRDefault="00EA3119" w:rsidP="00A1115A">
      <w:pPr>
        <w:pStyle w:val="EW"/>
        <w:rPr>
          <w:vertAlign w:val="subscript"/>
        </w:rPr>
      </w:pPr>
      <w:r w:rsidRPr="00A2470A">
        <w:t>F</w:t>
      </w:r>
      <w:r w:rsidRPr="00A2470A">
        <w:rPr>
          <w:vertAlign w:val="subscript"/>
        </w:rPr>
        <w:t>C</w:t>
      </w:r>
      <w:r w:rsidRPr="00A2470A">
        <w:rPr>
          <w:vertAlign w:val="subscript"/>
        </w:rPr>
        <w:tab/>
      </w:r>
      <w:r w:rsidRPr="00A2470A">
        <w:t xml:space="preserve">Center frequency of a carrier for a numerology defined by the </w:t>
      </w:r>
      <w:r w:rsidRPr="00A2470A">
        <w:rPr>
          <w:i/>
        </w:rPr>
        <w:t>RF reference frequency</w:t>
      </w:r>
      <w:r w:rsidRPr="00A2470A">
        <w:t xml:space="preserve"> on the channel raster mapped to the carrier according to sub-clause 5.4.2.2</w:t>
      </w:r>
      <w:r w:rsidR="00A1115A" w:rsidRPr="00A2470A">
        <w:rPr>
          <w:bCs/>
        </w:rPr>
        <w:t>F</w:t>
      </w:r>
      <w:r w:rsidR="00A1115A" w:rsidRPr="00A2470A">
        <w:rPr>
          <w:bCs/>
          <w:vertAlign w:val="subscript"/>
        </w:rPr>
        <w:t>C,block, high</w:t>
      </w:r>
      <w:r w:rsidR="00A1115A" w:rsidRPr="00A2470A">
        <w:rPr>
          <w:vertAlign w:val="subscript"/>
        </w:rPr>
        <w:tab/>
      </w:r>
      <w:r w:rsidR="00A1115A" w:rsidRPr="00A2470A">
        <w:rPr>
          <w:rFonts w:eastAsia="SimSun" w:hint="eastAsia"/>
          <w:lang w:eastAsia="zh-CN"/>
        </w:rPr>
        <w:t xml:space="preserve">Fc </w:t>
      </w:r>
      <w:r w:rsidR="00A1115A" w:rsidRPr="00A2470A">
        <w:t xml:space="preserve">of the highest transmitted/received carrier in a </w:t>
      </w:r>
      <w:r w:rsidR="00A1115A" w:rsidRPr="00A2470A">
        <w:rPr>
          <w:i/>
        </w:rPr>
        <w:t>sub-block</w:t>
      </w:r>
      <w:r w:rsidR="00A1115A" w:rsidRPr="00A2470A">
        <w:rPr>
          <w:vertAlign w:val="subscript"/>
        </w:rPr>
        <w:tab/>
      </w:r>
    </w:p>
    <w:p w14:paraId="2DDE8895" w14:textId="77777777" w:rsidR="00A1115A" w:rsidRPr="00A2470A" w:rsidRDefault="00A1115A" w:rsidP="00A1115A">
      <w:pPr>
        <w:pStyle w:val="EW"/>
      </w:pPr>
      <w:r w:rsidRPr="00A2470A">
        <w:rPr>
          <w:bCs/>
        </w:rPr>
        <w:t>F</w:t>
      </w:r>
      <w:r w:rsidRPr="00A2470A">
        <w:rPr>
          <w:bCs/>
          <w:vertAlign w:val="subscript"/>
        </w:rPr>
        <w:t>C,block,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r w:rsidRPr="00A2470A">
        <w:t>F</w:t>
      </w:r>
      <w:r w:rsidRPr="00A2470A">
        <w:rPr>
          <w:vertAlign w:val="subscript"/>
        </w:rPr>
        <w:t>C,low</w:t>
      </w:r>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r w:rsidRPr="00A2470A">
        <w:t>F</w:t>
      </w:r>
      <w:r w:rsidRPr="00A2470A">
        <w:rPr>
          <w:vertAlign w:val="subscript"/>
        </w:rPr>
        <w:t>C,high</w:t>
      </w:r>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r w:rsidRPr="00A2470A">
        <w:t>F</w:t>
      </w:r>
      <w:r w:rsidRPr="00A2470A">
        <w:rPr>
          <w:vertAlign w:val="subscript"/>
        </w:rPr>
        <w:t>DL_low</w:t>
      </w:r>
      <w:r w:rsidRPr="00A2470A">
        <w:rPr>
          <w:vertAlign w:val="subscript"/>
        </w:rPr>
        <w:tab/>
      </w:r>
      <w:proofErr w:type="gramStart"/>
      <w:r w:rsidRPr="00A2470A">
        <w:t>The</w:t>
      </w:r>
      <w:proofErr w:type="gramEnd"/>
      <w:r w:rsidRPr="00A2470A">
        <w:t xml:space="preserve"> lowest frequency of the downlink </w:t>
      </w:r>
      <w:r w:rsidRPr="00A2470A">
        <w:rPr>
          <w:i/>
        </w:rPr>
        <w:t>operating band</w:t>
      </w:r>
    </w:p>
    <w:p w14:paraId="35432086" w14:textId="77777777" w:rsidR="00A1115A" w:rsidRPr="00A2470A" w:rsidRDefault="00A1115A" w:rsidP="00A1115A">
      <w:pPr>
        <w:pStyle w:val="EW"/>
      </w:pPr>
      <w:r w:rsidRPr="00A2470A">
        <w:t>F</w:t>
      </w:r>
      <w:r w:rsidRPr="00A2470A">
        <w:rPr>
          <w:vertAlign w:val="subscript"/>
        </w:rPr>
        <w:t>DL_high</w:t>
      </w:r>
      <w:r w:rsidRPr="00A2470A">
        <w:rPr>
          <w:vertAlign w:val="subscript"/>
        </w:rPr>
        <w:tab/>
      </w:r>
      <w:proofErr w:type="gramStart"/>
      <w:r w:rsidRPr="00A2470A">
        <w:t>The</w:t>
      </w:r>
      <w:proofErr w:type="gramEnd"/>
      <w:r w:rsidRPr="00A2470A">
        <w:t xml:space="preserve"> highest frequency of the downlink </w:t>
      </w:r>
      <w:r w:rsidRPr="00A2470A">
        <w:rPr>
          <w:i/>
        </w:rPr>
        <w:t>operating band</w:t>
      </w:r>
    </w:p>
    <w:p w14:paraId="6B438932" w14:textId="77777777" w:rsidR="00A1115A" w:rsidRPr="00A2470A" w:rsidRDefault="00A1115A" w:rsidP="00A1115A">
      <w:pPr>
        <w:pStyle w:val="EW"/>
      </w:pPr>
      <w:r w:rsidRPr="00A2470A">
        <w:t>F</w:t>
      </w:r>
      <w:r w:rsidRPr="00A2470A">
        <w:rPr>
          <w:vertAlign w:val="subscript"/>
        </w:rPr>
        <w:t>UL_low</w:t>
      </w:r>
      <w:r w:rsidRPr="00A2470A">
        <w:rPr>
          <w:vertAlign w:val="subscript"/>
        </w:rPr>
        <w:tab/>
      </w:r>
      <w:proofErr w:type="gramStart"/>
      <w:r w:rsidRPr="00A2470A">
        <w:t>The</w:t>
      </w:r>
      <w:proofErr w:type="gramEnd"/>
      <w:r w:rsidRPr="00A2470A">
        <w:t xml:space="preserve"> lowest frequency of the uplink </w:t>
      </w:r>
      <w:r w:rsidRPr="00A2470A">
        <w:rPr>
          <w:i/>
        </w:rPr>
        <w:t>operating band</w:t>
      </w:r>
    </w:p>
    <w:p w14:paraId="18F33F2C" w14:textId="77777777" w:rsidR="00A1115A" w:rsidRPr="00A2470A" w:rsidRDefault="00A1115A" w:rsidP="00A1115A">
      <w:pPr>
        <w:pStyle w:val="EW"/>
      </w:pPr>
      <w:r w:rsidRPr="00A2470A">
        <w:t>F</w:t>
      </w:r>
      <w:r w:rsidRPr="00A2470A">
        <w:rPr>
          <w:vertAlign w:val="subscript"/>
        </w:rPr>
        <w:t>UL_high</w:t>
      </w:r>
      <w:r w:rsidRPr="00A2470A">
        <w:rPr>
          <w:vertAlign w:val="subscript"/>
        </w:rPr>
        <w:tab/>
      </w:r>
      <w:proofErr w:type="gramStart"/>
      <w:r w:rsidRPr="00A2470A">
        <w:t>The</w:t>
      </w:r>
      <w:proofErr w:type="gramEnd"/>
      <w:r w:rsidRPr="00A2470A">
        <w:t xml:space="preserve"> highest frequency of the uplink </w:t>
      </w:r>
      <w:r w:rsidRPr="00A2470A">
        <w:rPr>
          <w:i/>
        </w:rPr>
        <w:t>operating band</w:t>
      </w:r>
    </w:p>
    <w:p w14:paraId="46CB4623" w14:textId="77777777" w:rsidR="00A1115A" w:rsidRPr="00A2470A" w:rsidRDefault="00A1115A" w:rsidP="00A1115A">
      <w:pPr>
        <w:pStyle w:val="EW"/>
        <w:rPr>
          <w:vertAlign w:val="subscript"/>
        </w:rPr>
      </w:pPr>
      <w:r w:rsidRPr="00A2470A">
        <w:t>F</w:t>
      </w:r>
      <w:r w:rsidRPr="00A2470A">
        <w:rPr>
          <w:vertAlign w:val="subscript"/>
        </w:rPr>
        <w:t>edge,block,low</w:t>
      </w:r>
      <w:r w:rsidRPr="00A2470A">
        <w:tab/>
      </w:r>
      <w:proofErr w:type="gramStart"/>
      <w:r w:rsidRPr="00A2470A">
        <w:t>The</w:t>
      </w:r>
      <w:proofErr w:type="gramEnd"/>
      <w:r w:rsidRPr="00A2470A">
        <w:t xml:space="preserv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p>
    <w:p w14:paraId="7F4E8DAB" w14:textId="77777777" w:rsidR="00A1115A" w:rsidRPr="00A2470A" w:rsidRDefault="00A1115A" w:rsidP="00A1115A">
      <w:pPr>
        <w:pStyle w:val="EW"/>
        <w:rPr>
          <w:vertAlign w:val="subscript"/>
        </w:rPr>
      </w:pPr>
      <w:r w:rsidRPr="00A2470A">
        <w:t>F</w:t>
      </w:r>
      <w:r w:rsidRPr="00A2470A">
        <w:rPr>
          <w:vertAlign w:val="subscript"/>
        </w:rPr>
        <w:t>edge,block,high</w:t>
      </w:r>
      <w:r w:rsidRPr="00A2470A">
        <w:tab/>
      </w:r>
      <w:proofErr w:type="gramStart"/>
      <w:r w:rsidRPr="00A2470A">
        <w:t>The</w:t>
      </w:r>
      <w:proofErr w:type="gramEnd"/>
      <w:r w:rsidRPr="00A2470A">
        <w:t xml:space="preserv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p>
    <w:p w14:paraId="039DDAFA" w14:textId="77777777" w:rsidR="00A1115A" w:rsidRPr="00A2470A" w:rsidRDefault="00A1115A" w:rsidP="00A1115A">
      <w:pPr>
        <w:pStyle w:val="EW"/>
      </w:pPr>
      <w:r w:rsidRPr="00A2470A">
        <w:t>F</w:t>
      </w:r>
      <w:r w:rsidRPr="00A2470A">
        <w:rPr>
          <w:vertAlign w:val="subscript"/>
        </w:rPr>
        <w:t>edge , low</w:t>
      </w:r>
      <w:r w:rsidRPr="00A2470A">
        <w:tab/>
      </w:r>
      <w:proofErr w:type="gramStart"/>
      <w:r w:rsidRPr="00A2470A">
        <w:t>The</w:t>
      </w:r>
      <w:proofErr w:type="gramEnd"/>
      <w:r w:rsidRPr="00A2470A">
        <w:t xml:space="preserve"> </w:t>
      </w:r>
      <w:r w:rsidRPr="00A2470A">
        <w:rPr>
          <w:i/>
          <w:iCs/>
        </w:rPr>
        <w:t>lower edge</w:t>
      </w:r>
      <w:r w:rsidRPr="00A2470A">
        <w:t xml:space="preserve"> of </w:t>
      </w:r>
      <w:r w:rsidRPr="00A2470A">
        <w:rPr>
          <w:i/>
        </w:rPr>
        <w:t>aggregated channel bandwidth</w:t>
      </w:r>
      <w:r w:rsidRPr="00A2470A">
        <w:t>, expressed in MHz. F</w:t>
      </w:r>
      <w:r w:rsidRPr="00A2470A">
        <w:rPr>
          <w:vertAlign w:val="subscript"/>
        </w:rPr>
        <w:t xml:space="preserve">edge,low </w:t>
      </w:r>
      <w:r w:rsidRPr="00A2470A">
        <w:t>= F</w:t>
      </w:r>
      <w:r w:rsidRPr="00A2470A">
        <w:rPr>
          <w:vertAlign w:val="subscript"/>
        </w:rPr>
        <w:t xml:space="preserve">C,low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low</w:t>
      </w:r>
      <w:r w:rsidRPr="00A2470A">
        <w:rPr>
          <w:vertAlign w:val="subscript"/>
        </w:rPr>
        <w:t>.</w:t>
      </w:r>
    </w:p>
    <w:p w14:paraId="59E6540D" w14:textId="77777777" w:rsidR="00A1115A" w:rsidRPr="00A2470A" w:rsidRDefault="00A1115A" w:rsidP="00A1115A">
      <w:pPr>
        <w:pStyle w:val="EW"/>
      </w:pPr>
      <w:r w:rsidRPr="00A2470A">
        <w:t>F</w:t>
      </w:r>
      <w:r w:rsidRPr="00A2470A">
        <w:rPr>
          <w:vertAlign w:val="subscript"/>
        </w:rPr>
        <w:t>edge, high</w:t>
      </w:r>
      <w:r w:rsidRPr="00A2470A">
        <w:tab/>
      </w:r>
      <w:proofErr w:type="gramStart"/>
      <w:r w:rsidRPr="00A2470A">
        <w:t>The</w:t>
      </w:r>
      <w:proofErr w:type="gramEnd"/>
      <w:r w:rsidRPr="00A2470A">
        <w:t xml:space="preserve"> </w:t>
      </w:r>
      <w:r w:rsidRPr="00A2470A">
        <w:rPr>
          <w:i/>
          <w:iCs/>
        </w:rPr>
        <w:t>higher edge</w:t>
      </w:r>
      <w:r w:rsidRPr="00A2470A">
        <w:t xml:space="preserve"> of </w:t>
      </w:r>
      <w:r w:rsidRPr="00A2470A">
        <w:rPr>
          <w:i/>
        </w:rPr>
        <w:t>aggregated channel bandwidth</w:t>
      </w:r>
      <w:r w:rsidRPr="00A2470A">
        <w:t>, expressed in MHz. F</w:t>
      </w:r>
      <w:r w:rsidRPr="00A2470A">
        <w:rPr>
          <w:vertAlign w:val="subscript"/>
        </w:rPr>
        <w:t xml:space="preserve">edge,high </w:t>
      </w:r>
      <w:r w:rsidRPr="00A2470A">
        <w:t>= F</w:t>
      </w:r>
      <w:r w:rsidRPr="00A2470A">
        <w:rPr>
          <w:vertAlign w:val="subscript"/>
        </w:rPr>
        <w:t xml:space="preserve">C,high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high</w:t>
      </w:r>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r w:rsidRPr="00A2470A">
        <w:t>F</w:t>
      </w:r>
      <w:r w:rsidRPr="00A2470A">
        <w:rPr>
          <w:vertAlign w:val="subscript"/>
        </w:rPr>
        <w:t xml:space="preserve">Interferer </w:t>
      </w:r>
      <w:r w:rsidRPr="00A2470A">
        <w:t>(offset)</w:t>
      </w:r>
      <w:r w:rsidRPr="00A2470A">
        <w:tab/>
        <w:t>Frequency offset of the interferer (between the center frequency of the interferer and the carrier frequency of the carrier measured)</w:t>
      </w:r>
      <w:bookmarkStart w:id="114" w:name="_Hlk160213478"/>
      <w:r w:rsidRPr="00A2470A">
        <w:t>. For intra-band contiguous CA, the F</w:t>
      </w:r>
      <w:r w:rsidRPr="00A2470A">
        <w:rPr>
          <w:vertAlign w:val="subscript"/>
        </w:rPr>
        <w:t>Interferer</w:t>
      </w:r>
      <w:r w:rsidRPr="00A2470A">
        <w:t xml:space="preserve"> (offset) is the frequency separation of the center frequency of the carrier closest to the interferer and the center frequency of the interferer</w:t>
      </w:r>
      <w:bookmarkEnd w:id="114"/>
    </w:p>
    <w:p w14:paraId="7449A092" w14:textId="77777777" w:rsidR="00A1115A" w:rsidRPr="00A2470A" w:rsidRDefault="00A1115A" w:rsidP="00A1115A">
      <w:pPr>
        <w:pStyle w:val="EW"/>
      </w:pPr>
      <w:r w:rsidRPr="00A2470A">
        <w:t>F</w:t>
      </w:r>
      <w:r w:rsidRPr="00A2470A">
        <w:rPr>
          <w:vertAlign w:val="subscript"/>
        </w:rPr>
        <w:t>Interferer</w:t>
      </w:r>
      <w:r w:rsidRPr="00A2470A">
        <w:rPr>
          <w:vertAlign w:val="subscript"/>
        </w:rPr>
        <w:tab/>
      </w:r>
      <w:r w:rsidRPr="00A2470A">
        <w:t>Frequency of the interferer</w:t>
      </w:r>
    </w:p>
    <w:p w14:paraId="47A1F2DB" w14:textId="77777777" w:rsidR="00A1115A" w:rsidRPr="00A2470A" w:rsidRDefault="00A1115A" w:rsidP="00A1115A">
      <w:pPr>
        <w:pStyle w:val="EW"/>
      </w:pPr>
      <w:r w:rsidRPr="00A2470A">
        <w:t>F</w:t>
      </w:r>
      <w:r w:rsidRPr="00A2470A">
        <w:rPr>
          <w:vertAlign w:val="subscript"/>
        </w:rPr>
        <w:t>Ioffset</w:t>
      </w:r>
      <w:r w:rsidRPr="00A2470A">
        <w:rPr>
          <w:vertAlign w:val="subscript"/>
        </w:rPr>
        <w:tab/>
      </w:r>
      <w:r w:rsidRPr="00A2470A">
        <w:t>Frequency offset of the interferer (between the center frequency of the interferer and the closest edge of the carrier measured)</w:t>
      </w:r>
    </w:p>
    <w:p w14:paraId="2AEE921A" w14:textId="77777777" w:rsidR="00A1115A" w:rsidRPr="00A2470A" w:rsidRDefault="00A1115A" w:rsidP="00A1115A">
      <w:pPr>
        <w:pStyle w:val="EW"/>
        <w:rPr>
          <w:i/>
        </w:rPr>
      </w:pPr>
      <w:r w:rsidRPr="00A2470A">
        <w:t>F</w:t>
      </w:r>
      <w:r w:rsidRPr="00A2470A">
        <w:rPr>
          <w:vertAlign w:val="subscript"/>
        </w:rPr>
        <w:t>offset</w:t>
      </w:r>
      <w:r w:rsidRPr="00A2470A">
        <w:tab/>
        <w:t>Frequency offset from F</w:t>
      </w:r>
      <w:r w:rsidRPr="00A2470A">
        <w:rPr>
          <w:vertAlign w:val="subscript"/>
        </w:rPr>
        <w:t>C_high</w:t>
      </w:r>
      <w:r w:rsidRPr="00A2470A">
        <w:t xml:space="preserve"> to the </w:t>
      </w:r>
      <w:r w:rsidRPr="00A2470A">
        <w:rPr>
          <w:i/>
        </w:rPr>
        <w:t>higher edge</w:t>
      </w:r>
      <w:r w:rsidRPr="00A2470A">
        <w:t xml:space="preserve"> or F</w:t>
      </w:r>
      <w:r w:rsidRPr="00A2470A">
        <w:rPr>
          <w:vertAlign w:val="subscript"/>
        </w:rPr>
        <w:t>C_low</w:t>
      </w:r>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r w:rsidRPr="00A2470A">
        <w:t>F</w:t>
      </w:r>
      <w:r w:rsidRPr="00A2470A">
        <w:rPr>
          <w:vertAlign w:val="subscript"/>
        </w:rPr>
        <w:t>offset</w:t>
      </w:r>
      <w:r w:rsidRPr="00A2470A">
        <w:rPr>
          <w:rFonts w:hint="eastAsia"/>
          <w:vertAlign w:val="subscript"/>
          <w:lang w:eastAsia="zh-CN"/>
        </w:rPr>
        <w:t>,high</w:t>
      </w:r>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p>
    <w:p w14:paraId="3073F4C6" w14:textId="77777777" w:rsidR="00A1115A" w:rsidRPr="00A2470A" w:rsidRDefault="00A1115A" w:rsidP="00A1115A">
      <w:pPr>
        <w:pStyle w:val="EW"/>
        <w:rPr>
          <w:lang w:eastAsia="zh-CN"/>
        </w:rPr>
      </w:pPr>
      <w:r w:rsidRPr="00A2470A">
        <w:t>F</w:t>
      </w:r>
      <w:r w:rsidRPr="00A2470A">
        <w:rPr>
          <w:vertAlign w:val="subscript"/>
        </w:rPr>
        <w:t>offset</w:t>
      </w:r>
      <w:r w:rsidRPr="00A2470A">
        <w:rPr>
          <w:rFonts w:hint="eastAsia"/>
          <w:vertAlign w:val="subscript"/>
          <w:lang w:eastAsia="zh-CN"/>
        </w:rPr>
        <w:t>,low</w:t>
      </w:r>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r w:rsidRPr="00A2470A">
        <w:rPr>
          <w:rFonts w:cs="Arial"/>
          <w:kern w:val="2"/>
        </w:rPr>
        <w:t>F</w:t>
      </w:r>
      <w:r w:rsidRPr="00A2470A">
        <w:rPr>
          <w:rFonts w:cs="Arial"/>
          <w:kern w:val="2"/>
          <w:vertAlign w:val="subscript"/>
        </w:rPr>
        <w:t>uw</w:t>
      </w:r>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he frequency separation of the center frequency of the carrier closest to the interferer and the center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15" w:name="_Hlk165452995"/>
      <w:r w:rsidRPr="00A2470A">
        <w:t xml:space="preserve">for band n100, used for conversion of the </w:t>
      </w:r>
      <w:bookmarkEnd w:id="115"/>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r w:rsidRPr="00A2470A">
        <w:rPr>
          <w:rFonts w:hint="eastAsia"/>
          <w:lang w:eastAsia="zh-CN"/>
        </w:rPr>
        <w:t>GB</w:t>
      </w:r>
      <w:r w:rsidRPr="00A2470A">
        <w:rPr>
          <w:rFonts w:hint="eastAsia"/>
          <w:vertAlign w:val="subscript"/>
          <w:lang w:eastAsia="zh-CN"/>
        </w:rPr>
        <w:t>Channel</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r w:rsidRPr="00A2470A">
        <w:rPr>
          <w:rFonts w:hint="eastAsia"/>
          <w:lang w:eastAsia="zh-CN"/>
        </w:rPr>
        <w:t>GB</w:t>
      </w:r>
      <w:r w:rsidRPr="00A2470A">
        <w:rPr>
          <w:rFonts w:hint="eastAsia"/>
          <w:vertAlign w:val="subscript"/>
          <w:lang w:eastAsia="zh-CN"/>
        </w:rPr>
        <w:t>Channel</w:t>
      </w:r>
      <w:r w:rsidRPr="00A2470A">
        <w:rPr>
          <w:vertAlign w:val="subscript"/>
          <w:lang w:eastAsia="zh-CN"/>
        </w:rPr>
        <w:t>(i)</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r w:rsidRPr="00A2470A">
        <w:rPr>
          <w:i/>
        </w:rPr>
        <w:t>i</w:t>
      </w:r>
    </w:p>
    <w:p w14:paraId="5E6F1610" w14:textId="77777777" w:rsidR="00105705" w:rsidRPr="00A2470A" w:rsidRDefault="00105705" w:rsidP="00105705">
      <w:pPr>
        <w:pStyle w:val="EW"/>
      </w:pPr>
      <w:r w:rsidRPr="00A2470A">
        <w:t>GB</w:t>
      </w:r>
      <w:r w:rsidRPr="00A2470A">
        <w:rPr>
          <w:vertAlign w:val="subscript"/>
        </w:rPr>
        <w:t>Channel,low</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r w:rsidRPr="00A2470A">
        <w:t>GB</w:t>
      </w:r>
      <w:r w:rsidRPr="00A2470A">
        <w:rPr>
          <w:vertAlign w:val="subscript"/>
        </w:rPr>
        <w:t>Channel,high</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Pr="00A2470A" w:rsidRDefault="003175E4" w:rsidP="003175E4">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04F2738A" w14:textId="77777777" w:rsidR="003175E4" w:rsidRPr="00A2470A" w:rsidRDefault="003175E4" w:rsidP="003175E4">
      <w:pPr>
        <w:pStyle w:val="EW"/>
        <w:rPr>
          <w:rFonts w:eastAsia="Yu Mincho"/>
        </w:rPr>
      </w:pPr>
      <w:r w:rsidRPr="00A2470A">
        <w:rPr>
          <w:rFonts w:eastAsia="Yu Mincho"/>
        </w:rPr>
        <w:t>Max()</w:t>
      </w:r>
      <w:r w:rsidRPr="00A2470A">
        <w:rPr>
          <w:rFonts w:eastAsia="Yu Mincho"/>
        </w:rPr>
        <w:tab/>
        <w:t>The largest of given numbers</w:t>
      </w:r>
    </w:p>
    <w:p w14:paraId="64473ABD" w14:textId="77777777" w:rsidR="003175E4" w:rsidRPr="00A2470A" w:rsidRDefault="003175E4" w:rsidP="003175E4">
      <w:pPr>
        <w:pStyle w:val="EW"/>
        <w:rPr>
          <w:rFonts w:eastAsia="Yu Mincho"/>
        </w:rPr>
      </w:pPr>
      <w:r w:rsidRPr="00A2470A">
        <w:rPr>
          <w:rFonts w:eastAsia="Yu Mincho"/>
        </w:rPr>
        <w:t>Min()</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3.75pt" o:ole="">
            <v:imagedata r:id="rId9" o:title=""/>
          </v:shape>
          <o:OLEObject Type="Embed" ProgID="Equation.3" ShapeID="_x0000_i1025" DrawAspect="Content" ObjectID="_1805021624"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r w:rsidRPr="00A2470A">
        <w:t>N</w:t>
      </w:r>
      <w:r w:rsidRPr="00A2470A">
        <w:rPr>
          <w:vertAlign w:val="subscript"/>
        </w:rPr>
        <w:t>RB_agg</w:t>
      </w:r>
      <w:r w:rsidRPr="00A2470A">
        <w:tab/>
      </w:r>
      <w:proofErr w:type="gramStart"/>
      <w:r w:rsidRPr="00A2470A">
        <w:t>The</w:t>
      </w:r>
      <w:proofErr w:type="gramEnd"/>
      <w:r w:rsidRPr="00A2470A">
        <w:t xml:space="preserve"> number of the aggregated RBs within the fully allocated aggregated channel bandwidth </w:t>
      </w:r>
    </w:p>
    <w:p w14:paraId="1BC25CCA" w14:textId="48ABDC82" w:rsidR="003175E4" w:rsidRPr="00A2470A" w:rsidRDefault="00000000"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r w:rsidRPr="00A2470A">
        <w:t>N</w:t>
      </w:r>
      <w:r w:rsidRPr="00A2470A">
        <w:rPr>
          <w:vertAlign w:val="subscript"/>
        </w:rPr>
        <w:t>RB,c</w:t>
      </w:r>
      <w:r w:rsidRPr="00A2470A">
        <w:tab/>
      </w:r>
      <w:proofErr w:type="gramStart"/>
      <w:r w:rsidRPr="00A2470A">
        <w:t>The</w:t>
      </w:r>
      <w:proofErr w:type="gramEnd"/>
      <w:r w:rsidRPr="00A2470A">
        <w:t xml:space="preserve"> transmission bandwidth configuration of component carrier c, expressed in units of resource blocks</w:t>
      </w:r>
    </w:p>
    <w:p w14:paraId="48201D98" w14:textId="77777777" w:rsidR="003175E4" w:rsidRPr="00A2470A" w:rsidRDefault="00000000"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131C299C" w14:textId="77777777" w:rsidR="003175E4" w:rsidRPr="00A2470A" w:rsidRDefault="003175E4" w:rsidP="003175E4">
      <w:pPr>
        <w:pStyle w:val="EW"/>
      </w:pPr>
      <w:r w:rsidRPr="00A2470A">
        <w:t>N</w:t>
      </w:r>
      <w:r w:rsidRPr="00A2470A">
        <w:rPr>
          <w:vertAlign w:val="subscript"/>
        </w:rPr>
        <w:t>RB,largest BW</w:t>
      </w:r>
      <w:r w:rsidRPr="00A2470A">
        <w:tab/>
        <w:t>The largest transmission bandwidth configuration of the component carriers in the bandwidth combination, expressed in units of resource blocks</w:t>
      </w:r>
    </w:p>
    <w:p w14:paraId="3A7513E6" w14:textId="77777777" w:rsidR="003175E4" w:rsidRPr="00A2470A" w:rsidRDefault="003175E4" w:rsidP="003175E4">
      <w:pPr>
        <w:pStyle w:val="EW"/>
      </w:pPr>
      <w:r w:rsidRPr="00A2470A">
        <w:t>N</w:t>
      </w:r>
      <w:r w:rsidRPr="00A2470A">
        <w:rPr>
          <w:vertAlign w:val="subscript"/>
        </w:rPr>
        <w:t>RB,low</w:t>
      </w:r>
      <w:r w:rsidRPr="00A2470A">
        <w:rPr>
          <w:vertAlign w:val="subscript"/>
        </w:rPr>
        <w:tab/>
      </w:r>
      <w:proofErr w:type="gramStart"/>
      <w:r w:rsidRPr="00A2470A">
        <w:t>The</w:t>
      </w:r>
      <w:proofErr w:type="gramEnd"/>
      <w:r w:rsidRPr="00A2470A">
        <w:t xml:space="preserve"> transmission bandwidth configurations according to Table 5.</w:t>
      </w:r>
      <w:r w:rsidRPr="00A2470A">
        <w:rPr>
          <w:rFonts w:hint="eastAsia"/>
        </w:rPr>
        <w:t>3.2</w:t>
      </w:r>
      <w:r w:rsidRPr="00A2470A">
        <w:t>-1 for the lowest assigned component carrier in clause 5.3A.1</w:t>
      </w:r>
    </w:p>
    <w:p w14:paraId="38892A4F" w14:textId="77777777" w:rsidR="003175E4" w:rsidRPr="00A2470A" w:rsidRDefault="003175E4" w:rsidP="003175E4">
      <w:pPr>
        <w:pStyle w:val="EW"/>
      </w:pPr>
      <w:r w:rsidRPr="00A2470A">
        <w:t>N</w:t>
      </w:r>
      <w:r w:rsidRPr="00A2470A">
        <w:rPr>
          <w:vertAlign w:val="subscript"/>
        </w:rPr>
        <w:t>RB,high</w:t>
      </w:r>
      <w:r w:rsidRPr="00A2470A">
        <w:rPr>
          <w:vertAlign w:val="subscript"/>
        </w:rPr>
        <w:tab/>
      </w:r>
      <w:proofErr w:type="gramStart"/>
      <w:r w:rsidRPr="00A2470A">
        <w:t>The</w:t>
      </w:r>
      <w:proofErr w:type="gramEnd"/>
      <w:r w:rsidRPr="00A2470A">
        <w:t xml:space="preserve"> transmission bandwidth configurations according to Table 5.</w:t>
      </w:r>
      <w:r w:rsidRPr="00A2470A">
        <w:rPr>
          <w:rFonts w:hint="eastAsia"/>
        </w:rPr>
        <w:t>3.2</w:t>
      </w:r>
      <w:r w:rsidRPr="00A2470A">
        <w:t>-1 for the highest assigned component carrier in clause 5.3A.1</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proofErr w:type="gramStart"/>
      <w:r w:rsidRPr="00A2470A">
        <w:t>The</w:t>
      </w:r>
      <w:proofErr w:type="gramEnd"/>
      <w:r w:rsidRPr="00A2470A">
        <w:t xml:space="preserve"> configured maximum UE output power for serving cell </w:t>
      </w:r>
      <w:r w:rsidRPr="00A2470A">
        <w:rPr>
          <w:i/>
        </w:rPr>
        <w:t>c</w:t>
      </w:r>
    </w:p>
    <w:p w14:paraId="4A15705C"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proofErr w:type="gramStart"/>
      <w:r w:rsidRPr="00A2470A">
        <w:t>The</w:t>
      </w:r>
      <w:proofErr w:type="gramEnd"/>
      <w:r w:rsidRPr="00A2470A">
        <w:t xml:space="preserve"> configured maximum UE output power for carrier </w:t>
      </w:r>
      <w:r w:rsidRPr="00A2470A">
        <w:rPr>
          <w:i/>
        </w:rPr>
        <w:t>f</w:t>
      </w:r>
      <w:r w:rsidRPr="00A2470A">
        <w:t xml:space="preserve"> of serving cell </w:t>
      </w:r>
      <w:r w:rsidRPr="00A2470A">
        <w:rPr>
          <w:i/>
        </w:rPr>
        <w:t>c</w:t>
      </w:r>
      <w:r w:rsidRPr="00A2470A">
        <w:t xml:space="preserve"> in each slot</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r w:rsidRPr="00A2470A">
        <w:t>P</w:t>
      </w:r>
      <w:r w:rsidRPr="00A2470A">
        <w:rPr>
          <w:vertAlign w:val="subscript"/>
        </w:rPr>
        <w:t>Interferer</w:t>
      </w:r>
      <w:r w:rsidRPr="00A2470A">
        <w:tab/>
        <w:t>Modulated mean power of the interferer</w:t>
      </w:r>
    </w:p>
    <w:p w14:paraId="158A0DCF" w14:textId="77777777" w:rsidR="003175E4" w:rsidRPr="00A2470A" w:rsidRDefault="003175E4" w:rsidP="003175E4">
      <w:pPr>
        <w:pStyle w:val="EW"/>
      </w:pPr>
      <w:r w:rsidRPr="00A2470A">
        <w:t>P</w:t>
      </w:r>
      <w:r w:rsidRPr="00A2470A">
        <w:rPr>
          <w:vertAlign w:val="subscript"/>
        </w:rPr>
        <w:t>largest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r w:rsidRPr="00A2470A">
        <w:t>P</w:t>
      </w:r>
      <w:r w:rsidRPr="00A2470A">
        <w:rPr>
          <w:vertAlign w:val="subscript"/>
        </w:rPr>
        <w:t>PowerClass</w:t>
      </w:r>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r w:rsidRPr="00A2470A">
        <w:t>P</w:t>
      </w:r>
      <w:r w:rsidRPr="00A2470A">
        <w:rPr>
          <w:vertAlign w:val="subscript"/>
        </w:rPr>
        <w:t>max,c,AC</w:t>
      </w:r>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r w:rsidRPr="00A2470A">
        <w:t>P</w:t>
      </w:r>
      <w:r w:rsidRPr="00A2470A">
        <w:rPr>
          <w:vertAlign w:val="subscript"/>
        </w:rPr>
        <w:t>max,c,TABC</w:t>
      </w:r>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r w:rsidRPr="00A2470A">
        <w:t>P</w:t>
      </w:r>
      <w:r w:rsidRPr="00A2470A">
        <w:rPr>
          <w:vertAlign w:val="subscript"/>
        </w:rPr>
        <w:t>rated,c,AC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r w:rsidRPr="00A2470A">
        <w:t>P</w:t>
      </w:r>
      <w:r w:rsidRPr="00A2470A">
        <w:rPr>
          <w:vertAlign w:val="subscript"/>
        </w:rPr>
        <w:t>rated,c,TABC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P-MPR</w:t>
      </w:r>
      <w:r w:rsidRPr="00A2470A">
        <w:rPr>
          <w:rFonts w:hint="eastAsia"/>
          <w:i/>
          <w:vertAlign w:val="subscript"/>
        </w:rPr>
        <w:t>c</w:t>
      </w:r>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The REFSENS power for Sidelink</w:t>
      </w:r>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r w:rsidRPr="00A2470A">
        <w:t>Puw</w:t>
      </w:r>
      <w:r w:rsidRPr="00A2470A">
        <w:tab/>
        <w:t>Power of an un</w:t>
      </w:r>
      <w:r w:rsidRPr="00A2470A">
        <w:rPr>
          <w:rFonts w:cs="Vrinda"/>
          <w:lang w:bidi="bn-IN"/>
        </w:rPr>
        <w:t>wanted DL signal</w:t>
      </w:r>
    </w:p>
    <w:p w14:paraId="6627102E" w14:textId="77777777" w:rsidR="003175E4" w:rsidRPr="00A2470A"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03A48FFA" w14:textId="216A4D32" w:rsidR="003175E4" w:rsidRPr="00A2470A" w:rsidRDefault="003175E4" w:rsidP="003175E4">
      <w:pPr>
        <w:pStyle w:val="EW"/>
      </w:pPr>
      <w:r w:rsidRPr="00A2470A">
        <w:t>RB</w:t>
      </w:r>
      <w:r w:rsidRPr="00A2470A">
        <w:rPr>
          <w:vertAlign w:val="subscript"/>
        </w:rPr>
        <w:t>start</w:t>
      </w:r>
      <w:r w:rsidRPr="00A2470A">
        <w:tab/>
        <w:t>The lowest RB index of transmitted resource blocks</w:t>
      </w:r>
    </w:p>
    <w:p w14:paraId="5B342670" w14:textId="06204BB0" w:rsidR="003175E4" w:rsidRPr="00A2470A" w:rsidRDefault="003175E4" w:rsidP="003175E4">
      <w:pPr>
        <w:pStyle w:val="EW"/>
      </w:pPr>
      <w:r w:rsidRPr="00A2470A">
        <w:t>RB</w:t>
      </w:r>
      <w:r w:rsidRPr="00A2470A">
        <w:rPr>
          <w:vertAlign w:val="subscript"/>
        </w:rPr>
        <w:t>start_CA</w:t>
      </w:r>
      <w:r w:rsidRPr="00A2470A">
        <w:tab/>
        <w:t>The lowest RB index of transmitted resource blocks for intra-band contiguous CA</w:t>
      </w:r>
    </w:p>
    <w:p w14:paraId="22D6DDE9" w14:textId="77777777" w:rsidR="00AE0475" w:rsidRPr="00A2470A" w:rsidRDefault="00AE0475" w:rsidP="00AE0475">
      <w:pPr>
        <w:pStyle w:val="EW"/>
      </w:pPr>
      <w:r w:rsidRPr="00A2470A">
        <w:t>SCS</w:t>
      </w:r>
      <w:r w:rsidRPr="00A2470A">
        <w:rPr>
          <w:vertAlign w:val="subscript"/>
        </w:rPr>
        <w:t>c</w:t>
      </w:r>
      <w:r w:rsidRPr="00A2470A">
        <w:tab/>
        <w:t>SCS for the component carrier c, expressed in kHz</w:t>
      </w:r>
    </w:p>
    <w:p w14:paraId="280BEF70" w14:textId="77777777" w:rsidR="00AE0475" w:rsidRPr="00A2470A" w:rsidRDefault="00AE0475" w:rsidP="00AE0475">
      <w:pPr>
        <w:pStyle w:val="EW"/>
      </w:pPr>
      <w:r w:rsidRPr="00A2470A">
        <w:t>SCS</w:t>
      </w:r>
      <w:r w:rsidRPr="00A2470A">
        <w:rPr>
          <w:vertAlign w:val="subscript"/>
        </w:rPr>
        <w:t>largest BW</w:t>
      </w:r>
      <w:r w:rsidRPr="00A2470A">
        <w:tab/>
        <w:t>SCS for the largest transmission bandwidth configuration of the component carriers in the bandwidth combination, expressed in kHz</w:t>
      </w:r>
    </w:p>
    <w:p w14:paraId="40454446" w14:textId="77777777" w:rsidR="00AE0475" w:rsidRPr="00A2470A" w:rsidRDefault="00AE0475" w:rsidP="00AE0475">
      <w:pPr>
        <w:pStyle w:val="EW"/>
      </w:pPr>
      <w:r w:rsidRPr="00A2470A">
        <w:rPr>
          <w:rFonts w:hint="eastAsia"/>
          <w:lang w:eastAsia="zh-CN"/>
        </w:rPr>
        <w:t>SCS</w:t>
      </w:r>
      <w:r w:rsidRPr="00A2470A">
        <w:rPr>
          <w:rFonts w:hint="eastAsia"/>
          <w:vertAlign w:val="subscript"/>
          <w:lang w:eastAsia="zh-CN"/>
        </w:rPr>
        <w:t>low</w:t>
      </w:r>
      <w:r w:rsidRPr="00A2470A">
        <w:rPr>
          <w:rFonts w:hint="eastAsia"/>
          <w:lang w:eastAsia="zh-CN"/>
        </w:rPr>
        <w:tab/>
      </w:r>
      <w:r w:rsidRPr="00A2470A">
        <w:rPr>
          <w:lang w:eastAsia="zh-CN"/>
        </w:rPr>
        <w:t xml:space="preserve">SCS </w:t>
      </w:r>
      <w:r w:rsidRPr="00A2470A">
        <w:t>for the lowest assigned component carrier in clause 5.3A.1, expressed in kHz</w:t>
      </w:r>
    </w:p>
    <w:p w14:paraId="3C5911CA" w14:textId="77777777" w:rsidR="00AE0475" w:rsidRPr="00A2470A" w:rsidRDefault="00AE0475" w:rsidP="00AE0475">
      <w:pPr>
        <w:pStyle w:val="EW"/>
      </w:pPr>
      <w:r w:rsidRPr="00A2470A">
        <w:rPr>
          <w:rFonts w:hint="eastAsia"/>
          <w:lang w:eastAsia="zh-CN"/>
        </w:rPr>
        <w:t>SCS</w:t>
      </w:r>
      <w:r w:rsidRPr="00A2470A">
        <w:rPr>
          <w:vertAlign w:val="subscript"/>
          <w:lang w:eastAsia="zh-CN"/>
        </w:rPr>
        <w:t>high</w:t>
      </w:r>
      <w:r w:rsidRPr="00A2470A">
        <w:rPr>
          <w:rFonts w:hint="eastAsia"/>
          <w:lang w:eastAsia="zh-CN"/>
        </w:rPr>
        <w:tab/>
      </w:r>
      <w:r w:rsidRPr="00A2470A">
        <w:rPr>
          <w:lang w:eastAsia="zh-CN"/>
        </w:rPr>
        <w:t xml:space="preserve">SCS </w:t>
      </w:r>
      <w:r w:rsidRPr="00A2470A">
        <w:t>for the highest assigned component carrier in clause 5.3A.1, expressed in kHz</w:t>
      </w:r>
    </w:p>
    <w:p w14:paraId="36C930D7" w14:textId="76187DB6" w:rsidR="003175E4" w:rsidRPr="00A2470A" w:rsidRDefault="003175E4" w:rsidP="00CE167D">
      <w:pPr>
        <w:pStyle w:val="EX"/>
        <w:rPr>
          <w:rFonts w:eastAsia="MS Mincho"/>
        </w:rPr>
      </w:pPr>
      <w:r w:rsidRPr="00A2470A">
        <w:rPr>
          <w:rFonts w:eastAsia="MS Mincho"/>
          <w:i/>
          <w:iCs/>
        </w:rPr>
        <w:t>tp</w:t>
      </w:r>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r w:rsidRPr="00A2470A">
        <w:rPr>
          <w:rFonts w:eastAsia="MS Mincho"/>
          <w:i/>
          <w:iCs/>
        </w:rPr>
        <w:t>tp</w:t>
      </w:r>
      <w:r w:rsidRPr="00A2470A">
        <w:rPr>
          <w:rFonts w:eastAsia="MS Mincho"/>
          <w:i/>
          <w:iCs/>
          <w:vertAlign w:val="subscript"/>
        </w:rPr>
        <w:t>start</w:t>
      </w:r>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r w:rsidRPr="00A2470A">
        <w:rPr>
          <w:lang w:eastAsia="zh-CN"/>
        </w:rPr>
        <w:t>T</w:t>
      </w:r>
      <w:r w:rsidRPr="00A2470A">
        <w:rPr>
          <w:vertAlign w:val="subscript"/>
          <w:lang w:eastAsia="zh-CN"/>
        </w:rPr>
        <w:t>L,c</w:t>
      </w:r>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6" w:name="_Toc21344179"/>
      <w:bookmarkStart w:id="117" w:name="_Toc29801663"/>
      <w:bookmarkStart w:id="118" w:name="_Toc29802087"/>
      <w:bookmarkStart w:id="119" w:name="_Toc29802712"/>
      <w:bookmarkStart w:id="120" w:name="_Toc36107454"/>
      <w:bookmarkStart w:id="121" w:name="_Toc37251213"/>
      <w:bookmarkStart w:id="122" w:name="_Toc45887992"/>
      <w:bookmarkStart w:id="123" w:name="_Toc45888591"/>
      <w:bookmarkStart w:id="124" w:name="_Toc61367231"/>
      <w:bookmarkStart w:id="125" w:name="_Toc61372614"/>
      <w:bookmarkStart w:id="126" w:name="_Toc68230554"/>
      <w:bookmarkStart w:id="127" w:name="_Toc69083967"/>
      <w:bookmarkStart w:id="128" w:name="_Toc75466973"/>
      <w:bookmarkStart w:id="129" w:name="_Toc76508995"/>
      <w:bookmarkStart w:id="130" w:name="_Toc76717985"/>
      <w:bookmarkStart w:id="131" w:name="_Toc83580295"/>
      <w:bookmarkStart w:id="132" w:name="_Toc84404804"/>
      <w:bookmarkStart w:id="133" w:name="_Toc84413413"/>
      <w:r w:rsidRPr="00A2470A">
        <w:t>3.3</w:t>
      </w:r>
      <w:r w:rsidRPr="00A2470A">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Pr="00A2470A" w:rsidRDefault="00A1115A" w:rsidP="00A1115A">
      <w:pPr>
        <w:pStyle w:val="EW"/>
      </w:pPr>
      <w:r w:rsidRPr="00A2470A">
        <w:t>A-MPR</w:t>
      </w:r>
      <w:r w:rsidRPr="00A2470A">
        <w:tab/>
        <w:t>Additional Maximum Power Reduction</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r w:rsidRPr="00A2470A">
        <w:t>CA_nX-nY</w:t>
      </w:r>
      <w:r w:rsidRPr="00A2470A">
        <w:tab/>
        <w:t xml:space="preserve">Inter-band CA of component carrier(s) in one sub-block within Band nX and component carrier(s) in one sub-block within Band nY where nX and nY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Equivalent Isotropically Radiated Power</w:t>
      </w:r>
    </w:p>
    <w:p w14:paraId="3BB2B712" w14:textId="77777777" w:rsidR="00120954"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36881931" w14:textId="522605CE" w:rsidR="00120954" w:rsidRPr="00A2470A"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47D3FE60" w14:textId="77777777" w:rsidR="00A1115A" w:rsidRPr="00A2470A" w:rsidRDefault="00A1115A" w:rsidP="00A1115A">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F3156F2" w14:textId="6C0BECC9" w:rsidR="00A1115A" w:rsidRPr="00A2470A" w:rsidRDefault="00AC0B75" w:rsidP="00A1115A">
      <w:pPr>
        <w:pStyle w:val="EW"/>
      </w:pPr>
      <w:r w:rsidRPr="00A1115A">
        <w:t>MBW</w:t>
      </w:r>
      <w:r w:rsidRPr="00A1115A">
        <w:tab/>
        <w:t>Measurement bandwidth</w:t>
      </w:r>
    </w:p>
    <w:p w14:paraId="62E160B2" w14:textId="77777777" w:rsidR="00A1115A" w:rsidRPr="00A2470A" w:rsidRDefault="00A1115A" w:rsidP="00A1115A">
      <w:pPr>
        <w:pStyle w:val="EW"/>
        <w:rPr>
          <w:lang w:eastAsia="en-GB"/>
        </w:rPr>
      </w:pPr>
      <w:r w:rsidRPr="00A2470A">
        <w:t>MCG</w:t>
      </w:r>
      <w:r w:rsidRPr="00A2470A">
        <w:tab/>
        <w:t>Master Cell Group</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Pr="00A2470A" w:rsidRDefault="00A1115A" w:rsidP="00A1115A">
      <w:pPr>
        <w:pStyle w:val="EW"/>
      </w:pPr>
      <w:r w:rsidRPr="00A2470A">
        <w:t>MPR</w:t>
      </w:r>
      <w:r w:rsidRPr="00A2470A">
        <w:tab/>
        <w:t>Allowed maximum power reduction</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Pr="00A2470A" w:rsidRDefault="00A1115A" w:rsidP="00A1115A">
      <w:pPr>
        <w:pStyle w:val="EW"/>
      </w:pPr>
      <w:r w:rsidRPr="00A2470A">
        <w:t>OOB</w:t>
      </w:r>
      <w:r w:rsidRPr="00A2470A">
        <w:tab/>
        <w:t>Out-of-band</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Physical Sidelink Broadcast CHannel</w:t>
      </w:r>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Physical Sidelink Control CHannel</w:t>
      </w:r>
    </w:p>
    <w:p w14:paraId="0F91C110" w14:textId="5F5BD5E4" w:rsidR="005E0AC8" w:rsidRPr="00A2470A" w:rsidRDefault="005E0AC8" w:rsidP="00A1115A">
      <w:pPr>
        <w:pStyle w:val="EW"/>
        <w:rPr>
          <w:lang w:eastAsia="zh-CN"/>
        </w:rPr>
      </w:pPr>
      <w:r w:rsidRPr="00A2470A">
        <w:t>PSFCH</w:t>
      </w:r>
      <w:r w:rsidRPr="00A2470A">
        <w:tab/>
        <w:t>Physical Sidelink Feedback CHannel</w:t>
      </w:r>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Physical Sidelink Shared CHannel</w:t>
      </w:r>
    </w:p>
    <w:p w14:paraId="06DAE041" w14:textId="77777777" w:rsidR="00A1115A" w:rsidRPr="00A2470A" w:rsidRDefault="00A1115A" w:rsidP="00A1115A">
      <w:pPr>
        <w:pStyle w:val="EW"/>
      </w:pPr>
      <w:r w:rsidRPr="00A2470A">
        <w:t>QAM</w:t>
      </w:r>
      <w:r w:rsidRPr="00A2470A">
        <w:tab/>
        <w:t>Quadrature Amplitude Modulation</w:t>
      </w:r>
    </w:p>
    <w:p w14:paraId="15D9D9A2" w14:textId="77777777" w:rsidR="00A1115A" w:rsidRPr="00A2470A" w:rsidRDefault="00A1115A" w:rsidP="00A1115A">
      <w:pPr>
        <w:pStyle w:val="EW"/>
        <w:rPr>
          <w:lang w:eastAsia="zh-CN"/>
        </w:rPr>
      </w:pPr>
      <w:r w:rsidRPr="00A2470A">
        <w:t>RE</w:t>
      </w:r>
      <w:r w:rsidRPr="00A2470A">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r w:rsidRPr="00A2470A">
        <w:t>RedCap</w:t>
      </w:r>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Reference Signal Receiving PowerRx</w:t>
      </w:r>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t>Sidelink</w:t>
      </w:r>
    </w:p>
    <w:p w14:paraId="1C1206D9" w14:textId="77777777" w:rsidR="00A1115A" w:rsidRPr="00A2470A" w:rsidRDefault="00A1115A" w:rsidP="00A1115A">
      <w:pPr>
        <w:pStyle w:val="EW"/>
      </w:pPr>
      <w:r w:rsidRPr="00A2470A">
        <w:rPr>
          <w:rFonts w:eastAsia="SimSun"/>
          <w:lang w:eastAsia="zh-CN"/>
        </w:rPr>
        <w:t>SL</w:t>
      </w:r>
      <w:r w:rsidRPr="00A2470A">
        <w:t>-MIMO</w:t>
      </w:r>
      <w:r w:rsidRPr="00A2470A">
        <w:tab/>
        <w:t>Sidelink-Multiple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r w:rsidRPr="00A2470A">
        <w:rPr>
          <w:rFonts w:eastAsia="DengXian"/>
          <w:bCs/>
          <w:lang w:eastAsia="zh-CN"/>
        </w:rPr>
        <w:t>Sidelink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4" w:name="_Toc21344180"/>
      <w:bookmarkStart w:id="135" w:name="_Toc29801664"/>
      <w:bookmarkStart w:id="136" w:name="_Toc29802088"/>
      <w:bookmarkStart w:id="137" w:name="_Toc29802713"/>
      <w:bookmarkStart w:id="138" w:name="_Toc36107455"/>
      <w:bookmarkStart w:id="139" w:name="_Toc37251214"/>
      <w:bookmarkStart w:id="140" w:name="_Toc45887993"/>
      <w:bookmarkStart w:id="141" w:name="_Toc45888592"/>
      <w:bookmarkStart w:id="142" w:name="_Toc61367232"/>
      <w:bookmarkStart w:id="143" w:name="_Toc61372615"/>
      <w:bookmarkStart w:id="144" w:name="_Toc68230555"/>
      <w:bookmarkStart w:id="145" w:name="_Toc69083968"/>
      <w:bookmarkStart w:id="146" w:name="_Toc75466974"/>
      <w:bookmarkStart w:id="147" w:name="_Toc76508996"/>
      <w:bookmarkStart w:id="148"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t>Sidelink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r w:rsidRPr="00A2470A">
        <w:t>TxD</w:t>
      </w:r>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r w:rsidRPr="00A2470A">
        <w:t>ULFPTx</w:t>
      </w:r>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t>eXtended Reality</w:t>
      </w:r>
    </w:p>
    <w:p w14:paraId="569DF4A2" w14:textId="77777777" w:rsidR="00A1115A" w:rsidRPr="00A2470A" w:rsidRDefault="00A1115A" w:rsidP="00A1115A">
      <w:pPr>
        <w:pStyle w:val="Heading1"/>
      </w:pPr>
      <w:bookmarkStart w:id="149" w:name="_Toc83580296"/>
      <w:bookmarkStart w:id="150" w:name="_Toc84404805"/>
      <w:bookmarkStart w:id="151" w:name="_Toc84413414"/>
      <w:r w:rsidRPr="00A2470A">
        <w:t>4</w:t>
      </w:r>
      <w:r w:rsidRPr="00A2470A">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4BEDDA5" w14:textId="77777777" w:rsidR="00A1115A" w:rsidRPr="00A2470A" w:rsidRDefault="00A1115A" w:rsidP="00A1115A">
      <w:pPr>
        <w:pStyle w:val="Heading2"/>
      </w:pPr>
      <w:bookmarkStart w:id="152" w:name="_Toc21344181"/>
      <w:bookmarkStart w:id="153" w:name="_Toc29801665"/>
      <w:bookmarkStart w:id="154" w:name="_Toc29802089"/>
      <w:bookmarkStart w:id="155" w:name="_Toc29802714"/>
      <w:bookmarkStart w:id="156" w:name="_Toc36107456"/>
      <w:bookmarkStart w:id="157" w:name="_Toc37251215"/>
      <w:bookmarkStart w:id="158" w:name="_Toc45887994"/>
      <w:bookmarkStart w:id="159" w:name="_Toc45888593"/>
      <w:bookmarkStart w:id="160" w:name="_Toc61367233"/>
      <w:bookmarkStart w:id="161" w:name="_Toc61372616"/>
      <w:bookmarkStart w:id="162" w:name="_Toc68230556"/>
      <w:bookmarkStart w:id="163" w:name="_Toc69083969"/>
      <w:bookmarkStart w:id="164" w:name="_Toc75466975"/>
      <w:bookmarkStart w:id="165" w:name="_Toc76508997"/>
      <w:bookmarkStart w:id="166" w:name="_Toc76717987"/>
      <w:bookmarkStart w:id="167" w:name="_Toc83580297"/>
      <w:bookmarkStart w:id="168" w:name="_Toc84404806"/>
      <w:bookmarkStart w:id="169" w:name="_Toc84413415"/>
      <w:r w:rsidRPr="00A2470A">
        <w:t>4.1</w:t>
      </w:r>
      <w:r w:rsidRPr="00A2470A">
        <w:tab/>
        <w:t>Relationship between minimum requirements and test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0" w:name="_Toc21344182"/>
      <w:bookmarkStart w:id="171" w:name="_Toc29801666"/>
      <w:bookmarkStart w:id="172" w:name="_Toc29802090"/>
      <w:bookmarkStart w:id="173" w:name="_Toc29802715"/>
      <w:bookmarkStart w:id="174" w:name="_Toc36107457"/>
      <w:bookmarkStart w:id="175" w:name="_Toc37251216"/>
      <w:bookmarkStart w:id="176" w:name="_Toc45887995"/>
      <w:bookmarkStart w:id="177" w:name="_Toc45888594"/>
      <w:bookmarkStart w:id="178" w:name="_Toc61367234"/>
      <w:bookmarkStart w:id="179" w:name="_Toc61372617"/>
      <w:bookmarkStart w:id="180" w:name="_Toc68230557"/>
      <w:bookmarkStart w:id="181" w:name="_Toc69083970"/>
      <w:bookmarkStart w:id="182" w:name="_Toc75466976"/>
      <w:bookmarkStart w:id="183" w:name="_Toc76508998"/>
      <w:bookmarkStart w:id="184" w:name="_Toc76717988"/>
      <w:bookmarkStart w:id="185" w:name="_Toc83580298"/>
      <w:bookmarkStart w:id="186" w:name="_Toc84404807"/>
      <w:bookmarkStart w:id="187" w:name="_Toc84413416"/>
      <w:r w:rsidRPr="00A2470A">
        <w:t>4.2</w:t>
      </w:r>
      <w:r w:rsidRPr="00A2470A">
        <w:tab/>
        <w:t>Applicability of minimum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 xml:space="preserve">The spurious emissions power requirements are for the long-term average of the power. For the purpose of reducing measurement </w:t>
      </w:r>
      <w:proofErr w:type="gramStart"/>
      <w:r w:rsidRPr="00A2470A">
        <w:t>uncertainty</w:t>
      </w:r>
      <w:proofErr w:type="gramEnd"/>
      <w:r w:rsidRPr="00A2470A">
        <w:t xml:space="preserve"> it is acceptable to average the measured power over a period of time sufficient to reduce the uncertainty due to the statistical nature of the signal</w:t>
      </w:r>
    </w:p>
    <w:p w14:paraId="5EC25012" w14:textId="5A8FA7B8" w:rsidR="00063650" w:rsidRPr="00A2470A" w:rsidRDefault="00FF11E3" w:rsidP="00063650">
      <w:pPr>
        <w:pStyle w:val="B10"/>
      </w:pPr>
      <w:bookmarkStart w:id="188" w:name="_Toc21344183"/>
      <w:bookmarkStart w:id="189" w:name="_Toc29801667"/>
      <w:bookmarkStart w:id="190" w:name="_Toc29802091"/>
      <w:bookmarkStart w:id="191" w:name="_Toc29802716"/>
      <w:bookmarkStart w:id="192" w:name="_Toc36107458"/>
      <w:bookmarkStart w:id="193" w:name="_Toc37251217"/>
      <w:bookmarkStart w:id="194" w:name="_Toc45887996"/>
      <w:bookmarkStart w:id="195" w:name="_Toc45888595"/>
      <w:bookmarkStart w:id="196" w:name="_Toc61367235"/>
      <w:bookmarkStart w:id="197" w:name="_Toc61372618"/>
      <w:bookmarkStart w:id="198" w:name="_Toc68230558"/>
      <w:bookmarkStart w:id="199" w:name="_Toc69083971"/>
      <w:bookmarkStart w:id="200" w:name="_Toc75466977"/>
      <w:bookmarkStart w:id="201" w:name="_Toc76508999"/>
      <w:bookmarkStart w:id="202" w:name="_Toc76717989"/>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TxD should be applied to UE indicating </w:t>
      </w:r>
      <w:bookmarkStart w:id="203" w:name="OLE_LINK1"/>
      <w:r w:rsidRPr="00A2470A">
        <w:rPr>
          <w:rFonts w:eastAsia="MS Mincho"/>
          <w:i/>
        </w:rPr>
        <w:t>txDiversity</w:t>
      </w:r>
      <w:bookmarkEnd w:id="203"/>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4" w:name="_Toc83580299"/>
      <w:bookmarkStart w:id="205" w:name="_Toc84404808"/>
      <w:bookmarkStart w:id="206" w:name="_Toc84413417"/>
      <w:r w:rsidRPr="00A2470A">
        <w:t>4.3</w:t>
      </w:r>
      <w:r w:rsidRPr="00A2470A">
        <w:tab/>
        <w:t>Specification suffix information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bookmarkEnd w:id="205"/>
      <w:bookmarkEnd w:id="206"/>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(TxD)</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r>
              <w:rPr>
                <w:rFonts w:hint="eastAsia"/>
                <w:lang w:eastAsia="zh-CN"/>
              </w:rPr>
              <w:t>R</w:t>
            </w:r>
            <w:r>
              <w:rPr>
                <w:lang w:eastAsia="zh-CN"/>
              </w:rPr>
              <w:t>edCap</w:t>
            </w:r>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Pr="00A2470A" w:rsidRDefault="007351C5" w:rsidP="007351C5">
      <w:r w:rsidRPr="00A2470A">
        <w:t>A terminal</w:t>
      </w:r>
      <w:r w:rsidRPr="00A2470A">
        <w:rPr>
          <w:lang w:eastAsia="ko-KR"/>
        </w:rPr>
        <w:t xml:space="preserve"> which supports advanced V2X services, public safety services and </w:t>
      </w:r>
      <w:r w:rsidRPr="00A2470A">
        <w:t xml:space="preserve">other commercial use cases related to NR sidelink operation shall meet </w:t>
      </w:r>
      <w:proofErr w:type="gramStart"/>
      <w:r w:rsidRPr="00A2470A">
        <w:t>all of</w:t>
      </w:r>
      <w:proofErr w:type="gramEnd"/>
      <w:r w:rsidRPr="00A2470A">
        <w:t xml:space="preserve"> the separate corresponding requirements in suffix E.</w:t>
      </w:r>
    </w:p>
    <w:p w14:paraId="11D34839" w14:textId="1BCD08E3" w:rsidR="007351C5" w:rsidRPr="00A2470A"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1866C06" w14:textId="77777777" w:rsidR="007351C5" w:rsidRPr="00A2470A" w:rsidRDefault="007351C5" w:rsidP="007351C5">
      <w:r w:rsidRPr="00A2470A">
        <w:t>For a terminal that supports public safety service using sidelink,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 xml:space="preserve">The UE is associated with a serving cell on a carrier different than the PS </w:t>
      </w:r>
      <w:proofErr w:type="gramStart"/>
      <w:r w:rsidRPr="00A2470A">
        <w:t>carrier, and</w:t>
      </w:r>
      <w:proofErr w:type="gramEnd"/>
      <w:r w:rsidRPr="00A2470A">
        <w:t xml:space="preserve"> has a non-serving cell selected on the PS carrier with the preconfigured radio parameters.</w:t>
      </w:r>
    </w:p>
    <w:p w14:paraId="1BF3350A" w14:textId="77777777" w:rsidR="007351C5" w:rsidRPr="00A2470A" w:rsidRDefault="007351C5" w:rsidP="007351C5">
      <w:r w:rsidRPr="00A2470A">
        <w:t xml:space="preserve">When the advanced-V2X or PS UE is not associated with a serving cell on the V2X or PS carrier, and the UE does not have knowledge of its geographical </w:t>
      </w:r>
      <w:proofErr w:type="gramStart"/>
      <w:r w:rsidRPr="00A2470A">
        <w:t>area, or</w:t>
      </w:r>
      <w:proofErr w:type="gramEnd"/>
      <w:r w:rsidRPr="00A2470A">
        <w:t xml:space="preserve">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0BE635E8" w14:textId="19AEC87F" w:rsidR="00886290" w:rsidRPr="00A2470A" w:rsidRDefault="00886290" w:rsidP="00A1115A">
      <w:r w:rsidRPr="00A2470A">
        <w:t>For a terminal that supports inter-band Carrier Aggregation (CA) with UL MIMO or Tx diversity operation, the requirements are targeted for FWA form factor in current version of specification.</w:t>
      </w:r>
    </w:p>
    <w:p w14:paraId="3CFF6ED8" w14:textId="77777777" w:rsidR="0081484D" w:rsidRPr="00A2470A" w:rsidRDefault="0081484D" w:rsidP="0081484D">
      <w:r w:rsidRPr="00A2470A">
        <w:t>A terminal which supports intra-band contiguous UL CA with UL MIMO shall meet the corresponding requirements in suffix H with all UL CCs with UL MIMO.</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61367236"/>
      <w:bookmarkStart w:id="216" w:name="_Toc61372619"/>
      <w:bookmarkStart w:id="217" w:name="_Toc68230559"/>
      <w:bookmarkStart w:id="218" w:name="_Toc69083972"/>
      <w:bookmarkStart w:id="219" w:name="_Toc75466978"/>
      <w:bookmarkStart w:id="220" w:name="_Toc76509000"/>
      <w:bookmarkStart w:id="221" w:name="_Toc76717990"/>
      <w:bookmarkStart w:id="222" w:name="_Toc83580300"/>
      <w:bookmarkStart w:id="223" w:name="_Toc84404809"/>
      <w:bookmarkStart w:id="224" w:name="_Toc84413418"/>
      <w:r w:rsidRPr="00A2470A">
        <w:t>5</w:t>
      </w:r>
      <w:r w:rsidRPr="00A2470A">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403BC4F" w14:textId="77777777" w:rsidR="00A1115A" w:rsidRPr="00A2470A" w:rsidRDefault="00A1115A" w:rsidP="00A1115A">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61367237"/>
      <w:bookmarkStart w:id="234" w:name="_Toc61372620"/>
      <w:bookmarkStart w:id="235" w:name="_Toc68230560"/>
      <w:bookmarkStart w:id="236" w:name="_Toc69083973"/>
      <w:bookmarkStart w:id="237" w:name="_Toc75466979"/>
      <w:bookmarkStart w:id="238" w:name="_Toc76509001"/>
      <w:bookmarkStart w:id="239" w:name="_Toc76717991"/>
      <w:bookmarkStart w:id="240" w:name="_Toc83580301"/>
      <w:bookmarkStart w:id="241" w:name="_Toc84404810"/>
      <w:bookmarkStart w:id="242" w:name="_Toc84413419"/>
      <w:r w:rsidRPr="00A2470A">
        <w:t>5.1</w:t>
      </w:r>
      <w:r w:rsidRPr="00A2470A">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61367238"/>
      <w:bookmarkStart w:id="252" w:name="_Toc61372621"/>
      <w:bookmarkStart w:id="253" w:name="_Toc68230561"/>
      <w:bookmarkStart w:id="254" w:name="_Toc69083974"/>
      <w:bookmarkStart w:id="255" w:name="_Toc75466980"/>
      <w:bookmarkStart w:id="256" w:name="_Toc76509002"/>
      <w:bookmarkStart w:id="257" w:name="_Toc76717992"/>
      <w:bookmarkStart w:id="258" w:name="_Toc83580302"/>
      <w:bookmarkStart w:id="259" w:name="_Toc84404811"/>
      <w:bookmarkStart w:id="260" w:name="_Toc84413420"/>
      <w:r w:rsidRPr="00A2470A">
        <w:t>5.2</w:t>
      </w:r>
      <w:r w:rsidRPr="00A2470A">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r w:rsidRPr="00A2470A">
              <w:t>F</w:t>
            </w:r>
            <w:r w:rsidRPr="00A2470A">
              <w:rPr>
                <w:vertAlign w:val="subscript"/>
              </w:rPr>
              <w:t>UL_low</w:t>
            </w:r>
            <w:r w:rsidR="00A2470A">
              <w:rPr>
                <w:vertAlign w:val="subscript"/>
              </w:rPr>
              <w:t xml:space="preserve"> </w:t>
            </w:r>
            <w:r w:rsidR="00A2470A">
              <w:t xml:space="preserve">  </w:t>
            </w:r>
            <w:r w:rsidRPr="00A2470A">
              <w:t>–</w:t>
            </w:r>
            <w:r w:rsidR="00A2470A">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552A7F" w:rsidRPr="00A2470A" w14:paraId="642F0CA2" w14:textId="77777777" w:rsidTr="00A2470A">
        <w:trPr>
          <w:jc w:val="center"/>
        </w:trPr>
        <w:tc>
          <w:tcPr>
            <w:tcW w:w="750" w:type="pct"/>
            <w:tcBorders>
              <w:top w:val="single" w:sz="4" w:space="0" w:color="auto"/>
              <w:left w:val="single" w:sz="4" w:space="0" w:color="auto"/>
              <w:bottom w:val="nil"/>
              <w:right w:val="single" w:sz="4" w:space="0" w:color="auto"/>
            </w:tcBorders>
          </w:tcPr>
          <w:p w14:paraId="15C6968F" w14:textId="00CF34C3" w:rsidR="00552A7F" w:rsidRPr="00A2470A" w:rsidRDefault="00552A7F" w:rsidP="00552A7F">
            <w:pPr>
              <w:pStyle w:val="TAC"/>
              <w:keepNext w:val="0"/>
            </w:pPr>
            <w:r>
              <w:t>n68</w:t>
            </w:r>
          </w:p>
        </w:tc>
        <w:tc>
          <w:tcPr>
            <w:tcW w:w="1755" w:type="pct"/>
            <w:tcBorders>
              <w:top w:val="single" w:sz="4" w:space="0" w:color="auto"/>
              <w:left w:val="single" w:sz="4" w:space="0" w:color="auto"/>
              <w:bottom w:val="single" w:sz="4" w:space="0" w:color="auto"/>
              <w:right w:val="single" w:sz="4" w:space="0" w:color="auto"/>
            </w:tcBorders>
          </w:tcPr>
          <w:p w14:paraId="7E8AA3EB" w14:textId="2827C680" w:rsidR="00552A7F" w:rsidRPr="00A2470A" w:rsidRDefault="00552A7F" w:rsidP="00552A7F">
            <w:pPr>
              <w:pStyle w:val="TAC"/>
            </w:pPr>
            <w:r>
              <w:t>698 MHz – 728 MHz</w:t>
            </w:r>
          </w:p>
        </w:tc>
        <w:tc>
          <w:tcPr>
            <w:tcW w:w="1908" w:type="pct"/>
            <w:tcBorders>
              <w:top w:val="single" w:sz="4" w:space="0" w:color="auto"/>
              <w:left w:val="single" w:sz="4" w:space="0" w:color="auto"/>
              <w:bottom w:val="single" w:sz="4" w:space="0" w:color="auto"/>
              <w:right w:val="single" w:sz="4" w:space="0" w:color="auto"/>
            </w:tcBorders>
          </w:tcPr>
          <w:p w14:paraId="27BF6283" w14:textId="18F6F60B" w:rsidR="00552A7F" w:rsidRPr="00A2470A" w:rsidRDefault="00552A7F" w:rsidP="00552A7F">
            <w:pPr>
              <w:pStyle w:val="TAC"/>
            </w:pPr>
            <w:r>
              <w:t>753 MHz – 783 MHz</w:t>
            </w:r>
          </w:p>
        </w:tc>
        <w:tc>
          <w:tcPr>
            <w:tcW w:w="587" w:type="pct"/>
            <w:tcBorders>
              <w:top w:val="single" w:sz="4" w:space="0" w:color="auto"/>
              <w:left w:val="single" w:sz="4" w:space="0" w:color="auto"/>
              <w:bottom w:val="nil"/>
              <w:right w:val="single" w:sz="4" w:space="0" w:color="auto"/>
            </w:tcBorders>
          </w:tcPr>
          <w:p w14:paraId="7433040B" w14:textId="5549C54C" w:rsidR="00552A7F" w:rsidRPr="00A2470A" w:rsidRDefault="00552A7F" w:rsidP="00552A7F">
            <w:pPr>
              <w:pStyle w:val="TAC"/>
            </w:pPr>
            <w:r>
              <w:t>FDD</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365CDD" w:rsidRPr="00A2470A" w14:paraId="10391B7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28FFE8C" w14:textId="62FA5FE7" w:rsidR="00365CDD" w:rsidRPr="00A2470A" w:rsidRDefault="00365CDD" w:rsidP="00365CDD">
            <w:pPr>
              <w:pStyle w:val="TAC"/>
              <w:keepNext w:val="0"/>
              <w:rPr>
                <w:lang w:eastAsia="zh-CN"/>
              </w:rPr>
            </w:pPr>
            <w:r w:rsidRPr="008762D7">
              <w:t>n8</w:t>
            </w:r>
            <w:r w:rsidRPr="008762D7">
              <w:rPr>
                <w:rFonts w:hint="eastAsia"/>
                <w:lang w:eastAsia="zh-CN"/>
              </w:rPr>
              <w:t>7</w:t>
            </w:r>
          </w:p>
        </w:tc>
        <w:tc>
          <w:tcPr>
            <w:tcW w:w="1755" w:type="pct"/>
            <w:tcBorders>
              <w:top w:val="single" w:sz="4" w:space="0" w:color="auto"/>
              <w:left w:val="single" w:sz="4" w:space="0" w:color="auto"/>
              <w:bottom w:val="single" w:sz="4" w:space="0" w:color="auto"/>
              <w:right w:val="single" w:sz="4" w:space="0" w:color="auto"/>
            </w:tcBorders>
          </w:tcPr>
          <w:p w14:paraId="592509D7" w14:textId="3A3E0519" w:rsidR="00365CDD" w:rsidRPr="00A2470A" w:rsidRDefault="00365CDD" w:rsidP="00365CDD">
            <w:pPr>
              <w:pStyle w:val="TAC"/>
              <w:rPr>
                <w:lang w:eastAsia="zh-CN"/>
              </w:rPr>
            </w:pPr>
            <w:r w:rsidRPr="008762D7">
              <w:t>410</w:t>
            </w:r>
            <w:r>
              <w:rPr>
                <w:rFonts w:hint="eastAsia"/>
                <w:lang w:eastAsia="zh-CN"/>
              </w:rPr>
              <w:t xml:space="preserve"> MHz</w:t>
            </w:r>
            <w:r w:rsidRPr="008762D7">
              <w:t xml:space="preserve"> – 415</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7CF753CB" w14:textId="7856644C" w:rsidR="00365CDD" w:rsidRPr="00A2470A" w:rsidRDefault="00365CDD" w:rsidP="00365CDD">
            <w:pPr>
              <w:pStyle w:val="TAC"/>
            </w:pPr>
            <w:r w:rsidRPr="008762D7">
              <w:t>420</w:t>
            </w:r>
            <w:r>
              <w:rPr>
                <w:rFonts w:hint="eastAsia"/>
                <w:lang w:eastAsia="zh-CN"/>
              </w:rPr>
              <w:t xml:space="preserve"> MHz</w:t>
            </w:r>
            <w:r w:rsidRPr="008762D7">
              <w:t xml:space="preserve"> – 425</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37569905" w14:textId="2552BE1C" w:rsidR="00365CDD" w:rsidRPr="00A2470A" w:rsidRDefault="00365CDD" w:rsidP="00365CDD">
            <w:pPr>
              <w:pStyle w:val="TAC"/>
            </w:pPr>
            <w:r w:rsidRPr="008762D7">
              <w:t>FDD</w:t>
            </w:r>
          </w:p>
        </w:tc>
      </w:tr>
      <w:tr w:rsidR="00365CDD" w:rsidRPr="00A2470A" w14:paraId="2A88934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56D553D" w14:textId="7253ED71" w:rsidR="00365CDD" w:rsidRPr="00A2470A" w:rsidRDefault="00365CDD" w:rsidP="00365CDD">
            <w:pPr>
              <w:pStyle w:val="TAC"/>
              <w:keepNext w:val="0"/>
              <w:rPr>
                <w:lang w:eastAsia="zh-CN"/>
              </w:rPr>
            </w:pPr>
            <w:r w:rsidRPr="008762D7">
              <w:t>n8</w:t>
            </w:r>
            <w:r w:rsidRPr="008762D7">
              <w:rPr>
                <w:rFonts w:hint="eastAsia"/>
                <w:lang w:eastAsia="zh-CN"/>
              </w:rPr>
              <w:t>8</w:t>
            </w:r>
          </w:p>
        </w:tc>
        <w:tc>
          <w:tcPr>
            <w:tcW w:w="1755" w:type="pct"/>
            <w:tcBorders>
              <w:top w:val="single" w:sz="4" w:space="0" w:color="auto"/>
              <w:left w:val="single" w:sz="4" w:space="0" w:color="auto"/>
              <w:bottom w:val="single" w:sz="4" w:space="0" w:color="auto"/>
              <w:right w:val="single" w:sz="4" w:space="0" w:color="auto"/>
            </w:tcBorders>
          </w:tcPr>
          <w:p w14:paraId="4E6BC61F" w14:textId="18C90DE0" w:rsidR="00365CDD" w:rsidRPr="00A2470A" w:rsidRDefault="00365CDD" w:rsidP="00365CDD">
            <w:pPr>
              <w:pStyle w:val="TAC"/>
              <w:rPr>
                <w:lang w:eastAsia="zh-CN"/>
              </w:rPr>
            </w:pPr>
            <w:r w:rsidRPr="008762D7">
              <w:t xml:space="preserve">412 </w:t>
            </w:r>
            <w:r>
              <w:rPr>
                <w:rFonts w:hint="eastAsia"/>
                <w:lang w:eastAsia="zh-CN"/>
              </w:rPr>
              <w:t xml:space="preserve">MHz </w:t>
            </w:r>
            <w:r w:rsidRPr="008762D7">
              <w:t>– 417</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179C7F9C" w14:textId="74260DBC" w:rsidR="00365CDD" w:rsidRPr="00A2470A" w:rsidRDefault="00365CDD" w:rsidP="00365CDD">
            <w:pPr>
              <w:pStyle w:val="TAC"/>
            </w:pPr>
            <w:r w:rsidRPr="008762D7">
              <w:t>422</w:t>
            </w:r>
            <w:r>
              <w:rPr>
                <w:rFonts w:hint="eastAsia"/>
                <w:lang w:eastAsia="zh-CN"/>
              </w:rPr>
              <w:t xml:space="preserve"> MHz</w:t>
            </w:r>
            <w:r w:rsidRPr="008762D7">
              <w:t xml:space="preserve"> – 427</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69D8502C" w14:textId="72E9CA73" w:rsidR="00365CDD" w:rsidRPr="00A2470A" w:rsidRDefault="00365CDD" w:rsidP="00365CDD">
            <w:pPr>
              <w:pStyle w:val="TAC"/>
            </w:pPr>
            <w:r w:rsidRPr="008762D7">
              <w:t>FDD</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2FCFDCE4" w:rsidR="00C265FB" w:rsidRPr="00A2470A" w:rsidRDefault="00C265FB" w:rsidP="00112DA3">
            <w:pPr>
              <w:pStyle w:val="TAC"/>
              <w:keepNext w:val="0"/>
            </w:pPr>
            <w:r w:rsidRPr="00A2470A">
              <w:t>n104</w:t>
            </w:r>
            <w:r w:rsidRPr="00A2470A">
              <w:rPr>
                <w:vertAlign w:val="superscript"/>
              </w:rPr>
              <w:t>17,18</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3960DD" w:rsidRPr="00A2470A" w14:paraId="7F4F346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B12B58" w14:textId="136153C1" w:rsidR="003960DD" w:rsidRPr="00A2470A" w:rsidRDefault="003960DD" w:rsidP="003960DD">
            <w:pPr>
              <w:pStyle w:val="TAC"/>
              <w:keepNext w:val="0"/>
              <w:rPr>
                <w:lang w:eastAsia="en-GB"/>
              </w:rPr>
            </w:pPr>
            <w:r>
              <w:rPr>
                <w:lang w:eastAsia="en-GB"/>
              </w:rPr>
              <w:t>n110</w:t>
            </w:r>
          </w:p>
        </w:tc>
        <w:tc>
          <w:tcPr>
            <w:tcW w:w="1755" w:type="pct"/>
            <w:tcBorders>
              <w:top w:val="single" w:sz="4" w:space="0" w:color="auto"/>
              <w:left w:val="single" w:sz="4" w:space="0" w:color="auto"/>
              <w:bottom w:val="single" w:sz="4" w:space="0" w:color="auto"/>
              <w:right w:val="single" w:sz="4" w:space="0" w:color="auto"/>
            </w:tcBorders>
          </w:tcPr>
          <w:p w14:paraId="72D8B073" w14:textId="17D6C2C5" w:rsidR="003960DD" w:rsidRPr="00A2470A" w:rsidRDefault="003960DD" w:rsidP="003960DD">
            <w:pPr>
              <w:pStyle w:val="TAC"/>
              <w:rPr>
                <w:lang w:eastAsia="zh-CN"/>
              </w:rPr>
            </w:pPr>
            <w:r>
              <w:rPr>
                <w:lang w:eastAsia="zh-CN"/>
              </w:rPr>
              <w:t xml:space="preserve">1390 MHz </w:t>
            </w:r>
            <w:r w:rsidRPr="008C22CE">
              <w:rPr>
                <w:lang w:eastAsia="zh-CN"/>
              </w:rPr>
              <w:t>–</w:t>
            </w:r>
            <w:r>
              <w:rPr>
                <w:lang w:eastAsia="zh-CN"/>
              </w:rPr>
              <w:t xml:space="preserve"> 1395 MHz</w:t>
            </w:r>
          </w:p>
        </w:tc>
        <w:tc>
          <w:tcPr>
            <w:tcW w:w="1908" w:type="pct"/>
            <w:tcBorders>
              <w:top w:val="single" w:sz="4" w:space="0" w:color="auto"/>
              <w:left w:val="single" w:sz="4" w:space="0" w:color="auto"/>
              <w:bottom w:val="single" w:sz="4" w:space="0" w:color="auto"/>
              <w:right w:val="single" w:sz="4" w:space="0" w:color="auto"/>
            </w:tcBorders>
          </w:tcPr>
          <w:p w14:paraId="7DF611AD" w14:textId="24FAC720" w:rsidR="003960DD" w:rsidRPr="00A2470A" w:rsidRDefault="003960DD" w:rsidP="003960DD">
            <w:pPr>
              <w:pStyle w:val="TAC"/>
              <w:rPr>
                <w:lang w:eastAsia="zh-CN"/>
              </w:rPr>
            </w:pPr>
            <w:r>
              <w:rPr>
                <w:lang w:eastAsia="zh-CN"/>
              </w:rPr>
              <w:t xml:space="preserve">1432 MHz </w:t>
            </w:r>
            <w:r w:rsidRPr="008C22CE">
              <w:rPr>
                <w:lang w:eastAsia="zh-CN"/>
              </w:rPr>
              <w:t>–</w:t>
            </w:r>
            <w:r>
              <w:rPr>
                <w:lang w:eastAsia="zh-CN"/>
              </w:rPr>
              <w:t xml:space="preserve"> 1435 MHz</w:t>
            </w:r>
          </w:p>
        </w:tc>
        <w:tc>
          <w:tcPr>
            <w:tcW w:w="587" w:type="pct"/>
            <w:tcBorders>
              <w:top w:val="single" w:sz="4" w:space="0" w:color="auto"/>
              <w:left w:val="single" w:sz="4" w:space="0" w:color="auto"/>
              <w:bottom w:val="single" w:sz="4" w:space="0" w:color="auto"/>
              <w:right w:val="single" w:sz="4" w:space="0" w:color="auto"/>
            </w:tcBorders>
          </w:tcPr>
          <w:p w14:paraId="64111B3F" w14:textId="43B5DC02" w:rsidR="003960DD" w:rsidRPr="00A2470A" w:rsidRDefault="003960DD" w:rsidP="003960DD">
            <w:pPr>
              <w:pStyle w:val="TAC"/>
              <w:rPr>
                <w:lang w:eastAsia="en-GB"/>
              </w:rPr>
            </w:pPr>
            <w: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proofErr w:type="gramStart"/>
            <w:r w:rsidRPr="00A2470A">
              <w:t>network,</w:t>
            </w:r>
            <w:r w:rsidR="00A2470A">
              <w:t xml:space="preserve"> </w:t>
            </w:r>
            <w:r w:rsidRPr="00A2470A">
              <w:t>and</w:t>
            </w:r>
            <w:proofErr w:type="gramEnd"/>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proofErr w:type="gramStart"/>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roofErr w:type="gramEnd"/>
            <w:r w:rsidRPr="00A2470A">
              <w:rPr>
                <w:lang w:eastAsia="en-GB"/>
              </w:rPr>
              <w:t>.</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r w:rsidRPr="00A2470A">
              <w:t>MHz.</w:t>
            </w:r>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r w:rsidRPr="00A2470A">
              <w:t>MHz.</w:t>
            </w:r>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r w:rsidRPr="00A2470A">
              <w:rPr>
                <w:szCs w:val="18"/>
              </w:rPr>
              <w:t>MHz.</w:t>
            </w:r>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20FFC851"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18:</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countries/regions</w:t>
            </w:r>
            <w:r w:rsidR="00A2470A">
              <w:rPr>
                <w:rFonts w:eastAsia="Yu Mincho"/>
              </w:rPr>
              <w:t xml:space="preserve"> </w:t>
            </w:r>
            <w:r w:rsidRPr="00A2470A">
              <w:rPr>
                <w:rFonts w:eastAsia="Yu Mincho"/>
              </w:rPr>
              <w:t>designating</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IMT</w:t>
            </w:r>
            <w:r w:rsidR="00A2470A">
              <w:rPr>
                <w:rFonts w:eastAsia="Yu Mincho"/>
              </w:rPr>
              <w:t xml:space="preserve"> </w:t>
            </w:r>
            <w:r w:rsidRPr="00A2470A">
              <w:rPr>
                <w:rFonts w:eastAsia="Yu Mincho"/>
              </w:rPr>
              <w:t>licensed</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subject</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country-specific</w:t>
            </w:r>
            <w:r w:rsidR="00A2470A">
              <w:rPr>
                <w:rFonts w:eastAsia="Yu Mincho"/>
              </w:rPr>
              <w:t xml:space="preserve"> </w:t>
            </w:r>
            <w:r w:rsidRPr="00A2470A">
              <w:rPr>
                <w:rFonts w:eastAsia="Yu Mincho"/>
              </w:rPr>
              <w:t>conditions.</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7561FFBC" w:rsidR="00C265FB" w:rsidRPr="00A2470A" w:rsidRDefault="00BE38E3" w:rsidP="00112DA3">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r w:rsidRPr="00A2470A">
              <w:rPr>
                <w:rFonts w:eastAsia="Yu Mincho"/>
              </w:rPr>
              <w:t>MHz.</w:t>
            </w:r>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61367239"/>
      <w:bookmarkStart w:id="270" w:name="_Toc61372622"/>
      <w:bookmarkStart w:id="271" w:name="_Toc68230562"/>
      <w:bookmarkStart w:id="272" w:name="_Toc69083975"/>
      <w:bookmarkStart w:id="273" w:name="_Toc75466981"/>
      <w:bookmarkStart w:id="274" w:name="_Toc76509003"/>
      <w:bookmarkStart w:id="275" w:name="_Toc76717993"/>
      <w:bookmarkStart w:id="276" w:name="_Toc83580303"/>
      <w:bookmarkStart w:id="277" w:name="_Toc84404812"/>
      <w:bookmarkStart w:id="278" w:name="_Toc84413421"/>
      <w:r w:rsidRPr="00A2470A">
        <w:t>5.2A</w:t>
      </w:r>
      <w:r w:rsidRPr="00A2470A">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7B15E59" w14:textId="77777777" w:rsidR="00A1115A" w:rsidRPr="00A2470A" w:rsidRDefault="00A1115A" w:rsidP="00A1115A">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61367240"/>
      <w:bookmarkStart w:id="288" w:name="_Toc61372623"/>
      <w:bookmarkStart w:id="289" w:name="_Toc68230563"/>
      <w:bookmarkStart w:id="290" w:name="_Toc69083976"/>
      <w:bookmarkStart w:id="291" w:name="_Toc75466982"/>
      <w:bookmarkStart w:id="292" w:name="_Toc76509004"/>
      <w:bookmarkStart w:id="293" w:name="_Toc76717994"/>
      <w:bookmarkStart w:id="294" w:name="_Toc83580304"/>
      <w:bookmarkStart w:id="295" w:name="_Toc84404813"/>
      <w:bookmarkStart w:id="296" w:name="_Toc84413422"/>
      <w:r w:rsidRPr="00A2470A">
        <w:t>5.2A.0</w:t>
      </w:r>
      <w:r w:rsidRPr="00A2470A">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A7D3760" w14:textId="77777777" w:rsidR="00A1115A" w:rsidRPr="00A2470A" w:rsidRDefault="00A1115A" w:rsidP="00A1115A">
      <w:bookmarkStart w:id="297"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61367241"/>
      <w:bookmarkStart w:id="306" w:name="_Toc61372624"/>
      <w:bookmarkStart w:id="307" w:name="_Toc68230564"/>
      <w:bookmarkStart w:id="308" w:name="_Toc69083977"/>
      <w:bookmarkStart w:id="309" w:name="_Toc75466983"/>
      <w:bookmarkStart w:id="310" w:name="_Toc76509005"/>
      <w:bookmarkStart w:id="311" w:name="_Toc76717995"/>
      <w:bookmarkStart w:id="312" w:name="_Toc83580305"/>
      <w:bookmarkStart w:id="313" w:name="_Toc84404814"/>
      <w:bookmarkStart w:id="314" w:name="_Toc84413423"/>
      <w:r w:rsidRPr="00A2470A">
        <w:t>5.2A.1</w:t>
      </w:r>
      <w:r w:rsidRPr="00A2470A">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B20102" w:rsidRPr="00A2470A" w14:paraId="7F7CF7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861AA0" w14:textId="0D56EDDE" w:rsidR="00B20102" w:rsidRPr="00A2470A" w:rsidRDefault="00B20102" w:rsidP="00B20102">
            <w:pPr>
              <w:pStyle w:val="TAC"/>
            </w:pPr>
            <w:r>
              <w:t>CA_n104</w:t>
            </w:r>
          </w:p>
        </w:tc>
        <w:tc>
          <w:tcPr>
            <w:tcW w:w="2497" w:type="dxa"/>
            <w:tcBorders>
              <w:top w:val="single" w:sz="4" w:space="0" w:color="auto"/>
              <w:left w:val="single" w:sz="4" w:space="0" w:color="auto"/>
              <w:bottom w:val="single" w:sz="4" w:space="0" w:color="auto"/>
              <w:right w:val="single" w:sz="4" w:space="0" w:color="auto"/>
            </w:tcBorders>
          </w:tcPr>
          <w:p w14:paraId="1FB86164" w14:textId="5AF00FA0" w:rsidR="00B20102" w:rsidRPr="00A2470A" w:rsidRDefault="00B20102" w:rsidP="00B20102">
            <w:pPr>
              <w:pStyle w:val="TAC"/>
            </w:pPr>
            <w:r>
              <w:t>n104</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5"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5"/>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61367242"/>
      <w:bookmarkStart w:id="325" w:name="_Toc61372625"/>
      <w:bookmarkStart w:id="326" w:name="_Toc68230565"/>
      <w:bookmarkStart w:id="327" w:name="_Toc69083978"/>
      <w:bookmarkStart w:id="328" w:name="_Toc75466984"/>
      <w:bookmarkStart w:id="329" w:name="_Toc76509006"/>
      <w:bookmarkStart w:id="330" w:name="_Toc76717996"/>
      <w:bookmarkStart w:id="331" w:name="_Toc83580306"/>
      <w:bookmarkStart w:id="332" w:name="_Toc84404815"/>
      <w:bookmarkStart w:id="333" w:name="_Toc84413424"/>
      <w:r w:rsidRPr="00A2470A">
        <w:t>5.2A.2</w:t>
      </w:r>
      <w:r w:rsidRPr="00A2470A">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Default="00DE47A6" w:rsidP="006F571C">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767AAAB2" w14:textId="218B353A" w:rsidR="008D3EF2" w:rsidRPr="00A2470A" w:rsidRDefault="008D3EF2" w:rsidP="006F571C">
      <w:r>
        <w:rPr>
          <w:noProof/>
        </w:rPr>
        <w:t xml:space="preserve">Unless stated otherwise, simultaneous Rx/Tx capability is mandatory for </w:t>
      </w:r>
      <w:r>
        <w:rPr>
          <w:bCs/>
        </w:rPr>
        <w:t>FR1+FR1</w:t>
      </w:r>
      <w:r>
        <w:rPr>
          <w:noProof/>
        </w:rPr>
        <w:t xml:space="preserve"> FDD-TDD CA combinations.</w:t>
      </w:r>
    </w:p>
    <w:p w14:paraId="77253EBD" w14:textId="77777777" w:rsidR="00A1115A" w:rsidRPr="00A2470A" w:rsidRDefault="00A1115A" w:rsidP="00A1115A">
      <w:pPr>
        <w:pStyle w:val="TH"/>
      </w:pPr>
      <w:r w:rsidRPr="00A2470A">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4" w:name="_Toc45888004"/>
      <w:bookmarkStart w:id="335" w:name="_Toc45888603"/>
      <w:bookmarkStart w:id="336" w:name="_Toc61367243"/>
      <w:bookmarkStart w:id="337" w:name="_Toc61372626"/>
      <w:bookmarkStart w:id="338" w:name="_Toc68230566"/>
      <w:bookmarkStart w:id="339" w:name="_Toc69083979"/>
      <w:bookmarkStart w:id="340" w:name="_Toc75466985"/>
      <w:bookmarkStart w:id="341" w:name="_Toc76509007"/>
      <w:bookmarkStart w:id="342" w:name="_Toc76717997"/>
      <w:bookmarkStart w:id="343" w:name="_Toc83580307"/>
      <w:bookmarkStart w:id="344" w:name="_Toc84404816"/>
      <w:bookmarkStart w:id="345" w:name="_Toc84413425"/>
      <w:r w:rsidRPr="00A2470A">
        <w:t>5.2A.2.1</w:t>
      </w:r>
      <w:r w:rsidRPr="00A2470A">
        <w:tab/>
        <w:t>Inter-band CA (</w:t>
      </w:r>
      <w:r w:rsidRPr="00A2470A">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8D3EF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4B9CB99F" w:rsidR="008D3EF2" w:rsidRPr="00A2470A" w:rsidRDefault="008D3EF2" w:rsidP="008D3EF2">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71D8AC44" w14:textId="1ED53D20" w:rsidR="008D3EF2" w:rsidRPr="00A2470A" w:rsidRDefault="008D3EF2" w:rsidP="008D3EF2">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8D3EF2" w:rsidRPr="00A2470A" w:rsidRDefault="008D3EF2" w:rsidP="008D3EF2">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B20102" w:rsidRPr="00A2470A" w14:paraId="74FC2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FB148" w14:textId="2DFBE7AF" w:rsidR="00B20102" w:rsidRPr="00A2470A" w:rsidRDefault="00B20102" w:rsidP="00B20102">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B0F2A5" w14:textId="33F40156" w:rsidR="00B20102" w:rsidRPr="00A2470A" w:rsidRDefault="00B20102" w:rsidP="00B20102">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597577" w14:textId="77777777" w:rsidR="00B20102" w:rsidRPr="00A2470A" w:rsidRDefault="00B20102" w:rsidP="00B20102">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8D3EF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5689D902" w:rsidR="008D3EF2" w:rsidRPr="00A2470A" w:rsidRDefault="008D3EF2" w:rsidP="008D3EF2">
            <w:pPr>
              <w:pStyle w:val="TAC"/>
              <w:keepNext w:val="0"/>
            </w:pPr>
            <w:r w:rsidRPr="007862B0">
              <w:t>CA_n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28F10FDC" w14:textId="4BB637F6" w:rsidR="008D3EF2" w:rsidRPr="00A2470A" w:rsidRDefault="008D3EF2" w:rsidP="008D3EF2">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8D3EF2" w:rsidRPr="00A2470A" w:rsidRDefault="008D3EF2" w:rsidP="008D3EF2">
            <w:pPr>
              <w:pStyle w:val="TAC"/>
              <w:rPr>
                <w:lang w:eastAsia="zh-CN"/>
              </w:rPr>
            </w:pPr>
            <w:r w:rsidRPr="00A2470A">
              <w:rPr>
                <w:lang w:eastAsia="zh-CN"/>
              </w:rPr>
              <w:t>No</w:t>
            </w:r>
          </w:p>
        </w:tc>
      </w:tr>
      <w:tr w:rsidR="008D3EF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0157102D" w:rsidR="008D3EF2" w:rsidRPr="00A2470A" w:rsidRDefault="008D3EF2" w:rsidP="008D3EF2">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2A9405E" w14:textId="76514252"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8D3EF2" w:rsidRPr="00A2470A" w:rsidRDefault="008D3EF2" w:rsidP="008D3EF2">
            <w:pPr>
              <w:pStyle w:val="TAC"/>
              <w:rPr>
                <w:lang w:eastAsia="zh-CN"/>
              </w:rPr>
            </w:pPr>
            <w:r w:rsidRPr="00A2470A">
              <w:rPr>
                <w:lang w:eastAsia="zh-CN"/>
              </w:rPr>
              <w:t>No</w:t>
            </w:r>
          </w:p>
        </w:tc>
      </w:tr>
      <w:tr w:rsidR="008D3EF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041437C9" w:rsidR="008D3EF2" w:rsidRPr="00A2470A" w:rsidRDefault="008D3EF2" w:rsidP="008D3EF2">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B1B3EF" w14:textId="081B731D"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8D3EF2" w:rsidRPr="00A2470A" w:rsidRDefault="008D3EF2" w:rsidP="008D3EF2">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182E96"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16ACDEA8"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3A315E4" w14:textId="43FD059A" w:rsidR="00182E96" w:rsidRPr="00A2470A" w:rsidRDefault="00182E96" w:rsidP="00182E96">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182E96" w:rsidRPr="00A2470A" w:rsidRDefault="00182E96" w:rsidP="00182E96">
            <w:pPr>
              <w:pStyle w:val="TAC"/>
              <w:rPr>
                <w:lang w:eastAsia="zh-CN"/>
              </w:rPr>
            </w:pPr>
          </w:p>
        </w:tc>
      </w:tr>
      <w:tr w:rsidR="00182E96"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353BBCA4" w:rsidR="00182E96" w:rsidRPr="00A2470A" w:rsidRDefault="00182E96" w:rsidP="00182E96">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17B99A4" w14:textId="2F2E9433" w:rsidR="00182E96" w:rsidRPr="00A2470A" w:rsidRDefault="00182E96" w:rsidP="00182E96">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182E96" w:rsidRPr="00A2470A" w:rsidRDefault="00182E96" w:rsidP="00182E96">
            <w:pPr>
              <w:pStyle w:val="TAC"/>
              <w:rPr>
                <w:lang w:eastAsia="zh-CN"/>
              </w:rPr>
            </w:pPr>
          </w:p>
        </w:tc>
      </w:tr>
      <w:tr w:rsidR="00182E96"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56422B64"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5E550B2E" w14:textId="3E4AC86F" w:rsidR="00182E96" w:rsidRPr="00A2470A" w:rsidRDefault="00182E96" w:rsidP="00182E96">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182E96" w:rsidRPr="00A2470A" w:rsidRDefault="00182E96" w:rsidP="00182E96">
            <w:pPr>
              <w:pStyle w:val="TAC"/>
              <w:rPr>
                <w:lang w:eastAsia="zh-CN"/>
              </w:rPr>
            </w:pPr>
          </w:p>
        </w:tc>
      </w:tr>
      <w:tr w:rsidR="00182E96"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00E6A0B2" w:rsidR="00182E96" w:rsidRPr="00A2470A" w:rsidRDefault="00182E96" w:rsidP="00182E96">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02E7FB" w14:textId="5D40A4CE" w:rsidR="00182E96" w:rsidRPr="00A2470A" w:rsidRDefault="00182E96" w:rsidP="00182E96">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182E96" w:rsidRPr="00A2470A" w:rsidRDefault="00182E96" w:rsidP="00182E96">
            <w:pPr>
              <w:pStyle w:val="TAC"/>
              <w:rPr>
                <w:lang w:eastAsia="zh-CN"/>
              </w:rPr>
            </w:pPr>
            <w:r w:rsidRPr="00A2470A">
              <w:rPr>
                <w:lang w:eastAsia="zh-CN"/>
              </w:rPr>
              <w:t>No</w:t>
            </w:r>
          </w:p>
        </w:tc>
      </w:tr>
      <w:tr w:rsidR="00182E96"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2AAF6FB7" w:rsidR="00182E96" w:rsidRPr="00A2470A" w:rsidRDefault="00182E96" w:rsidP="00182E96">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B8860F8" w14:textId="15738376" w:rsidR="00182E96" w:rsidRPr="00A2470A" w:rsidRDefault="00182E96" w:rsidP="00182E96">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182E96" w:rsidRPr="00A2470A" w:rsidRDefault="00182E96" w:rsidP="00182E96">
            <w:pPr>
              <w:pStyle w:val="TAC"/>
              <w:rPr>
                <w:lang w:eastAsia="zh-CN"/>
              </w:rPr>
            </w:pPr>
            <w:r w:rsidRPr="00A2470A">
              <w:rPr>
                <w:lang w:eastAsia="zh-CN"/>
              </w:rPr>
              <w:t>No</w:t>
            </w:r>
          </w:p>
        </w:tc>
      </w:tr>
      <w:tr w:rsidR="00182E96"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56A21969" w:rsidR="00182E96" w:rsidRPr="00A2470A" w:rsidRDefault="00182E96" w:rsidP="00182E96">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4FB6737D" w14:textId="0F83A826" w:rsidR="00182E96" w:rsidRPr="00A2470A" w:rsidRDefault="00182E96" w:rsidP="00182E96">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182E96" w:rsidRPr="00A2470A" w:rsidRDefault="00182E96" w:rsidP="00182E96">
            <w:pPr>
              <w:pStyle w:val="TAC"/>
              <w:rPr>
                <w:lang w:eastAsia="zh-CN"/>
              </w:rPr>
            </w:pPr>
          </w:p>
        </w:tc>
      </w:tr>
      <w:tr w:rsidR="00182E96" w:rsidRPr="00A2470A" w14:paraId="0A266A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78B4" w14:textId="64847C54" w:rsidR="00182E96" w:rsidRPr="00A2470A" w:rsidRDefault="00182E96" w:rsidP="00182E96">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2B7665D" w14:textId="7ACB723E" w:rsidR="00182E96" w:rsidRPr="00A2470A" w:rsidRDefault="00182E96" w:rsidP="00182E96">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0DEB083" w14:textId="77777777" w:rsidR="00182E96" w:rsidRPr="00A2470A" w:rsidRDefault="00182E96" w:rsidP="00182E96">
            <w:pPr>
              <w:pStyle w:val="TAC"/>
              <w:rPr>
                <w:lang w:eastAsia="zh-CN"/>
              </w:rPr>
            </w:pPr>
          </w:p>
        </w:tc>
      </w:tr>
      <w:tr w:rsidR="00182E96"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6BE4D829" w:rsidR="00182E96" w:rsidRPr="00A2470A" w:rsidRDefault="00182E96" w:rsidP="00182E96">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B53F2C" w14:textId="17F998AA" w:rsidR="00182E96" w:rsidRPr="00A2470A" w:rsidRDefault="00182E96" w:rsidP="00182E96">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182E96" w:rsidRPr="00A2470A" w:rsidRDefault="00182E96" w:rsidP="00182E96">
            <w:pPr>
              <w:pStyle w:val="TAC"/>
              <w:rPr>
                <w:lang w:eastAsia="zh-CN"/>
              </w:rPr>
            </w:pPr>
          </w:p>
        </w:tc>
      </w:tr>
      <w:tr w:rsidR="00182E96"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75D7B1C" w:rsidR="00182E96" w:rsidRPr="00A2470A" w:rsidRDefault="00182E96" w:rsidP="00182E96">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11B87579" w14:textId="26B24A83" w:rsidR="00182E96" w:rsidRPr="00A2470A" w:rsidRDefault="00182E96" w:rsidP="00182E96">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182E96" w:rsidRPr="00A2470A" w:rsidRDefault="00182E96" w:rsidP="00182E96">
            <w:pPr>
              <w:pStyle w:val="TAC"/>
              <w:rPr>
                <w:lang w:eastAsia="zh-CN"/>
              </w:rPr>
            </w:pPr>
          </w:p>
        </w:tc>
      </w:tr>
      <w:tr w:rsidR="00182E96"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48489818" w:rsidR="00182E96" w:rsidRPr="00A2470A" w:rsidRDefault="00182E96" w:rsidP="00182E96">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AEF2920" w14:textId="0001FC44" w:rsidR="00182E96" w:rsidRPr="00A2470A" w:rsidRDefault="00182E96" w:rsidP="00182E96">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182E96" w:rsidRPr="00A2470A" w:rsidRDefault="00182E96" w:rsidP="00182E96">
            <w:pPr>
              <w:pStyle w:val="TAC"/>
            </w:pPr>
            <w:r w:rsidRPr="00A2470A">
              <w:rPr>
                <w:lang w:eastAsia="zh-CN"/>
              </w:rPr>
              <w:t>No</w:t>
            </w:r>
          </w:p>
        </w:tc>
      </w:tr>
      <w:tr w:rsidR="00182E96"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23FFB008" w:rsidR="00182E96" w:rsidRPr="00A2470A" w:rsidRDefault="00182E96" w:rsidP="00182E96">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0A2E3191" w14:textId="6D165FA6" w:rsidR="00182E96" w:rsidRPr="00A2470A" w:rsidRDefault="00182E96" w:rsidP="00182E96">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182E96" w:rsidRPr="00A2470A" w:rsidRDefault="00182E96" w:rsidP="00182E96">
            <w:pPr>
              <w:pStyle w:val="TAC"/>
            </w:pPr>
            <w:r w:rsidRPr="00A2470A">
              <w:rPr>
                <w:lang w:eastAsia="zh-CN"/>
              </w:rPr>
              <w:t>No</w:t>
            </w:r>
          </w:p>
        </w:tc>
      </w:tr>
      <w:tr w:rsidR="00182E96"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2310D82F"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CB3DDDA" w14:textId="1B4C09D6" w:rsidR="00182E96" w:rsidRPr="00A2470A" w:rsidRDefault="00182E96" w:rsidP="00182E96">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182E96" w:rsidRPr="00A2470A" w:rsidRDefault="00182E96" w:rsidP="00182E96">
            <w:pPr>
              <w:pStyle w:val="TAC"/>
            </w:pPr>
            <w:r w:rsidRPr="00A2470A">
              <w:rPr>
                <w:lang w:eastAsia="zh-CN"/>
              </w:rPr>
              <w:t>No</w:t>
            </w:r>
          </w:p>
        </w:tc>
      </w:tr>
      <w:tr w:rsidR="00434B62"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Pr="00A2470A" w:rsidRDefault="00434B62" w:rsidP="00112DA3">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434B62" w:rsidRPr="00A2470A" w:rsidRDefault="00434B62" w:rsidP="00112DA3">
            <w:pPr>
              <w:pStyle w:val="TAC"/>
              <w:rPr>
                <w:lang w:eastAsia="zh-CN"/>
              </w:rPr>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Pr="00A2470A" w:rsidRDefault="00434B62" w:rsidP="00112DA3">
            <w:pPr>
              <w:pStyle w:val="TAC"/>
              <w:rPr>
                <w:lang w:eastAsia="zh-CN"/>
              </w:rPr>
            </w:pPr>
          </w:p>
        </w:tc>
      </w:tr>
      <w:tr w:rsidR="00B20102" w:rsidRPr="00A2470A" w14:paraId="2190FA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8DA713" w14:textId="4F9B06CF" w:rsidR="00B20102" w:rsidRPr="00A2470A" w:rsidRDefault="00B20102" w:rsidP="00B20102">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C4F68C2" w14:textId="0961149C" w:rsidR="00B20102" w:rsidRPr="00A2470A" w:rsidRDefault="00B20102" w:rsidP="00B20102">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D72A0D6" w14:textId="77777777" w:rsidR="00B20102" w:rsidRPr="00A2470A" w:rsidRDefault="00B20102" w:rsidP="00B20102">
            <w:pPr>
              <w:pStyle w:val="TAC"/>
              <w:rPr>
                <w:lang w:eastAsia="zh-CN"/>
              </w:rPr>
            </w:pPr>
          </w:p>
        </w:tc>
      </w:tr>
      <w:tr w:rsidR="00434B62"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Pr="00A2470A" w:rsidRDefault="00434B62" w:rsidP="00112DA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434B62" w:rsidRPr="00A2470A" w:rsidRDefault="00434B62" w:rsidP="00112DA3">
            <w:pPr>
              <w:pStyle w:val="TAC"/>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Pr="00A2470A" w:rsidRDefault="00434B62" w:rsidP="00112DA3">
            <w:pPr>
              <w:pStyle w:val="TAC"/>
              <w:rPr>
                <w:lang w:eastAsia="zh-CN"/>
              </w:rPr>
            </w:pPr>
          </w:p>
        </w:tc>
      </w:tr>
      <w:tr w:rsidR="00434B62"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Pr="00A2470A" w:rsidRDefault="00434B62" w:rsidP="00112DA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Pr="00A2470A" w:rsidRDefault="00434B62" w:rsidP="00A054CB">
            <w:pPr>
              <w:pStyle w:val="TAC"/>
              <w:rPr>
                <w:lang w:eastAsia="zh-CN"/>
              </w:rPr>
            </w:pPr>
          </w:p>
        </w:tc>
      </w:tr>
      <w:tr w:rsidR="00FE29F4"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Pr="00A2470A" w:rsidRDefault="00FE29F4" w:rsidP="00112DA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Pr="00A2470A" w:rsidRDefault="00FE29F4" w:rsidP="00FE29F4">
            <w:pPr>
              <w:pStyle w:val="TAC"/>
              <w:rPr>
                <w:lang w:eastAsia="zh-CN"/>
              </w:rPr>
            </w:pPr>
          </w:p>
        </w:tc>
      </w:tr>
      <w:tr w:rsidR="00434B62"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Pr="00A2470A" w:rsidRDefault="00434B62" w:rsidP="00112DA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Pr="00A2470A" w:rsidRDefault="00434B62" w:rsidP="00A054CB">
            <w:pPr>
              <w:pStyle w:val="TAC"/>
              <w:rPr>
                <w:lang w:eastAsia="zh-CN"/>
              </w:rPr>
            </w:pPr>
          </w:p>
        </w:tc>
      </w:tr>
      <w:tr w:rsidR="00005BDC"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Pr="00A2470A" w:rsidRDefault="00005BDC" w:rsidP="00112DA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05BDC" w:rsidRPr="00A2470A" w:rsidRDefault="00005BDC" w:rsidP="00005BDC">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Pr="00A2470A" w:rsidRDefault="00005BDC" w:rsidP="00005BDC">
            <w:pPr>
              <w:pStyle w:val="TAC"/>
              <w:rPr>
                <w:lang w:eastAsia="zh-CN"/>
              </w:rPr>
            </w:pPr>
          </w:p>
        </w:tc>
      </w:tr>
      <w:tr w:rsidR="00434B62"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Pr="00A2470A" w:rsidRDefault="00434B62" w:rsidP="00112DA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Pr="00A2470A" w:rsidRDefault="00434B62" w:rsidP="00A054CB">
            <w:pPr>
              <w:pStyle w:val="TAC"/>
              <w:rPr>
                <w:lang w:eastAsia="zh-CN"/>
              </w:rPr>
            </w:pPr>
          </w:p>
        </w:tc>
      </w:tr>
      <w:tr w:rsidR="00434B62"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Pr="00A2470A" w:rsidRDefault="00434B62" w:rsidP="00112DA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Pr="00A2470A" w:rsidRDefault="00434B62" w:rsidP="00A054CB">
            <w:pPr>
              <w:pStyle w:val="TAC"/>
              <w:rPr>
                <w:lang w:eastAsia="zh-CN"/>
              </w:rPr>
            </w:pPr>
          </w:p>
        </w:tc>
      </w:tr>
      <w:tr w:rsidR="00434B62"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Pr="00A2470A" w:rsidRDefault="00434B62" w:rsidP="00112DA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Pr="00A2470A" w:rsidRDefault="00434B62" w:rsidP="00A054CB">
            <w:pPr>
              <w:pStyle w:val="TAC"/>
              <w:rPr>
                <w:lang w:eastAsia="zh-CN"/>
              </w:rPr>
            </w:pPr>
          </w:p>
        </w:tc>
      </w:tr>
      <w:tr w:rsidR="00434B62"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77777777" w:rsidR="00434B62" w:rsidRPr="00A2470A" w:rsidRDefault="00434B62" w:rsidP="00112DA3">
            <w:pPr>
              <w:pStyle w:val="TAC"/>
              <w:keepNext w:val="0"/>
              <w:rPr>
                <w:lang w:eastAsia="zh-CN"/>
              </w:rPr>
            </w:pPr>
            <w:r w:rsidRPr="00A2470A">
              <w:rPr>
                <w:lang w:eastAsia="zh-CN"/>
              </w:rPr>
              <w:t>CA_n</w:t>
            </w:r>
            <w:r w:rsidRPr="00A2470A">
              <w:rPr>
                <w:rFonts w:hint="eastAsia"/>
                <w:lang w:eastAsia="zh-CN"/>
              </w:rPr>
              <w:t>5</w:t>
            </w:r>
            <w:r w:rsidRPr="00A2470A">
              <w:rPr>
                <w:lang w:eastAsia="zh-CN"/>
              </w:rPr>
              <w:t>-n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34B62" w:rsidRPr="00A2470A" w:rsidRDefault="00434B62" w:rsidP="00A054CB">
            <w:pPr>
              <w:pStyle w:val="TAC"/>
              <w:rPr>
                <w:lang w:eastAsia="zh-CN"/>
              </w:rPr>
            </w:pPr>
          </w:p>
        </w:tc>
      </w:tr>
      <w:tr w:rsidR="00434B62"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34B62" w:rsidRPr="00A2470A" w:rsidRDefault="00434B62" w:rsidP="00112DA3">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34B62" w:rsidRPr="00A2470A" w:rsidRDefault="00434B62" w:rsidP="00A054CB">
            <w:pPr>
              <w:pStyle w:val="TAC"/>
              <w:rPr>
                <w:lang w:eastAsia="zh-CN"/>
              </w:rPr>
            </w:pPr>
          </w:p>
        </w:tc>
      </w:tr>
      <w:tr w:rsidR="00434B62"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34B62" w:rsidRPr="00A2470A" w:rsidRDefault="00434B62" w:rsidP="00112DA3">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34B62" w:rsidRPr="00A2470A" w:rsidRDefault="00434B62" w:rsidP="00A054CB">
            <w:pPr>
              <w:pStyle w:val="TAC"/>
              <w:rPr>
                <w:lang w:eastAsia="zh-CN"/>
              </w:rPr>
            </w:pPr>
          </w:p>
        </w:tc>
      </w:tr>
      <w:tr w:rsidR="00434B62"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34B62" w:rsidRPr="00A2470A" w:rsidRDefault="00434B62" w:rsidP="00112DA3">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34B62" w:rsidRPr="00A2470A" w:rsidRDefault="00434B62" w:rsidP="00A054CB">
            <w:pPr>
              <w:pStyle w:val="TAC"/>
              <w:rPr>
                <w:lang w:eastAsia="zh-CN"/>
              </w:rPr>
            </w:pPr>
          </w:p>
        </w:tc>
      </w:tr>
      <w:tr w:rsidR="00434B62"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34B62" w:rsidRPr="00A2470A" w:rsidRDefault="00434B62" w:rsidP="00112DA3">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34B62" w:rsidRPr="00A2470A" w:rsidRDefault="00434B62" w:rsidP="00A054CB">
            <w:pPr>
              <w:pStyle w:val="TAC"/>
              <w:rPr>
                <w:lang w:eastAsia="zh-CN"/>
              </w:rPr>
            </w:pPr>
          </w:p>
        </w:tc>
      </w:tr>
      <w:tr w:rsidR="00434B62"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34B62" w:rsidRPr="00A2470A" w:rsidRDefault="00434B62" w:rsidP="00112DA3">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34B62" w:rsidRPr="00A2470A" w:rsidRDefault="00434B62" w:rsidP="00A054CB">
            <w:pPr>
              <w:pStyle w:val="TAC"/>
              <w:rPr>
                <w:lang w:eastAsia="zh-CN"/>
              </w:rPr>
            </w:pPr>
          </w:p>
        </w:tc>
      </w:tr>
      <w:tr w:rsidR="00434B62"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34B62" w:rsidRPr="00A2470A" w:rsidRDefault="00434B62" w:rsidP="00112DA3">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34B62" w:rsidRPr="00A2470A" w:rsidRDefault="00434B62" w:rsidP="00A054CB">
            <w:pPr>
              <w:pStyle w:val="TAC"/>
              <w:rPr>
                <w:lang w:eastAsia="zh-CN"/>
              </w:rPr>
            </w:pPr>
          </w:p>
        </w:tc>
      </w:tr>
      <w:tr w:rsidR="007A2C60"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58423C2B" w:rsidR="007A2C60" w:rsidRPr="00A2470A" w:rsidRDefault="007A2C60" w:rsidP="007A2C60">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3F4BB052" w14:textId="50E156B3" w:rsidR="007A2C60" w:rsidRPr="00A2470A" w:rsidRDefault="007A2C60" w:rsidP="007A2C60">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7A2C60" w:rsidRPr="00A2470A" w:rsidRDefault="007A2C60" w:rsidP="007A2C60">
            <w:pPr>
              <w:pStyle w:val="TAC"/>
              <w:rPr>
                <w:lang w:eastAsia="zh-CN"/>
              </w:rPr>
            </w:pPr>
          </w:p>
        </w:tc>
      </w:tr>
      <w:tr w:rsidR="007A2C60"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000B2733" w:rsidR="007A2C60" w:rsidRPr="00A2470A" w:rsidRDefault="007A2C60" w:rsidP="007A2C60">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45769A56" w14:textId="749D7CE2" w:rsidR="007A2C60" w:rsidRPr="00A2470A" w:rsidRDefault="007A2C60" w:rsidP="007A2C60">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7A2C60" w:rsidRPr="00A2470A" w:rsidRDefault="007A2C60" w:rsidP="007A2C60">
            <w:pPr>
              <w:pStyle w:val="TAC"/>
              <w:rPr>
                <w:lang w:eastAsia="zh-CN"/>
              </w:rPr>
            </w:pPr>
            <w:r w:rsidRPr="00A2470A">
              <w:rPr>
                <w:lang w:eastAsia="zh-CN"/>
              </w:rPr>
              <w:t>No</w:t>
            </w:r>
          </w:p>
        </w:tc>
      </w:tr>
      <w:tr w:rsidR="007A2C60"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46EB8061" w:rsidR="007A2C60" w:rsidRPr="00A2470A" w:rsidRDefault="007A2C60" w:rsidP="007A2C60">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60AA6E03" w14:textId="50C520DE" w:rsidR="007A2C60" w:rsidRPr="00A2470A" w:rsidRDefault="007A2C60" w:rsidP="007A2C60">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7A2C60" w:rsidRPr="00A2470A" w:rsidRDefault="007A2C60" w:rsidP="007A2C60">
            <w:pPr>
              <w:pStyle w:val="TAC"/>
              <w:rPr>
                <w:lang w:eastAsia="zh-CN"/>
              </w:rPr>
            </w:pPr>
            <w:r w:rsidRPr="00A2470A">
              <w:rPr>
                <w:lang w:eastAsia="zh-CN"/>
              </w:rPr>
              <w:t>No</w:t>
            </w:r>
          </w:p>
        </w:tc>
      </w:tr>
      <w:tr w:rsidR="00FE29F4"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FE29F4" w:rsidRPr="00A2470A" w:rsidRDefault="00FE29F4" w:rsidP="00112DA3">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FE29F4" w:rsidRPr="00A2470A" w:rsidRDefault="00FE29F4" w:rsidP="00FE29F4">
            <w:pPr>
              <w:pStyle w:val="TAC"/>
              <w:rPr>
                <w:lang w:eastAsia="zh-CN"/>
              </w:rPr>
            </w:pPr>
          </w:p>
        </w:tc>
      </w:tr>
      <w:tr w:rsidR="00434B62"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34B62" w:rsidRPr="00A2470A" w:rsidRDefault="00434B62" w:rsidP="00112DA3">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34B62" w:rsidRPr="00A2470A" w:rsidRDefault="00434B62" w:rsidP="00A054CB">
            <w:pPr>
              <w:pStyle w:val="TAC"/>
              <w:rPr>
                <w:lang w:eastAsia="zh-CN"/>
              </w:rPr>
            </w:pPr>
          </w:p>
        </w:tc>
      </w:tr>
      <w:tr w:rsidR="00434B62"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34B62" w:rsidRPr="00A2470A" w:rsidRDefault="00434B62" w:rsidP="00112DA3">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34B62" w:rsidRPr="00A2470A" w:rsidRDefault="00434B62" w:rsidP="00A054CB">
            <w:pPr>
              <w:pStyle w:val="TAC"/>
              <w:rPr>
                <w:lang w:eastAsia="zh-CN"/>
              </w:rPr>
            </w:pPr>
          </w:p>
        </w:tc>
      </w:tr>
      <w:tr w:rsidR="00E024BB"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E024BB" w:rsidRPr="00A2470A" w:rsidRDefault="00E024BB" w:rsidP="00112DA3">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E024BB" w:rsidRPr="00A2470A" w:rsidRDefault="00E024BB" w:rsidP="00E024B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E024BB" w:rsidRPr="00A2470A" w:rsidRDefault="00E024BB" w:rsidP="00E024BB">
            <w:pPr>
              <w:pStyle w:val="TAC"/>
              <w:rPr>
                <w:lang w:eastAsia="zh-CN"/>
              </w:rPr>
            </w:pPr>
          </w:p>
        </w:tc>
      </w:tr>
      <w:tr w:rsidR="00434B62"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34B62" w:rsidRPr="00A2470A" w:rsidRDefault="00434B62" w:rsidP="00112DA3">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34B62" w:rsidRPr="00A2470A" w:rsidRDefault="00434B62" w:rsidP="00A054CB">
            <w:pPr>
              <w:pStyle w:val="TAC"/>
              <w:rPr>
                <w:lang w:eastAsia="zh-CN"/>
              </w:rPr>
            </w:pPr>
          </w:p>
        </w:tc>
      </w:tr>
      <w:tr w:rsidR="00434B62"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34B62" w:rsidRPr="00A2470A" w:rsidRDefault="00434B62" w:rsidP="00112DA3">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34B62" w:rsidRPr="00A2470A" w:rsidRDefault="00434B62" w:rsidP="00A054CB">
            <w:pPr>
              <w:pStyle w:val="TAC"/>
              <w:rPr>
                <w:lang w:eastAsia="zh-CN"/>
              </w:rPr>
            </w:pPr>
          </w:p>
        </w:tc>
      </w:tr>
      <w:tr w:rsidR="00434B62"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34B62" w:rsidRPr="00A2470A" w:rsidRDefault="00434B62" w:rsidP="00112DA3">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34B62" w:rsidRPr="00A2470A" w:rsidRDefault="00434B62" w:rsidP="00A054CB">
            <w:pPr>
              <w:pStyle w:val="TAC"/>
              <w:rPr>
                <w:lang w:eastAsia="zh-CN"/>
              </w:rPr>
            </w:pPr>
          </w:p>
        </w:tc>
      </w:tr>
      <w:tr w:rsidR="00B20102" w:rsidRPr="00A2470A" w14:paraId="5B5D3D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89B1E0" w14:textId="0FBF21F4" w:rsidR="00B20102" w:rsidRPr="00A2470A" w:rsidRDefault="00B20102" w:rsidP="00B20102">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5799899" w14:textId="3286404B" w:rsidR="00B20102" w:rsidRPr="00A2470A" w:rsidRDefault="00B20102" w:rsidP="00B20102">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44DFDE3A" w14:textId="77777777" w:rsidR="00B20102" w:rsidRPr="00A2470A" w:rsidRDefault="00B20102" w:rsidP="00B20102">
            <w:pPr>
              <w:pStyle w:val="TAC"/>
              <w:rPr>
                <w:lang w:eastAsia="zh-CN"/>
              </w:rPr>
            </w:pPr>
          </w:p>
        </w:tc>
      </w:tr>
      <w:tr w:rsidR="00434B62"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434B62" w:rsidRPr="00A2470A" w:rsidRDefault="00434B62" w:rsidP="00A054CB">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34B62" w:rsidRPr="00A2470A" w:rsidRDefault="00434B62" w:rsidP="00A054CB">
            <w:pPr>
              <w:pStyle w:val="TAC"/>
              <w:rPr>
                <w:lang w:eastAsia="zh-CN"/>
              </w:rPr>
            </w:pPr>
          </w:p>
        </w:tc>
      </w:tr>
      <w:tr w:rsidR="00434B62"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34B62" w:rsidRPr="00A2470A" w:rsidRDefault="00434B62" w:rsidP="00112DA3">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34B62" w:rsidRPr="00A2470A" w:rsidRDefault="00434B62" w:rsidP="00A054CB">
            <w:pPr>
              <w:pStyle w:val="TAC"/>
              <w:rPr>
                <w:lang w:eastAsia="zh-CN"/>
              </w:rPr>
            </w:pPr>
          </w:p>
        </w:tc>
      </w:tr>
      <w:tr w:rsidR="00434B62"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34B62" w:rsidRPr="00A2470A" w:rsidRDefault="00434B62" w:rsidP="00112DA3">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34B62" w:rsidRPr="00A2470A" w:rsidRDefault="00434B62" w:rsidP="00A054CB">
            <w:pPr>
              <w:pStyle w:val="TAC"/>
              <w:rPr>
                <w:lang w:eastAsia="zh-CN"/>
              </w:rPr>
            </w:pPr>
          </w:p>
        </w:tc>
      </w:tr>
      <w:tr w:rsidR="00434B62"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34B62" w:rsidRPr="00A2470A" w:rsidRDefault="00434B62" w:rsidP="00112DA3">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34B62" w:rsidRPr="00A2470A" w:rsidRDefault="00434B62" w:rsidP="00A054CB">
            <w:pPr>
              <w:pStyle w:val="TAC"/>
              <w:rPr>
                <w:lang w:eastAsia="zh-CN"/>
              </w:rPr>
            </w:pPr>
          </w:p>
        </w:tc>
      </w:tr>
      <w:tr w:rsidR="00434B62"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34B62" w:rsidRPr="00A2470A" w:rsidRDefault="00434B62" w:rsidP="00112DA3">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34B62" w:rsidRPr="00A2470A" w:rsidRDefault="00434B62" w:rsidP="00A054CB">
            <w:pPr>
              <w:pStyle w:val="TAC"/>
              <w:rPr>
                <w:lang w:eastAsia="zh-CN"/>
              </w:rPr>
            </w:pPr>
          </w:p>
        </w:tc>
      </w:tr>
      <w:tr w:rsidR="00434B62"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434B62" w:rsidRPr="00A2470A" w:rsidRDefault="00434B62" w:rsidP="00A054CB">
            <w:pPr>
              <w:pStyle w:val="TAC"/>
              <w:rPr>
                <w:lang w:eastAsia="zh-CN"/>
              </w:rPr>
            </w:pPr>
            <w:r w:rsidRPr="00A2470A">
              <w:t>n7,</w:t>
            </w:r>
            <w:r w:rsidR="00A2470A">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34B62" w:rsidRPr="00A2470A" w:rsidRDefault="00434B62" w:rsidP="00A054CB">
            <w:pPr>
              <w:pStyle w:val="TAC"/>
              <w:rPr>
                <w:lang w:eastAsia="zh-CN"/>
              </w:rPr>
            </w:pPr>
          </w:p>
        </w:tc>
      </w:tr>
      <w:tr w:rsidR="00434B62"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34B62" w:rsidRPr="00A2470A" w:rsidRDefault="00434B62" w:rsidP="00112DA3">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434B62" w:rsidRPr="00A2470A" w:rsidRDefault="00434B62" w:rsidP="00A054CB">
            <w:pPr>
              <w:pStyle w:val="TAC"/>
              <w:rPr>
                <w:lang w:eastAsia="zh-CN"/>
              </w:rPr>
            </w:pPr>
            <w:r w:rsidRPr="00A2470A">
              <w:t>n7,</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34B62" w:rsidRPr="00A2470A" w:rsidRDefault="00434B62" w:rsidP="00A054CB">
            <w:pPr>
              <w:pStyle w:val="TAC"/>
              <w:rPr>
                <w:lang w:eastAsia="zh-CN"/>
              </w:rPr>
            </w:pPr>
          </w:p>
        </w:tc>
      </w:tr>
      <w:tr w:rsidR="007A2C60"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53A8F390" w:rsidR="007A2C60" w:rsidRPr="00A2470A" w:rsidRDefault="007A2C60" w:rsidP="007A2C60">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60FAEFB4" w14:textId="276C8A37" w:rsidR="007A2C60" w:rsidRPr="00A2470A" w:rsidRDefault="007A2C60" w:rsidP="007A2C60">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7A2C60" w:rsidRPr="00A2470A" w:rsidRDefault="007A2C60" w:rsidP="007A2C60">
            <w:pPr>
              <w:pStyle w:val="TAC"/>
              <w:rPr>
                <w:lang w:eastAsia="zh-CN"/>
              </w:rPr>
            </w:pPr>
          </w:p>
        </w:tc>
      </w:tr>
      <w:tr w:rsidR="00434B62"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34B62" w:rsidRPr="00A2470A" w:rsidRDefault="00434B62" w:rsidP="00112DA3">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34B62" w:rsidRPr="00A2470A" w:rsidRDefault="00434B62" w:rsidP="00A054CB">
            <w:pPr>
              <w:pStyle w:val="TAC"/>
              <w:rPr>
                <w:lang w:eastAsia="zh-CN"/>
              </w:rPr>
            </w:pPr>
          </w:p>
        </w:tc>
      </w:tr>
      <w:tr w:rsidR="00434B62"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34B62" w:rsidRPr="00A2470A" w:rsidRDefault="00434B62" w:rsidP="00112DA3">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34B62" w:rsidRPr="00A2470A" w:rsidRDefault="00434B62" w:rsidP="00A054CB">
            <w:pPr>
              <w:pStyle w:val="TAC"/>
              <w:rPr>
                <w:lang w:eastAsia="zh-CN"/>
              </w:rPr>
            </w:pPr>
          </w:p>
        </w:tc>
      </w:tr>
      <w:tr w:rsidR="00434B62"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34B62" w:rsidRPr="00A2470A" w:rsidRDefault="00434B62" w:rsidP="00112DA3">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34B62" w:rsidRPr="00A2470A" w:rsidRDefault="00434B62" w:rsidP="00A054CB">
            <w:pPr>
              <w:pStyle w:val="TAC"/>
              <w:rPr>
                <w:lang w:eastAsia="zh-CN"/>
              </w:rPr>
            </w:pPr>
          </w:p>
        </w:tc>
      </w:tr>
      <w:tr w:rsidR="00434B62"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34B62" w:rsidRPr="00A2470A" w:rsidRDefault="00434B62" w:rsidP="00112DA3">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434B62" w:rsidRPr="00A2470A" w:rsidRDefault="00434B62" w:rsidP="00A054CB">
            <w:pPr>
              <w:pStyle w:val="TAC"/>
              <w:rPr>
                <w:lang w:eastAsia="zh-CN"/>
              </w:rPr>
            </w:pPr>
            <w:r w:rsidRPr="00A2470A">
              <w:t>n8,</w:t>
            </w:r>
            <w:r w:rsidR="00A2470A">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34B62" w:rsidRPr="00A2470A" w:rsidRDefault="00434B62" w:rsidP="00A054CB">
            <w:pPr>
              <w:pStyle w:val="TAC"/>
              <w:rPr>
                <w:lang w:eastAsia="zh-CN"/>
              </w:rPr>
            </w:pPr>
          </w:p>
        </w:tc>
      </w:tr>
      <w:tr w:rsidR="00434B62"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34B62" w:rsidRPr="00A2470A" w:rsidRDefault="00434B62" w:rsidP="00112DA3">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34B62" w:rsidRPr="00A2470A" w:rsidRDefault="00434B62" w:rsidP="00A054CB">
            <w:pPr>
              <w:pStyle w:val="TAC"/>
              <w:rPr>
                <w:lang w:eastAsia="zh-CN"/>
              </w:rPr>
            </w:pPr>
          </w:p>
        </w:tc>
      </w:tr>
      <w:tr w:rsidR="007A2C60"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1394B920" w:rsidR="007A2C60" w:rsidRPr="00A2470A" w:rsidRDefault="007A2C60" w:rsidP="007A2C60">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6B3E655" w14:textId="65CB2BCD" w:rsidR="007A2C60" w:rsidRPr="00A2470A" w:rsidRDefault="007A2C60" w:rsidP="007A2C60">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7A2C60" w:rsidRPr="00A2470A" w:rsidRDefault="007A2C60" w:rsidP="007A2C60">
            <w:pPr>
              <w:pStyle w:val="TAC"/>
              <w:rPr>
                <w:lang w:eastAsia="zh-CN"/>
              </w:rPr>
            </w:pPr>
          </w:p>
        </w:tc>
      </w:tr>
      <w:tr w:rsidR="007A2C60"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4A85B88" w:rsidR="007A2C60" w:rsidRPr="00A2470A" w:rsidRDefault="007A2C60" w:rsidP="007A2C60">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EAAB4CD" w:rsidR="007A2C60" w:rsidRPr="00A2470A" w:rsidRDefault="007A2C60" w:rsidP="007A2C60">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7A2C60" w:rsidRPr="00A2470A" w:rsidRDefault="007A2C60" w:rsidP="007A2C60">
            <w:pPr>
              <w:pStyle w:val="TAC"/>
              <w:rPr>
                <w:lang w:eastAsia="zh-CN"/>
              </w:rPr>
            </w:pPr>
          </w:p>
        </w:tc>
      </w:tr>
      <w:tr w:rsidR="007A2C60"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4B8EC3FC" w:rsidR="007A2C60" w:rsidRPr="00A2470A" w:rsidRDefault="007A2C60" w:rsidP="007A2C60">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2AAF687D" w14:textId="758519C2" w:rsidR="007A2C60" w:rsidRPr="00A2470A" w:rsidRDefault="007A2C60" w:rsidP="007A2C60">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7A2C60" w:rsidRPr="00A2470A" w:rsidRDefault="007A2C60" w:rsidP="007A2C60">
            <w:pPr>
              <w:pStyle w:val="TAC"/>
              <w:rPr>
                <w:lang w:eastAsia="zh-CN"/>
              </w:rPr>
            </w:pPr>
          </w:p>
        </w:tc>
      </w:tr>
      <w:tr w:rsidR="007A2C60"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3F017FB3" w:rsidR="007A2C60" w:rsidRPr="00A2470A" w:rsidRDefault="007A2C60" w:rsidP="007A2C60">
            <w:pPr>
              <w:pStyle w:val="TAC"/>
              <w:keepNext w:val="0"/>
            </w:pPr>
            <w:r w:rsidRPr="007862B0">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54963B6" w14:textId="7E941E52" w:rsidR="007A2C60" w:rsidRPr="00A2470A" w:rsidRDefault="007A2C60" w:rsidP="007A2C60">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7A2C60" w:rsidRPr="00A2470A" w:rsidRDefault="007A2C60" w:rsidP="007A2C60">
            <w:pPr>
              <w:pStyle w:val="TAC"/>
              <w:rPr>
                <w:lang w:eastAsia="zh-CN"/>
              </w:rPr>
            </w:pPr>
          </w:p>
        </w:tc>
      </w:tr>
      <w:tr w:rsidR="007A2C60"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378CD81C" w:rsidR="007A2C60" w:rsidRPr="00A2470A" w:rsidRDefault="007A2C60" w:rsidP="007A2C60">
            <w:pPr>
              <w:pStyle w:val="TAC"/>
              <w:keepNext w:val="0"/>
            </w:pPr>
            <w:r w:rsidRPr="007862B0">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996CD94" w14:textId="2BC4FBEA" w:rsidR="007A2C60" w:rsidRPr="00A2470A" w:rsidRDefault="007A2C60" w:rsidP="007A2C60">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7A2C60" w:rsidRPr="00A2470A" w:rsidRDefault="007A2C60" w:rsidP="007A2C60">
            <w:pPr>
              <w:pStyle w:val="TAC"/>
              <w:rPr>
                <w:lang w:eastAsia="zh-CN"/>
              </w:rPr>
            </w:pPr>
            <w:r w:rsidRPr="00A2470A">
              <w:rPr>
                <w:lang w:eastAsia="zh-CN"/>
              </w:rPr>
              <w:t>No</w:t>
            </w:r>
          </w:p>
        </w:tc>
      </w:tr>
      <w:tr w:rsidR="007A2C60"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23B78024" w:rsidR="007A2C60" w:rsidRPr="00A2470A" w:rsidRDefault="007A2C60" w:rsidP="007A2C60">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28EBC250" w:rsidR="007A2C60" w:rsidRPr="00A2470A" w:rsidRDefault="007A2C60" w:rsidP="007A2C60">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7A2C60" w:rsidRPr="00A2470A" w:rsidRDefault="007A2C60" w:rsidP="007A2C60">
            <w:pPr>
              <w:pStyle w:val="TAC"/>
            </w:pPr>
          </w:p>
        </w:tc>
      </w:tr>
      <w:tr w:rsidR="007A2C60"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314B7B18" w:rsidR="007A2C60" w:rsidRPr="00A2470A" w:rsidRDefault="007A2C60" w:rsidP="007A2C60">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391D99F3" w14:textId="33983760" w:rsidR="007A2C60" w:rsidRPr="00A2470A" w:rsidRDefault="007A2C60" w:rsidP="007A2C60">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7A2C60" w:rsidRPr="00A2470A" w:rsidRDefault="007A2C60" w:rsidP="007A2C60">
            <w:pPr>
              <w:pStyle w:val="TAC"/>
              <w:rPr>
                <w:lang w:eastAsia="zh-CN"/>
              </w:rPr>
            </w:pPr>
          </w:p>
        </w:tc>
      </w:tr>
      <w:tr w:rsidR="007A2C60"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37BE2827" w:rsidR="007A2C60" w:rsidRPr="00A2470A" w:rsidRDefault="007A2C60" w:rsidP="007A2C60">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412CFD16" w14:textId="30F7557E" w:rsidR="007A2C60" w:rsidRPr="00A2470A" w:rsidRDefault="007A2C60" w:rsidP="007A2C60">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7A2C60" w:rsidRPr="00A2470A" w:rsidRDefault="007A2C60" w:rsidP="007A2C60">
            <w:pPr>
              <w:pStyle w:val="TAC"/>
            </w:pPr>
            <w:r w:rsidRPr="00A2470A">
              <w:rPr>
                <w:lang w:eastAsia="zh-CN"/>
              </w:rPr>
              <w:t>No</w:t>
            </w:r>
          </w:p>
        </w:tc>
      </w:tr>
      <w:tr w:rsidR="007A2C60"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1517313E" w:rsidR="007A2C60" w:rsidRPr="00A2470A" w:rsidRDefault="007A2C60" w:rsidP="007A2C60">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B2EF2AA" w14:textId="43E4F2AB" w:rsidR="007A2C60" w:rsidRPr="00A2470A" w:rsidRDefault="007A2C60" w:rsidP="007A2C60">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7A2C60" w:rsidRPr="00A2470A" w:rsidRDefault="007A2C60" w:rsidP="007A2C60">
            <w:pPr>
              <w:pStyle w:val="TAC"/>
            </w:pPr>
            <w:r w:rsidRPr="00A2470A">
              <w:rPr>
                <w:lang w:eastAsia="zh-CN"/>
              </w:rPr>
              <w:t>No</w:t>
            </w:r>
          </w:p>
        </w:tc>
      </w:tr>
      <w:tr w:rsidR="00B20102" w:rsidRPr="00A2470A" w14:paraId="5A0024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39F052" w14:textId="24220C8A" w:rsidR="00B20102" w:rsidRPr="00A2470A" w:rsidRDefault="00B20102" w:rsidP="00B20102">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41C55401" w14:textId="4947DA9B" w:rsidR="00B20102" w:rsidRPr="00A2470A" w:rsidRDefault="00B20102" w:rsidP="00B20102">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4A347883" w14:textId="77777777" w:rsidR="00B20102" w:rsidRPr="00A2470A" w:rsidRDefault="00B20102" w:rsidP="00B20102">
            <w:pPr>
              <w:pStyle w:val="TAC"/>
              <w:rPr>
                <w:lang w:eastAsia="zh-CN"/>
              </w:rPr>
            </w:pPr>
          </w:p>
        </w:tc>
      </w:tr>
      <w:tr w:rsidR="00434B62"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34B62" w:rsidRPr="00A2470A" w:rsidRDefault="00434B62" w:rsidP="00112DA3">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34B62" w:rsidRPr="00A2470A" w:rsidRDefault="00434B62" w:rsidP="00A054CB">
            <w:pPr>
              <w:pStyle w:val="TAC"/>
              <w:rPr>
                <w:lang w:eastAsia="zh-CN"/>
              </w:rPr>
            </w:pPr>
          </w:p>
        </w:tc>
      </w:tr>
      <w:tr w:rsidR="00434B62"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34B62" w:rsidRPr="00A2470A" w:rsidRDefault="00434B62" w:rsidP="00112DA3">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34B62" w:rsidRPr="00A2470A" w:rsidRDefault="00434B62" w:rsidP="00A054CB">
            <w:pPr>
              <w:pStyle w:val="TAC"/>
              <w:rPr>
                <w:lang w:eastAsia="zh-CN"/>
              </w:rPr>
            </w:pPr>
          </w:p>
        </w:tc>
      </w:tr>
      <w:tr w:rsidR="00434B62"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34B62" w:rsidRPr="00A2470A" w:rsidRDefault="00434B62" w:rsidP="00112DA3">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34B62" w:rsidRPr="00A2470A" w:rsidRDefault="00434B62" w:rsidP="00A054CB">
            <w:pPr>
              <w:pStyle w:val="TAC"/>
              <w:rPr>
                <w:lang w:eastAsia="zh-CN"/>
              </w:rPr>
            </w:pPr>
          </w:p>
        </w:tc>
      </w:tr>
      <w:tr w:rsidR="00434B62"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34B62" w:rsidRPr="00A2470A" w:rsidRDefault="00434B62" w:rsidP="00112DA3">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34B62" w:rsidRPr="00A2470A" w:rsidRDefault="00434B62" w:rsidP="00A054CB">
            <w:pPr>
              <w:pStyle w:val="TAC"/>
              <w:rPr>
                <w:lang w:eastAsia="zh-CN"/>
              </w:rPr>
            </w:pPr>
          </w:p>
        </w:tc>
      </w:tr>
      <w:tr w:rsidR="00434B62"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34B62" w:rsidRPr="00A2470A" w:rsidRDefault="00434B62" w:rsidP="00112DA3">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34B62" w:rsidRPr="00A2470A" w:rsidRDefault="00434B62" w:rsidP="00A054CB">
            <w:pPr>
              <w:pStyle w:val="TAC"/>
              <w:rPr>
                <w:lang w:eastAsia="zh-CN"/>
              </w:rPr>
            </w:pPr>
          </w:p>
        </w:tc>
      </w:tr>
      <w:tr w:rsidR="00434B62"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34B62" w:rsidRPr="00A2470A" w:rsidRDefault="00434B62" w:rsidP="00112DA3">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434B62" w:rsidRPr="00A2470A" w:rsidRDefault="00434B62" w:rsidP="00A054CB">
            <w:pPr>
              <w:pStyle w:val="TAC"/>
            </w:pPr>
            <w:r w:rsidRPr="00A2470A">
              <w:rPr>
                <w:rFonts w:cs="Arial"/>
                <w:color w:val="000000"/>
                <w:szCs w:val="18"/>
                <w:lang w:eastAsia="ja-JP"/>
              </w:rPr>
              <w:t>n12</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34B62" w:rsidRPr="00A2470A" w:rsidRDefault="00434B62" w:rsidP="00A054CB">
            <w:pPr>
              <w:pStyle w:val="TAC"/>
              <w:rPr>
                <w:lang w:eastAsia="zh-CN"/>
              </w:rPr>
            </w:pPr>
          </w:p>
        </w:tc>
      </w:tr>
      <w:tr w:rsidR="00434B62"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34B62" w:rsidRPr="00A2470A" w:rsidRDefault="00434B62" w:rsidP="00112DA3">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34B62" w:rsidRPr="00A2470A" w:rsidRDefault="00434B62" w:rsidP="00A054CB">
            <w:pPr>
              <w:pStyle w:val="TAC"/>
              <w:rPr>
                <w:lang w:eastAsia="zh-CN"/>
              </w:rPr>
            </w:pPr>
          </w:p>
        </w:tc>
      </w:tr>
      <w:tr w:rsidR="00434B62"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34B62" w:rsidRPr="00A2470A" w:rsidRDefault="00434B62" w:rsidP="00A054CB">
            <w:pPr>
              <w:pStyle w:val="TAC"/>
              <w:rPr>
                <w:lang w:eastAsia="zh-CN"/>
              </w:rPr>
            </w:pPr>
          </w:p>
        </w:tc>
      </w:tr>
      <w:tr w:rsidR="00434B62"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34B62" w:rsidRPr="00A2470A" w:rsidRDefault="00434B62" w:rsidP="00112DA3">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434B62" w:rsidRPr="00A2470A" w:rsidRDefault="00434B62" w:rsidP="00A054CB">
            <w:pPr>
              <w:pStyle w:val="TAC"/>
            </w:pPr>
            <w:r w:rsidRPr="00A2470A">
              <w:t>n13,</w:t>
            </w:r>
            <w:r w:rsidR="00A2470A">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34B62" w:rsidRPr="00A2470A" w:rsidRDefault="00434B62" w:rsidP="00A054CB">
            <w:pPr>
              <w:pStyle w:val="TAC"/>
              <w:rPr>
                <w:lang w:eastAsia="zh-CN"/>
              </w:rPr>
            </w:pPr>
          </w:p>
        </w:tc>
      </w:tr>
      <w:tr w:rsidR="00434B62"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34B62" w:rsidRPr="00A2470A" w:rsidRDefault="00434B62" w:rsidP="00112DA3">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434B62" w:rsidRPr="00A2470A" w:rsidRDefault="00434B62" w:rsidP="00A054CB">
            <w:pPr>
              <w:pStyle w:val="TAC"/>
              <w:rPr>
                <w:lang w:eastAsia="zh-CN"/>
              </w:rPr>
            </w:pPr>
            <w:r w:rsidRPr="00A2470A">
              <w:t>n13,</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34B62" w:rsidRPr="00A2470A" w:rsidRDefault="00434B62" w:rsidP="00A054CB">
            <w:pPr>
              <w:pStyle w:val="TAC"/>
              <w:rPr>
                <w:lang w:eastAsia="zh-CN"/>
              </w:rPr>
            </w:pPr>
          </w:p>
        </w:tc>
      </w:tr>
      <w:tr w:rsidR="00434B62"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34B62" w:rsidRPr="00A2470A" w:rsidRDefault="00434B62" w:rsidP="00112DA3">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434B62" w:rsidRPr="00A2470A" w:rsidRDefault="00434B62" w:rsidP="00A054CB">
            <w:pPr>
              <w:pStyle w:val="TAC"/>
            </w:pPr>
            <w:r w:rsidRPr="00A2470A">
              <w:t>n</w:t>
            </w:r>
            <w:r w:rsidRPr="00A2470A">
              <w:rPr>
                <w:rFonts w:hint="eastAsia"/>
                <w:lang w:eastAsia="zh-CN"/>
              </w:rPr>
              <w:t>13</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34B62" w:rsidRPr="00A2470A" w:rsidRDefault="00434B62" w:rsidP="00A054CB">
            <w:pPr>
              <w:pStyle w:val="TAC"/>
              <w:rPr>
                <w:lang w:eastAsia="zh-CN"/>
              </w:rPr>
            </w:pPr>
          </w:p>
        </w:tc>
      </w:tr>
      <w:tr w:rsidR="00434B62"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34B62" w:rsidRPr="00A2470A" w:rsidRDefault="00434B62" w:rsidP="00112DA3">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34B62" w:rsidRPr="00A2470A" w:rsidRDefault="00434B62" w:rsidP="00A054CB">
            <w:pPr>
              <w:pStyle w:val="TAC"/>
              <w:rPr>
                <w:lang w:eastAsia="zh-CN"/>
              </w:rPr>
            </w:pPr>
          </w:p>
        </w:tc>
      </w:tr>
      <w:tr w:rsidR="00434B62"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34B62" w:rsidRPr="00A2470A" w:rsidRDefault="00434B62" w:rsidP="00112DA3">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34B62" w:rsidRPr="00A2470A" w:rsidRDefault="00434B62" w:rsidP="00A054CB">
            <w:pPr>
              <w:pStyle w:val="TAC"/>
              <w:rPr>
                <w:lang w:eastAsia="zh-CN"/>
              </w:rPr>
            </w:pPr>
          </w:p>
        </w:tc>
      </w:tr>
      <w:tr w:rsidR="00434B62"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34B62" w:rsidRPr="00A2470A" w:rsidRDefault="00434B62" w:rsidP="00112DA3">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34B62" w:rsidRPr="00A2470A" w:rsidRDefault="00434B62" w:rsidP="00A054CB">
            <w:pPr>
              <w:pStyle w:val="TAC"/>
              <w:rPr>
                <w:lang w:eastAsia="zh-CN"/>
              </w:rPr>
            </w:pPr>
          </w:p>
        </w:tc>
      </w:tr>
      <w:tr w:rsidR="00434B62"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34B62" w:rsidRPr="00A2470A" w:rsidRDefault="00434B62" w:rsidP="00112DA3">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434B62" w:rsidRPr="00A2470A" w:rsidRDefault="00434B62" w:rsidP="00A054CB">
            <w:pPr>
              <w:pStyle w:val="TAC"/>
            </w:pPr>
            <w:r w:rsidRPr="00A2470A">
              <w:rPr>
                <w:rFonts w:hint="eastAsia"/>
                <w:lang w:eastAsia="zh-CN"/>
              </w:rPr>
              <w:t>n1</w:t>
            </w:r>
            <w:r w:rsidRPr="00A2470A">
              <w:rPr>
                <w:lang w:eastAsia="zh-CN"/>
              </w:rPr>
              <w:t>8</w:t>
            </w:r>
            <w:r w:rsidRPr="00A2470A">
              <w:rPr>
                <w:rFonts w:hint="eastAsia"/>
                <w:lang w:eastAsia="zh-CN"/>
              </w:rPr>
              <w:t>,</w:t>
            </w:r>
            <w:r w:rsidR="00A2470A">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34B62" w:rsidRPr="00A2470A" w:rsidRDefault="00434B62" w:rsidP="00A054CB">
            <w:pPr>
              <w:pStyle w:val="TAC"/>
              <w:rPr>
                <w:lang w:eastAsia="zh-CN"/>
              </w:rPr>
            </w:pPr>
          </w:p>
        </w:tc>
      </w:tr>
      <w:tr w:rsidR="00434B62"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34B62" w:rsidRPr="00A2470A" w:rsidRDefault="00434B62" w:rsidP="00112DA3">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434B62" w:rsidRPr="00A2470A" w:rsidRDefault="00434B62" w:rsidP="00112DA3">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sidR="00A2470A">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34B62" w:rsidRPr="00A2470A" w:rsidRDefault="00434B62" w:rsidP="00112DA3">
            <w:pPr>
              <w:pStyle w:val="TAC"/>
              <w:rPr>
                <w:lang w:eastAsia="zh-CN"/>
              </w:rPr>
            </w:pPr>
          </w:p>
        </w:tc>
      </w:tr>
      <w:tr w:rsidR="007A2C60"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35C8DF88" w:rsidR="007A2C60" w:rsidRPr="00A2470A" w:rsidRDefault="007A2C60" w:rsidP="007A2C60">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051AD1D8" w14:textId="5ADF789B" w:rsidR="007A2C60" w:rsidRPr="00A2470A" w:rsidRDefault="007A2C60" w:rsidP="007A2C60">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7A2C60" w:rsidRPr="00A2470A" w:rsidRDefault="007A2C60" w:rsidP="007A2C60">
            <w:pPr>
              <w:pStyle w:val="TAC"/>
              <w:rPr>
                <w:lang w:eastAsia="zh-CN"/>
              </w:rPr>
            </w:pPr>
          </w:p>
        </w:tc>
      </w:tr>
      <w:tr w:rsidR="00434B62"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34B62" w:rsidRPr="00A2470A" w:rsidRDefault="00434B62" w:rsidP="00112DA3">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34B62" w:rsidRPr="00A2470A" w:rsidRDefault="00434B62" w:rsidP="00A054CB">
            <w:pPr>
              <w:pStyle w:val="TAC"/>
              <w:rPr>
                <w:lang w:eastAsia="zh-CN"/>
              </w:rPr>
            </w:pPr>
          </w:p>
        </w:tc>
      </w:tr>
      <w:tr w:rsidR="00434B62"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34B62" w:rsidRPr="00A2470A" w:rsidRDefault="00434B62" w:rsidP="00A054CB">
            <w:pPr>
              <w:pStyle w:val="TAC"/>
              <w:rPr>
                <w:lang w:eastAsia="zh-CN"/>
              </w:rPr>
            </w:pPr>
          </w:p>
        </w:tc>
      </w:tr>
      <w:tr w:rsidR="00434B62"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34B62" w:rsidRPr="00A2470A" w:rsidRDefault="00434B62" w:rsidP="00112DA3">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434B62" w:rsidRPr="00A2470A" w:rsidRDefault="00434B62" w:rsidP="00A054CB">
            <w:pPr>
              <w:pStyle w:val="TAC"/>
              <w:rPr>
                <w:lang w:eastAsia="zh-CN"/>
              </w:rPr>
            </w:pPr>
            <w:r w:rsidRPr="00A2470A">
              <w:rPr>
                <w:lang w:eastAsia="zh-CN"/>
              </w:rPr>
              <w:t>n18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34B62" w:rsidRPr="00A2470A" w:rsidRDefault="00434B62" w:rsidP="00A054CB">
            <w:pPr>
              <w:pStyle w:val="TAC"/>
              <w:rPr>
                <w:lang w:eastAsia="zh-CN"/>
              </w:rPr>
            </w:pPr>
          </w:p>
        </w:tc>
      </w:tr>
      <w:tr w:rsidR="00434B62"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34B62" w:rsidRPr="00A2470A" w:rsidRDefault="00434B62" w:rsidP="00112DA3">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434B62" w:rsidRPr="00A2470A" w:rsidRDefault="00434B62" w:rsidP="00A054CB">
            <w:pPr>
              <w:pStyle w:val="TAC"/>
            </w:pPr>
            <w:r w:rsidRPr="00A2470A">
              <w:rPr>
                <w:rFonts w:hint="eastAsia"/>
                <w:lang w:eastAsia="zh-CN"/>
              </w:rPr>
              <w:t>n20,</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34B62" w:rsidRPr="00A2470A" w:rsidRDefault="00434B62" w:rsidP="00A054CB">
            <w:pPr>
              <w:pStyle w:val="TAC"/>
              <w:rPr>
                <w:lang w:eastAsia="zh-CN"/>
              </w:rPr>
            </w:pPr>
          </w:p>
        </w:tc>
      </w:tr>
      <w:tr w:rsidR="00434B62"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34B62" w:rsidRPr="00A2470A" w:rsidRDefault="00434B62" w:rsidP="00112DA3">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434B62" w:rsidRPr="00A2470A" w:rsidRDefault="00434B62" w:rsidP="00A054CB">
            <w:pPr>
              <w:pStyle w:val="TAC"/>
              <w:rPr>
                <w:lang w:eastAsia="zh-CN"/>
              </w:rPr>
            </w:pPr>
            <w:r w:rsidRPr="00A2470A">
              <w:rPr>
                <w:rFonts w:eastAsia="MS Mincho" w:cs="Arial"/>
                <w:bCs/>
                <w:szCs w:val="18"/>
              </w:rPr>
              <w:t>n20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34B62" w:rsidRPr="00A2470A" w:rsidRDefault="00434B62" w:rsidP="00A054CB">
            <w:pPr>
              <w:pStyle w:val="TAC"/>
              <w:rPr>
                <w:lang w:eastAsia="zh-CN"/>
              </w:rPr>
            </w:pPr>
          </w:p>
        </w:tc>
      </w:tr>
      <w:tr w:rsidR="00B20102" w:rsidRPr="00A2470A" w14:paraId="430B28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D572DB" w14:textId="39195C19" w:rsidR="00B20102" w:rsidRPr="00A2470A" w:rsidRDefault="00B20102" w:rsidP="00B20102">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52A43338" w14:textId="1CEF0825" w:rsidR="00B20102" w:rsidRPr="00A2470A" w:rsidRDefault="00B20102" w:rsidP="00B20102">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4DC855" w14:textId="77777777" w:rsidR="00B20102" w:rsidRPr="00A2470A" w:rsidRDefault="00B20102" w:rsidP="00B20102">
            <w:pPr>
              <w:pStyle w:val="TAC"/>
              <w:rPr>
                <w:lang w:eastAsia="zh-CN"/>
              </w:rPr>
            </w:pPr>
          </w:p>
        </w:tc>
      </w:tr>
      <w:tr w:rsidR="00434B62"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34B62" w:rsidRPr="00A2470A" w:rsidRDefault="00434B62" w:rsidP="00112DA3">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34B62" w:rsidRPr="00A2470A" w:rsidRDefault="00434B62" w:rsidP="00A054CB">
            <w:pPr>
              <w:pStyle w:val="TAC"/>
              <w:rPr>
                <w:lang w:eastAsia="zh-CN"/>
              </w:rPr>
            </w:pPr>
          </w:p>
        </w:tc>
      </w:tr>
      <w:tr w:rsidR="00B20102" w:rsidRPr="00A2470A" w14:paraId="59B274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F6743D" w14:textId="4FABF26F" w:rsidR="00B20102" w:rsidRPr="00A2470A" w:rsidRDefault="00B20102" w:rsidP="00B20102">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D61078" w14:textId="128074B4" w:rsidR="00B20102" w:rsidRPr="00A2470A" w:rsidRDefault="00B20102" w:rsidP="00B20102">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7E4289EE" w14:textId="77777777" w:rsidR="00B20102" w:rsidRPr="00A2470A" w:rsidRDefault="00B20102" w:rsidP="00B20102">
            <w:pPr>
              <w:pStyle w:val="TAC"/>
              <w:rPr>
                <w:lang w:eastAsia="zh-CN"/>
              </w:rPr>
            </w:pPr>
          </w:p>
        </w:tc>
      </w:tr>
      <w:tr w:rsidR="00434B62"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34B62" w:rsidRPr="00A2470A" w:rsidRDefault="00434B62" w:rsidP="00112DA3">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34B62" w:rsidRPr="00A2470A" w:rsidRDefault="00434B62" w:rsidP="00A054CB">
            <w:pPr>
              <w:pStyle w:val="TAC"/>
              <w:rPr>
                <w:lang w:eastAsia="zh-CN"/>
              </w:rPr>
            </w:pPr>
          </w:p>
        </w:tc>
      </w:tr>
      <w:tr w:rsidR="00B20102" w:rsidRPr="00A2470A" w14:paraId="2EE08FE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65D293" w14:textId="6CE53A27" w:rsidR="00B20102" w:rsidRPr="00A2470A" w:rsidRDefault="00B20102" w:rsidP="00B20102">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14C15BD" w14:textId="30F4D996" w:rsidR="00B20102" w:rsidRPr="00A2470A" w:rsidRDefault="00B20102" w:rsidP="00B20102">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1EEAC050" w14:textId="77777777" w:rsidR="00B20102" w:rsidRPr="00A2470A" w:rsidRDefault="00B20102" w:rsidP="00B20102">
            <w:pPr>
              <w:pStyle w:val="TAC"/>
              <w:rPr>
                <w:lang w:eastAsia="zh-CN"/>
              </w:rPr>
            </w:pPr>
          </w:p>
        </w:tc>
      </w:tr>
      <w:tr w:rsidR="00434B62"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34B62" w:rsidRPr="00A2470A" w:rsidRDefault="00434B62" w:rsidP="00112DA3">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34B62" w:rsidRPr="00A2470A" w:rsidRDefault="00434B62" w:rsidP="00A054CB">
            <w:pPr>
              <w:pStyle w:val="TAC"/>
              <w:rPr>
                <w:lang w:eastAsia="zh-CN"/>
              </w:rPr>
            </w:pPr>
          </w:p>
        </w:tc>
      </w:tr>
      <w:tr w:rsidR="00434B62"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34B62" w:rsidRPr="00A2470A" w:rsidRDefault="00434B62" w:rsidP="00A054CB">
            <w:pPr>
              <w:pStyle w:val="TAC"/>
              <w:rPr>
                <w:lang w:eastAsia="zh-CN"/>
              </w:rPr>
            </w:pPr>
          </w:p>
        </w:tc>
      </w:tr>
      <w:tr w:rsidR="00434B62"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34B62" w:rsidRPr="00A2470A" w:rsidRDefault="00434B62" w:rsidP="00A054CB">
            <w:pPr>
              <w:pStyle w:val="TAC"/>
              <w:rPr>
                <w:lang w:eastAsia="zh-CN"/>
              </w:rPr>
            </w:pPr>
          </w:p>
        </w:tc>
      </w:tr>
      <w:tr w:rsidR="00434B62"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34B62" w:rsidRPr="00A2470A" w:rsidRDefault="00434B62" w:rsidP="00A054CB">
            <w:pPr>
              <w:pStyle w:val="TAC"/>
              <w:rPr>
                <w:lang w:eastAsia="zh-CN"/>
              </w:rPr>
            </w:pPr>
          </w:p>
        </w:tc>
      </w:tr>
      <w:tr w:rsidR="00434B62"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34B62" w:rsidRPr="00A2470A" w:rsidRDefault="00434B62" w:rsidP="00112DA3">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434B62" w:rsidRPr="00A2470A" w:rsidRDefault="00434B62" w:rsidP="00A054CB">
            <w:pPr>
              <w:pStyle w:val="TAC"/>
              <w:rPr>
                <w:lang w:eastAsia="zh-CN"/>
              </w:rPr>
            </w:pPr>
            <w:r w:rsidRPr="00A2470A">
              <w:t>n25,</w:t>
            </w:r>
            <w:r w:rsidR="00A2470A">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34B62" w:rsidRPr="00A2470A" w:rsidRDefault="00434B62" w:rsidP="00A054CB">
            <w:pPr>
              <w:pStyle w:val="TAC"/>
              <w:rPr>
                <w:lang w:eastAsia="zh-CN"/>
              </w:rPr>
            </w:pPr>
          </w:p>
        </w:tc>
      </w:tr>
      <w:tr w:rsidR="00434B62"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34B62" w:rsidRPr="00A2470A" w:rsidRDefault="00434B62" w:rsidP="00112DA3">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34B62" w:rsidRPr="00A2470A" w:rsidRDefault="00434B62" w:rsidP="00A054CB">
            <w:pPr>
              <w:pStyle w:val="TAC"/>
              <w:rPr>
                <w:lang w:eastAsia="zh-CN"/>
              </w:rPr>
            </w:pPr>
          </w:p>
        </w:tc>
      </w:tr>
      <w:tr w:rsidR="00434B62"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34B62" w:rsidRPr="00A2470A" w:rsidRDefault="00434B62" w:rsidP="00112DA3">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34B62" w:rsidRPr="00A2470A" w:rsidRDefault="00434B62" w:rsidP="00A054CB">
            <w:pPr>
              <w:pStyle w:val="TAC"/>
              <w:rPr>
                <w:lang w:eastAsia="zh-CN"/>
              </w:rPr>
            </w:pPr>
          </w:p>
        </w:tc>
      </w:tr>
      <w:tr w:rsidR="00434B62"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34B62" w:rsidRPr="00A2470A" w:rsidRDefault="00434B62" w:rsidP="00112DA3">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434B62" w:rsidRPr="00A2470A" w:rsidRDefault="00434B62" w:rsidP="00A054CB">
            <w:pPr>
              <w:pStyle w:val="TAC"/>
              <w:rPr>
                <w:lang w:eastAsia="zh-CN"/>
              </w:rPr>
            </w:pPr>
            <w:r w:rsidRPr="00A2470A">
              <w:rPr>
                <w:lang w:eastAsia="zh-CN"/>
              </w:rPr>
              <w:t>n25,</w:t>
            </w:r>
            <w:r w:rsidR="00A2470A">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34B62" w:rsidRPr="00A2470A" w:rsidRDefault="00434B62" w:rsidP="00A054CB">
            <w:pPr>
              <w:pStyle w:val="TAC"/>
              <w:rPr>
                <w:lang w:eastAsia="zh-CN"/>
              </w:rPr>
            </w:pPr>
          </w:p>
        </w:tc>
      </w:tr>
      <w:tr w:rsidR="00434B62"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34B62" w:rsidRPr="00A2470A" w:rsidRDefault="00434B62" w:rsidP="00112DA3">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34B62" w:rsidRPr="00A2470A" w:rsidRDefault="00434B62" w:rsidP="00A054CB">
            <w:pPr>
              <w:pStyle w:val="TAC"/>
              <w:rPr>
                <w:lang w:eastAsia="zh-CN"/>
              </w:rPr>
            </w:pPr>
          </w:p>
        </w:tc>
      </w:tr>
      <w:tr w:rsidR="00434B62"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34B62" w:rsidRPr="00A2470A" w:rsidRDefault="00434B62" w:rsidP="00112DA3">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34B62" w:rsidRPr="00A2470A" w:rsidRDefault="00434B62" w:rsidP="00A054CB">
            <w:pPr>
              <w:pStyle w:val="TAC"/>
              <w:rPr>
                <w:lang w:eastAsia="zh-CN"/>
              </w:rPr>
            </w:pPr>
          </w:p>
        </w:tc>
      </w:tr>
      <w:tr w:rsidR="00434B62"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34B62" w:rsidRPr="00A2470A" w:rsidRDefault="00434B62" w:rsidP="00112DA3">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34B62" w:rsidRPr="00A2470A" w:rsidRDefault="00434B62" w:rsidP="00A054CB">
            <w:pPr>
              <w:pStyle w:val="TAC"/>
              <w:rPr>
                <w:lang w:eastAsia="zh-CN"/>
              </w:rPr>
            </w:pPr>
          </w:p>
        </w:tc>
      </w:tr>
      <w:tr w:rsidR="00434B62"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34B62" w:rsidRPr="00A2470A" w:rsidRDefault="00434B62" w:rsidP="00112DA3">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34B62" w:rsidRPr="00A2470A" w:rsidRDefault="00434B62" w:rsidP="00A054CB">
            <w:pPr>
              <w:pStyle w:val="TAC"/>
              <w:rPr>
                <w:lang w:eastAsia="zh-CN"/>
              </w:rPr>
            </w:pPr>
          </w:p>
        </w:tc>
      </w:tr>
      <w:tr w:rsidR="00434B62"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34B62" w:rsidRPr="00A2470A" w:rsidRDefault="00434B62" w:rsidP="00112DA3">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34B62" w:rsidRPr="00A2470A" w:rsidRDefault="00434B62" w:rsidP="00A054CB">
            <w:pPr>
              <w:pStyle w:val="TAC"/>
              <w:rPr>
                <w:lang w:eastAsia="zh-CN"/>
              </w:rPr>
            </w:pPr>
          </w:p>
        </w:tc>
      </w:tr>
      <w:tr w:rsidR="00434B62"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34B62" w:rsidRPr="00A2470A" w:rsidRDefault="00434B62" w:rsidP="00112DA3">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34B62" w:rsidRPr="00A2470A" w:rsidRDefault="00434B62" w:rsidP="00A054CB">
            <w:pPr>
              <w:pStyle w:val="TAC"/>
              <w:rPr>
                <w:lang w:eastAsia="zh-CN"/>
              </w:rPr>
            </w:pPr>
          </w:p>
        </w:tc>
      </w:tr>
      <w:tr w:rsidR="00434B62"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34B62" w:rsidRPr="00A2470A" w:rsidRDefault="00EE26D6" w:rsidP="00112DA3">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434B62" w:rsidRPr="00A2470A" w:rsidRDefault="00434B62" w:rsidP="00A054CB">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34B62" w:rsidRPr="00A2470A" w:rsidRDefault="00434B62" w:rsidP="00A054CB">
            <w:pPr>
              <w:pStyle w:val="TAC"/>
              <w:rPr>
                <w:lang w:eastAsia="zh-CN"/>
              </w:rPr>
            </w:pPr>
          </w:p>
        </w:tc>
      </w:tr>
      <w:tr w:rsidR="0067680C"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67680C" w:rsidRPr="00A2470A" w:rsidRDefault="0067680C" w:rsidP="00112DA3">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67680C" w:rsidRPr="00A2470A" w:rsidRDefault="0067680C" w:rsidP="0067680C">
            <w:pPr>
              <w:pStyle w:val="TAC"/>
              <w:rPr>
                <w:lang w:eastAsia="zh-CN"/>
              </w:rPr>
            </w:pPr>
          </w:p>
        </w:tc>
      </w:tr>
      <w:tr w:rsidR="0067680C"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67680C" w:rsidRPr="00A2470A" w:rsidRDefault="0067680C" w:rsidP="00112DA3">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67680C" w:rsidRPr="00A2470A" w:rsidRDefault="0067680C" w:rsidP="0067680C">
            <w:pPr>
              <w:pStyle w:val="TAC"/>
              <w:rPr>
                <w:lang w:eastAsia="zh-CN"/>
              </w:rPr>
            </w:pPr>
          </w:p>
        </w:tc>
      </w:tr>
      <w:tr w:rsidR="00434B62"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34B62" w:rsidRPr="00A2470A" w:rsidRDefault="00434B62" w:rsidP="00A054CB">
            <w:pPr>
              <w:pStyle w:val="TAC"/>
              <w:rPr>
                <w:lang w:eastAsia="zh-CN"/>
              </w:rPr>
            </w:pPr>
          </w:p>
        </w:tc>
      </w:tr>
      <w:tr w:rsidR="00434B62"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34B62" w:rsidRPr="00A2470A" w:rsidRDefault="00434B62" w:rsidP="00A054CB">
            <w:pPr>
              <w:pStyle w:val="TAC"/>
              <w:rPr>
                <w:lang w:eastAsia="zh-CN"/>
              </w:rPr>
            </w:pPr>
          </w:p>
        </w:tc>
      </w:tr>
      <w:tr w:rsidR="00E024BB"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E024BB" w:rsidRPr="00A2470A" w:rsidRDefault="00E024BB" w:rsidP="00112DA3">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E024BB" w:rsidRPr="00A2470A" w:rsidRDefault="00E024BB" w:rsidP="00E024B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E024BB" w:rsidRPr="00A2470A" w:rsidRDefault="00E024BB" w:rsidP="00E024BB">
            <w:pPr>
              <w:pStyle w:val="TAC"/>
              <w:rPr>
                <w:lang w:eastAsia="zh-CN"/>
              </w:rPr>
            </w:pPr>
          </w:p>
        </w:tc>
      </w:tr>
      <w:tr w:rsidR="00434B62"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34B62" w:rsidRPr="00A2470A" w:rsidRDefault="00434B62" w:rsidP="00112DA3">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34B62" w:rsidRPr="00A2470A" w:rsidRDefault="00434B62" w:rsidP="00A054CB">
            <w:pPr>
              <w:pStyle w:val="TAC"/>
              <w:rPr>
                <w:lang w:eastAsia="zh-CN"/>
              </w:rPr>
            </w:pPr>
          </w:p>
        </w:tc>
      </w:tr>
      <w:tr w:rsidR="00434B62"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34B62" w:rsidRPr="00A2470A" w:rsidRDefault="00434B62" w:rsidP="00A054CB">
            <w:pPr>
              <w:pStyle w:val="TAC"/>
              <w:rPr>
                <w:lang w:eastAsia="zh-CN"/>
              </w:rPr>
            </w:pPr>
          </w:p>
        </w:tc>
      </w:tr>
      <w:tr w:rsidR="00434B62"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34B62" w:rsidRPr="00A2470A" w:rsidRDefault="00434B62" w:rsidP="00A054CB">
            <w:pPr>
              <w:pStyle w:val="TAC"/>
              <w:rPr>
                <w:lang w:eastAsia="zh-CN"/>
              </w:rPr>
            </w:pPr>
          </w:p>
        </w:tc>
      </w:tr>
      <w:tr w:rsidR="00434B62"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34B62" w:rsidRPr="00A2470A" w:rsidRDefault="00434B62" w:rsidP="00112DA3">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34B62" w:rsidRPr="00A2470A" w:rsidRDefault="00434B62" w:rsidP="00A054CB">
            <w:pPr>
              <w:pStyle w:val="TAC"/>
              <w:rPr>
                <w:lang w:eastAsia="zh-CN"/>
              </w:rPr>
            </w:pPr>
          </w:p>
        </w:tc>
      </w:tr>
      <w:tr w:rsidR="00434B62"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34B62" w:rsidRPr="00A2470A" w:rsidRDefault="00434B62" w:rsidP="00A054CB">
            <w:pPr>
              <w:pStyle w:val="TAC"/>
              <w:rPr>
                <w:lang w:eastAsia="zh-CN"/>
              </w:rPr>
            </w:pPr>
          </w:p>
        </w:tc>
      </w:tr>
      <w:tr w:rsidR="00F052B4"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6342D3C" w:rsidR="00F052B4" w:rsidRPr="00A2470A" w:rsidRDefault="00F052B4" w:rsidP="00F052B4">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F8E2DCB" w14:textId="1ED2A80E" w:rsidR="00F052B4" w:rsidRPr="00A2470A" w:rsidRDefault="00F052B4" w:rsidP="00F052B4">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F052B4" w:rsidRPr="00A2470A" w:rsidRDefault="00F052B4" w:rsidP="00F052B4">
            <w:pPr>
              <w:pStyle w:val="TAC"/>
              <w:rPr>
                <w:lang w:eastAsia="zh-CN"/>
              </w:rPr>
            </w:pPr>
          </w:p>
        </w:tc>
      </w:tr>
      <w:tr w:rsidR="00F052B4"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4AB845EA" w:rsidR="00F052B4" w:rsidRPr="00A2470A" w:rsidRDefault="00F052B4" w:rsidP="00F052B4">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7F6480C4" w14:textId="0B56E813" w:rsidR="00F052B4" w:rsidRPr="00A2470A" w:rsidRDefault="00F052B4" w:rsidP="00F052B4">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F052B4" w:rsidRPr="00A2470A" w:rsidRDefault="00F052B4" w:rsidP="00F052B4">
            <w:pPr>
              <w:pStyle w:val="TAC"/>
              <w:rPr>
                <w:lang w:eastAsia="zh-CN"/>
              </w:rPr>
            </w:pPr>
          </w:p>
        </w:tc>
      </w:tr>
      <w:tr w:rsidR="00434B62"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34B62" w:rsidRPr="00A2470A" w:rsidRDefault="00434B62" w:rsidP="00112DA3">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434B62" w:rsidRPr="00A2470A" w:rsidRDefault="00434B62" w:rsidP="00A054CB">
            <w:pPr>
              <w:pStyle w:val="TAC"/>
              <w:rPr>
                <w:lang w:eastAsia="zh-CN"/>
              </w:rPr>
            </w:pPr>
            <w:r w:rsidRPr="00A2470A">
              <w:rPr>
                <w:rFonts w:eastAsia="MS Mincho" w:cs="Arial"/>
                <w:bCs/>
                <w:szCs w:val="18"/>
              </w:rPr>
              <w:t>n28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34B62" w:rsidRPr="00A2470A" w:rsidRDefault="00434B62" w:rsidP="00A054CB">
            <w:pPr>
              <w:pStyle w:val="TAC"/>
              <w:rPr>
                <w:lang w:eastAsia="zh-CN"/>
              </w:rPr>
            </w:pPr>
          </w:p>
        </w:tc>
      </w:tr>
      <w:tr w:rsidR="00434B62"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34B62" w:rsidRPr="00A2470A" w:rsidRDefault="00434B62" w:rsidP="00112DA3">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34B62" w:rsidRPr="00A2470A" w:rsidRDefault="00434B62" w:rsidP="00A054CB">
            <w:pPr>
              <w:pStyle w:val="TAC"/>
              <w:rPr>
                <w:lang w:eastAsia="zh-CN"/>
              </w:rPr>
            </w:pPr>
          </w:p>
        </w:tc>
      </w:tr>
      <w:tr w:rsidR="00434B62"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34B62" w:rsidRPr="00A2470A" w:rsidRDefault="00434B62" w:rsidP="00112DA3">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34B62" w:rsidRPr="00A2470A" w:rsidRDefault="00434B62" w:rsidP="00A054CB">
            <w:pPr>
              <w:pStyle w:val="TAC"/>
            </w:pPr>
          </w:p>
        </w:tc>
      </w:tr>
      <w:tr w:rsidR="00434B62"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34B62" w:rsidRPr="00A2470A" w:rsidRDefault="00434B62" w:rsidP="00112DA3">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34B62" w:rsidRPr="00A2470A" w:rsidRDefault="00434B62" w:rsidP="00A054CB">
            <w:pPr>
              <w:pStyle w:val="TAC"/>
            </w:pPr>
          </w:p>
        </w:tc>
      </w:tr>
      <w:tr w:rsidR="00434B62"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34B62" w:rsidRPr="00A2470A" w:rsidRDefault="00434B62" w:rsidP="00112DA3">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434B62" w:rsidRPr="00A2470A" w:rsidRDefault="00434B62" w:rsidP="00A054CB">
            <w:pPr>
              <w:pStyle w:val="TAC"/>
            </w:pPr>
            <w:r w:rsidRPr="00A2470A">
              <w:t>n28,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34B62" w:rsidRPr="00A2470A" w:rsidRDefault="00434B62" w:rsidP="00A054CB">
            <w:pPr>
              <w:pStyle w:val="TAC"/>
            </w:pPr>
          </w:p>
        </w:tc>
      </w:tr>
      <w:tr w:rsidR="00F052B4"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1A5F0A3C" w:rsidR="00F052B4" w:rsidRPr="00A2470A" w:rsidRDefault="00F052B4" w:rsidP="00F052B4">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3F0B76DA" w14:textId="56CD1FC0" w:rsidR="00F052B4" w:rsidRPr="00A2470A" w:rsidRDefault="00F052B4" w:rsidP="00F052B4">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F052B4" w:rsidRPr="00A2470A" w:rsidRDefault="00F052B4" w:rsidP="00F052B4">
            <w:pPr>
              <w:pStyle w:val="TAC"/>
              <w:rPr>
                <w:lang w:eastAsia="zh-CN"/>
              </w:rPr>
            </w:pPr>
            <w:r w:rsidRPr="00A2470A">
              <w:rPr>
                <w:lang w:eastAsia="zh-CN"/>
              </w:rPr>
              <w:t>No</w:t>
            </w:r>
          </w:p>
        </w:tc>
      </w:tr>
      <w:tr w:rsidR="00F052B4"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4B186CAC" w:rsidR="00F052B4" w:rsidRPr="00A2470A" w:rsidRDefault="00F052B4" w:rsidP="00F052B4">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4DDC21CC" w14:textId="3E208ED1" w:rsidR="00F052B4" w:rsidRPr="00A2470A" w:rsidRDefault="00F052B4" w:rsidP="00F052B4">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F052B4" w:rsidRPr="00A2470A" w:rsidRDefault="00F052B4" w:rsidP="00F052B4">
            <w:pPr>
              <w:pStyle w:val="TAC"/>
            </w:pPr>
            <w:r w:rsidRPr="00A2470A">
              <w:rPr>
                <w:lang w:eastAsia="zh-CN"/>
              </w:rPr>
              <w:t>No</w:t>
            </w:r>
          </w:p>
        </w:tc>
      </w:tr>
      <w:tr w:rsidR="00F052B4"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030DEA44" w:rsidR="00F052B4" w:rsidRPr="00A2470A" w:rsidRDefault="00F052B4" w:rsidP="00F052B4">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4A5D6D61" w14:textId="04E5301E" w:rsidR="00F052B4" w:rsidRPr="00A2470A" w:rsidRDefault="00F052B4" w:rsidP="00F052B4">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F052B4" w:rsidRPr="00A2470A" w:rsidRDefault="00F052B4" w:rsidP="00F052B4">
            <w:pPr>
              <w:pStyle w:val="TAC"/>
              <w:rPr>
                <w:lang w:eastAsia="zh-CN"/>
              </w:rPr>
            </w:pPr>
          </w:p>
        </w:tc>
      </w:tr>
      <w:tr w:rsidR="00434B62"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434B62" w:rsidRPr="00A2470A" w:rsidRDefault="00434B62" w:rsidP="00A054CB">
            <w:pPr>
              <w:pStyle w:val="TAC"/>
            </w:pPr>
            <w:r w:rsidRPr="00A2470A">
              <w:t>n28,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34B62" w:rsidRPr="00A2470A" w:rsidRDefault="00434B62" w:rsidP="00A054CB">
            <w:pPr>
              <w:pStyle w:val="TAC"/>
            </w:pPr>
          </w:p>
        </w:tc>
      </w:tr>
      <w:tr w:rsidR="00434B62"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34B62" w:rsidRPr="00A2470A" w:rsidRDefault="00434B62" w:rsidP="00112DA3">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434B62" w:rsidRPr="00A2470A" w:rsidRDefault="00434B62" w:rsidP="00A054CB">
            <w:pPr>
              <w:pStyle w:val="TAC"/>
            </w:pPr>
            <w:r w:rsidRPr="00A2470A">
              <w:rPr>
                <w:rFonts w:cs="Arial"/>
                <w:color w:val="000000"/>
                <w:szCs w:val="18"/>
              </w:rPr>
              <w:t>n28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34B62" w:rsidRPr="00A2470A" w:rsidRDefault="00434B62" w:rsidP="00A054CB">
            <w:pPr>
              <w:pStyle w:val="TAC"/>
            </w:pPr>
          </w:p>
        </w:tc>
      </w:tr>
      <w:tr w:rsidR="00EE26D6"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EE26D6" w:rsidRPr="00A2470A" w:rsidRDefault="00EE26D6" w:rsidP="00112DA3">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EE26D6" w:rsidRPr="00A2470A" w:rsidRDefault="00EE26D6" w:rsidP="00EE26D6">
            <w:pPr>
              <w:pStyle w:val="TAC"/>
            </w:pPr>
            <w:r w:rsidRPr="00A2470A">
              <w:rPr>
                <w:rFonts w:cs="Arial"/>
                <w:color w:val="000000"/>
                <w:szCs w:val="18"/>
              </w:rPr>
              <w:t>n28</w:t>
            </w:r>
            <w:r w:rsidRPr="00A2470A">
              <w:rPr>
                <w:rFonts w:cs="Arial"/>
                <w:color w:val="000000"/>
                <w:szCs w:val="18"/>
                <w:lang w:eastAsia="zh-CN"/>
              </w:rPr>
              <w:t>,</w:t>
            </w:r>
            <w:r w:rsidR="00A2470A">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EE26D6" w:rsidRPr="00A2470A" w:rsidRDefault="00EE26D6" w:rsidP="00EE26D6">
            <w:pPr>
              <w:pStyle w:val="TAC"/>
            </w:pPr>
          </w:p>
        </w:tc>
      </w:tr>
      <w:tr w:rsidR="00434B62"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34B62" w:rsidRPr="00A2470A" w:rsidRDefault="00434B62" w:rsidP="00112DA3">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434B62" w:rsidRPr="00A2470A" w:rsidRDefault="00434B62" w:rsidP="00A054CB">
            <w:pPr>
              <w:pStyle w:val="TAC"/>
            </w:pPr>
            <w:r w:rsidRPr="00A2470A">
              <w:t>n29,</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34B62" w:rsidRPr="00A2470A" w:rsidRDefault="00434B62" w:rsidP="00A054CB">
            <w:pPr>
              <w:pStyle w:val="TAC"/>
            </w:pPr>
          </w:p>
        </w:tc>
      </w:tr>
      <w:tr w:rsidR="0067680C"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67680C" w:rsidRPr="00A2470A" w:rsidRDefault="0067680C" w:rsidP="00112DA3">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67680C" w:rsidRPr="00A2470A" w:rsidRDefault="0067680C" w:rsidP="0067680C">
            <w:pPr>
              <w:pStyle w:val="TAC"/>
            </w:pPr>
            <w:r w:rsidRPr="00A2470A">
              <w:t>n29,</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67680C" w:rsidRPr="00A2470A" w:rsidRDefault="0067680C" w:rsidP="0067680C">
            <w:pPr>
              <w:pStyle w:val="TAC"/>
            </w:pPr>
          </w:p>
        </w:tc>
      </w:tr>
      <w:tr w:rsidR="00434B62"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34B62" w:rsidRPr="00A2470A" w:rsidRDefault="00434B62" w:rsidP="00112DA3">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434B62" w:rsidRPr="00A2470A" w:rsidRDefault="00434B62" w:rsidP="00A054CB">
            <w:pPr>
              <w:pStyle w:val="TAC"/>
            </w:pPr>
            <w:r w:rsidRPr="00A2470A">
              <w:t>n29,</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34B62" w:rsidRPr="00A2470A" w:rsidRDefault="00434B62" w:rsidP="00A054CB">
            <w:pPr>
              <w:pStyle w:val="TAC"/>
            </w:pPr>
          </w:p>
        </w:tc>
      </w:tr>
      <w:tr w:rsidR="00434B62"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34B62" w:rsidRPr="00A2470A" w:rsidRDefault="00434B62" w:rsidP="00112DA3">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434B62" w:rsidRPr="00A2470A" w:rsidRDefault="00434B62" w:rsidP="00A054CB">
            <w:pPr>
              <w:pStyle w:val="TAC"/>
              <w:rPr>
                <w:lang w:eastAsia="zh-CN"/>
              </w:rPr>
            </w:pPr>
            <w:r w:rsidRPr="00A2470A">
              <w:t>n29,</w:t>
            </w:r>
            <w:r w:rsidR="00A2470A">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34B62" w:rsidRPr="00A2470A" w:rsidRDefault="00434B62" w:rsidP="00A054CB">
            <w:pPr>
              <w:pStyle w:val="TAC"/>
            </w:pPr>
          </w:p>
        </w:tc>
      </w:tr>
      <w:tr w:rsidR="00434B62"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77777777" w:rsidR="00434B62" w:rsidRPr="00A2470A" w:rsidRDefault="00434B62" w:rsidP="00112DA3">
            <w:pPr>
              <w:pStyle w:val="TAC"/>
              <w:keepNext w:val="0"/>
              <w:rPr>
                <w:rFonts w:cs="Arial"/>
                <w:lang w:eastAsia="zh-CN"/>
              </w:rPr>
            </w:pPr>
            <w:r w:rsidRPr="00A2470A">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434B62" w:rsidRPr="00A2470A" w:rsidRDefault="00434B62" w:rsidP="00A054CB">
            <w:pPr>
              <w:pStyle w:val="TAC"/>
            </w:pPr>
            <w:r w:rsidRPr="00A2470A">
              <w:t>n29,</w:t>
            </w:r>
            <w:r w:rsidR="00A2470A">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34B62" w:rsidRPr="00A2470A" w:rsidRDefault="00434B62" w:rsidP="00A054CB">
            <w:pPr>
              <w:pStyle w:val="TAC"/>
            </w:pPr>
          </w:p>
        </w:tc>
      </w:tr>
      <w:tr w:rsidR="00434B62"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34B62" w:rsidRPr="00A2470A" w:rsidRDefault="00434B62" w:rsidP="00112DA3">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434B62" w:rsidRPr="00A2470A" w:rsidRDefault="00434B62" w:rsidP="00A054CB">
            <w:pPr>
              <w:pStyle w:val="TAC"/>
            </w:pPr>
            <w:r w:rsidRPr="00A2470A">
              <w:t>n29,</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34B62" w:rsidRPr="00A2470A" w:rsidRDefault="00434B62" w:rsidP="00A054CB">
            <w:pPr>
              <w:pStyle w:val="TAC"/>
            </w:pPr>
          </w:p>
        </w:tc>
      </w:tr>
      <w:tr w:rsidR="00434B62"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34B62" w:rsidRPr="00A2470A" w:rsidRDefault="00434B62" w:rsidP="00112DA3">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34B62" w:rsidRPr="00A2470A" w:rsidRDefault="00434B62" w:rsidP="00A054CB">
            <w:pPr>
              <w:pStyle w:val="TAC"/>
              <w:rPr>
                <w:lang w:eastAsia="zh-CN"/>
              </w:rPr>
            </w:pPr>
          </w:p>
        </w:tc>
      </w:tr>
      <w:tr w:rsidR="00434B62"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34B62" w:rsidRPr="00A2470A" w:rsidRDefault="00434B62" w:rsidP="00112DA3">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34B62" w:rsidRPr="00A2470A" w:rsidRDefault="00434B62" w:rsidP="00A054CB">
            <w:pPr>
              <w:pStyle w:val="TAC"/>
              <w:rPr>
                <w:lang w:eastAsia="zh-CN"/>
              </w:rPr>
            </w:pPr>
          </w:p>
        </w:tc>
      </w:tr>
      <w:tr w:rsidR="0067680C"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67680C" w:rsidRPr="00A2470A" w:rsidRDefault="0067680C" w:rsidP="00112DA3">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67680C" w:rsidRPr="00A2470A" w:rsidRDefault="0067680C" w:rsidP="0067680C">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67680C" w:rsidRPr="00A2470A" w:rsidRDefault="0067680C" w:rsidP="0067680C">
            <w:pPr>
              <w:pStyle w:val="TAC"/>
              <w:rPr>
                <w:lang w:eastAsia="zh-CN"/>
              </w:rPr>
            </w:pPr>
          </w:p>
        </w:tc>
      </w:tr>
      <w:tr w:rsidR="00434B62"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34B62" w:rsidRPr="00A2470A" w:rsidRDefault="00434B62"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34B62" w:rsidRPr="00A2470A" w:rsidRDefault="00434B62" w:rsidP="00A054CB">
            <w:pPr>
              <w:pStyle w:val="TAC"/>
              <w:rPr>
                <w:lang w:eastAsia="zh-CN"/>
              </w:rPr>
            </w:pPr>
          </w:p>
        </w:tc>
      </w:tr>
      <w:tr w:rsidR="00434B62"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34B62" w:rsidRPr="00A2470A" w:rsidRDefault="001B31B1"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34B62" w:rsidRPr="00A2470A" w:rsidRDefault="00434B62" w:rsidP="00A054CB">
            <w:pPr>
              <w:pStyle w:val="TAC"/>
              <w:rPr>
                <w:lang w:eastAsia="zh-CN"/>
              </w:rPr>
            </w:pPr>
          </w:p>
        </w:tc>
      </w:tr>
      <w:tr w:rsidR="00434B62"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34B62" w:rsidRPr="00A2470A" w:rsidRDefault="00434B62" w:rsidP="00112DA3">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434B62" w:rsidRPr="00A2470A" w:rsidRDefault="00434B62" w:rsidP="00A054CB">
            <w:pPr>
              <w:pStyle w:val="TAC"/>
            </w:pPr>
            <w:r w:rsidRPr="00A2470A">
              <w:rPr>
                <w:rFonts w:hint="eastAsia"/>
                <w:lang w:eastAsia="zh-CN"/>
              </w:rPr>
              <w:t>n34,</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34B62" w:rsidRPr="00A2470A" w:rsidRDefault="00434B62" w:rsidP="00A054CB">
            <w:pPr>
              <w:pStyle w:val="TAC"/>
              <w:rPr>
                <w:lang w:eastAsia="zh-CN"/>
              </w:rPr>
            </w:pPr>
          </w:p>
        </w:tc>
      </w:tr>
      <w:tr w:rsidR="00434B62"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34B62" w:rsidRPr="00A2470A" w:rsidRDefault="00434B62" w:rsidP="00A054CB">
            <w:pPr>
              <w:pStyle w:val="TAC"/>
              <w:rPr>
                <w:lang w:eastAsia="zh-CN"/>
              </w:rPr>
            </w:pPr>
          </w:p>
        </w:tc>
      </w:tr>
      <w:tr w:rsidR="00434B62"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34B62" w:rsidRPr="00A2470A" w:rsidRDefault="00434B62" w:rsidP="00112DA3">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34B62" w:rsidRPr="00A2470A" w:rsidRDefault="00434B62" w:rsidP="00A054CB">
            <w:pPr>
              <w:pStyle w:val="TAC"/>
            </w:pPr>
          </w:p>
        </w:tc>
      </w:tr>
      <w:tr w:rsidR="00570883"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570883" w:rsidRPr="00A2470A" w:rsidRDefault="00570883" w:rsidP="00112DA3">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570883" w:rsidRPr="00A2470A" w:rsidRDefault="00570883" w:rsidP="00570883">
            <w:pPr>
              <w:pStyle w:val="TAC"/>
            </w:pPr>
            <w:r w:rsidRPr="00A2470A">
              <w:t>n</w:t>
            </w:r>
            <w:r w:rsidRPr="00A2470A">
              <w:rPr>
                <w:rFonts w:hint="eastAsia"/>
                <w:lang w:eastAsia="zh-CN"/>
              </w:rPr>
              <w:t>38</w:t>
            </w:r>
            <w:r w:rsidRPr="00A2470A">
              <w:t>,</w:t>
            </w:r>
            <w:r w:rsidR="00A2470A">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570883" w:rsidRPr="00A2470A" w:rsidRDefault="00570883" w:rsidP="00570883">
            <w:pPr>
              <w:pStyle w:val="TAC"/>
            </w:pPr>
          </w:p>
        </w:tc>
      </w:tr>
      <w:tr w:rsidR="00434B62"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34B62" w:rsidRPr="00A2470A" w:rsidRDefault="00434B62" w:rsidP="00112DA3">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434B62" w:rsidRPr="00A2470A" w:rsidRDefault="00434B62" w:rsidP="00A054CB">
            <w:pPr>
              <w:pStyle w:val="TAC"/>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34B62" w:rsidRPr="00A2470A" w:rsidRDefault="00434B62" w:rsidP="00A054CB">
            <w:pPr>
              <w:pStyle w:val="TAC"/>
            </w:pPr>
          </w:p>
        </w:tc>
      </w:tr>
      <w:tr w:rsidR="00434B62"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34B62" w:rsidRPr="00A2470A" w:rsidRDefault="00434B62" w:rsidP="00112DA3">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434B62" w:rsidRPr="00A2470A" w:rsidRDefault="00434B62" w:rsidP="00112DA3">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34B62" w:rsidRPr="00A2470A" w:rsidRDefault="00434B62" w:rsidP="00112DA3">
            <w:pPr>
              <w:pStyle w:val="TAC"/>
              <w:rPr>
                <w:lang w:eastAsia="zh-CN"/>
              </w:rPr>
            </w:pPr>
          </w:p>
        </w:tc>
      </w:tr>
      <w:tr w:rsidR="00434B62"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34B62" w:rsidRPr="00A2470A" w:rsidRDefault="00434B62" w:rsidP="00112DA3">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434B62" w:rsidRPr="00A2470A" w:rsidRDefault="00434B62" w:rsidP="00112DA3">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34B62" w:rsidRPr="00A2470A" w:rsidRDefault="00434B62" w:rsidP="00112DA3">
            <w:pPr>
              <w:pStyle w:val="TAC"/>
              <w:rPr>
                <w:lang w:eastAsia="zh-CN"/>
              </w:rPr>
            </w:pPr>
          </w:p>
        </w:tc>
      </w:tr>
      <w:tr w:rsidR="00434B62"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34B62" w:rsidRPr="00A2470A" w:rsidRDefault="00434B62" w:rsidP="00112DA3">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434B62" w:rsidRPr="00A2470A" w:rsidRDefault="00434B62" w:rsidP="00A054CB">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34B62" w:rsidRPr="00A2470A" w:rsidRDefault="00434B62" w:rsidP="00A054CB">
            <w:pPr>
              <w:pStyle w:val="TAC"/>
              <w:rPr>
                <w:lang w:eastAsia="zh-CN"/>
              </w:rPr>
            </w:pPr>
            <w:r w:rsidRPr="00A2470A">
              <w:rPr>
                <w:lang w:eastAsia="zh-CN"/>
              </w:rPr>
              <w:t>No</w:t>
            </w:r>
          </w:p>
        </w:tc>
      </w:tr>
      <w:tr w:rsidR="00434B62"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34B62" w:rsidRPr="00A2470A" w:rsidRDefault="00434B62" w:rsidP="00112DA3">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434B62" w:rsidRPr="00A2470A" w:rsidRDefault="00434B62" w:rsidP="00A054CB">
            <w:pPr>
              <w:pStyle w:val="TAC"/>
              <w:rPr>
                <w:lang w:eastAsia="zh-CN"/>
              </w:rPr>
            </w:pPr>
            <w:r w:rsidRPr="00A2470A">
              <w:rPr>
                <w:rFonts w:hint="eastAsia"/>
                <w:lang w:eastAsia="zh-CN"/>
              </w:rPr>
              <w:t>n39,</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34B62" w:rsidRPr="00A2470A" w:rsidRDefault="00434B62" w:rsidP="00A054CB">
            <w:pPr>
              <w:pStyle w:val="TAC"/>
              <w:rPr>
                <w:lang w:eastAsia="zh-CN"/>
              </w:rPr>
            </w:pPr>
            <w:r w:rsidRPr="00A2470A">
              <w:rPr>
                <w:lang w:eastAsia="zh-CN"/>
              </w:rPr>
              <w:t>No</w:t>
            </w:r>
          </w:p>
        </w:tc>
      </w:tr>
      <w:tr w:rsidR="00434B62"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34B62" w:rsidRPr="00A2470A" w:rsidRDefault="00434B62" w:rsidP="00112DA3">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34B62" w:rsidRPr="00A2470A" w:rsidRDefault="00434B62" w:rsidP="00A054CB">
            <w:pPr>
              <w:pStyle w:val="TAC"/>
              <w:rPr>
                <w:lang w:eastAsia="zh-CN"/>
              </w:rPr>
            </w:pPr>
          </w:p>
        </w:tc>
      </w:tr>
      <w:tr w:rsidR="00434B62"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34B62" w:rsidRPr="00A2470A" w:rsidRDefault="00434B62" w:rsidP="00112DA3">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34B62" w:rsidRPr="00A2470A" w:rsidRDefault="00434B62" w:rsidP="00A054CB">
            <w:pPr>
              <w:pStyle w:val="TAC"/>
              <w:rPr>
                <w:lang w:eastAsia="zh-CN"/>
              </w:rPr>
            </w:pPr>
          </w:p>
        </w:tc>
      </w:tr>
      <w:tr w:rsidR="00434B62"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34B62" w:rsidRPr="00A2470A" w:rsidRDefault="00434B62" w:rsidP="00112DA3">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34B62" w:rsidRPr="00A2470A" w:rsidRDefault="00434B62" w:rsidP="00A054CB">
            <w:pPr>
              <w:pStyle w:val="TAC"/>
              <w:rPr>
                <w:lang w:eastAsia="zh-CN"/>
              </w:rPr>
            </w:pPr>
          </w:p>
        </w:tc>
      </w:tr>
      <w:tr w:rsidR="00434B62"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34B62" w:rsidRPr="00A2470A" w:rsidRDefault="00434B62" w:rsidP="00112DA3">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34B62" w:rsidRPr="00A2470A" w:rsidRDefault="00434B62" w:rsidP="00A054CB">
            <w:pPr>
              <w:pStyle w:val="TAC"/>
              <w:rPr>
                <w:lang w:eastAsia="zh-CN"/>
              </w:rPr>
            </w:pPr>
            <w:r w:rsidRPr="00A2470A">
              <w:rPr>
                <w:lang w:eastAsia="zh-CN"/>
              </w:rPr>
              <w:t>No</w:t>
            </w:r>
          </w:p>
        </w:tc>
      </w:tr>
      <w:tr w:rsidR="00434B62"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34B62" w:rsidRPr="00A2470A" w:rsidRDefault="00434B62" w:rsidP="00112DA3">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34B62" w:rsidRPr="00A2470A" w:rsidRDefault="00434B62" w:rsidP="00A054CB">
            <w:pPr>
              <w:pStyle w:val="TAC"/>
              <w:rPr>
                <w:lang w:eastAsia="zh-CN"/>
              </w:rPr>
            </w:pPr>
          </w:p>
        </w:tc>
      </w:tr>
      <w:tr w:rsidR="00434B62"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34B62" w:rsidRPr="00A2470A" w:rsidRDefault="00434B62" w:rsidP="00112DA3">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34B62" w:rsidRPr="00A2470A" w:rsidRDefault="00434B62" w:rsidP="00A054CB">
            <w:pPr>
              <w:pStyle w:val="TAC"/>
              <w:rPr>
                <w:lang w:eastAsia="zh-CN"/>
              </w:rPr>
            </w:pPr>
          </w:p>
        </w:tc>
      </w:tr>
      <w:tr w:rsidR="00434B62"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34B62" w:rsidRPr="00A2470A" w:rsidRDefault="00434B62" w:rsidP="00112DA3">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34B62" w:rsidRPr="00A2470A" w:rsidRDefault="00434B62" w:rsidP="00A054CB">
            <w:pPr>
              <w:pStyle w:val="TAC"/>
              <w:rPr>
                <w:lang w:eastAsia="zh-CN"/>
              </w:rPr>
            </w:pPr>
          </w:p>
        </w:tc>
      </w:tr>
      <w:tr w:rsidR="00434B62"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34B62" w:rsidRPr="00A2470A" w:rsidRDefault="00434B62" w:rsidP="00112DA3">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34B62" w:rsidRPr="00A2470A" w:rsidRDefault="00434B62" w:rsidP="00A054CB">
            <w:pPr>
              <w:pStyle w:val="TAC"/>
              <w:rPr>
                <w:lang w:eastAsia="zh-CN"/>
              </w:rPr>
            </w:pPr>
          </w:p>
        </w:tc>
      </w:tr>
      <w:tr w:rsidR="00434B62"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34B62" w:rsidRPr="00A2470A" w:rsidRDefault="00434B62" w:rsidP="00112DA3">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34B62" w:rsidRPr="00A2470A" w:rsidRDefault="00434B62" w:rsidP="00A054CB">
            <w:pPr>
              <w:pStyle w:val="TAC"/>
              <w:rPr>
                <w:lang w:eastAsia="zh-CN"/>
              </w:rPr>
            </w:pPr>
          </w:p>
        </w:tc>
      </w:tr>
      <w:tr w:rsidR="00F052B4"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47E0D5C5" w:rsidR="00F052B4" w:rsidRPr="00A2470A" w:rsidRDefault="00F052B4" w:rsidP="00F052B4">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6A8689A2" w14:textId="4EA3C865" w:rsidR="00F052B4" w:rsidRPr="00A2470A" w:rsidRDefault="00F052B4" w:rsidP="00F052B4">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F052B4" w:rsidRPr="00A2470A" w:rsidRDefault="00F052B4" w:rsidP="00F052B4">
            <w:pPr>
              <w:pStyle w:val="TAC"/>
              <w:rPr>
                <w:lang w:eastAsia="zh-CN"/>
              </w:rPr>
            </w:pPr>
          </w:p>
        </w:tc>
      </w:tr>
      <w:tr w:rsidR="00434B62"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34B62" w:rsidRPr="00A2470A" w:rsidRDefault="00434B62" w:rsidP="00112DA3">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434B62" w:rsidRPr="00A2470A" w:rsidRDefault="00434B62" w:rsidP="00A054CB">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34B62" w:rsidRPr="00A2470A" w:rsidRDefault="00434B62" w:rsidP="00A054CB">
            <w:pPr>
              <w:pStyle w:val="TAC"/>
              <w:rPr>
                <w:lang w:eastAsia="zh-CN"/>
              </w:rPr>
            </w:pPr>
          </w:p>
        </w:tc>
      </w:tr>
      <w:tr w:rsidR="00434B62"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34B62" w:rsidRPr="00A2470A" w:rsidRDefault="00434B62" w:rsidP="00112DA3">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34B62" w:rsidRPr="00A2470A" w:rsidRDefault="00434B62" w:rsidP="00A054CB">
            <w:pPr>
              <w:pStyle w:val="TAC"/>
              <w:rPr>
                <w:lang w:eastAsia="zh-CN"/>
              </w:rPr>
            </w:pPr>
          </w:p>
        </w:tc>
      </w:tr>
      <w:tr w:rsidR="00434B62"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34B62" w:rsidRPr="00A2470A" w:rsidRDefault="00434B62" w:rsidP="00112DA3">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434B62" w:rsidRPr="00A2470A" w:rsidRDefault="00434B62" w:rsidP="00A054CB">
            <w:pPr>
              <w:pStyle w:val="TAC"/>
            </w:pPr>
            <w:r w:rsidRPr="00A2470A">
              <w:t>n41,</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34B62" w:rsidRPr="00A2470A" w:rsidRDefault="00434B62" w:rsidP="00A054CB">
            <w:pPr>
              <w:pStyle w:val="TAC"/>
            </w:pPr>
          </w:p>
        </w:tc>
      </w:tr>
      <w:tr w:rsidR="00434B62"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34B62" w:rsidRPr="00A2470A" w:rsidRDefault="00434B62" w:rsidP="00112DA3">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34B62" w:rsidRPr="00A2470A" w:rsidRDefault="00434B62" w:rsidP="00A054CB">
            <w:pPr>
              <w:pStyle w:val="TAC"/>
              <w:rPr>
                <w:lang w:eastAsia="zh-CN"/>
              </w:rPr>
            </w:pPr>
            <w:r w:rsidRPr="00A2470A">
              <w:rPr>
                <w:lang w:eastAsia="zh-CN"/>
              </w:rPr>
              <w:t>No</w:t>
            </w:r>
          </w:p>
        </w:tc>
      </w:tr>
      <w:tr w:rsidR="00434B62"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34B62" w:rsidRPr="00A2470A" w:rsidRDefault="00434B62" w:rsidP="00112DA3">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34B62" w:rsidRPr="00A2470A" w:rsidRDefault="00434B62" w:rsidP="00A054CB">
            <w:pPr>
              <w:pStyle w:val="TAC"/>
            </w:pPr>
          </w:p>
        </w:tc>
      </w:tr>
      <w:tr w:rsidR="00275252" w:rsidRPr="00A2470A" w14:paraId="750D20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C956CC" w14:textId="418CF512" w:rsidR="00275252" w:rsidRPr="00A2470A" w:rsidRDefault="00275252" w:rsidP="00275252">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F1372A7" w14:textId="57A28DFA" w:rsidR="00275252" w:rsidRPr="00A2470A" w:rsidRDefault="00275252" w:rsidP="00275252">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18224065" w14:textId="77777777" w:rsidR="00275252" w:rsidRPr="00A2470A" w:rsidRDefault="00275252" w:rsidP="00275252">
            <w:pPr>
              <w:pStyle w:val="TAC"/>
            </w:pPr>
          </w:p>
        </w:tc>
      </w:tr>
      <w:tr w:rsidR="00434B62"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34B62" w:rsidRPr="00A2470A" w:rsidRDefault="00434B62" w:rsidP="00112DA3">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434B62" w:rsidRPr="00A2470A" w:rsidRDefault="00434B62" w:rsidP="00A054CB">
            <w:pPr>
              <w:pStyle w:val="TAC"/>
              <w:rPr>
                <w:lang w:eastAsia="zh-CN"/>
              </w:rPr>
            </w:pPr>
            <w:r w:rsidRPr="00A2470A">
              <w:t>n46,</w:t>
            </w:r>
            <w:r w:rsidR="00A2470A">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34B62" w:rsidRPr="00A2470A" w:rsidRDefault="00434B62" w:rsidP="00A054CB">
            <w:pPr>
              <w:pStyle w:val="TAC"/>
            </w:pPr>
          </w:p>
        </w:tc>
      </w:tr>
      <w:tr w:rsidR="00434B62"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34B62" w:rsidRPr="00A2470A" w:rsidRDefault="00434B62" w:rsidP="00112DA3">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434B62" w:rsidRPr="00A2470A" w:rsidRDefault="00434B62" w:rsidP="00A054CB">
            <w:pPr>
              <w:pStyle w:val="TAC"/>
              <w:rPr>
                <w:lang w:eastAsia="zh-CN"/>
              </w:rPr>
            </w:pPr>
            <w:r w:rsidRPr="00A2470A">
              <w:t>n46,</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34B62" w:rsidRPr="00A2470A" w:rsidRDefault="00434B62" w:rsidP="00A054CB">
            <w:pPr>
              <w:pStyle w:val="TAC"/>
            </w:pPr>
          </w:p>
        </w:tc>
      </w:tr>
      <w:tr w:rsidR="00434B62"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434B62" w:rsidRPr="00A2470A" w:rsidRDefault="00434B62" w:rsidP="00A054CB">
            <w:pPr>
              <w:pStyle w:val="TAC"/>
            </w:pPr>
            <w:r w:rsidRPr="00A2470A">
              <w:t>n46,</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34B62" w:rsidRPr="00A2470A" w:rsidRDefault="00434B62" w:rsidP="00A054CB">
            <w:pPr>
              <w:pStyle w:val="TAC"/>
              <w:rPr>
                <w:lang w:eastAsia="zh-CN"/>
              </w:rPr>
            </w:pPr>
          </w:p>
        </w:tc>
      </w:tr>
      <w:tr w:rsidR="00434B62"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34B62" w:rsidRPr="00A2470A" w:rsidRDefault="00434B62" w:rsidP="00112DA3">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434B62" w:rsidRPr="00A2470A" w:rsidRDefault="00434B62" w:rsidP="00A054CB">
            <w:pPr>
              <w:pStyle w:val="TAC"/>
              <w:rPr>
                <w:lang w:eastAsia="zh-CN"/>
              </w:rPr>
            </w:pPr>
            <w:r w:rsidRPr="00A2470A">
              <w:t>n46,</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34B62" w:rsidRPr="00A2470A" w:rsidRDefault="00434B62" w:rsidP="00A054CB">
            <w:pPr>
              <w:pStyle w:val="TAC"/>
              <w:rPr>
                <w:lang w:eastAsia="zh-CN"/>
              </w:rPr>
            </w:pPr>
          </w:p>
        </w:tc>
      </w:tr>
      <w:tr w:rsidR="007874FD"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7874FD" w:rsidRPr="00A2470A" w:rsidRDefault="007874FD" w:rsidP="00112DA3">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7874FD" w:rsidRPr="00A2470A" w:rsidRDefault="007874FD" w:rsidP="007874FD">
            <w:pPr>
              <w:pStyle w:val="TAC"/>
              <w:rPr>
                <w:lang w:eastAsia="zh-CN"/>
              </w:rPr>
            </w:pPr>
            <w:r w:rsidRPr="00A2470A">
              <w:t>n46,</w:t>
            </w:r>
            <w:r w:rsidR="00A2470A">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7874FD" w:rsidRPr="00A2470A" w:rsidRDefault="007874FD" w:rsidP="007874FD">
            <w:pPr>
              <w:pStyle w:val="TAC"/>
              <w:rPr>
                <w:lang w:eastAsia="zh-CN"/>
              </w:rPr>
            </w:pPr>
          </w:p>
        </w:tc>
      </w:tr>
      <w:tr w:rsidR="007874FD"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7874FD" w:rsidRPr="00A2470A" w:rsidRDefault="007874FD" w:rsidP="00112DA3">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7874FD" w:rsidRPr="00A2470A" w:rsidRDefault="007874FD" w:rsidP="007874FD">
            <w:pPr>
              <w:pStyle w:val="TAC"/>
            </w:pPr>
            <w:r w:rsidRPr="00A2470A">
              <w:t>n46,</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7874FD" w:rsidRPr="00A2470A" w:rsidRDefault="007874FD" w:rsidP="007874FD">
            <w:pPr>
              <w:pStyle w:val="TAC"/>
              <w:rPr>
                <w:lang w:eastAsia="zh-CN"/>
              </w:rPr>
            </w:pPr>
          </w:p>
        </w:tc>
      </w:tr>
      <w:tr w:rsidR="00434B62"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34B62" w:rsidRPr="00A2470A" w:rsidRDefault="00434B62" w:rsidP="00112DA3">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434B62" w:rsidRPr="00A2470A" w:rsidRDefault="00434B62" w:rsidP="00A054CB">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sidR="00A2470A">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34B62" w:rsidRPr="00A2470A" w:rsidRDefault="00434B62" w:rsidP="00A054CB">
            <w:pPr>
              <w:pStyle w:val="TAC"/>
              <w:rPr>
                <w:lang w:eastAsia="zh-CN"/>
              </w:rPr>
            </w:pPr>
          </w:p>
        </w:tc>
      </w:tr>
      <w:tr w:rsidR="00434B62"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34B62" w:rsidRPr="00A2470A" w:rsidRDefault="00434B62" w:rsidP="00112DA3">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34B62" w:rsidRPr="00A2470A" w:rsidRDefault="00434B62" w:rsidP="00A054CB">
            <w:pPr>
              <w:pStyle w:val="TAC"/>
              <w:rPr>
                <w:lang w:eastAsia="zh-CN"/>
              </w:rPr>
            </w:pPr>
          </w:p>
        </w:tc>
      </w:tr>
      <w:tr w:rsidR="00434B62"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34B62" w:rsidRPr="00A2470A" w:rsidRDefault="00434B62" w:rsidP="00A054CB">
            <w:pPr>
              <w:pStyle w:val="TAC"/>
              <w:rPr>
                <w:lang w:eastAsia="zh-CN"/>
              </w:rPr>
            </w:pPr>
          </w:p>
        </w:tc>
      </w:tr>
      <w:tr w:rsidR="00434B62"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34B62" w:rsidRPr="00A2470A" w:rsidRDefault="00434B62" w:rsidP="00112DA3">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34B62" w:rsidRPr="00A2470A" w:rsidRDefault="00434B62" w:rsidP="00A054CB">
            <w:pPr>
              <w:pStyle w:val="TAC"/>
              <w:rPr>
                <w:lang w:eastAsia="zh-CN"/>
              </w:rPr>
            </w:pPr>
          </w:p>
        </w:tc>
      </w:tr>
      <w:tr w:rsidR="007874FD"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7874FD" w:rsidRPr="00A2470A" w:rsidRDefault="007874FD" w:rsidP="00112DA3">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7874FD" w:rsidRPr="00A2470A" w:rsidRDefault="007874FD" w:rsidP="007874FD">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7874FD" w:rsidRPr="00A2470A" w:rsidRDefault="007874FD" w:rsidP="007874FD">
            <w:pPr>
              <w:pStyle w:val="TAC"/>
              <w:rPr>
                <w:lang w:eastAsia="zh-CN"/>
              </w:rPr>
            </w:pPr>
          </w:p>
        </w:tc>
      </w:tr>
      <w:tr w:rsidR="00434B62"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434B62" w:rsidRPr="00A2470A" w:rsidRDefault="00434B62" w:rsidP="00112DA3">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sidR="00A2470A">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34B62" w:rsidRPr="00A2470A" w:rsidRDefault="00434B62" w:rsidP="00A054CB">
            <w:pPr>
              <w:pStyle w:val="TAC"/>
              <w:rPr>
                <w:lang w:eastAsia="zh-CN"/>
              </w:rPr>
            </w:pPr>
          </w:p>
        </w:tc>
      </w:tr>
      <w:tr w:rsidR="00434B62"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34B62" w:rsidRPr="00A2470A" w:rsidRDefault="00434B62" w:rsidP="00112DA3">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434B62" w:rsidRPr="00A2470A" w:rsidRDefault="00434B62" w:rsidP="00A054CB">
            <w:pPr>
              <w:pStyle w:val="TAC"/>
              <w:rPr>
                <w:lang w:eastAsia="zh-CN"/>
              </w:rPr>
            </w:pPr>
            <w:r w:rsidRPr="00A2470A">
              <w:rPr>
                <w:rFonts w:hint="eastAsia"/>
                <w:lang w:eastAsia="zh-CN"/>
              </w:rPr>
              <w:t>n50,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34B62" w:rsidRPr="00A2470A" w:rsidRDefault="00434B62" w:rsidP="00A054CB">
            <w:pPr>
              <w:pStyle w:val="TAC"/>
              <w:rPr>
                <w:lang w:eastAsia="zh-CN"/>
              </w:rPr>
            </w:pPr>
          </w:p>
        </w:tc>
      </w:tr>
      <w:tr w:rsidR="00434B62"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34B62" w:rsidRPr="00A2470A" w:rsidRDefault="00434B62" w:rsidP="00112DA3">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34B62" w:rsidRPr="00A2470A" w:rsidRDefault="00434B62" w:rsidP="00A054CB">
            <w:pPr>
              <w:pStyle w:val="TAC"/>
              <w:rPr>
                <w:lang w:eastAsia="zh-CN"/>
              </w:rPr>
            </w:pPr>
          </w:p>
        </w:tc>
      </w:tr>
      <w:tr w:rsidR="00434B62"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34B62" w:rsidRPr="00A2470A" w:rsidRDefault="00434B62" w:rsidP="00112DA3">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34B62" w:rsidRPr="00A2470A" w:rsidRDefault="00434B62" w:rsidP="00A054CB">
            <w:pPr>
              <w:pStyle w:val="TAC"/>
              <w:rPr>
                <w:lang w:eastAsia="zh-CN"/>
              </w:rPr>
            </w:pPr>
          </w:p>
        </w:tc>
      </w:tr>
      <w:tr w:rsidR="00434B62"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34B62" w:rsidRPr="00A2470A" w:rsidRDefault="00434B62" w:rsidP="00112DA3">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34B62" w:rsidRPr="00A2470A" w:rsidRDefault="00434B62" w:rsidP="00A054CB">
            <w:pPr>
              <w:pStyle w:val="TAC"/>
              <w:rPr>
                <w:lang w:eastAsia="zh-CN"/>
              </w:rPr>
            </w:pPr>
          </w:p>
        </w:tc>
      </w:tr>
      <w:tr w:rsidR="00434B62"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34B62" w:rsidRPr="00A2470A" w:rsidRDefault="00434B62" w:rsidP="00112DA3">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34B62" w:rsidRPr="00A2470A" w:rsidRDefault="00434B62" w:rsidP="00A054CB">
            <w:pPr>
              <w:pStyle w:val="TAC"/>
              <w:rPr>
                <w:lang w:eastAsia="zh-CN"/>
              </w:rPr>
            </w:pPr>
          </w:p>
        </w:tc>
      </w:tr>
      <w:tr w:rsidR="00434B62"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34B62" w:rsidRPr="00A2470A" w:rsidRDefault="00434B62" w:rsidP="00112DA3">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34B62" w:rsidRPr="00A2470A" w:rsidRDefault="00434B62" w:rsidP="00A054CB">
            <w:pPr>
              <w:pStyle w:val="TAC"/>
              <w:rPr>
                <w:lang w:eastAsia="zh-CN"/>
              </w:rPr>
            </w:pPr>
          </w:p>
        </w:tc>
      </w:tr>
      <w:tr w:rsidR="00434B62"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34B62" w:rsidRPr="00A2470A" w:rsidRDefault="00434B62" w:rsidP="00112DA3">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434B62" w:rsidRPr="00A2470A" w:rsidRDefault="00434B62" w:rsidP="00A054CB">
            <w:pPr>
              <w:pStyle w:val="TAC"/>
              <w:rPr>
                <w:lang w:eastAsia="zh-CN"/>
              </w:rPr>
            </w:pPr>
            <w:r w:rsidRPr="00A2470A">
              <w:rPr>
                <w:lang w:eastAsia="zh-CN"/>
              </w:rPr>
              <w:t>n67</w:t>
            </w:r>
            <w:r w:rsidRPr="00A2470A">
              <w:rPr>
                <w:rFonts w:hint="eastAsia"/>
                <w:lang w:eastAsia="zh-CN"/>
              </w:rPr>
              <w:t>,</w:t>
            </w:r>
            <w:r w:rsidR="00A2470A">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34B62" w:rsidRPr="00A2470A" w:rsidRDefault="00434B62" w:rsidP="00A054CB">
            <w:pPr>
              <w:pStyle w:val="TAC"/>
              <w:rPr>
                <w:lang w:eastAsia="zh-CN"/>
              </w:rPr>
            </w:pPr>
          </w:p>
        </w:tc>
      </w:tr>
      <w:tr w:rsidR="00434B62"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34B62" w:rsidRPr="00A2470A" w:rsidRDefault="00434B62" w:rsidP="00112DA3">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34B62" w:rsidRPr="00A2470A" w:rsidRDefault="00434B62" w:rsidP="00A054CB">
            <w:pPr>
              <w:pStyle w:val="TAC"/>
              <w:rPr>
                <w:lang w:eastAsia="zh-CN"/>
              </w:rPr>
            </w:pPr>
          </w:p>
        </w:tc>
      </w:tr>
      <w:tr w:rsidR="00434B62"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34B62" w:rsidRPr="00A2470A" w:rsidRDefault="00434B62" w:rsidP="00112DA3">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34B62" w:rsidRPr="00A2470A" w:rsidRDefault="00434B62" w:rsidP="00A054CB">
            <w:pPr>
              <w:pStyle w:val="TAC"/>
              <w:rPr>
                <w:lang w:eastAsia="zh-CN"/>
              </w:rPr>
            </w:pPr>
          </w:p>
        </w:tc>
      </w:tr>
      <w:tr w:rsidR="00434B62"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34B62" w:rsidRPr="00A2470A" w:rsidRDefault="00434B62" w:rsidP="00112DA3">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34B62" w:rsidRPr="00A2470A" w:rsidRDefault="00434B62" w:rsidP="00A054CB">
            <w:pPr>
              <w:pStyle w:val="TAC"/>
              <w:rPr>
                <w:lang w:eastAsia="zh-CN"/>
              </w:rPr>
            </w:pPr>
          </w:p>
        </w:tc>
      </w:tr>
      <w:tr w:rsidR="00434B62"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34B62" w:rsidRPr="00A2470A" w:rsidRDefault="00434B62" w:rsidP="00112DA3">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34B62" w:rsidRPr="00A2470A" w:rsidRDefault="00434B62" w:rsidP="00A054CB">
            <w:pPr>
              <w:pStyle w:val="TAC"/>
              <w:rPr>
                <w:lang w:eastAsia="zh-CN"/>
              </w:rPr>
            </w:pPr>
          </w:p>
        </w:tc>
      </w:tr>
      <w:tr w:rsidR="00434B62"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34B62" w:rsidRPr="00A2470A" w:rsidRDefault="00434B62" w:rsidP="00112DA3">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34B62" w:rsidRPr="00A2470A" w:rsidRDefault="00434B62" w:rsidP="00A054CB">
            <w:pPr>
              <w:pStyle w:val="TAC"/>
              <w:rPr>
                <w:lang w:eastAsia="zh-CN"/>
              </w:rPr>
            </w:pPr>
          </w:p>
        </w:tc>
      </w:tr>
      <w:tr w:rsidR="0067680C"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67680C" w:rsidRPr="00A2470A" w:rsidRDefault="0067680C" w:rsidP="00112DA3">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67680C" w:rsidRPr="00A2470A" w:rsidRDefault="0067680C" w:rsidP="0067680C">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67680C" w:rsidRPr="00A2470A" w:rsidRDefault="0067680C" w:rsidP="0067680C">
            <w:pPr>
              <w:pStyle w:val="TAC"/>
            </w:pPr>
          </w:p>
        </w:tc>
      </w:tr>
      <w:tr w:rsidR="00F052B4"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1775C0B6" w:rsidR="00F052B4" w:rsidRPr="00A2470A" w:rsidRDefault="00F052B4" w:rsidP="00F052B4">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60D4AA70" w14:textId="2C658C85" w:rsidR="00F052B4" w:rsidRPr="00A2470A" w:rsidRDefault="00F052B4" w:rsidP="00F052B4">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F052B4" w:rsidRPr="00A2470A" w:rsidRDefault="00F052B4" w:rsidP="00F052B4">
            <w:pPr>
              <w:pStyle w:val="TAC"/>
            </w:pPr>
          </w:p>
        </w:tc>
      </w:tr>
      <w:tr w:rsidR="00F052B4"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1B6EBDF1" w:rsidR="00F052B4" w:rsidRPr="00A2470A" w:rsidRDefault="00F052B4" w:rsidP="00F052B4">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6DC919" w14:textId="7FED21C7" w:rsidR="00F052B4" w:rsidRPr="00A2470A" w:rsidRDefault="00F052B4" w:rsidP="00F052B4">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F052B4" w:rsidRPr="00A2470A" w:rsidRDefault="00F052B4" w:rsidP="00F052B4">
            <w:pPr>
              <w:pStyle w:val="TAC"/>
            </w:pPr>
          </w:p>
        </w:tc>
      </w:tr>
      <w:tr w:rsidR="00F052B4"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CA7CD8" w:rsidR="00F052B4" w:rsidRPr="00A2470A" w:rsidRDefault="00F052B4" w:rsidP="00F052B4">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453FC444" w:rsidR="00F052B4" w:rsidRPr="00A2470A" w:rsidRDefault="00F052B4" w:rsidP="00F052B4">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F052B4" w:rsidRPr="00A2470A" w:rsidRDefault="00F052B4" w:rsidP="00F052B4">
            <w:pPr>
              <w:pStyle w:val="TAC"/>
            </w:pPr>
          </w:p>
        </w:tc>
      </w:tr>
      <w:tr w:rsidR="00F052B4"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0A966522" w:rsidR="00F052B4" w:rsidRPr="00A2470A" w:rsidRDefault="00F052B4" w:rsidP="00F052B4">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46D0952E" w:rsidR="00F052B4" w:rsidRPr="00A2470A" w:rsidRDefault="00F052B4" w:rsidP="00F052B4">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F052B4" w:rsidRPr="00A2470A" w:rsidRDefault="00F052B4" w:rsidP="00F052B4">
            <w:pPr>
              <w:pStyle w:val="TAC"/>
            </w:pPr>
          </w:p>
        </w:tc>
      </w:tr>
      <w:tr w:rsidR="00F052B4"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02798665" w:rsidR="00F052B4" w:rsidRPr="00A2470A" w:rsidRDefault="00F052B4" w:rsidP="00F052B4">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42429EBA" w14:textId="1F3DD5A7" w:rsidR="00F052B4" w:rsidRPr="00A2470A" w:rsidRDefault="00F052B4" w:rsidP="00F052B4">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F052B4" w:rsidRPr="00A2470A" w:rsidRDefault="00F052B4" w:rsidP="00F052B4">
            <w:pPr>
              <w:pStyle w:val="TAC"/>
            </w:pPr>
          </w:p>
        </w:tc>
      </w:tr>
      <w:tr w:rsidR="00F052B4"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0B257AE1" w:rsidR="00F052B4" w:rsidRPr="00A2470A" w:rsidRDefault="00F052B4" w:rsidP="00F052B4">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E73631A" w14:textId="55B7F035" w:rsidR="00F052B4" w:rsidRPr="00A2470A" w:rsidRDefault="00F052B4" w:rsidP="00F052B4">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F052B4" w:rsidRPr="00A2470A" w:rsidRDefault="00F052B4" w:rsidP="00F052B4">
            <w:pPr>
              <w:pStyle w:val="TAC"/>
            </w:pPr>
          </w:p>
        </w:tc>
      </w:tr>
      <w:tr w:rsidR="00434B62"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34B62" w:rsidRPr="00A2470A" w:rsidRDefault="00434B62" w:rsidP="00112DA3">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434B62" w:rsidRPr="00A2470A" w:rsidRDefault="00434B62" w:rsidP="00A054CB">
            <w:pPr>
              <w:pStyle w:val="TAC"/>
              <w:rPr>
                <w:lang w:eastAsia="zh-CN"/>
              </w:rPr>
            </w:pPr>
            <w:r w:rsidRPr="00A2470A">
              <w:t>n77,</w:t>
            </w:r>
            <w:r w:rsidR="00A2470A">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34B62" w:rsidRPr="00A2470A" w:rsidRDefault="00434B62" w:rsidP="00A054CB">
            <w:pPr>
              <w:pStyle w:val="TAC"/>
            </w:pPr>
          </w:p>
        </w:tc>
      </w:tr>
      <w:tr w:rsidR="00434B62"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34B62" w:rsidRPr="00A2470A" w:rsidRDefault="00434B62" w:rsidP="00112DA3">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434B62" w:rsidRPr="00A2470A" w:rsidRDefault="00434B62" w:rsidP="00A054CB">
            <w:pPr>
              <w:pStyle w:val="TAC"/>
            </w:pPr>
            <w:r w:rsidRPr="00A2470A">
              <w:t>n77,</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34B62" w:rsidRPr="00A2470A" w:rsidRDefault="00434B62" w:rsidP="00A054CB">
            <w:pPr>
              <w:pStyle w:val="TAC"/>
            </w:pPr>
          </w:p>
        </w:tc>
      </w:tr>
      <w:tr w:rsidR="00434B62"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34B62" w:rsidRPr="00A2470A" w:rsidRDefault="00434B62" w:rsidP="00112DA3">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434B62" w:rsidRPr="00A2470A" w:rsidRDefault="00434B62" w:rsidP="00A054CB">
            <w:pPr>
              <w:pStyle w:val="TAC"/>
            </w:pPr>
            <w:r w:rsidRPr="00A2470A">
              <w:t>n78,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34B62" w:rsidRPr="00A2470A" w:rsidRDefault="00434B62" w:rsidP="00A054CB">
            <w:pPr>
              <w:pStyle w:val="TAC"/>
            </w:pPr>
          </w:p>
        </w:tc>
      </w:tr>
      <w:tr w:rsidR="00434B62"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34B62" w:rsidRPr="00A2470A" w:rsidRDefault="00434B62" w:rsidP="00112DA3">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434B62" w:rsidRPr="00A2470A" w:rsidRDefault="00434B62" w:rsidP="00A054CB">
            <w:pPr>
              <w:pStyle w:val="TAC"/>
            </w:pPr>
            <w:r w:rsidRPr="00A2470A">
              <w:t>n78,</w:t>
            </w:r>
            <w:r w:rsidR="00A2470A">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34B62" w:rsidRPr="00A2470A" w:rsidRDefault="00434B62" w:rsidP="00A054CB">
            <w:pPr>
              <w:pStyle w:val="TAC"/>
            </w:pPr>
          </w:p>
        </w:tc>
      </w:tr>
      <w:tr w:rsidR="00434B62"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34B62" w:rsidRPr="00A2470A" w:rsidRDefault="00434B62" w:rsidP="00112DA3">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434B62" w:rsidRPr="00A2470A" w:rsidRDefault="00434B62" w:rsidP="00A054CB">
            <w:pPr>
              <w:pStyle w:val="TAC"/>
            </w:pPr>
            <w:r w:rsidRPr="00A2470A">
              <w:t>n78,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34B62" w:rsidRPr="00A2470A" w:rsidRDefault="00434B62" w:rsidP="00A054CB">
            <w:pPr>
              <w:pStyle w:val="TAC"/>
            </w:pPr>
          </w:p>
        </w:tc>
      </w:tr>
      <w:tr w:rsidR="00434B62"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34B62" w:rsidRPr="00A2470A" w:rsidRDefault="00434B62" w:rsidP="00112DA3">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434B62" w:rsidRPr="00A2470A" w:rsidRDefault="00434B62" w:rsidP="00A054CB">
            <w:pPr>
              <w:pStyle w:val="TAC"/>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34B62" w:rsidRPr="00A2470A" w:rsidRDefault="00434B62" w:rsidP="00A054CB">
            <w:pPr>
              <w:pStyle w:val="TAC"/>
            </w:pPr>
          </w:p>
        </w:tc>
      </w:tr>
      <w:tr w:rsidR="00005BDC"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005BDC" w:rsidRPr="00A2470A" w:rsidRDefault="00005BDC" w:rsidP="00112DA3">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005BDC" w:rsidRPr="00A2470A" w:rsidRDefault="00005BDC" w:rsidP="00005BDC">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005BDC" w:rsidRPr="00A2470A" w:rsidRDefault="00005BDC" w:rsidP="00005BDC">
            <w:pPr>
              <w:pStyle w:val="TAC"/>
            </w:pPr>
          </w:p>
        </w:tc>
      </w:tr>
      <w:tr w:rsidR="00434B62"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34B62" w:rsidRPr="00A2470A" w:rsidRDefault="00434B62" w:rsidP="00112DA3">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434B62" w:rsidRPr="00A2470A" w:rsidRDefault="00434B62" w:rsidP="00112DA3">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34B62" w:rsidRPr="00A2470A" w:rsidRDefault="00434B62" w:rsidP="00112DA3">
            <w:pPr>
              <w:pStyle w:val="TAC"/>
            </w:pPr>
          </w:p>
        </w:tc>
      </w:tr>
      <w:tr w:rsidR="00C05E3A" w:rsidRPr="00A2470A" w14:paraId="19403C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96AD44" w14:textId="20722843" w:rsidR="00C05E3A" w:rsidRPr="00A2470A" w:rsidRDefault="00C05E3A" w:rsidP="00C05E3A">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2D81D54F" w14:textId="567F4F1B" w:rsidR="00C05E3A" w:rsidRPr="00A2470A" w:rsidRDefault="00C05E3A" w:rsidP="00C05E3A">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8E0F5BD" w14:textId="77777777" w:rsidR="00C05E3A" w:rsidRPr="00A2470A" w:rsidRDefault="00C05E3A" w:rsidP="00C05E3A">
            <w:pPr>
              <w:pStyle w:val="TAC"/>
            </w:pPr>
          </w:p>
        </w:tc>
      </w:tr>
      <w:tr w:rsidR="00E755CF"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E755CF" w:rsidRPr="00A2470A" w:rsidRDefault="00E755CF" w:rsidP="00112DA3">
            <w:pPr>
              <w:pStyle w:val="TAN"/>
              <w:keepLines w:val="0"/>
              <w:widowControl w:val="0"/>
            </w:pPr>
            <w:r w:rsidRPr="00A2470A">
              <w:t>NOTE</w:t>
            </w:r>
            <w:r w:rsidR="00A2470A">
              <w:t xml:space="preserve"> </w:t>
            </w:r>
            <w:r w:rsidRPr="00A2470A">
              <w:t>1:</w:t>
            </w:r>
            <w:r w:rsidRPr="00A2470A">
              <w:tab/>
              <w:t>Applicable</w:t>
            </w:r>
            <w:r w:rsidR="00A2470A">
              <w:t xml:space="preserve"> </w:t>
            </w:r>
            <w:r w:rsidRPr="00A2470A">
              <w:t>for</w:t>
            </w:r>
            <w:r w:rsidR="00A2470A">
              <w:t xml:space="preserve"> </w:t>
            </w:r>
            <w:r w:rsidRPr="00A2470A">
              <w:t>UE</w:t>
            </w:r>
            <w:r w:rsidR="00A2470A">
              <w:t xml:space="preserve"> </w:t>
            </w:r>
            <w:r w:rsidRPr="00A2470A">
              <w:t>supporting</w:t>
            </w:r>
            <w:r w:rsidR="00A2470A">
              <w:t xml:space="preserve"> </w:t>
            </w:r>
            <w:r w:rsidRPr="00A2470A">
              <w:t>inter-band</w:t>
            </w:r>
            <w:r w:rsidR="00A2470A">
              <w:t xml:space="preserve"> </w:t>
            </w:r>
            <w:r w:rsidRPr="00A2470A">
              <w:t>carrier</w:t>
            </w:r>
            <w:r w:rsidR="00A2470A">
              <w:t xml:space="preserve"> </w:t>
            </w:r>
            <w:r w:rsidRPr="00A2470A">
              <w:t>aggregation</w:t>
            </w:r>
            <w:r w:rsidR="00A2470A">
              <w:t xml:space="preserve"> </w:t>
            </w:r>
            <w:r w:rsidRPr="00A2470A">
              <w:t>with</w:t>
            </w:r>
            <w:r w:rsidR="00A2470A">
              <w:t xml:space="preserve"> </w:t>
            </w:r>
            <w:r w:rsidRPr="00A2470A">
              <w:t>mandatory</w:t>
            </w:r>
            <w:r w:rsidR="00A2470A">
              <w:t xml:space="preserve"> </w:t>
            </w:r>
            <w:r w:rsidRPr="00A2470A">
              <w:t>simultaneous</w:t>
            </w:r>
            <w:r w:rsidR="00A2470A">
              <w:t xml:space="preserve"> </w:t>
            </w:r>
            <w:r w:rsidRPr="00A2470A">
              <w:t>Rx/Tx</w:t>
            </w:r>
            <w:r w:rsidR="00A2470A">
              <w:t xml:space="preserve"> </w:t>
            </w:r>
            <w:r w:rsidRPr="00A2470A">
              <w:t>capability.</w:t>
            </w:r>
          </w:p>
          <w:p w14:paraId="2C85DA3E" w14:textId="339D6B1A" w:rsidR="00E755CF" w:rsidRPr="00A2470A" w:rsidRDefault="00E755CF" w:rsidP="00112DA3">
            <w:pPr>
              <w:pStyle w:val="TAN"/>
              <w:keepLines w:val="0"/>
              <w:widowControl w:val="0"/>
            </w:pPr>
            <w:r w:rsidRPr="00A2470A">
              <w:t>NOTE</w:t>
            </w:r>
            <w:r w:rsidR="00A2470A">
              <w:t xml:space="preserve"> </w:t>
            </w:r>
            <w:r w:rsidRPr="00A2470A">
              <w:t>2:</w:t>
            </w:r>
            <w:r w:rsidRPr="00A2470A">
              <w:tab/>
              <w:t>The</w:t>
            </w:r>
            <w:r w:rsidR="00A2470A">
              <w:t xml:space="preserve"> </w:t>
            </w:r>
            <w:r w:rsidRPr="00A2470A">
              <w:t>frequency</w:t>
            </w:r>
            <w:r w:rsidR="00A2470A">
              <w:t xml:space="preserve"> </w:t>
            </w:r>
            <w:r w:rsidRPr="00A2470A">
              <w:t>range</w:t>
            </w:r>
            <w:r w:rsidR="00A2470A">
              <w:t xml:space="preserve"> </w:t>
            </w:r>
            <w:r w:rsidRPr="00A2470A">
              <w:t>in</w:t>
            </w:r>
            <w:r w:rsidR="00A2470A">
              <w:t xml:space="preserve"> </w:t>
            </w:r>
            <w:r w:rsidRPr="00A2470A">
              <w:t>band</w:t>
            </w:r>
            <w:r w:rsidR="00A2470A">
              <w:t xml:space="preserve"> </w:t>
            </w:r>
            <w:r w:rsidRPr="00A2470A">
              <w:t>n28</w:t>
            </w:r>
            <w:r w:rsidR="00A2470A">
              <w:t xml:space="preserve"> </w:t>
            </w:r>
            <w:r w:rsidRPr="00A2470A">
              <w:t>is</w:t>
            </w:r>
            <w:r w:rsidR="00A2470A">
              <w:t xml:space="preserve"> </w:t>
            </w:r>
            <w:r w:rsidRPr="00A2470A">
              <w:t>restricted</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combination</w:t>
            </w:r>
            <w:r w:rsidR="00A2470A">
              <w:t xml:space="preserve"> </w:t>
            </w:r>
            <w:r w:rsidRPr="00A2470A">
              <w:t>to</w:t>
            </w:r>
            <w:r w:rsidR="00A2470A">
              <w:t xml:space="preserve"> </w:t>
            </w:r>
            <w:r w:rsidRPr="00A2470A">
              <w:t>703-733</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758-788</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DL.</w:t>
            </w:r>
          </w:p>
          <w:p w14:paraId="26124E92" w14:textId="62AC0F53"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3</w:t>
            </w:r>
            <w:r w:rsidRPr="00A2470A">
              <w:t>:</w:t>
            </w:r>
            <w:r w:rsidRPr="00A2470A">
              <w:tab/>
              <w:t>The</w:t>
            </w:r>
            <w:r w:rsidR="00A2470A">
              <w:t xml:space="preserve"> </w:t>
            </w:r>
            <w:r w:rsidRPr="00A2470A">
              <w:t>frequency</w:t>
            </w:r>
            <w:r w:rsidR="00A2470A">
              <w:t xml:space="preserve"> </w:t>
            </w:r>
            <w:r w:rsidRPr="00A2470A">
              <w:t>range</w:t>
            </w:r>
            <w:r w:rsidR="00A2470A">
              <w:t xml:space="preserve"> </w:t>
            </w:r>
            <w:r w:rsidRPr="00A2470A">
              <w:t>below</w:t>
            </w:r>
            <w:r w:rsidR="00A2470A">
              <w:t xml:space="preserve"> </w:t>
            </w:r>
            <w:r w:rsidRPr="00A2470A">
              <w:t>2506</w:t>
            </w:r>
            <w:r w:rsidR="00A2470A">
              <w:t xml:space="preserve"> </w:t>
            </w:r>
            <w:r w:rsidRPr="00A2470A">
              <w:t>MHz</w:t>
            </w:r>
            <w:r w:rsidR="00A2470A">
              <w:t xml:space="preserve"> </w:t>
            </w:r>
            <w:r w:rsidRPr="00A2470A">
              <w:t>for</w:t>
            </w:r>
            <w:r w:rsidR="00A2470A">
              <w:t xml:space="preserve"> </w:t>
            </w:r>
            <w:r w:rsidRPr="00A2470A">
              <w:t>Band</w:t>
            </w:r>
            <w:r w:rsidR="00A2470A">
              <w:t xml:space="preserve"> </w:t>
            </w:r>
            <w:r w:rsidRPr="00A2470A">
              <w:rPr>
                <w:rFonts w:hint="eastAsia"/>
                <w:lang w:eastAsia="zh-CN"/>
              </w:rPr>
              <w:t>n</w:t>
            </w:r>
            <w:r w:rsidRPr="00A2470A">
              <w:t>41</w:t>
            </w:r>
            <w:r w:rsidR="00A2470A">
              <w:t xml:space="preserve"> </w:t>
            </w:r>
            <w:r w:rsidRPr="00A2470A">
              <w:t>is</w:t>
            </w:r>
            <w:r w:rsidR="00A2470A">
              <w:t xml:space="preserve"> </w:t>
            </w:r>
            <w:r w:rsidRPr="00A2470A">
              <w:t>not</w:t>
            </w:r>
            <w:r w:rsidR="00A2470A">
              <w:t xml:space="preserve"> </w:t>
            </w:r>
            <w:r w:rsidRPr="00A2470A">
              <w:t>used</w:t>
            </w:r>
            <w:r w:rsidR="00A2470A">
              <w:t xml:space="preserve"> </w:t>
            </w:r>
            <w:r w:rsidRPr="00A2470A">
              <w:t>in</w:t>
            </w:r>
            <w:r w:rsidR="00A2470A">
              <w:t xml:space="preserve"> </w:t>
            </w:r>
            <w:r w:rsidRPr="00A2470A">
              <w:t>this</w:t>
            </w:r>
            <w:r w:rsidR="00A2470A">
              <w:t xml:space="preserve"> </w:t>
            </w:r>
            <w:r w:rsidRPr="00A2470A">
              <w:t>combination.</w:t>
            </w:r>
          </w:p>
          <w:p w14:paraId="275D0CE9" w14:textId="342E4956"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sidR="00A2470A">
              <w:rPr>
                <w:rFonts w:hint="eastAsia"/>
                <w:lang w:eastAsia="zh-CN"/>
              </w:rPr>
              <w:t xml:space="preserve"> </w:t>
            </w:r>
            <w:r w:rsidRPr="00A2470A">
              <w:rPr>
                <w:rFonts w:hint="eastAsia"/>
                <w:lang w:eastAsia="zh-CN"/>
              </w:rPr>
              <w:t>for</w:t>
            </w:r>
            <w:r w:rsidR="00A2470A">
              <w:t xml:space="preserve"> </w:t>
            </w:r>
            <w:r w:rsidRPr="00A2470A">
              <w:t>frequency</w:t>
            </w:r>
            <w:r w:rsidR="00A2470A">
              <w:t xml:space="preserve"> </w:t>
            </w:r>
            <w:r w:rsidRPr="00A2470A">
              <w:t>range</w:t>
            </w:r>
            <w:r w:rsidR="00A2470A">
              <w:t xml:space="preserve"> </w:t>
            </w:r>
            <w:r w:rsidRPr="00A2470A">
              <w:rPr>
                <w:rFonts w:hint="eastAsia"/>
                <w:lang w:eastAsia="zh-CN"/>
              </w:rPr>
              <w:t>above</w:t>
            </w:r>
            <w:r w:rsidR="00A2470A">
              <w:rPr>
                <w:rFonts w:hint="eastAsia"/>
                <w:lang w:eastAsia="zh-CN"/>
              </w:rPr>
              <w:t xml:space="preserve"> </w:t>
            </w:r>
            <w:r w:rsidRPr="00A2470A">
              <w:rPr>
                <w:rFonts w:hint="eastAsia"/>
                <w:lang w:eastAsia="zh-CN"/>
              </w:rPr>
              <w:t>4800</w:t>
            </w:r>
            <w:r w:rsidR="00A2470A">
              <w:rPr>
                <w:lang w:eastAsia="zh-CN"/>
              </w:rPr>
              <w:t xml:space="preserve"> </w:t>
            </w:r>
            <w:r w:rsidRPr="00A2470A">
              <w:t>MHz</w:t>
            </w:r>
            <w:r w:rsidR="00A2470A">
              <w:t xml:space="preserve"> </w:t>
            </w:r>
            <w:r w:rsidRPr="00A2470A">
              <w:t>for</w:t>
            </w:r>
            <w:r w:rsidR="00A2470A">
              <w:t xml:space="preserve"> </w:t>
            </w:r>
            <w:r w:rsidRPr="00A2470A">
              <w:t>Band</w:t>
            </w:r>
            <w:r w:rsidR="00A2470A">
              <w:t xml:space="preserve"> </w:t>
            </w:r>
            <w:r w:rsidRPr="00A2470A">
              <w:t>n7</w:t>
            </w:r>
            <w:r w:rsidRPr="00A2470A">
              <w:rPr>
                <w:rFonts w:hint="eastAsia"/>
                <w:lang w:eastAsia="zh-CN"/>
              </w:rPr>
              <w:t>9</w:t>
            </w:r>
            <w:r w:rsidR="00A2470A">
              <w:t xml:space="preserve"> </w:t>
            </w:r>
            <w:r w:rsidRPr="00A2470A">
              <w:t>in</w:t>
            </w:r>
            <w:r w:rsidR="00A2470A">
              <w:t xml:space="preserve"> </w:t>
            </w:r>
            <w:r w:rsidRPr="00A2470A">
              <w:t>this</w:t>
            </w:r>
            <w:r w:rsidR="00A2470A">
              <w:t xml:space="preserve"> </w:t>
            </w:r>
            <w:r w:rsidRPr="00A2470A">
              <w:t>combination.</w:t>
            </w:r>
          </w:p>
          <w:p w14:paraId="3A5B5B3D" w14:textId="77777777" w:rsidR="00F052B4" w:rsidRPr="007862B0" w:rsidRDefault="00F052B4" w:rsidP="00F052B4">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5DC8159D" w14:textId="77777777" w:rsidR="00F052B4" w:rsidRPr="007862B0" w:rsidRDefault="00F052B4" w:rsidP="00F052B4">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16D4BD40" w14:textId="3B16AB95" w:rsidR="00E755CF" w:rsidRPr="00A2470A" w:rsidRDefault="00F052B4" w:rsidP="00F052B4">
            <w:pPr>
              <w:pStyle w:val="TAN"/>
              <w:keepLines w:val="0"/>
              <w:widowControl w:val="0"/>
              <w:rPr>
                <w:lang w:eastAsia="zh-CN"/>
              </w:rPr>
            </w:pPr>
            <w:r w:rsidRPr="007862B0">
              <w:t>NOTE 7:</w:t>
            </w:r>
            <w:r w:rsidRPr="007862B0">
              <w:tab/>
            </w:r>
            <w:r>
              <w:t>Void.</w:t>
            </w:r>
          </w:p>
          <w:p w14:paraId="7A6D06D4" w14:textId="541F1CC2" w:rsidR="00E755CF" w:rsidRPr="00A2470A" w:rsidRDefault="00E755CF" w:rsidP="00112DA3">
            <w:pPr>
              <w:pStyle w:val="TAN"/>
              <w:keepLines w:val="0"/>
              <w:widowControl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sidR="00A2470A">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sidR="00A2470A">
              <w:rPr>
                <w:rFonts w:eastAsia="DengXian"/>
                <w:lang w:eastAsia="zh-CN"/>
              </w:rPr>
              <w:t xml:space="preserve"> </w:t>
            </w:r>
            <w:r w:rsidRPr="00A2470A">
              <w:rPr>
                <w:rFonts w:eastAsia="DengXian"/>
                <w:lang w:eastAsia="zh-CN"/>
              </w:rPr>
              <w:t>dynamic</w:t>
            </w:r>
            <w:r w:rsidR="00A2470A">
              <w:rPr>
                <w:rFonts w:eastAsia="DengXian"/>
                <w:lang w:eastAsia="zh-CN"/>
              </w:rPr>
              <w:t xml:space="preserve"> </w:t>
            </w:r>
            <w:r w:rsidRPr="00A2470A">
              <w:rPr>
                <w:rFonts w:eastAsia="DengXian" w:hint="eastAsia"/>
                <w:lang w:eastAsia="zh-CN"/>
              </w:rPr>
              <w:t>Tx</w:t>
            </w:r>
            <w:r w:rsidR="00A2470A">
              <w:rPr>
                <w:rFonts w:eastAsia="DengXian" w:hint="eastAsia"/>
                <w:lang w:eastAsia="zh-CN"/>
              </w:rPr>
              <w:t xml:space="preserve"> </w:t>
            </w:r>
            <w:r w:rsidRPr="00A2470A">
              <w:rPr>
                <w:rFonts w:eastAsia="DengXian"/>
              </w:rPr>
              <w:t>switching</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conducted</w:t>
            </w:r>
            <w:r w:rsidRPr="00A2470A">
              <w:rPr>
                <w:rFonts w:eastAsia="DengXian" w:hint="eastAsia"/>
                <w:lang w:eastAsia="zh-CN"/>
              </w:rPr>
              <w:t>.</w:t>
            </w:r>
            <w:r w:rsidR="00A2470A">
              <w:rPr>
                <w:rFonts w:eastAsia="DengXian" w:hint="eastAsia"/>
                <w:lang w:eastAsia="zh-CN"/>
              </w:rPr>
              <w:t xml:space="preserve"> </w:t>
            </w:r>
            <w:r w:rsidRPr="00A2470A">
              <w:rPr>
                <w:rFonts w:eastAsia="DengXian" w:hint="eastAsia"/>
                <w:lang w:eastAsia="zh-CN"/>
              </w:rPr>
              <w:t>The</w:t>
            </w:r>
            <w:r w:rsidR="00A2470A">
              <w:rPr>
                <w:rFonts w:eastAsia="DengXian" w:hint="eastAsia"/>
                <w:lang w:eastAsia="zh-CN"/>
              </w:rPr>
              <w:t xml:space="preserve"> </w:t>
            </w:r>
            <w:r w:rsidRPr="00A2470A">
              <w:rPr>
                <w:rFonts w:eastAsia="DengXian" w:hint="eastAsia"/>
                <w:lang w:eastAsia="zh-CN"/>
              </w:rPr>
              <w:t>DL</w:t>
            </w:r>
            <w:r w:rsidR="00A2470A">
              <w:rPr>
                <w:rFonts w:eastAsia="DengXian" w:hint="eastAsia"/>
                <w:lang w:eastAsia="zh-CN"/>
              </w:rPr>
              <w:t xml:space="preserve"> </w:t>
            </w:r>
            <w:r w:rsidRPr="00A2470A">
              <w:rPr>
                <w:rFonts w:eastAsia="DengXian" w:hint="eastAsia"/>
                <w:lang w:eastAsia="zh-CN"/>
              </w:rPr>
              <w:t>interruption</w:t>
            </w:r>
            <w:r w:rsidR="00A2470A">
              <w:rPr>
                <w:rFonts w:eastAsia="DengXian" w:hint="eastAsia"/>
                <w:lang w:eastAsia="zh-CN"/>
              </w:rPr>
              <w:t xml:space="preserve"> </w:t>
            </w:r>
            <w:r w:rsidRPr="00A2470A">
              <w:rPr>
                <w:rFonts w:eastAsia="DengXian" w:hint="eastAsia"/>
                <w:lang w:eastAsia="zh-CN"/>
              </w:rPr>
              <w:t>requirement</w:t>
            </w:r>
            <w:r w:rsidR="00A2470A">
              <w:rPr>
                <w:rFonts w:eastAsia="DengXian" w:hint="eastAsia"/>
                <w:lang w:eastAsia="zh-CN"/>
              </w:rPr>
              <w:t xml:space="preserve"> </w:t>
            </w:r>
            <w:r w:rsidRPr="00A2470A">
              <w:rPr>
                <w:rFonts w:eastAsia="DengXian" w:hint="eastAsia"/>
                <w:lang w:eastAsia="zh-CN"/>
              </w:rPr>
              <w:t>is</w:t>
            </w:r>
            <w:r w:rsidR="00A2470A">
              <w:rPr>
                <w:rFonts w:eastAsia="DengXian" w:hint="eastAsia"/>
                <w:lang w:eastAsia="zh-CN"/>
              </w:rPr>
              <w:t xml:space="preserve"> </w:t>
            </w:r>
            <w:r w:rsidRPr="00A2470A">
              <w:rPr>
                <w:rFonts w:eastAsia="DengXian"/>
                <w:lang w:eastAsia="zh-CN"/>
              </w:rPr>
              <w:t>specified</w:t>
            </w:r>
            <w:r w:rsidR="00A2470A">
              <w:rPr>
                <w:rFonts w:eastAsia="DengXian" w:hint="eastAsia"/>
                <w:lang w:eastAsia="zh-CN"/>
              </w:rPr>
              <w:t xml:space="preserve"> </w:t>
            </w:r>
            <w:r w:rsidRPr="00A2470A">
              <w:rPr>
                <w:rFonts w:eastAsia="DengXian" w:hint="eastAsia"/>
                <w:lang w:eastAsia="zh-CN"/>
              </w:rPr>
              <w:t>in</w:t>
            </w:r>
            <w:r w:rsidR="00A2470A">
              <w:rPr>
                <w:rFonts w:eastAsia="DengXian" w:hint="eastAsia"/>
                <w:lang w:eastAsia="zh-CN"/>
              </w:rPr>
              <w:t xml:space="preserve"> </w:t>
            </w:r>
            <w:r w:rsidRPr="00A2470A">
              <w:rPr>
                <w:rFonts w:eastAsia="DengXian"/>
                <w:lang w:eastAsia="zh-CN"/>
              </w:rPr>
              <w:t>clause</w:t>
            </w:r>
            <w:r w:rsidR="00A2470A">
              <w:rPr>
                <w:rFonts w:eastAsia="DengXian" w:hint="eastAsia"/>
                <w:lang w:eastAsia="zh-CN"/>
              </w:rPr>
              <w:t xml:space="preserve"> </w:t>
            </w:r>
            <w:r w:rsidRPr="00A2470A">
              <w:rPr>
                <w:rFonts w:eastAsia="DengXian" w:hint="eastAsia"/>
                <w:lang w:eastAsia="zh-CN"/>
              </w:rPr>
              <w:t>8.2.2.2.10</w:t>
            </w:r>
            <w:r w:rsidR="00A2470A">
              <w:rPr>
                <w:rFonts w:eastAsia="DengXian" w:hint="eastAsia"/>
                <w:lang w:eastAsia="zh-CN"/>
              </w:rPr>
              <w:t xml:space="preserve"> </w:t>
            </w:r>
            <w:r w:rsidRPr="00A2470A">
              <w:rPr>
                <w:rFonts w:eastAsia="DengXian" w:hint="eastAsia"/>
                <w:lang w:eastAsia="zh-CN"/>
              </w:rPr>
              <w:t>of</w:t>
            </w:r>
            <w:r w:rsidR="00A2470A">
              <w:rPr>
                <w:rFonts w:eastAsia="DengXian" w:hint="eastAsia"/>
                <w:lang w:eastAsia="zh-CN"/>
              </w:rPr>
              <w:t xml:space="preserve"> </w:t>
            </w:r>
            <w:r w:rsidRPr="00A2470A">
              <w:rPr>
                <w:rFonts w:eastAsia="DengXian" w:hint="eastAsia"/>
                <w:lang w:eastAsia="zh-CN"/>
              </w:rPr>
              <w:t>38.133</w:t>
            </w:r>
            <w:r w:rsidR="00A2470A">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UE</w:t>
            </w:r>
            <w:r w:rsidR="00A2470A">
              <w:rPr>
                <w:rFonts w:hint="eastAsia"/>
                <w:lang w:eastAsia="zh-CN"/>
              </w:rPr>
              <w:t xml:space="preserve"> </w:t>
            </w:r>
            <w:r w:rsidRPr="00A2470A">
              <w:rPr>
                <w:rFonts w:hint="eastAsia"/>
                <w:lang w:eastAsia="zh-CN"/>
              </w:rPr>
              <w:t>supporting</w:t>
            </w:r>
            <w:r w:rsidR="00A2470A">
              <w:rPr>
                <w:rFonts w:hint="eastAsia"/>
                <w:lang w:eastAsia="zh-CN"/>
              </w:rPr>
              <w:t xml:space="preserve"> </w:t>
            </w:r>
            <w:r w:rsidRPr="00A2470A">
              <w:rPr>
                <w:rFonts w:hint="eastAsia"/>
                <w:lang w:eastAsia="zh-CN"/>
              </w:rPr>
              <w:t>inter-band</w:t>
            </w:r>
            <w:r w:rsidR="00A2470A">
              <w:rPr>
                <w:rFonts w:hint="eastAsia"/>
                <w:lang w:eastAsia="zh-CN"/>
              </w:rPr>
              <w:t xml:space="preserve"> </w:t>
            </w:r>
            <w:r w:rsidRPr="00A2470A">
              <w:rPr>
                <w:rFonts w:hint="eastAsia"/>
                <w:lang w:eastAsia="zh-CN"/>
              </w:rPr>
              <w:t>carrier</w:t>
            </w:r>
            <w:r w:rsidR="00A2470A">
              <w:rPr>
                <w:rFonts w:hint="eastAsia"/>
                <w:lang w:eastAsia="zh-CN"/>
              </w:rPr>
              <w:t xml:space="preserve"> </w:t>
            </w:r>
            <w:r w:rsidRPr="00A2470A">
              <w:rPr>
                <w:rFonts w:hint="eastAsia"/>
                <w:lang w:eastAsia="zh-CN"/>
              </w:rPr>
              <w:t>aggregation</w:t>
            </w:r>
            <w:r w:rsidR="00A2470A">
              <w:rPr>
                <w:rFonts w:hint="eastAsia"/>
                <w:lang w:eastAsia="zh-CN"/>
              </w:rPr>
              <w:t xml:space="preserve"> </w:t>
            </w:r>
            <w:r w:rsidRPr="00A2470A">
              <w:rPr>
                <w:rFonts w:hint="eastAsia"/>
                <w:lang w:eastAsia="zh-CN"/>
              </w:rPr>
              <w:t>without</w:t>
            </w:r>
            <w:r w:rsidR="00A2470A">
              <w:rPr>
                <w:rFonts w:hint="eastAsia"/>
                <w:lang w:eastAsia="zh-CN"/>
              </w:rPr>
              <w:t xml:space="preserve"> </w:t>
            </w:r>
            <w:r w:rsidRPr="00A2470A">
              <w:rPr>
                <w:rFonts w:hint="eastAsia"/>
                <w:lang w:eastAsia="zh-CN"/>
              </w:rPr>
              <w:t>simultaneous</w:t>
            </w:r>
            <w:r w:rsidR="00A2470A">
              <w:rPr>
                <w:rFonts w:hint="eastAsia"/>
                <w:lang w:eastAsia="zh-CN"/>
              </w:rPr>
              <w:t xml:space="preserve"> </w:t>
            </w:r>
            <w:r w:rsidRPr="00A2470A">
              <w:rPr>
                <w:rFonts w:hint="eastAsia"/>
                <w:lang w:eastAsia="zh-CN"/>
              </w:rPr>
              <w:t>Rx/Tx.</w:t>
            </w:r>
            <w:r w:rsidR="00A2470A">
              <w:rPr>
                <w:lang w:eastAsia="zh-CN"/>
              </w:rPr>
              <w:t xml:space="preserve"> </w:t>
            </w:r>
            <w:r w:rsidRPr="00A2470A">
              <w:rPr>
                <w:rFonts w:cs="Arial"/>
                <w:lang w:eastAsia="zh-TW"/>
              </w:rPr>
              <w:t>Same</w:t>
            </w:r>
            <w:r w:rsidR="00A2470A">
              <w:rPr>
                <w:rFonts w:cs="Arial"/>
                <w:lang w:eastAsia="zh-TW"/>
              </w:rPr>
              <w:t xml:space="preserve"> </w:t>
            </w:r>
            <w:r w:rsidRPr="00A2470A">
              <w:rPr>
                <w:rFonts w:cs="Arial"/>
                <w:lang w:eastAsia="zh-TW"/>
              </w:rPr>
              <w:t>restrictions</w:t>
            </w:r>
            <w:r w:rsidR="00A2470A">
              <w:rPr>
                <w:rFonts w:cs="Arial"/>
                <w:lang w:eastAsia="zh-TW"/>
              </w:rPr>
              <w:t xml:space="preserve"> </w:t>
            </w:r>
            <w:r w:rsidRPr="00A2470A">
              <w:rPr>
                <w:rFonts w:cs="Arial"/>
                <w:lang w:eastAsia="zh-TW"/>
              </w:rPr>
              <w:t>are</w:t>
            </w:r>
            <w:r w:rsidR="00A2470A">
              <w:rPr>
                <w:rFonts w:cs="Arial"/>
                <w:lang w:eastAsia="zh-TW"/>
              </w:rPr>
              <w:t xml:space="preserve"> </w:t>
            </w:r>
            <w:r w:rsidRPr="00A2470A">
              <w:rPr>
                <w:rFonts w:cs="Arial"/>
                <w:lang w:eastAsia="zh-TW"/>
              </w:rPr>
              <w:t>applied</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NR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part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configurations.</w:t>
            </w:r>
          </w:p>
          <w:p w14:paraId="3739B61C" w14:textId="11733699"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10</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n77</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3520-3560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lang w:eastAsia="zh-CN"/>
              </w:rPr>
              <w:t>3700-3800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rFonts w:hint="eastAsia"/>
                <w:lang w:eastAsia="zh-CN"/>
              </w:rPr>
              <w:t>4000-4100</w:t>
            </w:r>
            <w:r w:rsidR="00A2470A">
              <w:rPr>
                <w:lang w:eastAsia="zh-CN"/>
              </w:rPr>
              <w:t xml:space="preserve"> </w:t>
            </w:r>
            <w:r w:rsidRPr="00A2470A">
              <w:rPr>
                <w:lang w:eastAsia="zh-CN"/>
              </w:rPr>
              <w:t>MH</w:t>
            </w:r>
            <w:r w:rsidRPr="00A2470A">
              <w:rPr>
                <w:rFonts w:hint="eastAsia"/>
                <w:lang w:eastAsia="zh-CN"/>
              </w:rPr>
              <w:t>z</w:t>
            </w:r>
            <w:r w:rsidRPr="00A2470A">
              <w:rPr>
                <w:lang w:eastAsia="zh-CN"/>
              </w:rPr>
              <w:t>.</w:t>
            </w:r>
          </w:p>
          <w:p w14:paraId="3C0C11CF" w14:textId="203511AB"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n78</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w:t>
            </w:r>
            <w:r w:rsidR="00A2470A">
              <w:rPr>
                <w:lang w:eastAsia="zh-CN"/>
              </w:rPr>
              <w:t xml:space="preserve"> </w:t>
            </w:r>
            <w:r w:rsidRPr="00A2470A">
              <w:rPr>
                <w:lang w:eastAsia="zh-CN"/>
              </w:rPr>
              <w:t>-3560</w:t>
            </w:r>
            <w:r w:rsidR="00A2470A">
              <w:rPr>
                <w:lang w:eastAsia="zh-CN"/>
              </w:rPr>
              <w:t xml:space="preserve"> </w:t>
            </w:r>
            <w:r w:rsidRPr="00A2470A">
              <w:rPr>
                <w:lang w:eastAsia="zh-CN"/>
              </w:rPr>
              <w:t>MHz</w:t>
            </w:r>
            <w:r w:rsidR="00A2470A">
              <w:rPr>
                <w:lang w:eastAsia="zh-CN"/>
              </w:rPr>
              <w:t xml:space="preserve"> </w:t>
            </w:r>
            <w:r w:rsidRPr="00A2470A">
              <w:rPr>
                <w:lang w:eastAsia="zh-CN"/>
              </w:rPr>
              <w:t>and</w:t>
            </w:r>
            <w:r w:rsidR="00A2470A">
              <w:rPr>
                <w:lang w:eastAsia="zh-CN"/>
              </w:rPr>
              <w:t xml:space="preserve"> </w:t>
            </w:r>
            <w:r w:rsidRPr="00A2470A">
              <w:rPr>
                <w:lang w:eastAsia="zh-CN"/>
              </w:rPr>
              <w:t>3700–</w:t>
            </w:r>
            <w:r w:rsidR="00A2470A">
              <w:rPr>
                <w:lang w:eastAsia="zh-CN"/>
              </w:rPr>
              <w:t xml:space="preserve"> </w:t>
            </w:r>
            <w:r w:rsidRPr="00A2470A">
              <w:rPr>
                <w:lang w:eastAsia="zh-CN"/>
              </w:rPr>
              <w:t>3800</w:t>
            </w:r>
            <w:r w:rsidR="00A2470A">
              <w:rPr>
                <w:lang w:eastAsia="zh-CN"/>
              </w:rPr>
              <w:t xml:space="preserve"> </w:t>
            </w:r>
            <w:r w:rsidRPr="00A2470A">
              <w:rPr>
                <w:lang w:eastAsia="zh-CN"/>
              </w:rPr>
              <w:t>MHz.</w:t>
            </w:r>
          </w:p>
          <w:p w14:paraId="36141089" w14:textId="5679B62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implementation</w:t>
            </w:r>
            <w:r w:rsidR="00A2470A">
              <w:rPr>
                <w:rFonts w:cs="Arial"/>
                <w:lang w:eastAsia="ko-KR"/>
              </w:rPr>
              <w:t xml:space="preserve"> </w:t>
            </w:r>
            <w:r w:rsidRPr="00A2470A">
              <w:rPr>
                <w:rFonts w:cs="Arial"/>
                <w:lang w:eastAsia="ko-KR"/>
              </w:rPr>
              <w:t>with</w:t>
            </w:r>
            <w:r w:rsidR="00A2470A">
              <w:rPr>
                <w:rFonts w:cs="Arial"/>
                <w:lang w:eastAsia="ko-KR"/>
              </w:rPr>
              <w:t xml:space="preserve"> </w:t>
            </w:r>
            <w:r w:rsidRPr="00A2470A">
              <w:rPr>
                <w:rFonts w:cs="Arial"/>
                <w:lang w:eastAsia="ko-KR"/>
              </w:rPr>
              <w:t>4</w:t>
            </w:r>
            <w:r w:rsidR="00A2470A">
              <w:rPr>
                <w:rFonts w:cs="Arial"/>
                <w:lang w:eastAsia="ko-KR"/>
              </w:rPr>
              <w:t xml:space="preserve"> </w:t>
            </w:r>
            <w:r w:rsidRPr="00A2470A">
              <w:rPr>
                <w:rFonts w:cs="Arial"/>
                <w:lang w:eastAsia="ko-KR"/>
              </w:rPr>
              <w:t>antennas</w:t>
            </w:r>
            <w:r w:rsidR="00A2470A">
              <w:rPr>
                <w:rFonts w:cs="Arial"/>
                <w:lang w:eastAsia="ko-KR"/>
              </w:rPr>
              <w:t xml:space="preserve"> </w:t>
            </w:r>
            <w:r w:rsidRPr="00A2470A">
              <w:rPr>
                <w:rFonts w:cs="Arial"/>
                <w:lang w:eastAsia="ko-KR"/>
              </w:rPr>
              <w:t>is</w:t>
            </w:r>
            <w:r w:rsidR="00A2470A">
              <w:rPr>
                <w:rFonts w:cs="Arial"/>
                <w:lang w:eastAsia="ko-KR"/>
              </w:rPr>
              <w:t xml:space="preserve"> </w:t>
            </w:r>
            <w:r w:rsidRPr="00A2470A">
              <w:rPr>
                <w:rFonts w:cs="Arial"/>
                <w:lang w:eastAsia="ko-KR"/>
              </w:rPr>
              <w:t>targeted</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FWA</w:t>
            </w:r>
            <w:r w:rsidR="00A2470A">
              <w:rPr>
                <w:rFonts w:cs="Arial"/>
                <w:lang w:eastAsia="ko-KR"/>
              </w:rPr>
              <w:t xml:space="preserve"> </w:t>
            </w:r>
            <w:r w:rsidRPr="00A2470A">
              <w:rPr>
                <w:rFonts w:cs="Arial"/>
                <w:lang w:eastAsia="ko-KR"/>
              </w:rPr>
              <w:t>form</w:t>
            </w:r>
            <w:r w:rsidR="00A2470A">
              <w:rPr>
                <w:rFonts w:cs="Arial"/>
                <w:lang w:eastAsia="ko-KR"/>
              </w:rPr>
              <w:t xml:space="preserve"> </w:t>
            </w:r>
            <w:r w:rsidRPr="00A2470A">
              <w:rPr>
                <w:rFonts w:cs="Arial"/>
                <w:lang w:eastAsia="ko-KR"/>
              </w:rPr>
              <w:t>factor</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this</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combination.</w:t>
            </w:r>
          </w:p>
          <w:p w14:paraId="3ACB258C" w14:textId="3DA862A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n48</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n77</w:t>
            </w:r>
            <w:r w:rsidR="00A2470A">
              <w:rPr>
                <w:rFonts w:cs="Arial"/>
                <w:lang w:eastAsia="ko-KR"/>
              </w:rPr>
              <w:t xml:space="preserve"> </w:t>
            </w:r>
            <w:r w:rsidRPr="00A2470A">
              <w:rPr>
                <w:rFonts w:cs="Arial"/>
                <w:lang w:eastAsia="ko-KR"/>
              </w:rPr>
              <w:t>will</w:t>
            </w:r>
            <w:r w:rsidR="00A2470A">
              <w:rPr>
                <w:rFonts w:cs="Arial"/>
                <w:lang w:eastAsia="ko-KR"/>
              </w:rPr>
              <w:t xml:space="preserve"> </w:t>
            </w:r>
            <w:r w:rsidRPr="00A2470A">
              <w:rPr>
                <w:rFonts w:cs="Arial"/>
                <w:lang w:eastAsia="ko-KR"/>
              </w:rPr>
              <w:t>synchronize</w:t>
            </w:r>
            <w:r w:rsidR="00A2470A">
              <w:rPr>
                <w:rFonts w:cs="Arial"/>
                <w:lang w:eastAsia="ko-KR"/>
              </w:rPr>
              <w:t xml:space="preserve"> </w:t>
            </w:r>
            <w:r w:rsidRPr="00A2470A">
              <w:rPr>
                <w:rFonts w:cs="Arial"/>
                <w:lang w:eastAsia="ko-KR"/>
              </w:rPr>
              <w:t>their</w:t>
            </w:r>
            <w:r w:rsidR="00A2470A">
              <w:rPr>
                <w:rFonts w:cs="Arial"/>
                <w:lang w:eastAsia="ko-KR"/>
              </w:rPr>
              <w:t xml:space="preserve"> </w:t>
            </w:r>
            <w:r w:rsidRPr="00A2470A">
              <w:rPr>
                <w:rFonts w:cs="Arial"/>
                <w:lang w:eastAsia="ko-KR"/>
              </w:rPr>
              <w:t>uplink</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downlink</w:t>
            </w:r>
            <w:r w:rsidR="00A2470A">
              <w:rPr>
                <w:rFonts w:cs="Arial"/>
                <w:lang w:eastAsia="ko-KR"/>
              </w:rPr>
              <w:t xml:space="preserve"> </w:t>
            </w:r>
            <w:r w:rsidRPr="00A2470A">
              <w:rPr>
                <w:rFonts w:cs="Arial"/>
                <w:lang w:eastAsia="ko-KR"/>
              </w:rPr>
              <w:t>configurations</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in</w:t>
            </w:r>
            <w:r w:rsidR="00A2470A">
              <w:rPr>
                <w:rFonts w:cs="Arial"/>
                <w:lang w:eastAsia="ko-KR"/>
              </w:rPr>
              <w:t xml:space="preserve"> </w:t>
            </w:r>
            <w:r w:rsidRPr="00A2470A">
              <w:rPr>
                <w:rFonts w:cs="Arial"/>
                <w:lang w:eastAsia="ko-KR"/>
              </w:rPr>
              <w:t>commonly</w:t>
            </w:r>
            <w:r w:rsidR="00A2470A">
              <w:rPr>
                <w:rFonts w:cs="Arial"/>
                <w:lang w:eastAsia="ko-KR"/>
              </w:rPr>
              <w:t xml:space="preserve"> </w:t>
            </w:r>
            <w:r w:rsidRPr="00A2470A">
              <w:rPr>
                <w:rFonts w:cs="Arial"/>
                <w:lang w:eastAsia="ko-KR"/>
              </w:rPr>
              <w:t>TDD</w:t>
            </w:r>
            <w:r w:rsidR="00A2470A">
              <w:rPr>
                <w:rFonts w:cs="Arial"/>
                <w:lang w:eastAsia="ko-KR"/>
              </w:rPr>
              <w:t xml:space="preserve"> </w:t>
            </w:r>
            <w:r w:rsidRPr="00A2470A">
              <w:rPr>
                <w:rFonts w:cs="Arial"/>
                <w:lang w:eastAsia="ko-KR"/>
              </w:rPr>
              <w:t>network</w:t>
            </w:r>
            <w:r w:rsidR="00A2470A">
              <w:rPr>
                <w:rFonts w:cs="Arial"/>
                <w:lang w:eastAsia="ko-KR"/>
              </w:rPr>
              <w:t xml:space="preserve"> </w:t>
            </w:r>
            <w:r w:rsidRPr="00A2470A">
              <w:rPr>
                <w:rFonts w:cs="Arial"/>
                <w:lang w:eastAsia="ko-KR"/>
              </w:rPr>
              <w:t>coordination</w:t>
            </w:r>
          </w:p>
          <w:p w14:paraId="381A13F6" w14:textId="12506E7C" w:rsidR="00E755CF" w:rsidRPr="00A2470A" w:rsidRDefault="00E755CF" w:rsidP="00112DA3">
            <w:pPr>
              <w:pStyle w:val="TAN"/>
              <w:keepLines w:val="0"/>
              <w:widowControl w:val="0"/>
              <w:rPr>
                <w:rFonts w:cs="Arial"/>
                <w:lang w:eastAsia="zh-TW"/>
              </w:rPr>
            </w:pPr>
            <w:r w:rsidRPr="00A2470A">
              <w:rPr>
                <w:rFonts w:cs="Arial"/>
                <w:lang w:eastAsia="zh-CN"/>
              </w:rPr>
              <w:t>NOTE</w:t>
            </w:r>
            <w:r w:rsidR="00A2470A">
              <w:rPr>
                <w:rFonts w:cs="Arial"/>
                <w:lang w:eastAsia="zh-CN"/>
              </w:rPr>
              <w:t xml:space="preserve"> </w:t>
            </w:r>
            <w:r w:rsidRPr="00A2470A">
              <w:rPr>
                <w:rFonts w:cs="Arial" w:hint="eastAsia"/>
                <w:lang w:eastAsia="zh-CN"/>
              </w:rPr>
              <w:t>15</w:t>
            </w:r>
            <w:r w:rsidRPr="00A2470A">
              <w:rPr>
                <w:rFonts w:cs="Arial"/>
                <w:lang w:eastAsia="zh-CN"/>
              </w:rPr>
              <w:t>:</w:t>
            </w:r>
            <w:r w:rsidR="00A2470A">
              <w:rPr>
                <w:rFonts w:cs="Arial"/>
                <w:lang w:eastAsia="zh-TW"/>
              </w:rPr>
              <w:t xml:space="preserve"> </w:t>
            </w:r>
            <w:r w:rsidRPr="00A2470A">
              <w:rPr>
                <w:rFonts w:cs="Arial"/>
                <w:lang w:eastAsia="zh-TW"/>
              </w:rPr>
              <w:t>Void</w:t>
            </w:r>
          </w:p>
          <w:p w14:paraId="5B7CA300" w14:textId="2F81F169"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16</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intra-band</w:t>
            </w:r>
            <w:r w:rsidR="00A2470A">
              <w:rPr>
                <w:rFonts w:cs="Arial"/>
                <w:lang w:eastAsia="zh-TW"/>
              </w:rPr>
              <w:t xml:space="preserve"> </w:t>
            </w:r>
            <w:r w:rsidRPr="00A2470A">
              <w:rPr>
                <w:rFonts w:cs="Arial"/>
                <w:lang w:eastAsia="zh-TW"/>
              </w:rPr>
              <w:t>non-contiguous</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CA_n46-n96</w:t>
            </w:r>
            <w:r w:rsidR="00A2470A">
              <w:rPr>
                <w:rFonts w:cs="Arial"/>
                <w:lang w:eastAsia="zh-TW"/>
              </w:rPr>
              <w:t xml:space="preserve"> </w:t>
            </w:r>
            <w:r w:rsidRPr="00A2470A">
              <w:rPr>
                <w:rFonts w:cs="Arial"/>
                <w:lang w:eastAsia="zh-TW"/>
              </w:rPr>
              <w:t>or</w:t>
            </w:r>
            <w:r w:rsidR="00A2470A">
              <w:rPr>
                <w:rFonts w:cs="Arial"/>
                <w:lang w:eastAsia="zh-TW"/>
              </w:rPr>
              <w:t xml:space="preserve"> </w:t>
            </w:r>
            <w:r w:rsidRPr="00A2470A">
              <w:rPr>
                <w:rFonts w:cs="Arial"/>
                <w:lang w:eastAsia="zh-TW"/>
              </w:rPr>
              <w:t>CA_n46-n102</w:t>
            </w:r>
            <w:r w:rsidR="00A2470A">
              <w:rPr>
                <w:rFonts w:cs="Arial" w:hint="eastAsia"/>
                <w:lang w:eastAsia="zh-CN"/>
              </w:rPr>
              <w:t xml:space="preserve"> </w:t>
            </w:r>
            <w:r w:rsidRPr="00A2470A">
              <w:rPr>
                <w:rFonts w:cs="Arial"/>
                <w:lang w:eastAsia="zh-TW"/>
              </w:rPr>
              <w:t>and</w:t>
            </w:r>
            <w:r w:rsidR="00A2470A">
              <w:rPr>
                <w:rFonts w:cs="Arial"/>
                <w:lang w:eastAsia="zh-TW"/>
              </w:rPr>
              <w:t xml:space="preserve"> </w:t>
            </w:r>
            <w:r w:rsidRPr="00A2470A">
              <w:rPr>
                <w:rFonts w:cs="Arial"/>
                <w:lang w:eastAsia="zh-TW"/>
              </w:rPr>
              <w:t>related</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configurations.</w:t>
            </w:r>
          </w:p>
          <w:p w14:paraId="578620A6" w14:textId="3FEA372E"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17</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proofErr w:type="gramStart"/>
            <w:r w:rsidRPr="00A2470A">
              <w:rPr>
                <w:rFonts w:cs="Arial"/>
                <w:lang w:eastAsia="zh-TW"/>
              </w:rPr>
              <w:t>fall</w:t>
            </w:r>
            <w:r w:rsidR="00A2470A">
              <w:rPr>
                <w:rFonts w:cs="Arial"/>
                <w:lang w:eastAsia="zh-TW"/>
              </w:rPr>
              <w:t xml:space="preserve"> </w:t>
            </w:r>
            <w:r w:rsidRPr="00A2470A">
              <w:rPr>
                <w:rFonts w:cs="Arial"/>
                <w:lang w:eastAsia="zh-TW"/>
              </w:rPr>
              <w:t>back</w:t>
            </w:r>
            <w:proofErr w:type="gramEnd"/>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48</w:t>
            </w:r>
            <w:r w:rsidR="00A2470A">
              <w:rPr>
                <w:rFonts w:cs="Arial" w:hint="eastAsia"/>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p w14:paraId="4F9F5E7D" w14:textId="0F5040C7"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inter-band</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maximum</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between</w:t>
            </w:r>
            <w:r w:rsidR="00A2470A">
              <w:rPr>
                <w:rFonts w:cs="Arial"/>
                <w:lang w:eastAsia="zh-TW"/>
              </w:rPr>
              <w:t xml:space="preserve"> </w:t>
            </w:r>
            <w:r w:rsidRPr="00A2470A">
              <w:rPr>
                <w:rFonts w:cs="Arial"/>
                <w:lang w:eastAsia="zh-TW"/>
              </w:rPr>
              <w:t>downlink</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within</w:t>
            </w:r>
            <w:r w:rsidR="00A2470A">
              <w:rPr>
                <w:rFonts w:cs="Arial"/>
                <w:lang w:eastAsia="zh-TW"/>
              </w:rPr>
              <w:t xml:space="preserve"> </w:t>
            </w:r>
            <w:r w:rsidRPr="00A2470A">
              <w:rPr>
                <w:rFonts w:cs="Arial"/>
                <w:lang w:eastAsia="zh-TW"/>
              </w:rPr>
              <w:t>6</w:t>
            </w:r>
            <w:r w:rsidR="00A2470A">
              <w:rPr>
                <w:rFonts w:cs="Arial"/>
                <w:lang w:eastAsia="zh-TW"/>
              </w:rPr>
              <w:t xml:space="preserve"> </w:t>
            </w:r>
            <w:r w:rsidRPr="00A2470A">
              <w:rPr>
                <w:rFonts w:cs="Arial"/>
                <w:lang w:eastAsia="zh-TW"/>
              </w:rPr>
              <w:t>dB.</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condition</w:t>
            </w:r>
            <w:r w:rsidR="00A2470A">
              <w:rPr>
                <w:rFonts w:cs="Arial"/>
                <w:lang w:eastAsia="zh-TW"/>
              </w:rPr>
              <w:t xml:space="preserve"> </w:t>
            </w:r>
            <w:r w:rsidRPr="00A2470A">
              <w:rPr>
                <w:rFonts w:cs="Arial"/>
                <w:lang w:eastAsia="zh-TW"/>
              </w:rPr>
              <w:t>also</w:t>
            </w:r>
            <w:r w:rsidR="00A2470A">
              <w:rPr>
                <w:rFonts w:cs="Arial"/>
                <w:lang w:eastAsia="zh-TW"/>
              </w:rPr>
              <w:t xml:space="preserve"> </w:t>
            </w:r>
            <w:r w:rsidRPr="00A2470A">
              <w:rPr>
                <w:rFonts w:cs="Arial"/>
                <w:lang w:eastAsia="zh-TW"/>
              </w:rPr>
              <w:t>applies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these</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subset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p>
          <w:p w14:paraId="2FF8C79D" w14:textId="17A3FC60" w:rsidR="00E755CF" w:rsidRPr="00A2470A" w:rsidRDefault="00E755CF" w:rsidP="00112DA3">
            <w:pPr>
              <w:pStyle w:val="TAN"/>
              <w:keepLines w:val="0"/>
              <w:widowControl w:val="0"/>
              <w:rPr>
                <w:rFonts w:cs="Arial"/>
                <w:lang w:eastAsia="ja-JP"/>
              </w:rPr>
            </w:pPr>
            <w:r w:rsidRPr="00A2470A">
              <w:rPr>
                <w:rFonts w:cs="Arial"/>
                <w:lang w:eastAsia="zh-CN"/>
              </w:rPr>
              <w:t>NOTE</w:t>
            </w:r>
            <w:r w:rsidR="00A2470A">
              <w:rPr>
                <w:rFonts w:cs="Arial"/>
                <w:lang w:eastAsia="zh-CN"/>
              </w:rPr>
              <w:t xml:space="preserve"> </w:t>
            </w:r>
            <w:r w:rsidRPr="00A2470A">
              <w:rPr>
                <w:rFonts w:cs="Arial"/>
                <w:lang w:eastAsia="zh-CN"/>
              </w:rPr>
              <w:t>19:</w:t>
            </w:r>
            <w:r w:rsidR="00A2470A">
              <w:rPr>
                <w:rFonts w:cs="Arial"/>
                <w:lang w:eastAsia="zh-CN"/>
              </w:rPr>
              <w:t xml:space="preserve"> </w:t>
            </w:r>
            <w:r w:rsidRPr="00A2470A">
              <w:rPr>
                <w:rFonts w:cs="Arial"/>
                <w:lang w:eastAsia="ja-JP"/>
              </w:rPr>
              <w:t>Void</w:t>
            </w:r>
          </w:p>
          <w:p w14:paraId="7A018578" w14:textId="7F83D844" w:rsidR="00E755CF" w:rsidRPr="00A2470A" w:rsidRDefault="00E755CF" w:rsidP="00112DA3">
            <w:pPr>
              <w:pStyle w:val="TAN"/>
              <w:rPr>
                <w:rFonts w:cs="Arial"/>
                <w:lang w:eastAsia="ko-KR"/>
              </w:rPr>
            </w:pPr>
            <w:r w:rsidRPr="00A2470A">
              <w:rPr>
                <w:rFonts w:cs="Arial"/>
                <w:lang w:eastAsia="zh-TW"/>
              </w:rPr>
              <w:t>NOTE</w:t>
            </w:r>
            <w:r w:rsidR="00A2470A">
              <w:rPr>
                <w:rFonts w:cs="Arial"/>
                <w:lang w:eastAsia="zh-TW"/>
              </w:rPr>
              <w:t xml:space="preserve"> </w:t>
            </w:r>
            <w:r w:rsidRPr="00A2470A">
              <w:rPr>
                <w:rFonts w:cs="Arial"/>
                <w:lang w:eastAsia="zh-CN"/>
              </w:rPr>
              <w:t>20</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proofErr w:type="gramStart"/>
            <w:r w:rsidRPr="00A2470A">
              <w:rPr>
                <w:rFonts w:cs="Arial"/>
                <w:lang w:eastAsia="zh-TW"/>
              </w:rPr>
              <w:t>fall</w:t>
            </w:r>
            <w:r w:rsidR="00A2470A">
              <w:rPr>
                <w:rFonts w:cs="Arial"/>
                <w:lang w:eastAsia="zh-TW"/>
              </w:rPr>
              <w:t xml:space="preserve"> </w:t>
            </w:r>
            <w:r w:rsidRPr="00A2470A">
              <w:rPr>
                <w:rFonts w:cs="Arial"/>
                <w:lang w:eastAsia="zh-TW"/>
              </w:rPr>
              <w:t>back</w:t>
            </w:r>
            <w:proofErr w:type="gramEnd"/>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n78</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46" w:name="_Toc45888005"/>
      <w:bookmarkStart w:id="347" w:name="_Toc45888604"/>
      <w:bookmarkStart w:id="348" w:name="_Toc61367244"/>
      <w:bookmarkStart w:id="349" w:name="_Toc61372627"/>
      <w:bookmarkStart w:id="350" w:name="_Toc68230567"/>
      <w:bookmarkStart w:id="351" w:name="_Toc69083980"/>
      <w:bookmarkStart w:id="352" w:name="_Toc75466986"/>
      <w:bookmarkStart w:id="353" w:name="_Toc76509008"/>
      <w:bookmarkStart w:id="354" w:name="_Toc76717998"/>
      <w:bookmarkStart w:id="355" w:name="_Toc83580308"/>
      <w:bookmarkStart w:id="356" w:name="_Toc84404817"/>
      <w:bookmarkStart w:id="357" w:name="_Toc84413426"/>
      <w:r w:rsidRPr="00A2470A">
        <w:t>5.2A.2.2</w:t>
      </w:r>
      <w:r w:rsidRPr="00A2470A">
        <w:tab/>
        <w:t>Inter-band CA (</w:t>
      </w:r>
      <w:r w:rsidRPr="00A2470A">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4B126CB7" w14:textId="77777777" w:rsidR="009A4D3D" w:rsidRPr="00A2470A" w:rsidRDefault="009A4D3D" w:rsidP="009A4D3D">
      <w:pPr>
        <w:pStyle w:val="TH"/>
        <w:rPr>
          <w:rFonts w:eastAsiaTheme="minorEastAsia"/>
        </w:rPr>
      </w:pPr>
      <w:bookmarkStart w:id="358" w:name="_Toc45888006"/>
      <w:bookmarkStart w:id="359" w:name="_Toc45888605"/>
      <w:bookmarkStart w:id="360" w:name="_Toc61367245"/>
      <w:bookmarkStart w:id="361" w:name="_Toc61372628"/>
      <w:bookmarkStart w:id="362" w:name="_Toc68230568"/>
      <w:bookmarkStart w:id="363" w:name="_Toc69083981"/>
      <w:bookmarkStart w:id="364" w:name="_Toc75466987"/>
      <w:bookmarkStart w:id="365" w:name="_Toc76509009"/>
      <w:bookmarkStart w:id="366" w:name="_Toc76717999"/>
      <w:bookmarkStart w:id="367" w:name="_Toc83580309"/>
      <w:bookmarkStart w:id="368" w:name="_Toc84404818"/>
      <w:bookmarkStart w:id="369" w:name="_Toc84413427"/>
      <w:r w:rsidRPr="00A2470A">
        <w:rPr>
          <w:rFonts w:eastAsiaTheme="minorEastAsia"/>
        </w:rPr>
        <w:t>Table 5.2A.2.2-1: Inter-band CA operating bands involving FR1 (t</w:t>
      </w:r>
      <w:r w:rsidRPr="00A2470A">
        <w:rPr>
          <w:rFonts w:eastAsiaTheme="minorEastAsia"/>
          <w:lang w:eastAsia="zh-CN"/>
        </w:rPr>
        <w:t>hree</w:t>
      </w:r>
      <w:r w:rsidRPr="00A2470A">
        <w:rPr>
          <w:rFonts w:eastAsiaTheme="minorEastAsia"/>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275252" w:rsidRPr="00A2470A" w14:paraId="5B2FB4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CC2B0E" w14:textId="34457E0C"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659CA7F4" w14:textId="690151D2" w:rsidR="00275252" w:rsidRPr="00A2470A" w:rsidRDefault="00275252" w:rsidP="00275252">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45E41CBF" w14:textId="77777777" w:rsidR="00275252" w:rsidRPr="00A2470A" w:rsidRDefault="00275252" w:rsidP="00275252">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275252" w:rsidRPr="00A2470A" w14:paraId="00512D4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C0E765" w14:textId="763D9885" w:rsidR="00275252" w:rsidRPr="00A2470A" w:rsidRDefault="00275252" w:rsidP="00275252">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7E79DEE9" w14:textId="341116C9" w:rsidR="00275252" w:rsidRPr="00A2470A" w:rsidRDefault="00275252" w:rsidP="00275252">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24698CF4" w14:textId="77777777" w:rsidR="00275252" w:rsidRPr="00A2470A" w:rsidRDefault="00275252" w:rsidP="00275252">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A07B24"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A07B24" w:rsidRPr="00A2470A" w:rsidRDefault="00A07B24" w:rsidP="00A07B24">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A07B24" w:rsidRPr="00A2470A" w:rsidRDefault="00A07B24" w:rsidP="00A07B24">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6598B8ED" w:rsidR="00A07B24" w:rsidRPr="00A2470A" w:rsidRDefault="00A07B24" w:rsidP="00A07B24">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275252" w:rsidRPr="00A2470A" w14:paraId="3E811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4FE8FF" w14:textId="6F7EA41D" w:rsidR="00275252" w:rsidRPr="00A2470A" w:rsidRDefault="00275252" w:rsidP="00275252">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3FAA3F4D" w14:textId="686AECE3"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014B3D73" w14:textId="77777777" w:rsidR="00275252" w:rsidRPr="00A2470A" w:rsidRDefault="00275252" w:rsidP="00275252">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275252" w:rsidRPr="00A2470A" w14:paraId="21C456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8D9F04" w14:textId="22153506" w:rsidR="00275252" w:rsidRPr="00A2470A" w:rsidRDefault="00275252" w:rsidP="00275252">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B1A2909" w14:textId="229FDC75" w:rsidR="00275252" w:rsidRPr="00A2470A" w:rsidRDefault="00275252" w:rsidP="00275252">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05A4E3D0" w14:textId="77777777" w:rsidR="00275252" w:rsidRPr="00A2470A" w:rsidRDefault="00275252" w:rsidP="00275252">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275252" w:rsidRPr="00A2470A" w14:paraId="4AFF2B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E39AB6" w14:textId="1E26E2F9" w:rsidR="00275252" w:rsidRPr="00A2470A" w:rsidRDefault="00275252" w:rsidP="00275252">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5FB3084A" w14:textId="54DE2AE5" w:rsidR="00275252" w:rsidRPr="00A2470A" w:rsidRDefault="00275252" w:rsidP="00275252">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7251E65B" w14:textId="77777777" w:rsidR="00275252" w:rsidRPr="00A2470A" w:rsidRDefault="00275252" w:rsidP="00275252">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275252" w:rsidRPr="00A2470A" w14:paraId="579DD77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664D20D9" w14:textId="54A6A799" w:rsidR="00275252" w:rsidRPr="00A2470A" w:rsidRDefault="00275252" w:rsidP="00275252">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37F20CAF" w14:textId="18787AD1" w:rsidR="00275252" w:rsidRPr="00A2470A" w:rsidRDefault="00275252" w:rsidP="00275252">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5BDD65F9" w14:textId="77777777" w:rsidR="00275252" w:rsidRPr="00A2470A" w:rsidRDefault="00275252" w:rsidP="00275252">
            <w:pPr>
              <w:pStyle w:val="TAC"/>
              <w:rPr>
                <w:rFonts w:eastAsia="DengXian"/>
                <w:lang w:eastAsia="zh-CN"/>
              </w:rPr>
            </w:pPr>
          </w:p>
        </w:tc>
      </w:tr>
      <w:tr w:rsidR="00275252" w:rsidRPr="00A2470A" w14:paraId="56C98EE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5FC772BA" w14:textId="610C5C6C" w:rsidR="00275252" w:rsidRPr="00A2470A" w:rsidRDefault="00275252" w:rsidP="00275252">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018945F5" w14:textId="3242736D" w:rsidR="00275252" w:rsidRPr="00A2470A" w:rsidRDefault="00275252" w:rsidP="00275252">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0A4D6933" w14:textId="77777777" w:rsidR="00275252" w:rsidRPr="00A2470A" w:rsidRDefault="00275252" w:rsidP="00275252">
            <w:pPr>
              <w:pStyle w:val="TAC"/>
              <w:rPr>
                <w:rFonts w:eastAsia="DengXian"/>
                <w:lang w:eastAsia="zh-CN"/>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275252" w:rsidRPr="00A2470A" w14:paraId="053DA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C8BA7" w14:textId="0E60DE33"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768663B3" w14:textId="353909B1" w:rsidR="00275252" w:rsidRPr="00A2470A" w:rsidRDefault="00275252" w:rsidP="00275252">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1CABC8A9" w14:textId="77777777" w:rsidR="00275252" w:rsidRPr="00A2470A" w:rsidRDefault="00275252" w:rsidP="00275252">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1F07F6" w:rsidRPr="00A2470A" w14:paraId="3A2AAA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DEB1F9" w14:textId="70DA14B9"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2D5E89A8" w14:textId="795A0187" w:rsidR="001F07F6" w:rsidRPr="00A2470A" w:rsidRDefault="001F07F6" w:rsidP="001F07F6">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1ED3B099" w14:textId="77777777" w:rsidR="001F07F6" w:rsidRPr="00A2470A" w:rsidRDefault="001F07F6" w:rsidP="001F07F6">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275252" w:rsidRPr="00A2470A" w14:paraId="350CB27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B15213" w14:textId="55B16A13" w:rsidR="00275252" w:rsidRPr="00A2470A" w:rsidRDefault="00275252" w:rsidP="00275252">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1A69D57" w14:textId="123F2FF3" w:rsidR="00275252" w:rsidRPr="00A2470A" w:rsidRDefault="00275252" w:rsidP="00275252">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6FEEBE70" w14:textId="77777777" w:rsidR="00275252" w:rsidRPr="00A2470A" w:rsidRDefault="00275252" w:rsidP="00275252">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275252" w:rsidRPr="00A2470A" w14:paraId="637AE7E9" w14:textId="77777777" w:rsidTr="008D58CC">
        <w:trPr>
          <w:jc w:val="center"/>
        </w:trPr>
        <w:tc>
          <w:tcPr>
            <w:tcW w:w="2366" w:type="dxa"/>
            <w:tcBorders>
              <w:top w:val="single" w:sz="4" w:space="0" w:color="auto"/>
              <w:left w:val="single" w:sz="4" w:space="0" w:color="auto"/>
              <w:bottom w:val="single" w:sz="4" w:space="0" w:color="auto"/>
              <w:right w:val="single" w:sz="4" w:space="0" w:color="auto"/>
            </w:tcBorders>
          </w:tcPr>
          <w:p w14:paraId="12B0F834" w14:textId="4F31EE92" w:rsidR="00275252" w:rsidRPr="00A2470A" w:rsidRDefault="00275252" w:rsidP="00275252">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2E96E4" w14:textId="499A2B7C"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585F84EA" w14:textId="77777777" w:rsidR="00275252" w:rsidRPr="00A2470A" w:rsidRDefault="00275252" w:rsidP="00275252">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275252" w:rsidRPr="00A2470A" w14:paraId="0D5490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77A819" w14:textId="641E1F28"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A78C9C3" w14:textId="729E3F09"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56E0E8EC" w14:textId="77777777" w:rsidR="00275252" w:rsidRPr="00A2470A" w:rsidRDefault="00275252" w:rsidP="00275252">
            <w:pPr>
              <w:pStyle w:val="TAC"/>
              <w:rPr>
                <w:rFonts w:eastAsia="DengXian"/>
                <w:lang w:eastAsia="zh-CN"/>
              </w:rPr>
            </w:pPr>
          </w:p>
        </w:tc>
      </w:tr>
      <w:tr w:rsidR="00275252" w:rsidRPr="00A2470A" w14:paraId="55C2F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442AD3" w14:textId="3BE51FA0"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A2BA00B" w14:textId="5FFB1191"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36A79319" w14:textId="77777777" w:rsidR="00275252" w:rsidRPr="00A2470A" w:rsidRDefault="00275252" w:rsidP="00275252">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9A4D3D"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9A4D3D" w:rsidRPr="00A2470A" w:rsidRDefault="009A4D3D" w:rsidP="009A4D3D">
            <w:pPr>
              <w:pStyle w:val="TAC"/>
              <w:rPr>
                <w:rFonts w:eastAsia="DengXian"/>
                <w:color w:val="000000"/>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025DCB3A"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3</w:t>
            </w:r>
            <w:r w:rsidRPr="00A2470A">
              <w:rPr>
                <w:rFonts w:eastAsia="DengXian"/>
                <w:lang w:eastAsia="zh-CN"/>
              </w:rPr>
              <w:t>-n78,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275252" w:rsidRPr="00A2470A" w14:paraId="345F4C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CCCA7D" w14:textId="113C0882"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280CB1E" w14:textId="471F0ADD" w:rsidR="00275252" w:rsidRPr="00A2470A" w:rsidRDefault="00275252" w:rsidP="00275252">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11FD1019" w14:textId="77777777" w:rsidR="00275252" w:rsidRPr="00A2470A" w:rsidRDefault="00275252" w:rsidP="00275252">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rFonts w:eastAsiaTheme="minorEastAsia"/>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275252" w:rsidRPr="00A2470A" w14:paraId="21D1D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13575A" w14:textId="7E6BB294" w:rsidR="00275252" w:rsidRPr="00A2470A" w:rsidRDefault="00275252" w:rsidP="00275252">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7D0ADE6D" w14:textId="04AED0EE" w:rsidR="00275252" w:rsidRPr="00A2470A" w:rsidRDefault="00275252" w:rsidP="00275252">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503E76C" w14:textId="77777777" w:rsidR="00275252" w:rsidRPr="00A2470A" w:rsidRDefault="00275252" w:rsidP="00275252">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275252" w:rsidRPr="00A2470A" w14:paraId="1143C7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FEF61" w14:textId="210324D4"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49DF26B8" w14:textId="10A89483" w:rsidR="00275252" w:rsidRPr="00A2470A" w:rsidRDefault="00275252" w:rsidP="00275252">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10DD34EB" w14:textId="77777777" w:rsidR="00275252" w:rsidRPr="00A2470A" w:rsidRDefault="00275252" w:rsidP="00275252">
            <w:pPr>
              <w:pStyle w:val="TAC"/>
              <w:rPr>
                <w:rFonts w:eastAsia="DengXian"/>
                <w:lang w:eastAsia="zh-CN"/>
              </w:rPr>
            </w:pPr>
          </w:p>
        </w:tc>
      </w:tr>
      <w:tr w:rsidR="00275252" w:rsidRPr="00A2470A" w14:paraId="5040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34A3B0" w14:textId="2E56219C"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4D784BC3" w14:textId="3954241B" w:rsidR="00275252" w:rsidRPr="00A2470A" w:rsidRDefault="00275252" w:rsidP="00275252">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1AFF53DB" w14:textId="77777777" w:rsidR="00275252" w:rsidRPr="00A2470A" w:rsidRDefault="00275252" w:rsidP="00275252">
            <w:pPr>
              <w:pStyle w:val="TAC"/>
              <w:rPr>
                <w:rFonts w:eastAsia="DengXian"/>
                <w:lang w:eastAsia="zh-CN"/>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rFonts w:eastAsiaTheme="minorEastAsia"/>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275252" w:rsidRPr="00A2470A" w14:paraId="25D415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3B902A" w14:textId="627F6164" w:rsidR="00275252" w:rsidRPr="00A2470A" w:rsidRDefault="00275252" w:rsidP="00275252">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5C168654" w14:textId="4BC8217A" w:rsidR="00275252" w:rsidRPr="00A2470A" w:rsidRDefault="00275252" w:rsidP="00275252">
            <w:pPr>
              <w:pStyle w:val="TAC"/>
              <w:rPr>
                <w:rFonts w:eastAsia="SimSun"/>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672C3402" w14:textId="77777777" w:rsidR="00275252" w:rsidRPr="00A2470A" w:rsidRDefault="00275252" w:rsidP="00275252">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275252" w:rsidRPr="00A2470A" w14:paraId="4BC81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2F15B" w14:textId="281FA8FC" w:rsidR="00275252" w:rsidRPr="00A2470A" w:rsidRDefault="00275252" w:rsidP="00275252">
            <w:pPr>
              <w:pStyle w:val="TAC"/>
              <w:keepNext w:val="0"/>
              <w:keepLines w:val="0"/>
              <w:rPr>
                <w:rFonts w:eastAsiaTheme="minorEastAsia"/>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3212D0" w14:textId="61A2A54F" w:rsidR="00275252" w:rsidRPr="00A2470A" w:rsidRDefault="00275252" w:rsidP="00275252">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1E089EFD" w14:textId="77777777" w:rsidR="00275252" w:rsidRPr="00A2470A" w:rsidRDefault="00275252" w:rsidP="00275252">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n3</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rPr>
                <w:rFonts w:eastAsiaTheme="minorEastAsia"/>
              </w:rPr>
              <w:t>CA_</w:t>
            </w:r>
            <w:r w:rsidRPr="00A2470A">
              <w:rPr>
                <w:rFonts w:eastAsiaTheme="minorEastAsia"/>
                <w:lang w:eastAsia="zh-CN"/>
              </w:rPr>
              <w:t>n3-n41-n78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275252" w:rsidRPr="00A2470A" w14:paraId="3C66D1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98B681" w14:textId="4B3B8F4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229E553F" w14:textId="46F5898A" w:rsidR="00275252" w:rsidRPr="00A2470A" w:rsidRDefault="00275252" w:rsidP="00275252">
            <w:pPr>
              <w:pStyle w:val="TAC"/>
              <w:rPr>
                <w:rFonts w:eastAsia="SimSun"/>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F391852" w14:textId="77777777" w:rsidR="00275252" w:rsidRPr="00A2470A" w:rsidRDefault="00275252" w:rsidP="00275252">
            <w:pPr>
              <w:pStyle w:val="TAC"/>
              <w:rPr>
                <w:rFonts w:eastAsia="SimSun"/>
                <w:lang w:eastAsia="zh-CN"/>
              </w:rPr>
            </w:pPr>
          </w:p>
        </w:tc>
      </w:tr>
      <w:tr w:rsidR="00275252" w:rsidRPr="00A2470A" w14:paraId="520DEE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E7523A" w14:textId="54AA43A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764A629E" w14:textId="22F34E2B" w:rsidR="00275252" w:rsidRPr="00A2470A" w:rsidRDefault="00275252" w:rsidP="00275252">
            <w:pPr>
              <w:pStyle w:val="TAC"/>
              <w:rPr>
                <w:rFonts w:eastAsia="SimSun"/>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1EB648A7" w14:textId="77777777" w:rsidR="00275252" w:rsidRPr="00A2470A" w:rsidRDefault="00275252" w:rsidP="00275252">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275252" w:rsidRPr="00A2470A" w14:paraId="7D66B3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4EC96A" w14:textId="58928011" w:rsidR="00275252" w:rsidRPr="00A2470A" w:rsidRDefault="00275252" w:rsidP="00275252">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5B91A95E" w14:textId="0747DE60" w:rsidR="00275252" w:rsidRPr="00A2470A" w:rsidRDefault="00275252" w:rsidP="00275252">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7E1B6E62" w14:textId="77777777" w:rsidR="00275252" w:rsidRPr="00A2470A" w:rsidRDefault="00275252" w:rsidP="00275252">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n25,</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275252" w:rsidRPr="00A2470A" w14:paraId="355AA1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81060F" w14:textId="5F377846"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49D22B1D" w14:textId="6E0E0EF6" w:rsidR="00275252" w:rsidRPr="00A2470A" w:rsidRDefault="00275252" w:rsidP="00275252">
            <w:pPr>
              <w:pStyle w:val="TAC"/>
              <w:rPr>
                <w:rFonts w:eastAsia="SimSun"/>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1ECCE42F" w14:textId="77777777" w:rsidR="00275252" w:rsidRPr="00A2470A" w:rsidRDefault="00275252" w:rsidP="00275252">
            <w:pPr>
              <w:pStyle w:val="TAC"/>
              <w:rPr>
                <w:rFonts w:eastAsia="SimSun"/>
                <w:lang w:eastAsia="zh-CN"/>
              </w:rPr>
            </w:pPr>
          </w:p>
        </w:tc>
      </w:tr>
      <w:tr w:rsidR="00275252" w:rsidRPr="00A2470A" w14:paraId="2162EA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69824" w14:textId="2C60E509"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75D77F28" w14:textId="1C3F52E1" w:rsidR="00275252" w:rsidRPr="00A2470A" w:rsidRDefault="00275252" w:rsidP="00275252">
            <w:pPr>
              <w:pStyle w:val="TAC"/>
              <w:rPr>
                <w:rFonts w:eastAsia="SimSun"/>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673618D1" w14:textId="77777777" w:rsidR="00275252" w:rsidRPr="00A2470A" w:rsidRDefault="00275252" w:rsidP="00275252">
            <w:pPr>
              <w:pStyle w:val="TAC"/>
              <w:rPr>
                <w:rFonts w:eastAsia="SimSun"/>
                <w:lang w:eastAsia="zh-CN"/>
              </w:rPr>
            </w:pPr>
          </w:p>
        </w:tc>
      </w:tr>
      <w:tr w:rsidR="001F07F6" w:rsidRPr="00A2470A" w14:paraId="1C4DF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A96421" w14:textId="09DDB864"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4733303" w14:textId="19F778AC" w:rsidR="001F07F6" w:rsidRPr="00A2470A" w:rsidRDefault="001F07F6" w:rsidP="001F07F6">
            <w:pPr>
              <w:pStyle w:val="TAC"/>
              <w:rPr>
                <w:rFonts w:eastAsia="SimSun"/>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278B894" w14:textId="77777777" w:rsidR="001F07F6" w:rsidRPr="00A2470A" w:rsidRDefault="001F07F6" w:rsidP="001F07F6">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1F07F6" w:rsidRPr="00A2470A" w14:paraId="08C87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E41F57" w14:textId="6DF42AFF" w:rsidR="001F07F6" w:rsidRPr="00A2470A" w:rsidRDefault="001F07F6" w:rsidP="001F07F6">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A932B9E" w14:textId="4B2275B1" w:rsidR="001F07F6" w:rsidRPr="00A2470A" w:rsidRDefault="001F07F6" w:rsidP="001F07F6">
            <w:pPr>
              <w:pStyle w:val="TAC"/>
              <w:rPr>
                <w:rFonts w:eastAsia="SimSun"/>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6AFD0C29" w14:textId="77777777" w:rsidR="001F07F6" w:rsidRPr="00A2470A" w:rsidRDefault="001F07F6" w:rsidP="001F07F6">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275252" w:rsidRPr="00A2470A" w14:paraId="66746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DD630" w14:textId="12972E7A" w:rsidR="00275252" w:rsidRPr="00A2470A" w:rsidRDefault="00275252" w:rsidP="00275252">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9CEBF64" w14:textId="4CDEADF9" w:rsidR="00275252" w:rsidRPr="00A2470A" w:rsidRDefault="00275252" w:rsidP="00275252">
            <w:pPr>
              <w:pStyle w:val="TAC"/>
              <w:rPr>
                <w:rFonts w:eastAsia="SimSun"/>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5B910B89" w14:textId="77777777" w:rsidR="00275252" w:rsidRPr="00A2470A" w:rsidRDefault="00275252" w:rsidP="00275252">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rFonts w:eastAsiaTheme="minorEastAsia"/>
                <w:lang w:eastAsia="zh-CN"/>
              </w:rPr>
              <w:t>n12,</w:t>
            </w:r>
            <w:r w:rsidR="00A2470A">
              <w:rPr>
                <w:rFonts w:eastAsiaTheme="minorEastAsia"/>
                <w:lang w:eastAsia="zh-CN"/>
              </w:rPr>
              <w:t xml:space="preserve"> </w:t>
            </w:r>
            <w:r w:rsidRPr="00A2470A">
              <w:rPr>
                <w:rFonts w:eastAsiaTheme="minorEastAsia"/>
                <w:lang w:eastAsia="zh-CN"/>
              </w:rPr>
              <w:t>n41,</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275252" w:rsidRPr="00A2470A" w14:paraId="1441ED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23473" w14:textId="75A2DF28"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4C62D0A1" w14:textId="0458015D" w:rsidR="00275252" w:rsidRPr="00A2470A" w:rsidRDefault="00275252" w:rsidP="00275252">
            <w:pPr>
              <w:pStyle w:val="TAC"/>
              <w:rPr>
                <w:rFonts w:eastAsia="SimSun"/>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05EA9AD1" w14:textId="77777777" w:rsidR="00275252" w:rsidRPr="00A2470A" w:rsidRDefault="00275252" w:rsidP="00275252">
            <w:pPr>
              <w:pStyle w:val="TAC"/>
              <w:rPr>
                <w:rFonts w:eastAsia="SimSun"/>
                <w:lang w:eastAsia="zh-CN"/>
              </w:rPr>
            </w:pPr>
          </w:p>
        </w:tc>
      </w:tr>
      <w:tr w:rsidR="00275252" w:rsidRPr="00A2470A" w14:paraId="514361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A737F8" w14:textId="3F38FBC4"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181B0A06" w14:textId="081F63C6" w:rsidR="00275252" w:rsidRPr="00A2470A" w:rsidRDefault="00275252" w:rsidP="00275252">
            <w:pPr>
              <w:pStyle w:val="TAC"/>
              <w:rPr>
                <w:rFonts w:eastAsia="SimSun"/>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605C555B" w14:textId="77777777" w:rsidR="00275252" w:rsidRPr="00A2470A" w:rsidRDefault="00275252" w:rsidP="00275252">
            <w:pPr>
              <w:pStyle w:val="TAC"/>
              <w:rPr>
                <w:rFonts w:eastAsia="SimSun"/>
                <w:lang w:eastAsia="zh-CN"/>
              </w:rPr>
            </w:pPr>
          </w:p>
        </w:tc>
      </w:tr>
      <w:tr w:rsidR="00275252" w:rsidRPr="00A2470A" w14:paraId="5CA420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F3440F" w14:textId="3743670A"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5586EE08" w14:textId="2FD4C8BE" w:rsidR="00275252" w:rsidRPr="00A2470A" w:rsidRDefault="00275252" w:rsidP="00275252">
            <w:pPr>
              <w:pStyle w:val="TAC"/>
              <w:rPr>
                <w:rFonts w:eastAsia="SimSun"/>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3466890A" w14:textId="77777777" w:rsidR="00275252" w:rsidRPr="00A2470A" w:rsidRDefault="00275252" w:rsidP="00275252">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275252" w:rsidRPr="00A2470A" w14:paraId="464F73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855897" w14:textId="24CF73C9" w:rsidR="00275252" w:rsidRPr="00A2470A" w:rsidRDefault="00275252" w:rsidP="00275252">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47A47A90" w14:textId="4599BB96" w:rsidR="00275252" w:rsidRPr="00A2470A" w:rsidRDefault="00275252" w:rsidP="00275252">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0BFEBAC3" w14:textId="77777777" w:rsidR="00275252" w:rsidRPr="00A2470A" w:rsidRDefault="00275252" w:rsidP="00275252">
            <w:pPr>
              <w:pStyle w:val="TAC"/>
              <w:rPr>
                <w:rFonts w:eastAsia="DengXia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6401AC" w:rsidRPr="00A2470A" w14:paraId="681FB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2F24D" w14:textId="72BE1A9F" w:rsidR="006401AC" w:rsidRPr="00A2470A" w:rsidRDefault="006401AC" w:rsidP="006401AC">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45D625E0" w14:textId="02102D77" w:rsidR="006401AC" w:rsidRPr="00A2470A" w:rsidRDefault="006401AC" w:rsidP="006401AC">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4377DB2A" w14:textId="77777777" w:rsidR="006401AC" w:rsidRPr="00A2470A" w:rsidRDefault="006401AC" w:rsidP="006401AC">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rFonts w:eastAsiaTheme="minorEastAsia"/>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n28</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rFonts w:eastAsiaTheme="minorEastAsia"/>
                <w:lang w:eastAsia="zh-CN"/>
              </w:rPr>
              <w:t>CA_n28-n41-n78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1F07F6" w:rsidRPr="00A2470A" w14:paraId="2C13B1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6071ED" w14:textId="0C7169A7" w:rsidR="001F07F6" w:rsidRPr="00A2470A" w:rsidRDefault="001F07F6" w:rsidP="001F07F6">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BFF9559" w14:textId="75EEF53F" w:rsidR="001F07F6" w:rsidRPr="00A2470A" w:rsidRDefault="001F07F6" w:rsidP="001F07F6">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371141BD" w14:textId="77777777" w:rsidR="001F07F6" w:rsidRPr="00A2470A" w:rsidRDefault="001F07F6" w:rsidP="001F07F6">
            <w:pPr>
              <w:pStyle w:val="TAC"/>
              <w:rPr>
                <w:rFonts w:eastAsia="DengXian"/>
                <w:lang w:eastAsia="zh-CN"/>
              </w:rPr>
            </w:pP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1C608DA5" w:rsidR="00637FA0" w:rsidRPr="00A2470A" w:rsidRDefault="00A07B24" w:rsidP="00112DA3">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3]. The nX-nY in the requirement of “No for nX-nY” refers to the two UL Bands nX and nY that are involved in dynamic Tx switching.</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Pr>
        <w:rPr>
          <w:rFonts w:eastAsiaTheme="minorEastAsia"/>
        </w:rPr>
      </w:pPr>
    </w:p>
    <w:p w14:paraId="6268E565" w14:textId="77777777" w:rsidR="00A1115A" w:rsidRPr="00A2470A" w:rsidRDefault="00A1115A" w:rsidP="00A1115A">
      <w:pPr>
        <w:pStyle w:val="Heading4"/>
      </w:pPr>
      <w:r w:rsidRPr="00A2470A">
        <w:t>5.2A.2.3</w:t>
      </w:r>
      <w:r w:rsidRPr="00A2470A">
        <w:tab/>
        <w:t>Inter-band CA (</w:t>
      </w:r>
      <w:r w:rsidRPr="00A2470A">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20A719B7" w14:textId="77777777" w:rsidR="00254D24" w:rsidRPr="00A2470A" w:rsidRDefault="00254D24" w:rsidP="00254D24">
      <w:pPr>
        <w:keepNext/>
        <w:keepLines/>
        <w:spacing w:before="60"/>
        <w:jc w:val="center"/>
        <w:rPr>
          <w:rFonts w:ascii="Arial" w:hAnsi="Arial"/>
          <w:b/>
          <w:bCs/>
          <w:lang w:eastAsia="en-GB"/>
        </w:rPr>
      </w:pPr>
      <w:bookmarkStart w:id="370" w:name="_Toc75466988"/>
      <w:bookmarkStart w:id="371" w:name="_Toc76509010"/>
      <w:bookmarkStart w:id="372" w:name="_Toc76718000"/>
      <w:bookmarkStart w:id="373" w:name="_Toc83580310"/>
      <w:bookmarkStart w:id="374" w:name="_Toc84404819"/>
      <w:bookmarkStart w:id="375"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254D24" w:rsidRPr="00A2470A" w14:paraId="64574179"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254D24" w:rsidRPr="00A2470A" w:rsidRDefault="00254D24" w:rsidP="00112DA3">
            <w:pPr>
              <w:pStyle w:val="TAH"/>
              <w:keepNext w:val="0"/>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254D24" w:rsidRPr="00A2470A" w:rsidRDefault="00254D24" w:rsidP="00254D24">
            <w:pPr>
              <w:pStyle w:val="TAH"/>
              <w:rPr>
                <w:lang w:eastAsia="en-GB"/>
              </w:rPr>
            </w:pPr>
            <w:r w:rsidRPr="00A2470A">
              <w:rPr>
                <w:lang w:eastAsia="en-GB"/>
              </w:rPr>
              <w:t>NR</w:t>
            </w:r>
            <w:r w:rsidR="00A2470A">
              <w:rPr>
                <w:lang w:eastAsia="en-GB"/>
              </w:rPr>
              <w:t xml:space="preserve"> </w:t>
            </w:r>
            <w:r w:rsidRPr="00A2470A">
              <w:rPr>
                <w:lang w:eastAsia="en-GB"/>
              </w:rPr>
              <w:t>Band</w:t>
            </w:r>
          </w:p>
          <w:p w14:paraId="7F1F06DD" w14:textId="511613A2" w:rsidR="00254D24" w:rsidRPr="00A2470A" w:rsidRDefault="00254D24" w:rsidP="00254D24">
            <w:pPr>
              <w:pStyle w:val="TAH"/>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01D854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254D24" w:rsidRPr="00A2470A" w:rsidRDefault="00254D24"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254D24" w:rsidRPr="00A2470A" w:rsidRDefault="00254D24" w:rsidP="00254D24">
            <w:pPr>
              <w:pStyle w:val="TAC"/>
              <w:rPr>
                <w:color w:val="000000"/>
                <w:szCs w:val="18"/>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n5,</w:t>
            </w:r>
            <w:r w:rsidR="00A2470A">
              <w:rPr>
                <w:lang w:eastAsia="zh-CN"/>
              </w:rPr>
              <w:t xml:space="preserve"> </w:t>
            </w:r>
            <w:r w:rsidRPr="00A2470A">
              <w:rPr>
                <w:lang w:eastAsia="zh-CN"/>
              </w:rPr>
              <w:t>n7</w:t>
            </w:r>
          </w:p>
        </w:tc>
      </w:tr>
      <w:tr w:rsidR="00254D24" w:rsidRPr="00A2470A" w14:paraId="50F6C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254D24" w:rsidRPr="00A2470A" w:rsidRDefault="00254D24"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254D24" w:rsidRPr="00A2470A" w:rsidRDefault="00254D24" w:rsidP="00254D24">
            <w:pPr>
              <w:pStyle w:val="TAC"/>
              <w:rPr>
                <w:lang w:eastAsia="zh-CN"/>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p>
        </w:tc>
      </w:tr>
      <w:tr w:rsidR="00254D24" w:rsidRPr="00A2470A" w14:paraId="2E37E6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254D24" w:rsidRPr="00A2470A" w:rsidRDefault="00254D24"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p>
        </w:tc>
      </w:tr>
      <w:tr w:rsidR="00254D24" w:rsidRPr="00A2470A" w14:paraId="0EC54A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254D24" w:rsidRPr="00A2470A" w:rsidRDefault="00254D24" w:rsidP="00254D24">
            <w:pPr>
              <w:pStyle w:val="TAC"/>
              <w:rPr>
                <w:color w:val="000000"/>
                <w:szCs w:val="18"/>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p>
        </w:tc>
      </w:tr>
      <w:tr w:rsidR="006401AC" w:rsidRPr="00A2470A" w14:paraId="380998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E127" w14:textId="0E9A327D" w:rsidR="006401AC" w:rsidRPr="00A2470A" w:rsidRDefault="006401AC" w:rsidP="006401AC">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1F987D3F" w14:textId="4C8F9537" w:rsidR="006401AC" w:rsidRPr="00A2470A" w:rsidRDefault="006401AC" w:rsidP="006401AC">
            <w:pPr>
              <w:pStyle w:val="TAC"/>
              <w:rPr>
                <w:lang w:eastAsia="en-GB"/>
              </w:rPr>
            </w:pPr>
            <w:r w:rsidRPr="00254D24">
              <w:rPr>
                <w:lang w:eastAsia="en-GB"/>
              </w:rPr>
              <w:t>n1, n3, n7, n</w:t>
            </w:r>
            <w:r>
              <w:rPr>
                <w:lang w:eastAsia="en-GB"/>
              </w:rPr>
              <w:t>20</w:t>
            </w:r>
          </w:p>
        </w:tc>
      </w:tr>
      <w:tr w:rsidR="00254D24" w:rsidRPr="00A2470A" w14:paraId="5CB25A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254D24" w:rsidRPr="00A2470A" w:rsidRDefault="00254D24"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p>
        </w:tc>
      </w:tr>
      <w:tr w:rsidR="00254D24" w:rsidRPr="00A2470A" w14:paraId="19F363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254D24" w:rsidRPr="00A2470A" w:rsidRDefault="00254D24"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p>
        </w:tc>
      </w:tr>
      <w:tr w:rsidR="00254D24" w:rsidRPr="00A2470A" w14:paraId="2258B6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254D24" w:rsidRPr="00A2470A" w:rsidRDefault="00254D24"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n38</w:t>
            </w:r>
          </w:p>
        </w:tc>
      </w:tr>
      <w:tr w:rsidR="00254D24" w:rsidRPr="00A2470A" w14:paraId="5FFC3C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254D24" w:rsidRPr="00A2470A" w:rsidRDefault="00254D24"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p>
        </w:tc>
      </w:tr>
      <w:tr w:rsidR="00254D24" w:rsidRPr="00A2470A" w14:paraId="28A307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254D24" w:rsidRPr="00A2470A" w:rsidRDefault="00254D24"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p>
        </w:tc>
      </w:tr>
      <w:tr w:rsidR="00254D24" w:rsidRPr="00A2470A" w14:paraId="11F9F8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254D24" w:rsidRPr="00A2470A" w:rsidRDefault="00254D24"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n79</w:t>
            </w:r>
          </w:p>
        </w:tc>
      </w:tr>
      <w:tr w:rsidR="00254D24" w:rsidRPr="00A2470A" w14:paraId="1F0D2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254D24" w:rsidRPr="00A2470A" w:rsidRDefault="00254D24"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5525CA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254D24" w:rsidRPr="00A2470A" w:rsidRDefault="00254D24"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n105</w:t>
            </w:r>
          </w:p>
        </w:tc>
      </w:tr>
      <w:tr w:rsidR="006401AC" w:rsidRPr="00A2470A" w14:paraId="644A64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EA361A" w14:textId="2CE22868" w:rsidR="006401AC" w:rsidRPr="00A2470A" w:rsidRDefault="006401AC" w:rsidP="006401AC">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92A3BF0" w14:textId="7B34F119" w:rsidR="006401AC" w:rsidRPr="00A2470A" w:rsidRDefault="006401AC" w:rsidP="006401AC">
            <w:pPr>
              <w:pStyle w:val="TAC"/>
              <w:rPr>
                <w:lang w:eastAsia="en-GB"/>
              </w:rPr>
            </w:pPr>
            <w:r>
              <w:rPr>
                <w:rFonts w:hint="eastAsia"/>
                <w:lang w:eastAsia="zh-TW"/>
              </w:rPr>
              <w:t>n1, n3, n8, n41</w:t>
            </w:r>
          </w:p>
        </w:tc>
      </w:tr>
      <w:tr w:rsidR="00254D24" w:rsidRPr="00A2470A" w14:paraId="446AA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254D24" w:rsidRPr="00A2470A" w:rsidRDefault="00254D24"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Pr="00A2470A">
              <w:rPr>
                <w:lang w:eastAsia="ja-JP"/>
              </w:rPr>
              <w:t>,</w:t>
            </w:r>
            <w:r w:rsidR="00A2470A">
              <w:rPr>
                <w:lang w:eastAsia="ja-JP"/>
              </w:rPr>
              <w:t xml:space="preserve"> </w:t>
            </w:r>
            <w:r w:rsidRPr="00A2470A">
              <w:rPr>
                <w:lang w:eastAsia="en-GB"/>
              </w:rPr>
              <w:t>n8,</w:t>
            </w:r>
            <w:r w:rsidR="00A2470A">
              <w:rPr>
                <w:lang w:eastAsia="en-GB"/>
              </w:rPr>
              <w:t xml:space="preserve"> </w:t>
            </w:r>
            <w:r w:rsidRPr="00A2470A">
              <w:rPr>
                <w:lang w:eastAsia="en-GB"/>
              </w:rPr>
              <w:t>n77</w:t>
            </w:r>
          </w:p>
        </w:tc>
      </w:tr>
      <w:tr w:rsidR="00254D24" w:rsidRPr="00A2470A" w14:paraId="1F9CBA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254D24" w:rsidRPr="00A2470A" w:rsidRDefault="00254D24"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4965E0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254D24" w:rsidRPr="00A2470A" w:rsidRDefault="00254D24"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p>
        </w:tc>
      </w:tr>
      <w:tr w:rsidR="00254D24" w:rsidRPr="00A2470A" w14:paraId="5E2169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254D24" w:rsidRPr="00A2470A" w:rsidRDefault="00254D24"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p>
        </w:tc>
      </w:tr>
      <w:tr w:rsidR="00254D24" w:rsidRPr="00A2470A" w14:paraId="77A4A9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254D24" w:rsidRPr="00A2470A" w:rsidRDefault="00254D24"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n77</w:t>
            </w:r>
          </w:p>
        </w:tc>
      </w:tr>
      <w:tr w:rsidR="006401AC" w:rsidRPr="00A2470A" w14:paraId="68DB8A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CAE7F0" w14:textId="2A382C0C" w:rsidR="006401AC" w:rsidRPr="00A2470A" w:rsidRDefault="006401AC" w:rsidP="006401AC">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5F30A94B" w14:textId="47FE92C3" w:rsidR="006401AC" w:rsidRPr="00A2470A" w:rsidRDefault="006401AC" w:rsidP="006401AC">
            <w:pPr>
              <w:pStyle w:val="TAC"/>
              <w:rPr>
                <w:lang w:eastAsia="zh-CN"/>
              </w:rPr>
            </w:pPr>
            <w:r>
              <w:rPr>
                <w:lang w:eastAsia="zh-TW"/>
              </w:rPr>
              <w:t>n1, n3, n20, n41</w:t>
            </w:r>
          </w:p>
        </w:tc>
      </w:tr>
      <w:tr w:rsidR="00254D24" w:rsidRPr="00A2470A" w14:paraId="47A1A8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254D24" w:rsidRPr="00A2470A" w:rsidRDefault="00254D24"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n20,</w:t>
            </w:r>
            <w:r w:rsidR="00A2470A">
              <w:rPr>
                <w:lang w:eastAsia="zh-CN"/>
              </w:rPr>
              <w:t xml:space="preserve"> </w:t>
            </w:r>
            <w:r w:rsidRPr="00A2470A">
              <w:rPr>
                <w:lang w:eastAsia="zh-CN"/>
              </w:rPr>
              <w:t>n67</w:t>
            </w:r>
          </w:p>
        </w:tc>
      </w:tr>
      <w:tr w:rsidR="006401AC" w:rsidRPr="00A2470A" w14:paraId="00CB8C7D" w14:textId="77777777" w:rsidTr="008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48DD6D" w14:textId="0059422A" w:rsidR="006401AC" w:rsidRPr="00A2470A" w:rsidRDefault="006401AC" w:rsidP="006401AC">
            <w:pPr>
              <w:pStyle w:val="TAC"/>
              <w:keepNext w:val="0"/>
              <w:keepLines w:val="0"/>
              <w:rPr>
                <w:lang w:eastAsia="en-GB"/>
              </w:rPr>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0063694E" w14:textId="7B4BFA61" w:rsidR="006401AC" w:rsidRPr="00A2470A" w:rsidRDefault="006401AC" w:rsidP="006401AC">
            <w:pPr>
              <w:pStyle w:val="TAC"/>
              <w:rPr>
                <w:lang w:eastAsia="en-GB"/>
              </w:rPr>
            </w:pPr>
            <w:r>
              <w:rPr>
                <w:lang w:eastAsia="zh-TW"/>
              </w:rPr>
              <w:t>n1, n3, n20, n71</w:t>
            </w:r>
          </w:p>
        </w:tc>
      </w:tr>
      <w:tr w:rsidR="006401AC" w:rsidRPr="00A2470A" w14:paraId="41935595" w14:textId="77777777" w:rsidTr="008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06C418" w14:textId="2CD15320" w:rsidR="006401AC" w:rsidRPr="00A2470A" w:rsidRDefault="006401AC" w:rsidP="006401AC">
            <w:pPr>
              <w:pStyle w:val="TAC"/>
              <w:keepNext w:val="0"/>
              <w:keepLines w:val="0"/>
              <w:rPr>
                <w:lang w:eastAsia="en-GB"/>
              </w:rPr>
            </w:pPr>
            <w:r>
              <w:rPr>
                <w:rFonts w:eastAsia="DengXian"/>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129D8F68" w14:textId="756ECC76" w:rsidR="006401AC" w:rsidRPr="00A2470A" w:rsidRDefault="006401AC" w:rsidP="006401AC">
            <w:pPr>
              <w:pStyle w:val="TAC"/>
              <w:rPr>
                <w:lang w:eastAsia="en-GB"/>
              </w:rPr>
            </w:pPr>
            <w:r>
              <w:rPr>
                <w:lang w:eastAsia="zh-TW"/>
              </w:rPr>
              <w:t>n1, n3, n20, n77</w:t>
            </w:r>
          </w:p>
        </w:tc>
      </w:tr>
      <w:tr w:rsidR="006401AC" w:rsidRPr="00A2470A" w14:paraId="7295BB7D" w14:textId="77777777" w:rsidTr="008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7EB4D4" w14:textId="36A6C2E7" w:rsidR="006401AC" w:rsidRPr="00A2470A" w:rsidRDefault="006401AC" w:rsidP="006401AC">
            <w:pPr>
              <w:pStyle w:val="TAC"/>
              <w:keepNext w:val="0"/>
              <w:keepLines w:val="0"/>
              <w:rPr>
                <w:lang w:eastAsia="en-GB"/>
              </w:rPr>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2CEBF153" w14:textId="368FF175" w:rsidR="006401AC" w:rsidRPr="00A2470A" w:rsidRDefault="006401AC" w:rsidP="006401AC">
            <w:pPr>
              <w:pStyle w:val="TAC"/>
              <w:rPr>
                <w:lang w:eastAsia="en-GB"/>
              </w:rPr>
            </w:pPr>
            <w:r>
              <w:rPr>
                <w:lang w:eastAsia="zh-TW"/>
              </w:rPr>
              <w:t>n1, n3, n20, n78</w:t>
            </w:r>
          </w:p>
        </w:tc>
      </w:tr>
      <w:tr w:rsidR="00254D24" w:rsidRPr="00A2470A" w14:paraId="59E96E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254D24" w:rsidRPr="00A2470A" w:rsidRDefault="00254D24"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56B1C2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254D24" w:rsidRPr="00A2470A" w:rsidRDefault="00254D24"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6401AC" w:rsidRPr="00A2470A" w14:paraId="086C31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914394" w14:textId="0BEC50D5" w:rsidR="006401AC" w:rsidRPr="00A2470A" w:rsidRDefault="006401AC" w:rsidP="006401AC">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44DA5E9B" w14:textId="03E5AD23" w:rsidR="006401AC" w:rsidRPr="00A2470A" w:rsidRDefault="006401AC" w:rsidP="006401AC">
            <w:pPr>
              <w:pStyle w:val="TAC"/>
              <w:rPr>
                <w:lang w:eastAsia="en-GB"/>
              </w:rPr>
            </w:pPr>
            <w:r>
              <w:rPr>
                <w:lang w:eastAsia="zh-CN"/>
              </w:rPr>
              <w:t>n1, n3, n28, n4</w:t>
            </w:r>
            <w:r>
              <w:rPr>
                <w:rFonts w:hint="eastAsia"/>
                <w:lang w:eastAsia="zh-TW"/>
              </w:rPr>
              <w:t>0</w:t>
            </w:r>
          </w:p>
        </w:tc>
      </w:tr>
      <w:tr w:rsidR="00254D24" w:rsidRPr="00A2470A" w14:paraId="74F7E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254D24" w:rsidRPr="00A2470A" w:rsidRDefault="00254D24"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DBB5DB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p>
        </w:tc>
      </w:tr>
      <w:tr w:rsidR="00254D24" w:rsidRPr="00A2470A" w14:paraId="3BC39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254D24" w:rsidRPr="00A2470A" w:rsidRDefault="00254D24"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01855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n79</w:t>
            </w:r>
          </w:p>
        </w:tc>
      </w:tr>
      <w:tr w:rsidR="00254D24" w:rsidRPr="00A2470A" w14:paraId="5D5F8A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254D24" w:rsidRPr="00A2470A" w:rsidRDefault="00254D24"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1B3F2A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254D24" w:rsidRPr="00A2470A" w:rsidRDefault="00254D24"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n105</w:t>
            </w:r>
          </w:p>
        </w:tc>
      </w:tr>
      <w:tr w:rsidR="006401AC" w:rsidRPr="00A2470A" w14:paraId="1811A6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A8936" w14:textId="0DA4FD77" w:rsidR="006401AC" w:rsidRPr="00A2470A" w:rsidRDefault="006401AC" w:rsidP="006401AC">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709ED300" w14:textId="0D9C7934" w:rsidR="006401AC" w:rsidRPr="00A2470A" w:rsidRDefault="006401AC" w:rsidP="006401AC">
            <w:pPr>
              <w:pStyle w:val="TAC"/>
              <w:rPr>
                <w:lang w:eastAsia="zh-CN"/>
              </w:rPr>
            </w:pPr>
            <w:r>
              <w:rPr>
                <w:rFonts w:hint="eastAsia"/>
                <w:lang w:eastAsia="zh-TW"/>
              </w:rPr>
              <w:t>n1, n3, n41, n71</w:t>
            </w:r>
          </w:p>
        </w:tc>
      </w:tr>
      <w:tr w:rsidR="00254D24" w:rsidRPr="00A2470A" w14:paraId="6898DC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254D24" w:rsidRPr="00A2470A" w:rsidRDefault="00254D24"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6401AC" w:rsidRPr="00A2470A" w14:paraId="60AA48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0F3069" w14:textId="6F42DC30" w:rsidR="006401AC" w:rsidRPr="00A2470A" w:rsidRDefault="006401AC" w:rsidP="006401AC">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EC1175E" w14:textId="7306207C" w:rsidR="006401AC" w:rsidRPr="00A2470A" w:rsidRDefault="006401AC" w:rsidP="006401AC">
            <w:pPr>
              <w:pStyle w:val="TAC"/>
              <w:rPr>
                <w:lang w:eastAsia="zh-CN"/>
              </w:rPr>
            </w:pPr>
            <w:r>
              <w:rPr>
                <w:lang w:eastAsia="zh-CN"/>
              </w:rPr>
              <w:t>n1, n3, n41, n7</w:t>
            </w:r>
            <w:r>
              <w:rPr>
                <w:lang w:eastAsia="zh-TW"/>
              </w:rPr>
              <w:t>8</w:t>
            </w:r>
          </w:p>
        </w:tc>
      </w:tr>
      <w:tr w:rsidR="00254D24" w:rsidRPr="00A2470A" w14:paraId="111B53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254D24" w:rsidRPr="00A2470A" w:rsidRDefault="00254D24"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6AA29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254D24" w:rsidRPr="00A2470A" w:rsidRDefault="00254D24"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6401AC" w:rsidRPr="00A2470A" w14:paraId="3B8007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D851F5" w14:textId="0830F4D5" w:rsidR="006401AC" w:rsidRPr="00A2470A" w:rsidRDefault="006401AC" w:rsidP="006401AC">
            <w:pPr>
              <w:pStyle w:val="TAC"/>
              <w:keepNext w:val="0"/>
              <w:keepLines w:val="0"/>
              <w:rPr>
                <w:lang w:eastAsia="en-GB"/>
              </w:rPr>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34CD1A8B" w14:textId="592D33F2" w:rsidR="006401AC" w:rsidRPr="00A2470A" w:rsidRDefault="006401AC" w:rsidP="006401AC">
            <w:pPr>
              <w:pStyle w:val="TAC"/>
              <w:rPr>
                <w:lang w:eastAsia="en-GB"/>
              </w:rPr>
            </w:pPr>
            <w:r>
              <w:rPr>
                <w:lang w:eastAsia="zh-TW"/>
              </w:rPr>
              <w:t>n1, n3, n71, n77</w:t>
            </w:r>
          </w:p>
        </w:tc>
      </w:tr>
      <w:tr w:rsidR="006401AC" w:rsidRPr="00A2470A" w14:paraId="6A5CEB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3D2145" w14:textId="362EA278" w:rsidR="006401AC" w:rsidRPr="00A2470A" w:rsidRDefault="006401AC" w:rsidP="006401AC">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2322FB4" w14:textId="361BA5C5" w:rsidR="006401AC" w:rsidRPr="00A2470A" w:rsidRDefault="006401AC" w:rsidP="006401AC">
            <w:pPr>
              <w:pStyle w:val="TAC"/>
              <w:rPr>
                <w:lang w:eastAsia="en-GB"/>
              </w:rPr>
            </w:pPr>
            <w:r>
              <w:rPr>
                <w:rFonts w:hint="eastAsia"/>
                <w:lang w:eastAsia="zh-TW"/>
              </w:rPr>
              <w:t>n1, n3, n71, n78</w:t>
            </w:r>
          </w:p>
        </w:tc>
      </w:tr>
      <w:tr w:rsidR="00254D24" w:rsidRPr="00A2470A" w14:paraId="6D9C12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254D24" w:rsidRPr="00A2470A" w:rsidRDefault="00254D24"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7DA6CE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254D24" w:rsidRPr="00A2470A" w:rsidRDefault="00254D24"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79C7E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254D24" w:rsidRPr="00A2470A" w:rsidRDefault="00254D24"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254D24" w:rsidRPr="00A2470A" w:rsidRDefault="00254D24" w:rsidP="00254D24">
            <w:pPr>
              <w:pStyle w:val="TAC"/>
              <w:rPr>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n40</w:t>
            </w:r>
          </w:p>
        </w:tc>
      </w:tr>
      <w:tr w:rsidR="00254D24" w:rsidRPr="00A2470A" w14:paraId="054789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254D24" w:rsidRPr="00A2470A" w:rsidRDefault="00254D24"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n78</w:t>
            </w:r>
          </w:p>
        </w:tc>
      </w:tr>
      <w:tr w:rsidR="00254D24" w:rsidRPr="00A2470A" w14:paraId="3787E40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n105</w:t>
            </w:r>
          </w:p>
        </w:tc>
      </w:tr>
      <w:tr w:rsidR="00254D24" w:rsidRPr="00A2470A" w14:paraId="576BA98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34DB7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n79</w:t>
            </w:r>
          </w:p>
        </w:tc>
      </w:tr>
      <w:tr w:rsidR="00254D24" w:rsidRPr="00A2470A" w14:paraId="60DCF5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n78</w:t>
            </w:r>
          </w:p>
        </w:tc>
      </w:tr>
      <w:tr w:rsidR="00254D24" w:rsidRPr="00A2470A" w14:paraId="6A4D66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n105</w:t>
            </w:r>
          </w:p>
        </w:tc>
      </w:tr>
      <w:tr w:rsidR="00254D24" w:rsidRPr="00A2470A" w14:paraId="114D6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n79</w:t>
            </w:r>
          </w:p>
        </w:tc>
      </w:tr>
      <w:tr w:rsidR="00254D24" w:rsidRPr="00A2470A" w14:paraId="43C0ED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n105</w:t>
            </w:r>
          </w:p>
        </w:tc>
      </w:tr>
      <w:tr w:rsidR="00254D24" w:rsidRPr="00A2470A" w14:paraId="346D45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n40</w:t>
            </w:r>
          </w:p>
        </w:tc>
      </w:tr>
      <w:tr w:rsidR="00254D24" w:rsidRPr="00A2470A" w14:paraId="12AE41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254D24" w:rsidRPr="00A2470A" w:rsidRDefault="00254D24"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n78</w:t>
            </w:r>
          </w:p>
        </w:tc>
      </w:tr>
      <w:tr w:rsidR="006401AC" w:rsidRPr="00A2470A" w14:paraId="7940F54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47862A" w14:textId="4CB3909B" w:rsidR="006401AC" w:rsidRPr="00A2470A" w:rsidRDefault="006401AC" w:rsidP="006401AC">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00F2AF6F" w14:textId="3DA66EC5" w:rsidR="006401AC" w:rsidRPr="00A2470A" w:rsidRDefault="006401AC" w:rsidP="006401AC">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sidR="00727312">
              <w:rPr>
                <w:color w:val="000000"/>
                <w:szCs w:val="18"/>
                <w:lang w:eastAsia="ja-JP"/>
              </w:rPr>
              <w:t>67</w:t>
            </w:r>
          </w:p>
        </w:tc>
      </w:tr>
      <w:tr w:rsidR="00254D24" w:rsidRPr="00A2470A" w14:paraId="2BAE0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254D24" w:rsidRPr="00A2470A" w:rsidRDefault="00254D24"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254D24" w:rsidRPr="00A2470A" w:rsidRDefault="00254D24" w:rsidP="00254D24">
            <w:pPr>
              <w:pStyle w:val="TAC"/>
              <w:rPr>
                <w:color w:val="000000"/>
                <w:szCs w:val="18"/>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n26,</w:t>
            </w:r>
            <w:r w:rsidR="00A2470A">
              <w:rPr>
                <w:color w:val="000000"/>
                <w:szCs w:val="18"/>
                <w:lang w:eastAsia="ja-JP"/>
              </w:rPr>
              <w:t xml:space="preserve"> </w:t>
            </w:r>
            <w:r w:rsidRPr="00A2470A">
              <w:rPr>
                <w:color w:val="000000"/>
                <w:szCs w:val="18"/>
                <w:lang w:eastAsia="ja-JP"/>
              </w:rPr>
              <w:t>n78</w:t>
            </w:r>
          </w:p>
        </w:tc>
      </w:tr>
      <w:tr w:rsidR="00254D24" w:rsidRPr="00A2470A" w14:paraId="06C7A0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254D24" w:rsidRPr="00A2470A" w:rsidRDefault="00254D24"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254D24" w:rsidRPr="00A2470A" w:rsidRDefault="00254D24" w:rsidP="00254D24">
            <w:pPr>
              <w:pStyle w:val="TAC"/>
              <w:rPr>
                <w:color w:val="000000"/>
                <w:szCs w:val="18"/>
                <w:lang w:eastAsia="en-GB"/>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n28,</w:t>
            </w:r>
            <w:r w:rsidR="00A2470A">
              <w:rPr>
                <w:color w:val="000000"/>
                <w:szCs w:val="18"/>
                <w:lang w:eastAsia="en-GB"/>
              </w:rPr>
              <w:t xml:space="preserve"> </w:t>
            </w:r>
            <w:r w:rsidRPr="00A2470A">
              <w:rPr>
                <w:color w:val="000000"/>
                <w:szCs w:val="18"/>
                <w:lang w:eastAsia="en-GB"/>
              </w:rPr>
              <w:t>n38</w:t>
            </w:r>
          </w:p>
        </w:tc>
      </w:tr>
      <w:tr w:rsidR="00254D24" w:rsidRPr="00A2470A" w14:paraId="63CC57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254D24" w:rsidRPr="00A2470A" w:rsidRDefault="00254D24"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07A07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254D24" w:rsidRPr="00A2470A" w:rsidRDefault="00254D24"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2F536E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254D24" w:rsidRPr="00A2470A" w:rsidRDefault="00254D24"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n105</w:t>
            </w:r>
          </w:p>
        </w:tc>
      </w:tr>
      <w:tr w:rsidR="00254D24" w:rsidRPr="00A2470A" w14:paraId="6DED03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254D24" w:rsidRPr="00A2470A" w:rsidRDefault="00254D24" w:rsidP="00112DA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254D24" w:rsidRPr="00A2470A" w:rsidRDefault="00254D24" w:rsidP="00254D24">
            <w:pPr>
              <w:pStyle w:val="TAC"/>
              <w:rPr>
                <w:lang w:eastAsia="ja-JP"/>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1ECCB9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254D24" w:rsidRPr="00A2470A" w:rsidRDefault="00254D24"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1508E07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254D24" w:rsidRPr="00A2470A" w:rsidRDefault="00254D24"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n78,</w:t>
            </w:r>
            <w:r w:rsidR="00A2470A">
              <w:rPr>
                <w:lang w:eastAsia="ja-JP"/>
              </w:rPr>
              <w:t xml:space="preserve"> </w:t>
            </w:r>
            <w:r w:rsidRPr="00A2470A">
              <w:rPr>
                <w:lang w:eastAsia="ja-JP"/>
              </w:rPr>
              <w:t>n105</w:t>
            </w:r>
          </w:p>
        </w:tc>
      </w:tr>
      <w:tr w:rsidR="00254D24" w:rsidRPr="00A2470A" w14:paraId="7FC133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254D24" w:rsidRPr="00A2470A" w:rsidRDefault="00254D24"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6401AC" w:rsidRPr="00A2470A" w14:paraId="12E427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F1CEA0" w14:textId="12FCE82F" w:rsidR="006401AC" w:rsidRPr="00A2470A" w:rsidRDefault="006401AC" w:rsidP="006401AC">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1909656" w14:textId="0B641337" w:rsidR="006401AC" w:rsidRPr="00A2470A" w:rsidRDefault="006401AC" w:rsidP="006401AC">
            <w:pPr>
              <w:pStyle w:val="TAC"/>
              <w:rPr>
                <w:lang w:eastAsia="ja-JP"/>
              </w:rPr>
            </w:pPr>
            <w:r>
              <w:rPr>
                <w:rFonts w:hint="eastAsia"/>
                <w:lang w:val="en-US" w:eastAsia="zh-TW"/>
              </w:rPr>
              <w:t>n1, n8, n41, n78</w:t>
            </w:r>
          </w:p>
        </w:tc>
      </w:tr>
      <w:tr w:rsidR="00254D24" w:rsidRPr="00A2470A" w14:paraId="7FB32F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254D24" w:rsidRPr="00A2470A" w:rsidRDefault="00254D24"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71B514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254D24" w:rsidRPr="00A2470A" w:rsidRDefault="00254D24"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16839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254D24" w:rsidRPr="00A2470A" w:rsidRDefault="00254D24"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D810E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254D24" w:rsidRPr="00A2470A" w:rsidRDefault="00254D24"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A237F2" w:rsidRPr="00A2470A" w14:paraId="7B93EAC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B8E365" w14:textId="70BFE5D8" w:rsidR="00A237F2" w:rsidRPr="00A2470A" w:rsidRDefault="00A237F2" w:rsidP="00A237F2">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5F88F08" w14:textId="0CE17ED1" w:rsidR="00A237F2" w:rsidRPr="00A2470A" w:rsidRDefault="00A237F2" w:rsidP="00A237F2">
            <w:pPr>
              <w:pStyle w:val="TAC"/>
              <w:rPr>
                <w:lang w:eastAsia="zh-CN"/>
              </w:rPr>
            </w:pPr>
            <w:r>
              <w:rPr>
                <w:lang w:eastAsia="zh-TW"/>
              </w:rPr>
              <w:t>n1, n20, n41, n71</w:t>
            </w:r>
          </w:p>
        </w:tc>
      </w:tr>
      <w:tr w:rsidR="00A237F2" w:rsidRPr="00A2470A" w14:paraId="4551F9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AB8F1D" w14:textId="41CAC868" w:rsidR="00A237F2" w:rsidRPr="00A2470A" w:rsidRDefault="00A237F2" w:rsidP="00A237F2">
            <w:pPr>
              <w:pStyle w:val="TAC"/>
              <w:keepNext w:val="0"/>
              <w:keepLines w:val="0"/>
              <w:rPr>
                <w:lang w:eastAsia="zh-CN"/>
              </w:rPr>
            </w:pPr>
            <w:r>
              <w:rPr>
                <w:rFonts w:eastAsia="DengXian"/>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4D9E19D6" w14:textId="1B770544" w:rsidR="00A237F2" w:rsidRPr="00A2470A" w:rsidRDefault="00A237F2" w:rsidP="00A237F2">
            <w:pPr>
              <w:pStyle w:val="TAC"/>
              <w:rPr>
                <w:lang w:eastAsia="zh-CN"/>
              </w:rPr>
            </w:pPr>
            <w:r>
              <w:rPr>
                <w:lang w:eastAsia="zh-TW"/>
              </w:rPr>
              <w:t>n1, n20, n41, n77</w:t>
            </w:r>
          </w:p>
        </w:tc>
      </w:tr>
      <w:tr w:rsidR="00A237F2" w:rsidRPr="00A2470A" w14:paraId="2DFC89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A7AE9D" w14:textId="4011C01E" w:rsidR="00A237F2" w:rsidRPr="00A2470A" w:rsidRDefault="00A237F2" w:rsidP="00A237F2">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2BE291B5" w14:textId="04042481" w:rsidR="00A237F2" w:rsidRPr="00A2470A" w:rsidRDefault="00A237F2" w:rsidP="00A237F2">
            <w:pPr>
              <w:pStyle w:val="TAC"/>
              <w:rPr>
                <w:lang w:eastAsia="zh-CN"/>
              </w:rPr>
            </w:pPr>
            <w:r>
              <w:rPr>
                <w:lang w:eastAsia="zh-TW"/>
              </w:rPr>
              <w:t>n1, n20, n41, n78</w:t>
            </w:r>
          </w:p>
        </w:tc>
      </w:tr>
      <w:tr w:rsidR="00A237F2" w:rsidRPr="00A2470A" w14:paraId="0590AEA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8FF8C3" w14:textId="2DF92807" w:rsidR="00A237F2" w:rsidRPr="00A2470A" w:rsidRDefault="00A237F2" w:rsidP="00A237F2">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3547262F" w14:textId="4A81731A" w:rsidR="00A237F2" w:rsidRPr="00A2470A" w:rsidRDefault="00A237F2" w:rsidP="00A237F2">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r>
      <w:tr w:rsidR="00A237F2" w:rsidRPr="00A2470A" w14:paraId="1B5E4F0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3CB45" w14:textId="63298F20" w:rsidR="00A237F2" w:rsidRPr="00A2470A" w:rsidRDefault="00A237F2" w:rsidP="00A237F2">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829EC63" w14:textId="4C64A0EE" w:rsidR="00A237F2" w:rsidRPr="00A2470A" w:rsidRDefault="00A237F2" w:rsidP="00A237F2">
            <w:pPr>
              <w:pStyle w:val="TAC"/>
              <w:rPr>
                <w:lang w:eastAsia="zh-CN"/>
              </w:rPr>
            </w:pPr>
            <w:r>
              <w:rPr>
                <w:lang w:eastAsia="zh-TW"/>
              </w:rPr>
              <w:t>n1, n20, n71, n78</w:t>
            </w:r>
          </w:p>
        </w:tc>
      </w:tr>
      <w:tr w:rsidR="00254D24" w:rsidRPr="00A2470A" w14:paraId="0A63A1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254D24" w:rsidRPr="00A2470A" w:rsidRDefault="00254D24"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n38,</w:t>
            </w:r>
            <w:r w:rsidR="00A2470A">
              <w:rPr>
                <w:lang w:eastAsia="zh-CN"/>
              </w:rPr>
              <w:t xml:space="preserve"> </w:t>
            </w:r>
            <w:r w:rsidRPr="00A2470A">
              <w:rPr>
                <w:lang w:eastAsia="zh-CN"/>
              </w:rPr>
              <w:t>n78</w:t>
            </w:r>
          </w:p>
        </w:tc>
      </w:tr>
      <w:tr w:rsidR="00254D24" w:rsidRPr="00A2470A" w14:paraId="48FFCE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254D24" w:rsidRPr="00A2470A" w:rsidRDefault="00254D24"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600A810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254D24" w:rsidRPr="00A2470A" w:rsidRDefault="00254D24"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n78</w:t>
            </w:r>
          </w:p>
        </w:tc>
      </w:tr>
      <w:tr w:rsidR="00254D24" w:rsidRPr="00A2470A" w14:paraId="50533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254D24" w:rsidRPr="00A2470A" w:rsidRDefault="00254D24"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421E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254D24" w:rsidRPr="00A2470A" w:rsidRDefault="00254D24"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F2EAF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254D24" w:rsidRPr="00A2470A" w:rsidRDefault="00254D24"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n75,</w:t>
            </w:r>
            <w:r w:rsidR="00A2470A">
              <w:rPr>
                <w:lang w:eastAsia="zh-CN"/>
              </w:rPr>
              <w:t xml:space="preserve"> </w:t>
            </w:r>
            <w:r w:rsidRPr="00A2470A">
              <w:rPr>
                <w:lang w:eastAsia="zh-CN"/>
              </w:rPr>
              <w:t>n78</w:t>
            </w:r>
          </w:p>
        </w:tc>
      </w:tr>
      <w:tr w:rsidR="00254D24" w:rsidRPr="00A2470A" w14:paraId="6A8A9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254D24" w:rsidRPr="00A2470A" w:rsidRDefault="00254D24"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254D24" w:rsidRPr="00A2470A" w:rsidRDefault="00254D24" w:rsidP="00254D24">
            <w:pPr>
              <w:pStyle w:val="TAC"/>
              <w:rPr>
                <w:lang w:eastAsia="zh-CN"/>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72766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254D24" w:rsidRPr="00A2470A" w:rsidRDefault="00254D24"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n78,</w:t>
            </w:r>
            <w:r w:rsidR="00A2470A">
              <w:rPr>
                <w:lang w:eastAsia="ja-JP"/>
              </w:rPr>
              <w:t xml:space="preserve"> </w:t>
            </w:r>
            <w:r w:rsidRPr="00A2470A">
              <w:rPr>
                <w:lang w:eastAsia="ja-JP"/>
              </w:rPr>
              <w:t>n79</w:t>
            </w:r>
          </w:p>
        </w:tc>
      </w:tr>
      <w:tr w:rsidR="00A237F2" w:rsidRPr="00A2470A" w14:paraId="437A07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594D7" w14:textId="01151FB9" w:rsidR="00A237F2" w:rsidRPr="00A2470A" w:rsidRDefault="00A237F2" w:rsidP="00A237F2">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572BB98C" w14:textId="226EB7A1" w:rsidR="00A237F2" w:rsidRPr="00A2470A" w:rsidRDefault="00A237F2" w:rsidP="00A237F2">
            <w:pPr>
              <w:pStyle w:val="TAC"/>
              <w:rPr>
                <w:lang w:eastAsia="ja-JP"/>
              </w:rPr>
            </w:pPr>
            <w:r>
              <w:rPr>
                <w:lang w:val="en-US" w:eastAsia="zh-TW"/>
              </w:rPr>
              <w:t>n1, n41, n71, n77</w:t>
            </w:r>
          </w:p>
        </w:tc>
      </w:tr>
      <w:tr w:rsidR="00A237F2" w:rsidRPr="00A2470A" w14:paraId="13F112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537E6C" w14:textId="0C87508B" w:rsidR="00A237F2" w:rsidRPr="00A2470A" w:rsidRDefault="00A237F2" w:rsidP="00A237F2">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F25B080" w14:textId="3E299430" w:rsidR="00A237F2" w:rsidRPr="00A2470A" w:rsidRDefault="00A237F2" w:rsidP="00A237F2">
            <w:pPr>
              <w:pStyle w:val="TAC"/>
              <w:rPr>
                <w:lang w:eastAsia="ja-JP"/>
              </w:rPr>
            </w:pPr>
            <w:r>
              <w:rPr>
                <w:rFonts w:hint="eastAsia"/>
                <w:lang w:val="en-US" w:eastAsia="zh-TW"/>
              </w:rPr>
              <w:t>n1, n41, n71, n78</w:t>
            </w:r>
          </w:p>
        </w:tc>
      </w:tr>
      <w:tr w:rsidR="00254D24" w:rsidRPr="00A2470A" w14:paraId="0CFDF3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254D24" w:rsidRPr="00A2470A" w:rsidRDefault="00254D24"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n41,</w:t>
            </w:r>
            <w:r w:rsidR="00A2470A">
              <w:rPr>
                <w:lang w:eastAsia="zh-CN"/>
              </w:rPr>
              <w:t xml:space="preserve"> </w:t>
            </w:r>
            <w:r w:rsidRPr="00A2470A">
              <w:rPr>
                <w:lang w:eastAsia="zh-CN"/>
              </w:rPr>
              <w:t>n77,</w:t>
            </w:r>
            <w:r w:rsidR="00A2470A">
              <w:rPr>
                <w:lang w:eastAsia="zh-CN"/>
              </w:rPr>
              <w:t xml:space="preserve"> </w:t>
            </w:r>
            <w:r w:rsidRPr="00A2470A">
              <w:rPr>
                <w:lang w:eastAsia="zh-CN"/>
              </w:rPr>
              <w:t>n79</w:t>
            </w:r>
          </w:p>
        </w:tc>
      </w:tr>
      <w:tr w:rsidR="00254D24" w:rsidRPr="00A2470A" w14:paraId="290676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254D24" w:rsidRPr="00A2470A" w:rsidRDefault="00254D24"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254D24" w:rsidRPr="00A2470A" w:rsidRDefault="00254D24" w:rsidP="00254D24">
            <w:pPr>
              <w:pStyle w:val="TAC"/>
              <w:rPr>
                <w:lang w:eastAsia="en-GB"/>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0B7F5C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254D24" w:rsidRPr="00A2470A" w:rsidRDefault="00254D24"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4F7178C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254D24" w:rsidRPr="00A2470A" w:rsidRDefault="00254D24"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p>
        </w:tc>
      </w:tr>
      <w:tr w:rsidR="00254D24" w:rsidRPr="00A2470A" w14:paraId="49B766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254D24" w:rsidRPr="00A2470A" w:rsidRDefault="00254D24"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n77</w:t>
            </w:r>
          </w:p>
        </w:tc>
      </w:tr>
      <w:tr w:rsidR="00254D24" w:rsidRPr="00A2470A" w14:paraId="54B208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254D24" w:rsidRPr="00A2470A" w:rsidRDefault="00254D24"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D1CCBE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254D24" w:rsidRPr="00A2470A" w:rsidRDefault="00254D24"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n12,</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551B6E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254D24" w:rsidRPr="00A2470A" w:rsidRDefault="00254D24"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n77</w:t>
            </w:r>
          </w:p>
        </w:tc>
      </w:tr>
      <w:tr w:rsidR="00254D24" w:rsidRPr="00A2470A" w14:paraId="2006C8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254D24" w:rsidRPr="00A2470A" w:rsidRDefault="00254D24"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7162AC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254D24" w:rsidRPr="00A2470A" w:rsidRDefault="00254D24"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n14,</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24342D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254D24" w:rsidRPr="00A2470A" w:rsidRDefault="00254D24"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1C39B1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254D24" w:rsidRPr="00A2470A" w:rsidRDefault="00254D24"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254D24" w:rsidRPr="00A2470A" w:rsidRDefault="00254D24" w:rsidP="00254D24">
            <w:pPr>
              <w:pStyle w:val="TAC"/>
              <w:rPr>
                <w:lang w:eastAsia="en-GB"/>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47381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254D24" w:rsidRPr="00A2470A" w:rsidRDefault="00254D24"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1E8400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254D24" w:rsidRPr="00A2470A" w:rsidRDefault="00254D24"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n77</w:t>
            </w:r>
          </w:p>
        </w:tc>
      </w:tr>
      <w:tr w:rsidR="00254D24" w:rsidRPr="00A2470A" w14:paraId="6BAE1A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254D24" w:rsidRPr="00A2470A" w:rsidRDefault="00254D24"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EEED4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254D24" w:rsidRPr="00A2470A" w:rsidRDefault="00254D24"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n30,</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277507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254D24" w:rsidRPr="00A2470A" w:rsidRDefault="00254D24"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r>
      <w:tr w:rsidR="00254D24" w:rsidRPr="00A2470A" w14:paraId="545D3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254D24" w:rsidRPr="00A2470A" w:rsidRDefault="00254D24"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7046BA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254D24" w:rsidRPr="00A2470A" w:rsidRDefault="00254D24"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1FEB7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254D24" w:rsidRPr="00A2470A" w:rsidRDefault="00254D24"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n78</w:t>
            </w:r>
          </w:p>
        </w:tc>
      </w:tr>
      <w:tr w:rsidR="00254D24" w:rsidRPr="00A2470A" w14:paraId="3F2F27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254D24" w:rsidRPr="00A2470A" w:rsidRDefault="00254D24"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082871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254D24" w:rsidRPr="00A2470A" w:rsidRDefault="00254D24"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5EEF8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254D24" w:rsidRPr="00A2470A" w:rsidRDefault="00254D24"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n79</w:t>
            </w:r>
          </w:p>
        </w:tc>
      </w:tr>
      <w:tr w:rsidR="00254D24" w:rsidRPr="00A2470A" w14:paraId="4134F7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254D24" w:rsidRPr="00A2470A" w:rsidRDefault="00254D24"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241025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254D24" w:rsidRPr="00A2470A" w:rsidRDefault="00254D24"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p>
        </w:tc>
      </w:tr>
      <w:tr w:rsidR="00254D24" w:rsidRPr="00A2470A" w14:paraId="3AAF80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254D24" w:rsidRPr="00A2470A" w:rsidRDefault="00254D24"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n78</w:t>
            </w:r>
          </w:p>
        </w:tc>
      </w:tr>
      <w:tr w:rsidR="00254D24" w:rsidRPr="00A2470A" w14:paraId="0E6BB9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254D24" w:rsidRPr="00A2470A" w:rsidRDefault="00254D24"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68CE3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254D24" w:rsidRPr="00A2470A" w:rsidRDefault="00254D24"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B1175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254D24" w:rsidRPr="00A2470A" w:rsidRDefault="00254D24"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1A902C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254D24" w:rsidRPr="00A2470A" w:rsidRDefault="00254D24" w:rsidP="00112DA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1E043FD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254D24" w:rsidRPr="00A2470A" w:rsidRDefault="00254D24"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F8A40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254D24" w:rsidRPr="00A2470A" w:rsidRDefault="00254D24"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6544DE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254D24" w:rsidRPr="00A2470A" w:rsidRDefault="00254D24"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6FE427A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63794B" w14:textId="0436D432" w:rsidR="00A237F2" w:rsidRPr="00A2470A" w:rsidRDefault="00A237F2" w:rsidP="00A237F2">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A30DEE7" w14:textId="46773544" w:rsidR="00A237F2" w:rsidRPr="00A2470A" w:rsidRDefault="00A237F2"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r>
      <w:tr w:rsidR="00A237F2" w:rsidRPr="00A2470A" w14:paraId="509AD9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267AE6" w14:textId="664346E5" w:rsidR="00A237F2" w:rsidRPr="00A2470A" w:rsidRDefault="00A237F2" w:rsidP="00A237F2">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24588B8" w14:textId="3E03AD30" w:rsidR="00A237F2" w:rsidRPr="00A2470A" w:rsidRDefault="00A237F2"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r>
      <w:tr w:rsidR="00A237F2" w:rsidRPr="00A2470A" w14:paraId="7FFFD6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60D7CB" w14:textId="2E17D6CA" w:rsidR="00A237F2" w:rsidRPr="00A2470A" w:rsidRDefault="00A237F2" w:rsidP="00A237F2">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1435AD1" w14:textId="6397E0BE" w:rsidR="00A237F2" w:rsidRPr="00A2470A" w:rsidRDefault="00A237F2" w:rsidP="00A237F2">
            <w:pPr>
              <w:pStyle w:val="TAC"/>
              <w:rPr>
                <w:lang w:eastAsia="en-GB"/>
              </w:rPr>
            </w:pPr>
            <w:r>
              <w:rPr>
                <w:lang w:eastAsia="en-GB"/>
              </w:rPr>
              <w:t>n3, n8, n41</w:t>
            </w:r>
            <w:r>
              <w:rPr>
                <w:lang w:eastAsia="zh-CN"/>
              </w:rPr>
              <w:t>, n7</w:t>
            </w:r>
            <w:r>
              <w:rPr>
                <w:rFonts w:hint="eastAsia"/>
                <w:lang w:eastAsia="zh-TW"/>
              </w:rPr>
              <w:t>8</w:t>
            </w:r>
          </w:p>
        </w:tc>
      </w:tr>
      <w:tr w:rsidR="00254D24" w:rsidRPr="00A2470A" w14:paraId="44124D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254D24" w:rsidRPr="00A2470A" w:rsidRDefault="00254D24"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A237F2" w:rsidRPr="00A2470A" w14:paraId="37EDE7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F6CF3F" w14:textId="7F2E5469" w:rsidR="00A237F2" w:rsidRPr="00A2470A" w:rsidRDefault="00A237F2" w:rsidP="00A237F2">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C796393" w14:textId="2F69388E" w:rsidR="00A237F2" w:rsidRPr="00A2470A" w:rsidRDefault="00A237F2" w:rsidP="00A237F2">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254D24" w:rsidRPr="00A2470A" w14:paraId="3DE2E5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254D24" w:rsidRPr="00A2470A" w:rsidRDefault="00254D24"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C90A1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254D24" w:rsidRPr="00A2470A" w:rsidRDefault="00254D24"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A237F2" w:rsidRPr="00A2470A" w14:paraId="554954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16E75" w14:textId="191121B8" w:rsidR="00A237F2" w:rsidRPr="00A2470A" w:rsidRDefault="00A237F2" w:rsidP="00A237F2">
            <w:pPr>
              <w:pStyle w:val="TAC"/>
              <w:keepNext w:val="0"/>
              <w:keepLines w:val="0"/>
              <w:rPr>
                <w:lang w:eastAsia="en-GB"/>
              </w:rPr>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6117489B" w14:textId="41475D65" w:rsidR="00A237F2" w:rsidRPr="00A2470A" w:rsidRDefault="00A237F2" w:rsidP="00A237F2">
            <w:pPr>
              <w:pStyle w:val="TAC"/>
              <w:rPr>
                <w:lang w:eastAsia="en-GB"/>
              </w:rPr>
            </w:pPr>
            <w:r>
              <w:rPr>
                <w:lang w:eastAsia="zh-TW"/>
              </w:rPr>
              <w:t>n3, n20, n41, n71</w:t>
            </w:r>
          </w:p>
        </w:tc>
      </w:tr>
      <w:tr w:rsidR="00A237F2" w:rsidRPr="00A2470A" w14:paraId="462091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972C3C" w14:textId="69D6C574" w:rsidR="00A237F2" w:rsidRPr="00A2470A" w:rsidRDefault="00A237F2" w:rsidP="00A237F2">
            <w:pPr>
              <w:pStyle w:val="TAC"/>
              <w:keepNext w:val="0"/>
              <w:keepLines w:val="0"/>
              <w:rPr>
                <w:lang w:eastAsia="en-GB"/>
              </w:rPr>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2788CCAB" w14:textId="6F61E434" w:rsidR="00A237F2" w:rsidRPr="00A2470A" w:rsidRDefault="00A237F2" w:rsidP="00A237F2">
            <w:pPr>
              <w:pStyle w:val="TAC"/>
              <w:rPr>
                <w:lang w:eastAsia="en-GB"/>
              </w:rPr>
            </w:pPr>
            <w:r>
              <w:rPr>
                <w:lang w:eastAsia="zh-TW"/>
              </w:rPr>
              <w:t>n3, n20, n41, n77</w:t>
            </w:r>
          </w:p>
        </w:tc>
      </w:tr>
      <w:tr w:rsidR="00A237F2" w:rsidRPr="00A2470A" w14:paraId="5C2E60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21DA4A" w14:textId="197CA2C4" w:rsidR="00A237F2" w:rsidRPr="00A2470A" w:rsidRDefault="00A237F2" w:rsidP="00A237F2">
            <w:pPr>
              <w:pStyle w:val="TAC"/>
              <w:keepNext w:val="0"/>
              <w:keepLines w:val="0"/>
              <w:rPr>
                <w:lang w:eastAsia="en-GB"/>
              </w:rPr>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0FC037EE" w14:textId="5D7D070D" w:rsidR="00A237F2" w:rsidRPr="00A2470A" w:rsidRDefault="00A237F2" w:rsidP="00A237F2">
            <w:pPr>
              <w:pStyle w:val="TAC"/>
              <w:rPr>
                <w:lang w:eastAsia="en-GB"/>
              </w:rPr>
            </w:pPr>
            <w:r>
              <w:rPr>
                <w:lang w:eastAsia="zh-TW"/>
              </w:rPr>
              <w:t>n3, n20, n41, n78</w:t>
            </w:r>
          </w:p>
        </w:tc>
      </w:tr>
      <w:tr w:rsidR="00254D24" w:rsidRPr="00A2470A" w14:paraId="17F14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254D24" w:rsidRPr="00A2470A" w:rsidRDefault="00254D24"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254D24" w:rsidRPr="00A2470A" w:rsidRDefault="00254D24" w:rsidP="00254D24">
            <w:pPr>
              <w:pStyle w:val="TAC"/>
              <w:rPr>
                <w:lang w:eastAsia="zh-CN"/>
              </w:rPr>
            </w:pPr>
            <w:r w:rsidRPr="00A2470A">
              <w:rPr>
                <w:lang w:eastAsia="en-GB"/>
              </w:rPr>
              <w:t>n3,</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A237F2" w:rsidRPr="00A2470A" w14:paraId="40B2D9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DE1260" w14:textId="45589358" w:rsidR="00A237F2" w:rsidRPr="00A2470A" w:rsidRDefault="00A237F2" w:rsidP="00A237F2">
            <w:pPr>
              <w:pStyle w:val="TAC"/>
              <w:keepNext w:val="0"/>
              <w:keepLines w:val="0"/>
              <w:rPr>
                <w:lang w:eastAsia="en-GB"/>
              </w:rPr>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1073ACA4" w14:textId="7219603F" w:rsidR="00A237F2" w:rsidRPr="00A2470A" w:rsidRDefault="00A237F2" w:rsidP="00A237F2">
            <w:pPr>
              <w:pStyle w:val="TAC"/>
              <w:rPr>
                <w:lang w:eastAsia="en-GB"/>
              </w:rPr>
            </w:pPr>
            <w:r>
              <w:rPr>
                <w:lang w:eastAsia="zh-TW"/>
              </w:rPr>
              <w:t>n3, n20, n71, n78</w:t>
            </w:r>
          </w:p>
        </w:tc>
      </w:tr>
      <w:tr w:rsidR="00254D24" w:rsidRPr="00A2470A" w14:paraId="798EC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254D24" w:rsidRPr="00A2470A" w:rsidRDefault="00254D24"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254D24" w:rsidRPr="00A2470A" w:rsidRDefault="00254D24" w:rsidP="00254D24">
            <w:pPr>
              <w:pStyle w:val="TAC"/>
              <w:rPr>
                <w:lang w:eastAsia="zh-CN"/>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w:t>
            </w:r>
            <w:r w:rsidRPr="00A2470A">
              <w:rPr>
                <w:lang w:eastAsia="en-GB"/>
              </w:rPr>
              <w:t>0</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14552D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254D24" w:rsidRPr="00A2470A" w:rsidRDefault="00254D24"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2F66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73201F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99CDDF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16A81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n78</w:t>
            </w:r>
          </w:p>
        </w:tc>
      </w:tr>
      <w:tr w:rsidR="00A237F2" w:rsidRPr="00A2470A" w14:paraId="513931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492E0A" w14:textId="3309DAA8" w:rsidR="00A237F2" w:rsidRPr="00A2470A" w:rsidRDefault="00A237F2" w:rsidP="00A237F2">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6C77F685" w14:textId="1C16276A" w:rsidR="00A237F2" w:rsidRPr="00A2470A" w:rsidRDefault="00A237F2" w:rsidP="00A237F2">
            <w:pPr>
              <w:pStyle w:val="TAC"/>
              <w:rPr>
                <w:lang w:eastAsia="en-GB"/>
              </w:rPr>
            </w:pPr>
            <w:r>
              <w:rPr>
                <w:lang w:eastAsia="zh-TW"/>
              </w:rPr>
              <w:t>n3, n41, n71, n77</w:t>
            </w:r>
          </w:p>
        </w:tc>
      </w:tr>
      <w:tr w:rsidR="00A237F2" w:rsidRPr="00A2470A" w14:paraId="329EBE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40E37F" w14:textId="18F2D2D2" w:rsidR="00A237F2" w:rsidRPr="00A2470A" w:rsidRDefault="00A237F2" w:rsidP="00A237F2">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07646C63" w14:textId="368E7671" w:rsidR="00A237F2" w:rsidRPr="00A2470A" w:rsidRDefault="00A237F2" w:rsidP="00A237F2">
            <w:pPr>
              <w:pStyle w:val="TAC"/>
              <w:rPr>
                <w:lang w:eastAsia="en-GB"/>
              </w:rPr>
            </w:pPr>
            <w:r>
              <w:rPr>
                <w:rFonts w:hint="eastAsia"/>
                <w:lang w:eastAsia="zh-TW"/>
              </w:rPr>
              <w:t>n3, n41, n71, n78</w:t>
            </w:r>
          </w:p>
        </w:tc>
      </w:tr>
      <w:tr w:rsidR="00254D24" w:rsidRPr="00A2470A" w14:paraId="787406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n41,</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86BA0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254D24" w:rsidRPr="00A2470A" w:rsidRDefault="00254D24"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r>
      <w:tr w:rsidR="00254D24" w:rsidRPr="00A2470A" w14:paraId="7BBE07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254D24" w:rsidRPr="00A2470A" w:rsidRDefault="00254D24"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723DF0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254D24" w:rsidRPr="00A2470A" w:rsidRDefault="00254D24"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4D71E9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254D24" w:rsidRPr="00A2470A" w:rsidRDefault="00254D24" w:rsidP="00112DA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2ED120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p>
        </w:tc>
      </w:tr>
      <w:tr w:rsidR="00254D24" w:rsidRPr="00A2470A" w14:paraId="493B71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254D24" w:rsidRPr="00A2470A" w:rsidRDefault="00254D24"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254D24" w:rsidRPr="00A2470A" w:rsidRDefault="00254D24" w:rsidP="00254D24">
            <w:pPr>
              <w:pStyle w:val="TAC"/>
              <w:rPr>
                <w:kern w:val="2"/>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32049B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254D24" w:rsidRPr="00A2470A" w:rsidRDefault="00254D24"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254D24" w:rsidRPr="00A2470A" w:rsidRDefault="00254D24" w:rsidP="00254D24">
            <w:pPr>
              <w:pStyle w:val="TAC"/>
              <w:rPr>
                <w:lang w:eastAsia="zh-CN"/>
              </w:rPr>
            </w:pPr>
            <w:r w:rsidRPr="00A2470A">
              <w:rPr>
                <w:kern w:val="2"/>
                <w:lang w:eastAsia="zh-CN"/>
              </w:rPr>
              <w:t>n5,</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n78</w:t>
            </w:r>
          </w:p>
        </w:tc>
      </w:tr>
      <w:tr w:rsidR="00254D24" w:rsidRPr="00A2470A" w14:paraId="46F8F8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254D24" w:rsidRPr="00A2470A" w:rsidRDefault="00254D24"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254D24" w:rsidRPr="00A2470A" w:rsidRDefault="00254D24" w:rsidP="00254D24">
            <w:pPr>
              <w:pStyle w:val="TAC"/>
              <w:rPr>
                <w:kern w:val="2"/>
                <w:lang w:eastAsia="zh-CN"/>
              </w:rPr>
            </w:pPr>
            <w:r w:rsidRPr="00A2470A">
              <w:rPr>
                <w:kern w:val="2"/>
                <w:lang w:eastAsia="zh-CN"/>
              </w:rPr>
              <w:t>n5,</w:t>
            </w:r>
            <w:r w:rsidR="00A2470A">
              <w:rPr>
                <w:kern w:val="2"/>
                <w:lang w:eastAsia="zh-CN"/>
              </w:rPr>
              <w:t xml:space="preserve"> </w:t>
            </w:r>
            <w:r w:rsidRPr="00A2470A">
              <w:rPr>
                <w:kern w:val="2"/>
                <w:lang w:eastAsia="zh-CN"/>
              </w:rPr>
              <w:t>n28,</w:t>
            </w:r>
            <w:r w:rsidR="00A2470A">
              <w:rPr>
                <w:kern w:val="2"/>
                <w:lang w:eastAsia="zh-CN"/>
              </w:rPr>
              <w:t xml:space="preserve"> </w:t>
            </w:r>
            <w:r w:rsidRPr="00A2470A">
              <w:rPr>
                <w:kern w:val="2"/>
                <w:lang w:eastAsia="zh-CN"/>
              </w:rPr>
              <w:t>n78,</w:t>
            </w:r>
            <w:r w:rsidR="00A2470A">
              <w:rPr>
                <w:kern w:val="2"/>
                <w:lang w:eastAsia="zh-CN"/>
              </w:rPr>
              <w:t xml:space="preserve"> </w:t>
            </w:r>
            <w:r w:rsidRPr="00A2470A">
              <w:rPr>
                <w:kern w:val="2"/>
                <w:lang w:eastAsia="zh-CN"/>
              </w:rPr>
              <w:t>n79</w:t>
            </w:r>
          </w:p>
        </w:tc>
      </w:tr>
      <w:tr w:rsidR="00254D24" w:rsidRPr="00A2470A" w14:paraId="4F8AFE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254D24" w:rsidRPr="00A2470A" w:rsidRDefault="00254D24"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254D24" w:rsidRPr="00A2470A" w:rsidRDefault="00254D24" w:rsidP="00254D24">
            <w:pPr>
              <w:pStyle w:val="TAC"/>
              <w:rPr>
                <w:kern w:val="2"/>
                <w:lang w:eastAsia="zh-CN"/>
              </w:rPr>
            </w:pP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A01E99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254D24" w:rsidRPr="00A2470A" w:rsidRDefault="00254D24"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254D24" w:rsidRPr="00A2470A" w:rsidRDefault="00254D24" w:rsidP="00254D24">
            <w:pPr>
              <w:pStyle w:val="TAC"/>
              <w:rPr>
                <w:lang w:eastAsia="en-GB"/>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4F3CD5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254D24" w:rsidRPr="00A2470A" w:rsidRDefault="00254D24"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5FE0B9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254D24" w:rsidRPr="00A2470A" w:rsidRDefault="00254D24"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254D24" w:rsidRPr="00A2470A" w:rsidRDefault="00254D24" w:rsidP="00254D24">
            <w:pPr>
              <w:pStyle w:val="TAC"/>
              <w:rPr>
                <w:lang w:eastAsia="zh-CN"/>
              </w:rPr>
            </w:pPr>
            <w:r w:rsidRPr="00A2470A">
              <w:rPr>
                <w:lang w:eastAsia="ja-JP"/>
              </w:rPr>
              <w:t>n7,</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4727C7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254D24" w:rsidRPr="00A2470A" w:rsidRDefault="00254D24"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n12,</w:t>
            </w:r>
            <w:r w:rsidR="00A2470A">
              <w:rPr>
                <w:lang w:eastAsia="ja-JP"/>
              </w:rPr>
              <w:t xml:space="preserve"> </w:t>
            </w:r>
            <w:r w:rsidRPr="00A2470A">
              <w:rPr>
                <w:lang w:eastAsia="ja-JP"/>
              </w:rPr>
              <w:t>n25,</w:t>
            </w:r>
            <w:r w:rsidR="00A2470A">
              <w:rPr>
                <w:lang w:eastAsia="ja-JP"/>
              </w:rPr>
              <w:t xml:space="preserve"> </w:t>
            </w:r>
            <w:r w:rsidRPr="00A2470A">
              <w:rPr>
                <w:lang w:eastAsia="ja-JP"/>
              </w:rPr>
              <w:t>n66</w:t>
            </w:r>
          </w:p>
        </w:tc>
      </w:tr>
      <w:tr w:rsidR="00254D24" w:rsidRPr="00A2470A" w14:paraId="3BB1FD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254D24" w:rsidRPr="00A2470A" w:rsidRDefault="00254D24"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254D24" w:rsidRPr="00A2470A" w:rsidRDefault="00254D24" w:rsidP="00254D24">
            <w:pPr>
              <w:pStyle w:val="TAC"/>
              <w:rPr>
                <w:lang w:eastAsia="en-GB"/>
              </w:rPr>
            </w:pP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A237F2" w:rsidRPr="00A2470A" w14:paraId="71FA89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2BE209" w14:textId="31BC8927" w:rsidR="00A237F2" w:rsidRPr="00A2470A" w:rsidRDefault="00A237F2" w:rsidP="00A237F2">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588B459D" w14:textId="28E66A45" w:rsidR="00A237F2" w:rsidRPr="00A2470A" w:rsidRDefault="00A237F2" w:rsidP="00A237F2">
            <w:pPr>
              <w:pStyle w:val="TAC"/>
              <w:rPr>
                <w:lang w:eastAsia="en-GB"/>
              </w:rPr>
            </w:pPr>
            <w:r>
              <w:rPr>
                <w:lang w:eastAsia="zh-CN"/>
              </w:rPr>
              <w:t>n7, n25, n29, n77</w:t>
            </w:r>
          </w:p>
        </w:tc>
      </w:tr>
      <w:tr w:rsidR="00254D24" w:rsidRPr="00A2470A" w14:paraId="28825E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254D24" w:rsidRPr="00A2470A" w:rsidRDefault="00254D24"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n25,</w:t>
            </w:r>
            <w:r w:rsidR="00A2470A">
              <w:rPr>
                <w:lang w:eastAsia="ja-JP"/>
              </w:rPr>
              <w:t xml:space="preserve"> </w:t>
            </w:r>
            <w:r w:rsidRPr="00A2470A">
              <w:rPr>
                <w:lang w:eastAsia="ja-JP"/>
              </w:rPr>
              <w:t>n66,</w:t>
            </w:r>
            <w:r w:rsidR="00A2470A">
              <w:rPr>
                <w:lang w:eastAsia="ja-JP"/>
              </w:rPr>
              <w:t xml:space="preserve"> </w:t>
            </w:r>
            <w:r w:rsidRPr="00A2470A">
              <w:rPr>
                <w:lang w:eastAsia="ja-JP"/>
              </w:rPr>
              <w:t>n71</w:t>
            </w:r>
          </w:p>
        </w:tc>
      </w:tr>
      <w:tr w:rsidR="00254D24" w:rsidRPr="00A2470A" w14:paraId="7EEC0C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254D24" w:rsidRPr="00A2470A" w:rsidRDefault="00254D24" w:rsidP="00254D24">
            <w:pPr>
              <w:pStyle w:val="TAC"/>
              <w:rPr>
                <w:lang w:eastAsia="zh-CN"/>
              </w:rPr>
            </w:pPr>
            <w:r w:rsidRPr="00A2470A">
              <w:rPr>
                <w:lang w:eastAsia="zh-CN"/>
              </w:rPr>
              <w:t>n7</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768FD9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254D24" w:rsidRPr="00A2470A" w:rsidRDefault="00254D24"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254D24" w:rsidRPr="00A2470A" w:rsidRDefault="00254D24" w:rsidP="00254D24">
            <w:pPr>
              <w:pStyle w:val="TAC"/>
              <w:rPr>
                <w:lang w:eastAsia="en-GB"/>
              </w:rPr>
            </w:pPr>
            <w:r w:rsidRPr="00A2470A">
              <w:rPr>
                <w:lang w:eastAsia="zh-CN"/>
              </w:rPr>
              <w:t>n7,</w:t>
            </w:r>
            <w:r w:rsidR="00A2470A">
              <w:rPr>
                <w:lang w:eastAsia="zh-CN"/>
              </w:rPr>
              <w:t xml:space="preserve"> </w:t>
            </w:r>
            <w:r w:rsidRPr="00A2470A">
              <w:rPr>
                <w:rFonts w:hint="eastAsia"/>
                <w:lang w:eastAsia="zh-CN"/>
              </w:rPr>
              <w:t>n</w:t>
            </w:r>
            <w:r w:rsidRPr="00A2470A">
              <w:rPr>
                <w:lang w:eastAsia="zh-CN"/>
              </w:rPr>
              <w:t>25,</w:t>
            </w:r>
            <w:r w:rsidR="00A2470A">
              <w:rPr>
                <w:lang w:eastAsia="zh-CN"/>
              </w:rPr>
              <w:t xml:space="preserve"> </w:t>
            </w:r>
            <w:r w:rsidRPr="00A2470A">
              <w:rPr>
                <w:rFonts w:hint="eastAsia"/>
                <w:lang w:eastAsia="zh-CN"/>
              </w:rPr>
              <w:t>n</w:t>
            </w:r>
            <w:r w:rsidRPr="00A2470A">
              <w:rPr>
                <w:lang w:eastAsia="zh-CN"/>
              </w:rPr>
              <w:t>66,</w:t>
            </w:r>
            <w:r w:rsidR="00A2470A">
              <w:rPr>
                <w:lang w:eastAsia="zh-CN"/>
              </w:rPr>
              <w:t xml:space="preserve"> </w:t>
            </w:r>
            <w:r w:rsidRPr="00A2470A">
              <w:rPr>
                <w:lang w:eastAsia="zh-CN"/>
              </w:rPr>
              <w:t>n78</w:t>
            </w:r>
          </w:p>
        </w:tc>
      </w:tr>
      <w:tr w:rsidR="00A237F2" w:rsidRPr="00A2470A" w14:paraId="4B912BC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FDC2C" w14:textId="5DC60B93" w:rsidR="00A237F2" w:rsidRPr="00A2470A" w:rsidRDefault="00A237F2" w:rsidP="00A237F2">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8CE4099" w14:textId="11B6E364" w:rsidR="00A237F2" w:rsidRPr="00A2470A" w:rsidRDefault="00A237F2" w:rsidP="00A237F2">
            <w:pPr>
              <w:pStyle w:val="TAC"/>
              <w:rPr>
                <w:lang w:eastAsia="zh-CN"/>
              </w:rPr>
            </w:pPr>
            <w:r>
              <w:rPr>
                <w:lang w:val="en-US" w:eastAsia="zh-CN"/>
              </w:rPr>
              <w:t>n7, n29, n66, n77</w:t>
            </w:r>
          </w:p>
        </w:tc>
      </w:tr>
      <w:tr w:rsidR="00254D24" w:rsidRPr="00A2470A" w14:paraId="356814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254D24" w:rsidRPr="00A2470A" w:rsidRDefault="00254D24"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n40,</w:t>
            </w:r>
            <w:r w:rsidR="00A2470A">
              <w:rPr>
                <w:lang w:eastAsia="zh-CN"/>
              </w:rPr>
              <w:t xml:space="preserve"> </w:t>
            </w:r>
            <w:r w:rsidRPr="00A2470A">
              <w:rPr>
                <w:lang w:eastAsia="zh-CN"/>
              </w:rPr>
              <w:t>n78,</w:t>
            </w:r>
            <w:r w:rsidR="00A2470A">
              <w:rPr>
                <w:lang w:eastAsia="zh-CN"/>
              </w:rPr>
              <w:t xml:space="preserve"> </w:t>
            </w:r>
            <w:r w:rsidRPr="00A2470A">
              <w:rPr>
                <w:lang w:eastAsia="zh-CN"/>
              </w:rPr>
              <w:t>n105</w:t>
            </w:r>
          </w:p>
        </w:tc>
      </w:tr>
      <w:tr w:rsidR="00254D24" w:rsidRPr="00A2470A" w14:paraId="6A284B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254D24" w:rsidRPr="00A2470A" w:rsidRDefault="00254D24"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112FD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254D24" w:rsidRPr="00A2470A" w:rsidRDefault="00254D24"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254D24" w:rsidRPr="00A2470A" w:rsidRDefault="00254D24" w:rsidP="00254D24">
            <w:pPr>
              <w:pStyle w:val="TAC"/>
              <w:rPr>
                <w:lang w:eastAsia="zh-CN"/>
              </w:rPr>
            </w:pPr>
            <w:r w:rsidRPr="00A2470A">
              <w:rPr>
                <w:lang w:eastAsia="zh-CN"/>
              </w:rPr>
              <w:t>n8,</w:t>
            </w:r>
            <w:r w:rsidR="00A2470A">
              <w:rPr>
                <w:lang w:eastAsia="zh-CN"/>
              </w:rPr>
              <w:t xml:space="preserve"> </w:t>
            </w:r>
            <w:r w:rsidRPr="00A2470A">
              <w:rPr>
                <w:rFonts w:hint="eastAsia"/>
                <w:lang w:eastAsia="zh-CN"/>
              </w:rPr>
              <w:t>n</w:t>
            </w:r>
            <w:r w:rsidRPr="00A2470A">
              <w:rPr>
                <w:lang w:eastAsia="zh-CN"/>
              </w:rPr>
              <w:t>20,</w:t>
            </w:r>
            <w:r w:rsidR="00A2470A">
              <w:rPr>
                <w:lang w:eastAsia="zh-CN"/>
              </w:rPr>
              <w:t xml:space="preserve"> </w:t>
            </w:r>
            <w:r w:rsidRPr="00A2470A">
              <w:rPr>
                <w:rFonts w:hint="eastAsia"/>
                <w:lang w:eastAsia="zh-CN"/>
              </w:rPr>
              <w:t>n</w:t>
            </w:r>
            <w:r w:rsidRPr="00A2470A">
              <w:rPr>
                <w:lang w:eastAsia="zh-CN"/>
              </w:rPr>
              <w:t>28,</w:t>
            </w:r>
            <w:r w:rsidR="00A2470A">
              <w:rPr>
                <w:lang w:eastAsia="zh-CN"/>
              </w:rPr>
              <w:t xml:space="preserve"> </w:t>
            </w:r>
            <w:r w:rsidRPr="00A2470A">
              <w:rPr>
                <w:lang w:eastAsia="zh-CN"/>
              </w:rPr>
              <w:t>n75</w:t>
            </w:r>
          </w:p>
        </w:tc>
      </w:tr>
      <w:tr w:rsidR="00254D24" w:rsidRPr="00A2470A" w14:paraId="000B42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254D24" w:rsidRPr="00A2470A" w:rsidRDefault="00254D24"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254D24" w:rsidRPr="00A2470A" w:rsidRDefault="00254D24" w:rsidP="00254D24">
            <w:pPr>
              <w:pStyle w:val="TAC"/>
              <w:rPr>
                <w:lang w:eastAsia="zh-CN"/>
              </w:rPr>
            </w:pP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w:t>
            </w:r>
            <w:r w:rsidRPr="00A2470A">
              <w:rPr>
                <w:lang w:eastAsia="en-GB"/>
              </w:rPr>
              <w:t>39,</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BEB9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254D24" w:rsidRPr="00A2470A" w:rsidRDefault="00254D24"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254D24" w:rsidRPr="00A2470A" w:rsidRDefault="00254D24" w:rsidP="00254D24">
            <w:pPr>
              <w:pStyle w:val="TAC"/>
              <w:rPr>
                <w:lang w:eastAsia="zh-CN"/>
              </w:rPr>
            </w:pP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40570D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254D24" w:rsidRPr="00A2470A" w:rsidRDefault="00254D24"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254D24" w:rsidRPr="00A2470A" w:rsidRDefault="00254D24" w:rsidP="00254D24">
            <w:pPr>
              <w:pStyle w:val="TAC"/>
              <w:rPr>
                <w:lang w:eastAsia="en-GB"/>
              </w:rPr>
            </w:pPr>
            <w:r w:rsidRPr="00A2470A">
              <w:rPr>
                <w:kern w:val="2"/>
                <w:lang w:eastAsia="zh-CN"/>
              </w:rPr>
              <w:t>n13,</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n77</w:t>
            </w:r>
          </w:p>
        </w:tc>
      </w:tr>
      <w:tr w:rsidR="00254D24" w:rsidRPr="00A2470A" w14:paraId="67D147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254D24" w:rsidRPr="00A2470A" w:rsidRDefault="00254D24"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254D24" w:rsidRPr="00A2470A" w:rsidRDefault="00254D24" w:rsidP="00254D24">
            <w:pPr>
              <w:pStyle w:val="TAC"/>
              <w:rPr>
                <w:kern w:val="2"/>
                <w:lang w:eastAsia="zh-CN"/>
              </w:rPr>
            </w:pP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F1252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254D24" w:rsidRPr="00A2470A" w:rsidRDefault="00254D24"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254D24" w:rsidRPr="00A2470A" w:rsidRDefault="00254D24" w:rsidP="00254D24">
            <w:pPr>
              <w:pStyle w:val="TAC"/>
              <w:rPr>
                <w:lang w:eastAsia="en-GB"/>
              </w:rPr>
            </w:pP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A237F2" w:rsidRPr="00A2470A" w14:paraId="1CBCB8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0DCEED" w14:textId="23CDE7E1" w:rsidR="00A237F2" w:rsidRPr="00A2470A" w:rsidRDefault="00A237F2" w:rsidP="00A237F2">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6AC82EEA" w14:textId="2D457623" w:rsidR="00A237F2" w:rsidRPr="00A2470A" w:rsidRDefault="00A237F2" w:rsidP="00A237F2">
            <w:pPr>
              <w:pStyle w:val="TAC"/>
              <w:rPr>
                <w:color w:val="000000"/>
                <w:lang w:eastAsia="en-GB"/>
              </w:rPr>
            </w:pPr>
            <w:r>
              <w:rPr>
                <w:lang w:eastAsia="zh-TW"/>
              </w:rPr>
              <w:t>n20, n41, n71, n78</w:t>
            </w:r>
          </w:p>
        </w:tc>
      </w:tr>
      <w:tr w:rsidR="00A237F2" w:rsidRPr="00A2470A" w14:paraId="1942107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8F3554" w14:textId="5CD1D68F" w:rsidR="00A237F2" w:rsidRPr="00A2470A" w:rsidRDefault="00A237F2" w:rsidP="00A237F2">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37FDA8D0" w14:textId="79210E7A" w:rsidR="00A237F2" w:rsidRPr="00A2470A" w:rsidRDefault="00A237F2" w:rsidP="00A237F2">
            <w:pPr>
              <w:pStyle w:val="TAC"/>
              <w:rPr>
                <w:color w:val="000000"/>
                <w:lang w:eastAsia="en-GB"/>
              </w:rPr>
            </w:pPr>
            <w:r>
              <w:rPr>
                <w:lang w:eastAsia="zh-CN"/>
              </w:rPr>
              <w:t>n25, n29, n66, n77</w:t>
            </w:r>
          </w:p>
        </w:tc>
      </w:tr>
      <w:tr w:rsidR="00254D24" w:rsidRPr="00A2470A" w14:paraId="2F45A9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254D24" w:rsidRPr="00A2470A" w:rsidRDefault="00254D24"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254D24" w:rsidRPr="00A2470A" w:rsidRDefault="00254D24" w:rsidP="00254D24">
            <w:pPr>
              <w:pStyle w:val="TAC"/>
              <w:rPr>
                <w:lang w:eastAsia="en-GB"/>
              </w:rPr>
            </w:pPr>
            <w:r w:rsidRPr="00A2470A">
              <w:rPr>
                <w:color w:val="000000"/>
                <w:lang w:eastAsia="en-GB"/>
              </w:rPr>
              <w:t>n25,</w:t>
            </w:r>
            <w:r w:rsidR="00A2470A">
              <w:rPr>
                <w:color w:val="000000"/>
                <w:lang w:eastAsia="en-GB"/>
              </w:rPr>
              <w:t xml:space="preserve"> </w:t>
            </w:r>
            <w:r w:rsidRPr="00A2470A">
              <w:rPr>
                <w:color w:val="000000"/>
                <w:lang w:eastAsia="en-GB"/>
              </w:rPr>
              <w:t>n38,</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n78</w:t>
            </w:r>
          </w:p>
        </w:tc>
      </w:tr>
      <w:tr w:rsidR="00254D24" w:rsidRPr="00A2470A" w14:paraId="642E8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254D24" w:rsidRPr="00A2470A" w:rsidRDefault="00254D24"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254D24" w:rsidRPr="00A2470A" w:rsidRDefault="00254D24" w:rsidP="00254D24">
            <w:pPr>
              <w:pStyle w:val="TAC"/>
              <w:rPr>
                <w:lang w:eastAsia="zh-CN"/>
              </w:rPr>
            </w:pPr>
            <w:r w:rsidRPr="00A2470A">
              <w:rPr>
                <w:lang w:eastAsia="en-GB"/>
              </w:rPr>
              <w:t>n25,</w:t>
            </w:r>
            <w:r w:rsidR="00A2470A">
              <w:rPr>
                <w:lang w:eastAsia="en-GB"/>
              </w:rPr>
              <w:t xml:space="preserve"> </w:t>
            </w: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p>
        </w:tc>
      </w:tr>
      <w:tr w:rsidR="00254D24" w:rsidRPr="00A2470A" w14:paraId="1CD1B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254D24" w:rsidRPr="00A2470A" w:rsidRDefault="00254D24"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36F18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254D24" w:rsidRPr="00A2470A" w:rsidRDefault="00254D24" w:rsidP="00112DA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254D24" w:rsidRPr="00A2470A" w:rsidRDefault="00254D24" w:rsidP="00254D24">
            <w:pPr>
              <w:pStyle w:val="TAC"/>
              <w:rPr>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n78</w:t>
            </w:r>
          </w:p>
        </w:tc>
      </w:tr>
      <w:tr w:rsidR="00254D24" w:rsidRPr="00A2470A" w14:paraId="2071C1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n85</w:t>
            </w:r>
          </w:p>
        </w:tc>
      </w:tr>
      <w:tr w:rsidR="00254D24" w:rsidRPr="00A2470A" w14:paraId="693014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254D24" w:rsidRPr="00A2470A" w:rsidRDefault="00254D24"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EECC3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254D24" w:rsidRPr="00A2470A" w:rsidRDefault="00254D24"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254D24" w:rsidRPr="00A2470A" w:rsidRDefault="00254D24" w:rsidP="00254D24">
            <w:pPr>
              <w:pStyle w:val="TAC"/>
              <w:rPr>
                <w:szCs w:val="18"/>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n78</w:t>
            </w:r>
          </w:p>
        </w:tc>
      </w:tr>
      <w:tr w:rsidR="00254D24" w:rsidRPr="00A2470A" w14:paraId="26A270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254D24" w:rsidRPr="00A2470A" w:rsidRDefault="00254D24"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n85</w:t>
            </w:r>
          </w:p>
        </w:tc>
      </w:tr>
      <w:tr w:rsidR="00254D24" w:rsidRPr="00A2470A" w14:paraId="643E76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n77,</w:t>
            </w:r>
            <w:r w:rsidR="00A2470A">
              <w:rPr>
                <w:color w:val="000000"/>
                <w:szCs w:val="18"/>
                <w:lang w:eastAsia="ja-JP"/>
              </w:rPr>
              <w:t xml:space="preserve"> </w:t>
            </w:r>
            <w:r w:rsidRPr="00A2470A">
              <w:rPr>
                <w:color w:val="000000"/>
                <w:szCs w:val="18"/>
                <w:lang w:eastAsia="ja-JP"/>
              </w:rPr>
              <w:t>n85</w:t>
            </w:r>
          </w:p>
        </w:tc>
      </w:tr>
      <w:tr w:rsidR="00254D24" w:rsidRPr="00A2470A" w14:paraId="67AEFC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254D24" w:rsidRPr="00A2470A" w:rsidRDefault="00254D24"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B464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254D24" w:rsidRPr="00A2470A" w:rsidRDefault="00254D24"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254D24" w:rsidRPr="00A2470A" w:rsidRDefault="00254D24" w:rsidP="00254D24">
            <w:pPr>
              <w:pStyle w:val="TAC"/>
              <w:rPr>
                <w:lang w:eastAsia="zh-CN"/>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n78</w:t>
            </w:r>
          </w:p>
        </w:tc>
      </w:tr>
      <w:tr w:rsidR="00254D24" w:rsidRPr="00A2470A" w14:paraId="015AF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254D24" w:rsidRPr="00A2470A" w:rsidRDefault="00254D24"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n85</w:t>
            </w:r>
          </w:p>
        </w:tc>
      </w:tr>
      <w:tr w:rsidR="00254D24" w:rsidRPr="00A2470A" w14:paraId="6E31E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254D24" w:rsidRPr="00A2470A" w:rsidRDefault="00254D24"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n85</w:t>
            </w:r>
          </w:p>
        </w:tc>
      </w:tr>
      <w:tr w:rsidR="00254D24" w:rsidRPr="00A2470A" w14:paraId="5893C2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254D24" w:rsidRPr="00A2470A" w:rsidRDefault="00254D24"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254D24" w:rsidRPr="00A2470A" w:rsidRDefault="00254D24" w:rsidP="00254D24">
            <w:pPr>
              <w:pStyle w:val="TAC"/>
              <w:rPr>
                <w:color w:val="000000"/>
                <w:lang w:eastAsia="en-GB"/>
              </w:rPr>
            </w:pPr>
            <w:r w:rsidRPr="00A2470A">
              <w:rPr>
                <w:color w:val="000000"/>
                <w:lang w:eastAsia="en-GB"/>
              </w:rPr>
              <w:t>n28,</w:t>
            </w:r>
            <w:r w:rsidR="00A2470A">
              <w:rPr>
                <w:color w:val="000000"/>
                <w:lang w:eastAsia="en-GB"/>
              </w:rPr>
              <w:t xml:space="preserve"> </w:t>
            </w:r>
            <w:r w:rsidRPr="00A2470A">
              <w:rPr>
                <w:color w:val="000000"/>
                <w:lang w:eastAsia="en-GB"/>
              </w:rPr>
              <w:t>n41,</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n79</w:t>
            </w:r>
          </w:p>
        </w:tc>
      </w:tr>
      <w:tr w:rsidR="00254D24" w:rsidRPr="00A2470A" w14:paraId="5F9519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254D24" w:rsidRPr="00A2470A" w:rsidRDefault="00254D24"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254D24" w:rsidRPr="00A2470A" w:rsidRDefault="00254D24" w:rsidP="00254D24">
            <w:pPr>
              <w:pStyle w:val="TAC"/>
              <w:rPr>
                <w:color w:val="000000"/>
                <w:lang w:eastAsia="en-GB"/>
              </w:rPr>
            </w:pPr>
            <w:r w:rsidRPr="00A2470A">
              <w:rPr>
                <w:color w:val="000000"/>
                <w:lang w:eastAsia="en-GB"/>
              </w:rPr>
              <w:t>n29,</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54599E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254D24" w:rsidRPr="00A2470A" w:rsidRDefault="00254D24"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254D24" w:rsidRPr="00A2470A" w:rsidRDefault="00254D24" w:rsidP="00254D24">
            <w:pPr>
              <w:pStyle w:val="TAC"/>
              <w:rPr>
                <w:color w:val="000000"/>
                <w:lang w:eastAsia="en-GB"/>
              </w:rPr>
            </w:pP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354BA8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254D24" w:rsidRPr="00A2470A" w:rsidRDefault="00254D24"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254D24" w:rsidRPr="00A2470A" w:rsidRDefault="00254D24" w:rsidP="00254D24">
            <w:pPr>
              <w:pStyle w:val="TAC"/>
              <w:rPr>
                <w:lang w:eastAsia="zh-CN"/>
              </w:rPr>
            </w:pP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n78</w:t>
            </w:r>
          </w:p>
        </w:tc>
      </w:tr>
      <w:tr w:rsidR="00254D24" w:rsidRPr="00A2470A" w14:paraId="78DE29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254D24" w:rsidRPr="00A2470A" w:rsidRDefault="00254D24"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254D24" w:rsidRPr="00A2470A" w:rsidRDefault="00254D24" w:rsidP="00254D24">
            <w:pPr>
              <w:pStyle w:val="TAC"/>
              <w:rPr>
                <w:lang w:eastAsia="en-GB"/>
              </w:rPr>
            </w:pP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06A0C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254D24" w:rsidRPr="00A2470A" w:rsidRDefault="00254D24"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254D24" w:rsidRPr="00A2470A" w:rsidRDefault="00254D24" w:rsidP="00254D24">
            <w:pPr>
              <w:pStyle w:val="TAC"/>
              <w:rPr>
                <w:lang w:eastAsia="en-GB"/>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n7</w:t>
            </w:r>
            <w:r w:rsidRPr="00A2470A">
              <w:rPr>
                <w:lang w:eastAsia="zh-CN"/>
              </w:rPr>
              <w:t>8</w:t>
            </w:r>
          </w:p>
        </w:tc>
      </w:tr>
      <w:tr w:rsidR="00254D24" w:rsidRPr="00A2470A" w14:paraId="4E0A10A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254D24" w:rsidRPr="00A2470A" w:rsidRDefault="00254D24"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150E2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254D24" w:rsidRPr="00A2470A" w:rsidRDefault="00254D24"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51FDDA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254D24" w:rsidRPr="00A2470A" w:rsidRDefault="00254D24"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29DDEB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254D24" w:rsidRPr="00A2470A" w:rsidRDefault="00254D24"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n77</w:t>
            </w:r>
          </w:p>
        </w:tc>
      </w:tr>
      <w:tr w:rsidR="00254D24" w:rsidRPr="00A2470A" w14:paraId="14D297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254D24" w:rsidRPr="00A2470A" w:rsidRDefault="00254D24"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688E0B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254D24" w:rsidRPr="00A2470A" w:rsidRDefault="00254D24"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n70,</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2D9A0F4C" w14:textId="77777777" w:rsidTr="00A2470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C6EB171" w14:textId="1D9B13DE" w:rsidR="00254D24" w:rsidRPr="00A2470A" w:rsidRDefault="00254D24" w:rsidP="00112DA3">
            <w:pPr>
              <w:pStyle w:val="TAN"/>
              <w:keepNext w:val="0"/>
              <w:keepLines w:val="0"/>
              <w:rPr>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t>5.2A.2.4</w:t>
      </w:r>
      <w:r w:rsidRPr="00A2470A">
        <w:tab/>
        <w:t>Inter-band CA (</w:t>
      </w:r>
      <w:r w:rsidRPr="00A2470A">
        <w:rPr>
          <w:bCs/>
        </w:rPr>
        <w:t>five bands)</w:t>
      </w:r>
      <w:bookmarkEnd w:id="370"/>
      <w:bookmarkEnd w:id="371"/>
      <w:bookmarkEnd w:id="372"/>
      <w:bookmarkEnd w:id="373"/>
      <w:bookmarkEnd w:id="374"/>
      <w:bookmarkEnd w:id="375"/>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A237F2" w:rsidRPr="00A2470A" w14:paraId="215B79A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94CB933" w14:textId="1F332DDC" w:rsidR="00A237F2" w:rsidRPr="00A2470A" w:rsidRDefault="00A237F2" w:rsidP="00A237F2">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4F699A91" w14:textId="09732392" w:rsidR="00A237F2" w:rsidRPr="00A2470A" w:rsidRDefault="00A237F2" w:rsidP="00A237F2">
            <w:pPr>
              <w:pStyle w:val="TAC"/>
              <w:keepLines w:val="0"/>
              <w:rPr>
                <w:lang w:eastAsia="zh-TW"/>
              </w:rPr>
            </w:pPr>
            <w:r>
              <w:rPr>
                <w:lang w:eastAsia="en-GB"/>
              </w:rPr>
              <w:t>n1, n3, n7, n20, n67</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FBDBF6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2EA33D5" w14:textId="77777777" w:rsidR="00254D24" w:rsidRPr="00A2470A" w:rsidRDefault="00254D24" w:rsidP="00112DA3">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2DD35702" w14:textId="2E23064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A237F2" w:rsidRPr="00A2470A" w14:paraId="1E579677"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31DE979" w14:textId="0F23FE5D" w:rsidR="00A237F2" w:rsidRPr="00A2470A" w:rsidRDefault="00A237F2" w:rsidP="00A237F2">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1D92A884" w14:textId="72E1EB82" w:rsidR="00A237F2" w:rsidRPr="00A2470A" w:rsidRDefault="00A237F2" w:rsidP="00A237F2">
            <w:pPr>
              <w:pStyle w:val="TAC"/>
              <w:keepNext w:val="0"/>
              <w:keepLines w:val="0"/>
              <w:rPr>
                <w:lang w:eastAsia="en-GB"/>
              </w:rPr>
            </w:pPr>
            <w:r>
              <w:rPr>
                <w:rFonts w:hint="eastAsia"/>
                <w:lang w:eastAsia="zh-TW"/>
              </w:rPr>
              <w:t>n1, n3, n8, n41, n78</w:t>
            </w:r>
          </w:p>
        </w:tc>
      </w:tr>
      <w:tr w:rsidR="00A237F2" w:rsidRPr="00A2470A" w14:paraId="511FCC1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DF25041" w14:textId="6014BD21" w:rsidR="00A237F2" w:rsidRPr="00A2470A" w:rsidRDefault="00A237F2" w:rsidP="00A237F2">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23FD8D3B" w14:textId="16A89234" w:rsidR="00A237F2" w:rsidRPr="00A2470A" w:rsidRDefault="00A237F2" w:rsidP="00A237F2">
            <w:pPr>
              <w:pStyle w:val="TAC"/>
              <w:keepNext w:val="0"/>
              <w:keepLines w:val="0"/>
              <w:rPr>
                <w:lang w:eastAsia="en-GB"/>
              </w:rPr>
            </w:pPr>
            <w:r>
              <w:rPr>
                <w:lang w:eastAsia="zh-TW"/>
              </w:rPr>
              <w:t>n1, n3, n20, n41, n71</w:t>
            </w:r>
          </w:p>
        </w:tc>
      </w:tr>
      <w:tr w:rsidR="00A237F2" w:rsidRPr="00A2470A" w14:paraId="708BEC8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9633D42" w14:textId="5BFD87FE" w:rsidR="00A237F2" w:rsidRPr="00A2470A" w:rsidRDefault="00A237F2" w:rsidP="00A237F2">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3F31B224" w14:textId="2856F078" w:rsidR="00A237F2" w:rsidRPr="00A2470A" w:rsidRDefault="00A237F2" w:rsidP="00A237F2">
            <w:pPr>
              <w:pStyle w:val="TAC"/>
              <w:keepNext w:val="0"/>
              <w:keepLines w:val="0"/>
              <w:rPr>
                <w:lang w:eastAsia="en-GB"/>
              </w:rPr>
            </w:pPr>
            <w:r>
              <w:rPr>
                <w:lang w:eastAsia="zh-TW"/>
              </w:rPr>
              <w:t>n1, n3, n20, n41, n77</w:t>
            </w:r>
          </w:p>
        </w:tc>
      </w:tr>
      <w:tr w:rsidR="00A237F2" w:rsidRPr="00A2470A" w14:paraId="626E568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2E629A9" w14:textId="2A53F33A" w:rsidR="00A237F2" w:rsidRPr="00A2470A" w:rsidRDefault="00A237F2" w:rsidP="00A237F2">
            <w:pPr>
              <w:pStyle w:val="TAC"/>
              <w:keepNext w:val="0"/>
              <w:keepLines w:val="0"/>
              <w:rPr>
                <w:lang w:eastAsia="en-GB"/>
              </w:rPr>
            </w:pPr>
            <w:r>
              <w:rPr>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02D9390D" w14:textId="71A6C46B" w:rsidR="00A237F2" w:rsidRPr="00A2470A" w:rsidRDefault="00A237F2" w:rsidP="00A237F2">
            <w:pPr>
              <w:pStyle w:val="TAC"/>
              <w:keepNext w:val="0"/>
              <w:keepLines w:val="0"/>
              <w:rPr>
                <w:lang w:eastAsia="en-GB"/>
              </w:rPr>
            </w:pPr>
            <w:r>
              <w:rPr>
                <w:lang w:eastAsia="zh-TW"/>
              </w:rPr>
              <w:t>n1, n3, n20, n41, n78</w:t>
            </w:r>
          </w:p>
        </w:tc>
      </w:tr>
      <w:tr w:rsidR="00A237F2" w:rsidRPr="00A2470A" w14:paraId="3F94E75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DFB4D38" w14:textId="25CA4099" w:rsidR="00A237F2" w:rsidRPr="00A2470A" w:rsidRDefault="00A237F2" w:rsidP="00A237F2">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6CCE40B2" w14:textId="5B1CEDA5" w:rsidR="00A237F2" w:rsidRPr="00A2470A" w:rsidRDefault="00A237F2" w:rsidP="00A237F2">
            <w:pPr>
              <w:pStyle w:val="TAC"/>
              <w:keepNext w:val="0"/>
              <w:keepLines w:val="0"/>
              <w:rPr>
                <w:lang w:eastAsia="en-GB"/>
              </w:rPr>
            </w:pPr>
            <w:r>
              <w:rPr>
                <w:lang w:eastAsia="zh-TW"/>
              </w:rPr>
              <w:t>n1, n3, n20, n71, n78</w:t>
            </w:r>
          </w:p>
        </w:tc>
      </w:tr>
      <w:tr w:rsidR="00A237F2" w:rsidRPr="00A2470A" w14:paraId="0A5486D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E7B1BF7" w14:textId="7FD5B864" w:rsidR="00A237F2" w:rsidRPr="00A2470A" w:rsidRDefault="00A237F2" w:rsidP="00A237F2">
            <w:pPr>
              <w:pStyle w:val="TAC"/>
              <w:keepNext w:val="0"/>
              <w:keepLines w:val="0"/>
              <w:rPr>
                <w:lang w:eastAsia="en-GB"/>
              </w:rPr>
            </w:pPr>
            <w:r>
              <w:rPr>
                <w:lang w:eastAsia="ja-JP"/>
              </w:rPr>
              <w:t>CA_</w:t>
            </w:r>
            <w:r>
              <w:rPr>
                <w:lang w:eastAsia="en-GB"/>
              </w:rPr>
              <w:t xml:space="preserve"> 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63ECB123" w14:textId="450FD248" w:rsidR="00A237F2" w:rsidRPr="00A2470A" w:rsidRDefault="00A237F2" w:rsidP="00A237F2">
            <w:pPr>
              <w:pStyle w:val="TAC"/>
              <w:keepNext w:val="0"/>
              <w:keepLines w:val="0"/>
              <w:rPr>
                <w:lang w:eastAsia="en-GB"/>
              </w:rPr>
            </w:pPr>
            <w:r>
              <w:rPr>
                <w:lang w:eastAsia="ja-JP"/>
              </w:rPr>
              <w:t>n1, n3, n28, n4</w:t>
            </w:r>
            <w:r>
              <w:rPr>
                <w:rFonts w:hint="eastAsia"/>
                <w:lang w:eastAsia="zh-TW"/>
              </w:rPr>
              <w:t>0</w:t>
            </w:r>
            <w:r>
              <w:rPr>
                <w:lang w:eastAsia="ja-JP"/>
              </w:rPr>
              <w:t>, n77</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5F7EF8B6" w:rsidR="00254D24" w:rsidRPr="00A2470A" w:rsidRDefault="00254D24" w:rsidP="00112DA3">
            <w:pPr>
              <w:pStyle w:val="TAC"/>
              <w:keepNext w:val="0"/>
              <w:keepLines w:val="0"/>
              <w:rPr>
                <w:kern w:val="2"/>
                <w:szCs w:val="22"/>
                <w:lang w:eastAsia="en-GB"/>
              </w:rPr>
            </w:pPr>
            <w:r w:rsidRPr="00A2470A">
              <w:rPr>
                <w:lang w:eastAsia="ja-JP"/>
              </w:rPr>
              <w:t>CA_</w:t>
            </w:r>
            <w:r w:rsidR="00A2470A">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42C971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4F3A611" w14:textId="1B3AC0B3" w:rsidR="00A237F2" w:rsidRPr="00A2470A" w:rsidRDefault="00A237F2" w:rsidP="00A237F2">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32369CDD" w14:textId="37FF4E39" w:rsidR="00A237F2" w:rsidRPr="00A2470A" w:rsidRDefault="00A237F2" w:rsidP="00A237F2">
            <w:pPr>
              <w:pStyle w:val="TAC"/>
              <w:keepNext w:val="0"/>
              <w:keepLines w:val="0"/>
              <w:rPr>
                <w:lang w:eastAsia="en-GB"/>
              </w:rPr>
            </w:pPr>
            <w:r>
              <w:rPr>
                <w:lang w:eastAsia="zh-TW"/>
              </w:rPr>
              <w:t>n1, n3, n41, n71, n77</w:t>
            </w:r>
          </w:p>
        </w:tc>
      </w:tr>
      <w:tr w:rsidR="00A237F2" w:rsidRPr="00A2470A" w14:paraId="19BC56C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3C6ED06" w14:textId="5868A737" w:rsidR="00A237F2" w:rsidRPr="00A2470A" w:rsidRDefault="00A237F2" w:rsidP="00A237F2">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017FAA7E" w14:textId="41E3BFE6" w:rsidR="00A237F2" w:rsidRPr="00A2470A" w:rsidRDefault="00A237F2" w:rsidP="00A237F2">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5571581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A49E1CA" w14:textId="753BEAA3" w:rsidR="00A237F2" w:rsidRPr="00A2470A" w:rsidRDefault="00A237F2" w:rsidP="00A237F2">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7F680AC0" w14:textId="16A55379" w:rsidR="00A237F2" w:rsidRPr="00A2470A" w:rsidRDefault="00A237F2" w:rsidP="00A237F2">
            <w:pPr>
              <w:pStyle w:val="TAC"/>
              <w:keepNext w:val="0"/>
              <w:keepLines w:val="0"/>
              <w:rPr>
                <w:lang w:eastAsia="en-GB"/>
              </w:rPr>
            </w:pPr>
            <w:r>
              <w:rPr>
                <w:lang w:eastAsia="zh-TW"/>
              </w:rPr>
              <w:t>n1, n20, n41, n71, n78</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E16D49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8DEAF34" w14:textId="3AA75A42" w:rsidR="00A237F2" w:rsidRPr="00A2470A" w:rsidRDefault="00A237F2" w:rsidP="00A237F2">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31F42406" w14:textId="413E61E1" w:rsidR="00A237F2" w:rsidRPr="00A2470A" w:rsidRDefault="00A237F2" w:rsidP="00A237F2">
            <w:pPr>
              <w:pStyle w:val="TAC"/>
              <w:keepNext w:val="0"/>
              <w:keepLines w:val="0"/>
              <w:rPr>
                <w:kern w:val="2"/>
                <w:szCs w:val="22"/>
                <w:lang w:eastAsia="ja-JP"/>
              </w:rPr>
            </w:pPr>
            <w:r>
              <w:rPr>
                <w:lang w:eastAsia="en-GB"/>
              </w:rPr>
              <w:t>n3, n8, n39, n41, n79</w:t>
            </w:r>
          </w:p>
        </w:tc>
      </w:tr>
      <w:tr w:rsidR="00A237F2" w:rsidRPr="00A2470A" w14:paraId="11F1D7F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52324A7F" w14:textId="113DCEA8" w:rsidR="00A237F2" w:rsidRPr="00A2470A" w:rsidRDefault="00A237F2" w:rsidP="00A237F2">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6E60C852" w14:textId="0B2DB550" w:rsidR="00A237F2" w:rsidRPr="00A2470A" w:rsidRDefault="00A237F2" w:rsidP="00A237F2">
            <w:pPr>
              <w:pStyle w:val="TAC"/>
              <w:keepNext w:val="0"/>
              <w:keepLines w:val="0"/>
              <w:rPr>
                <w:kern w:val="2"/>
                <w:szCs w:val="22"/>
                <w:lang w:eastAsia="ja-JP"/>
              </w:rPr>
            </w:pPr>
            <w:r>
              <w:rPr>
                <w:lang w:eastAsia="zh-TW"/>
              </w:rPr>
              <w:t>n3, n20, n41, n71, n78</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A237F2" w:rsidRPr="00A2470A" w14:paraId="231DC8C0"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C4A06CB" w14:textId="6A59D7C4" w:rsidR="00A237F2" w:rsidRPr="00A2470A" w:rsidRDefault="00A237F2" w:rsidP="00A237F2">
            <w:pPr>
              <w:pStyle w:val="TAC"/>
              <w:keepNext w:val="0"/>
              <w:keepLines w:val="0"/>
            </w:pPr>
            <w:r>
              <w:rPr>
                <w:lang w:val="sv-SE" w:eastAsia="zh-TW"/>
              </w:rPr>
              <w:t>CA_n1-n3-n20-n41-n71-n78</w:t>
            </w:r>
          </w:p>
        </w:tc>
        <w:tc>
          <w:tcPr>
            <w:tcW w:w="2552" w:type="dxa"/>
            <w:tcBorders>
              <w:top w:val="single" w:sz="4" w:space="0" w:color="auto"/>
              <w:left w:val="single" w:sz="4" w:space="0" w:color="auto"/>
              <w:bottom w:val="single" w:sz="4" w:space="0" w:color="auto"/>
              <w:right w:val="single" w:sz="4" w:space="0" w:color="auto"/>
            </w:tcBorders>
          </w:tcPr>
          <w:p w14:paraId="3EF39EBF" w14:textId="13B77696" w:rsidR="00A237F2" w:rsidRPr="00A2470A" w:rsidRDefault="00A237F2" w:rsidP="00A237F2">
            <w:pPr>
              <w:pStyle w:val="TAC"/>
              <w:keepNext w:val="0"/>
              <w:keepLines w:val="0"/>
            </w:pPr>
            <w:r>
              <w:rPr>
                <w:lang w:eastAsia="zh-TW"/>
              </w:rPr>
              <w:t>n1, n3, n20, n41, n71, n78</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76" w:name="_Toc45888007"/>
      <w:bookmarkStart w:id="377" w:name="_Toc45888606"/>
      <w:bookmarkStart w:id="378" w:name="_Toc61367246"/>
      <w:bookmarkStart w:id="379" w:name="_Toc61372629"/>
      <w:bookmarkStart w:id="380" w:name="_Toc68230569"/>
      <w:bookmarkStart w:id="381" w:name="_Toc69083982"/>
      <w:bookmarkStart w:id="382" w:name="_Toc75466989"/>
      <w:bookmarkStart w:id="383" w:name="_Toc76509011"/>
      <w:bookmarkStart w:id="384" w:name="_Toc76718001"/>
      <w:bookmarkStart w:id="385" w:name="_Toc83580311"/>
      <w:bookmarkStart w:id="386" w:name="_Toc84404820"/>
      <w:bookmarkStart w:id="387" w:name="_Toc84413429"/>
      <w:r w:rsidRPr="00A2470A">
        <w:t>5.2B</w:t>
      </w:r>
      <w:r w:rsidRPr="00A2470A">
        <w:tab/>
        <w:t>Operating bands</w:t>
      </w:r>
      <w:r w:rsidRPr="00A2470A">
        <w:rPr>
          <w:lang w:eastAsia="zh-CN"/>
        </w:rPr>
        <w:t xml:space="preserve"> for D</w:t>
      </w:r>
      <w:r w:rsidRPr="00A2470A">
        <w:rPr>
          <w:rFonts w:hint="eastAsia"/>
          <w:lang w:eastAsia="zh-CN"/>
        </w:rPr>
        <w:t>C</w:t>
      </w:r>
      <w:bookmarkEnd w:id="376"/>
      <w:bookmarkEnd w:id="377"/>
      <w:bookmarkEnd w:id="378"/>
      <w:bookmarkEnd w:id="379"/>
      <w:bookmarkEnd w:id="380"/>
      <w:bookmarkEnd w:id="381"/>
      <w:bookmarkEnd w:id="382"/>
      <w:bookmarkEnd w:id="383"/>
      <w:bookmarkEnd w:id="384"/>
      <w:bookmarkEnd w:id="385"/>
      <w:bookmarkEnd w:id="386"/>
      <w:bookmarkEnd w:id="387"/>
    </w:p>
    <w:p w14:paraId="79DC7865" w14:textId="4002E600" w:rsidR="00A1115A" w:rsidRPr="00A2470A" w:rsidRDefault="00A1115A" w:rsidP="00112DA3">
      <w:pPr>
        <w:rPr>
          <w:lang w:eastAsia="en-GB"/>
        </w:rPr>
      </w:pPr>
      <w:bookmarkStart w:id="388" w:name="_Toc45888008"/>
      <w:bookmarkStart w:id="389"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390" w:name="_Toc21344192"/>
      <w:bookmarkStart w:id="391" w:name="_Toc29801676"/>
      <w:bookmarkStart w:id="392" w:name="_Toc29802100"/>
      <w:bookmarkStart w:id="393" w:name="_Toc29802725"/>
      <w:bookmarkStart w:id="394" w:name="_Toc36107467"/>
      <w:bookmarkStart w:id="395"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396" w:name="_Toc61367247"/>
      <w:bookmarkStart w:id="397" w:name="_Toc61372630"/>
      <w:bookmarkStart w:id="398" w:name="_Toc68230570"/>
      <w:bookmarkStart w:id="399" w:name="_Toc69083983"/>
      <w:bookmarkStart w:id="400" w:name="_Toc75466990"/>
      <w:bookmarkStart w:id="401" w:name="_Toc76509012"/>
      <w:bookmarkStart w:id="402" w:name="_Toc76718002"/>
      <w:bookmarkStart w:id="403" w:name="_Toc83580312"/>
      <w:bookmarkStart w:id="404" w:name="_Toc84404821"/>
      <w:bookmarkStart w:id="405"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06" w:name="OLE_LINK82"/>
            <w:r w:rsidRPr="00A2470A">
              <w:t>SUL_n41-n95</w:t>
            </w:r>
            <w:bookmarkEnd w:id="406"/>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07" w:name="OLE_LINK83"/>
            <w:bookmarkStart w:id="408" w:name="OLE_LINK84"/>
            <w:r w:rsidRPr="00A2470A">
              <w:t>SUL_n41-n98</w:t>
            </w:r>
            <w:bookmarkEnd w:id="407"/>
            <w:bookmarkEnd w:id="408"/>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09" w:name="OLE_LINK85"/>
            <w:r w:rsidRPr="00A2470A">
              <w:t>SUL_n79-n95</w:t>
            </w:r>
            <w:bookmarkEnd w:id="40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10" w:name="OLE_LINK86"/>
            <w:r w:rsidRPr="00A2470A">
              <w:t>SUL_n79-n97</w:t>
            </w:r>
            <w:bookmarkEnd w:id="41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11" w:name="OLE_LINK87"/>
            <w:r w:rsidRPr="00A2470A">
              <w:t>SUL_n79-n98</w:t>
            </w:r>
            <w:bookmarkEnd w:id="41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76267C99" w:rsidR="00A1115A" w:rsidRPr="00A2470A" w:rsidRDefault="00A1115A" w:rsidP="00112DA3">
            <w:pPr>
              <w:pStyle w:val="TAN"/>
              <w:keepNext w:val="0"/>
              <w:keepLines w:val="0"/>
            </w:pPr>
            <w:r w:rsidRPr="00A2470A">
              <w:t>NOTE</w:t>
            </w:r>
            <w:r w:rsidR="00A2470A">
              <w:t xml:space="preserve"> </w:t>
            </w:r>
            <w:r w:rsidRPr="00A2470A">
              <w:t>1:</w:t>
            </w:r>
            <w:r w:rsidRPr="00A2470A">
              <w:tab/>
              <w:t>If</w:t>
            </w:r>
            <w:r w:rsidR="00A2470A">
              <w:t xml:space="preserve"> </w:t>
            </w:r>
            <w:r w:rsidRPr="00A2470A">
              <w:t>a</w:t>
            </w:r>
            <w:r w:rsidR="00A2470A">
              <w:t xml:space="preserve"> </w:t>
            </w:r>
            <w:r w:rsidRPr="00A2470A">
              <w:t>UE</w:t>
            </w:r>
            <w:r w:rsidR="00A2470A">
              <w:t xml:space="preserve"> </w:t>
            </w:r>
            <w:r w:rsidRPr="00A2470A">
              <w:t>is</w:t>
            </w:r>
            <w:r w:rsidR="00A2470A">
              <w:t xml:space="preserve"> </w:t>
            </w:r>
            <w:r w:rsidRPr="00A2470A">
              <w:t>configured</w:t>
            </w:r>
            <w:r w:rsidR="00A2470A">
              <w:t xml:space="preserve"> </w:t>
            </w:r>
            <w:r w:rsidRPr="00A2470A">
              <w:t>with</w:t>
            </w:r>
            <w:r w:rsidR="00A2470A">
              <w:t xml:space="preserve"> </w:t>
            </w:r>
            <w:r w:rsidRPr="00A2470A">
              <w:t>both</w:t>
            </w:r>
            <w:r w:rsidR="00A2470A">
              <w:t xml:space="preserve"> </w:t>
            </w:r>
            <w:r w:rsidRPr="00A2470A">
              <w:t>NR</w:t>
            </w:r>
            <w:r w:rsidR="00A2470A">
              <w:t xml:space="preserve"> </w:t>
            </w:r>
            <w:r w:rsidRPr="00A2470A">
              <w:t>UL</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carriers</w:t>
            </w:r>
            <w:r w:rsidR="00A2470A">
              <w:t xml:space="preserve"> </w:t>
            </w:r>
            <w:r w:rsidRPr="00A2470A">
              <w:t>in</w:t>
            </w:r>
            <w:r w:rsidR="00A2470A">
              <w:t xml:space="preserve"> </w:t>
            </w:r>
            <w:r w:rsidRPr="00A2470A">
              <w:t>a</w:t>
            </w:r>
            <w:r w:rsidR="00A2470A">
              <w:t xml:space="preserve"> </w:t>
            </w:r>
            <w:r w:rsidRPr="00A2470A">
              <w:t>cell,</w:t>
            </w:r>
            <w:r w:rsidR="00A2470A">
              <w:t xml:space="preserve"> </w:t>
            </w:r>
            <w:r w:rsidRPr="00A2470A">
              <w:t>the</w:t>
            </w:r>
            <w:r w:rsidR="00A2470A">
              <w:t xml:space="preserve"> </w:t>
            </w:r>
            <w:r w:rsidRPr="00A2470A">
              <w:t>switching</w:t>
            </w:r>
            <w:r w:rsidR="00A2470A">
              <w:t xml:space="preserve"> </w:t>
            </w:r>
            <w:r w:rsidRPr="00A2470A">
              <w:t>time</w:t>
            </w:r>
            <w:r w:rsidR="00A2470A">
              <w:t xml:space="preserve"> </w:t>
            </w:r>
            <w:r w:rsidRPr="00A2470A">
              <w:t>between</w:t>
            </w:r>
            <w:r w:rsidR="00A2470A">
              <w:t xml:space="preserve"> </w:t>
            </w:r>
            <w:r w:rsidRPr="00A2470A">
              <w:t>NR</w:t>
            </w:r>
            <w:r w:rsidR="00A2470A">
              <w:t xml:space="preserve"> </w:t>
            </w:r>
            <w:r w:rsidRPr="00A2470A">
              <w:t>UL</w:t>
            </w:r>
            <w:r w:rsidR="00A2470A">
              <w:t xml:space="preserve"> </w:t>
            </w:r>
            <w:r w:rsidRPr="00A2470A">
              <w:t>carrier</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w:t>
            </w:r>
            <w:r w:rsidR="00A2470A">
              <w:t xml:space="preserve"> </w:t>
            </w:r>
            <w:r w:rsidRPr="00A2470A">
              <w:t>is</w:t>
            </w:r>
            <w:r w:rsidR="00A2470A">
              <w:t xml:space="preserve"> </w:t>
            </w:r>
            <w:r w:rsidRPr="00A2470A">
              <w:t>0</w:t>
            </w:r>
            <w:r w:rsidR="00A2470A">
              <w:t xml:space="preserve"> </w:t>
            </w:r>
            <w:r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68BF32F7" w:rsidR="00A1115A" w:rsidRPr="00A2470A" w:rsidRDefault="00A1115A" w:rsidP="00112DA3">
            <w:pPr>
              <w:pStyle w:val="TAN"/>
            </w:pPr>
            <w:r w:rsidRPr="00A2470A">
              <w:t>NOTE</w:t>
            </w:r>
            <w:r w:rsidR="00A2470A">
              <w:t xml:space="preserve"> </w:t>
            </w:r>
            <w:r w:rsidRPr="00A2470A">
              <w:t>1:</w:t>
            </w:r>
            <w:r w:rsidRPr="00A2470A">
              <w:tab/>
              <w:t>If</w:t>
            </w:r>
            <w:r w:rsidR="00A2470A">
              <w:t xml:space="preserve"> </w:t>
            </w:r>
            <w:r w:rsidRPr="00A2470A">
              <w:t>a</w:t>
            </w:r>
            <w:r w:rsidR="00A2470A">
              <w:t xml:space="preserve"> </w:t>
            </w:r>
            <w:r w:rsidRPr="00A2470A">
              <w:t>UE</w:t>
            </w:r>
            <w:r w:rsidR="00A2470A">
              <w:t xml:space="preserve"> </w:t>
            </w:r>
            <w:r w:rsidRPr="00A2470A">
              <w:t>is</w:t>
            </w:r>
            <w:r w:rsidR="00A2470A">
              <w:t xml:space="preserve"> </w:t>
            </w:r>
            <w:r w:rsidRPr="00A2470A">
              <w:t>configured</w:t>
            </w:r>
            <w:r w:rsidR="00A2470A">
              <w:t xml:space="preserve"> </w:t>
            </w:r>
            <w:r w:rsidRPr="00A2470A">
              <w:t>with</w:t>
            </w:r>
            <w:r w:rsidR="00A2470A">
              <w:t xml:space="preserve"> </w:t>
            </w:r>
            <w:r w:rsidRPr="00A2470A">
              <w:t>both</w:t>
            </w:r>
            <w:r w:rsidR="00A2470A">
              <w:t xml:space="preserve"> </w:t>
            </w:r>
            <w:r w:rsidRPr="00A2470A">
              <w:t>NR</w:t>
            </w:r>
            <w:r w:rsidR="00A2470A">
              <w:t xml:space="preserve"> </w:t>
            </w:r>
            <w:r w:rsidRPr="00A2470A">
              <w:t>UL</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carriers</w:t>
            </w:r>
            <w:r w:rsidR="00A2470A">
              <w:t xml:space="preserve"> </w:t>
            </w:r>
            <w:r w:rsidRPr="00A2470A">
              <w:t>in</w:t>
            </w:r>
            <w:r w:rsidR="00A2470A">
              <w:t xml:space="preserve"> </w:t>
            </w:r>
            <w:r w:rsidRPr="00A2470A">
              <w:t>a</w:t>
            </w:r>
            <w:r w:rsidR="00A2470A">
              <w:t xml:space="preserve"> </w:t>
            </w:r>
            <w:r w:rsidRPr="00A2470A">
              <w:t>cell,</w:t>
            </w:r>
            <w:r w:rsidR="00A2470A">
              <w:t xml:space="preserve"> </w:t>
            </w:r>
            <w:r w:rsidRPr="00A2470A">
              <w:t>the</w:t>
            </w:r>
            <w:r w:rsidR="00A2470A">
              <w:t xml:space="preserve"> </w:t>
            </w:r>
            <w:r w:rsidRPr="00A2470A">
              <w:t>switching</w:t>
            </w:r>
            <w:r w:rsidR="00A2470A">
              <w:t xml:space="preserve"> </w:t>
            </w:r>
            <w:r w:rsidRPr="00A2470A">
              <w:t>time</w:t>
            </w:r>
            <w:r w:rsidR="00A2470A">
              <w:t xml:space="preserve"> </w:t>
            </w:r>
            <w:r w:rsidRPr="00A2470A">
              <w:t>between</w:t>
            </w:r>
            <w:r w:rsidR="00A2470A">
              <w:t xml:space="preserve"> </w:t>
            </w:r>
            <w:r w:rsidRPr="00A2470A">
              <w:t>NR</w:t>
            </w:r>
            <w:r w:rsidR="00A2470A">
              <w:t xml:space="preserve"> </w:t>
            </w:r>
            <w:r w:rsidRPr="00A2470A">
              <w:t>UL</w:t>
            </w:r>
            <w:r w:rsidR="00A2470A">
              <w:t xml:space="preserve"> </w:t>
            </w:r>
            <w:r w:rsidRPr="00A2470A">
              <w:t>carrier</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w:t>
            </w:r>
            <w:r w:rsidR="00A2470A">
              <w:t xml:space="preserve"> </w:t>
            </w:r>
            <w:r w:rsidRPr="00A2470A">
              <w:t>is</w:t>
            </w:r>
            <w:r w:rsidR="00A2470A">
              <w:t xml:space="preserve"> </w:t>
            </w:r>
            <w:r w:rsidRPr="00A2470A">
              <w:t>0</w:t>
            </w:r>
            <w:r w:rsidR="00A2470A">
              <w:t xml:space="preserve"> </w:t>
            </w:r>
            <w:r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00FAF830" w:rsidR="00BC4785" w:rsidRPr="00A2470A" w:rsidRDefault="00BC4785" w:rsidP="00112DA3">
            <w:pPr>
              <w:pStyle w:val="TAN"/>
              <w:keepNext w:val="0"/>
              <w:keepLines w:val="0"/>
            </w:pPr>
            <w:r w:rsidRPr="00A2470A">
              <w:t>NOTE</w:t>
            </w:r>
            <w:r w:rsidR="00A2470A">
              <w:t xml:space="preserve"> </w:t>
            </w:r>
            <w:r w:rsidRPr="00A2470A">
              <w:t>1:</w:t>
            </w:r>
            <w:r w:rsidRPr="00A2470A">
              <w:tab/>
              <w:t>If</w:t>
            </w:r>
            <w:r w:rsidR="00A2470A">
              <w:t xml:space="preserve"> </w:t>
            </w:r>
            <w:r w:rsidRPr="00A2470A">
              <w:t>a</w:t>
            </w:r>
            <w:r w:rsidR="00A2470A">
              <w:t xml:space="preserve"> </w:t>
            </w:r>
            <w:r w:rsidRPr="00A2470A">
              <w:t>UE</w:t>
            </w:r>
            <w:r w:rsidR="00A2470A">
              <w:t xml:space="preserve"> </w:t>
            </w:r>
            <w:r w:rsidRPr="00A2470A">
              <w:t>is</w:t>
            </w:r>
            <w:r w:rsidR="00A2470A">
              <w:t xml:space="preserve"> </w:t>
            </w:r>
            <w:r w:rsidRPr="00A2470A">
              <w:t>configured</w:t>
            </w:r>
            <w:r w:rsidR="00A2470A">
              <w:t xml:space="preserve"> </w:t>
            </w:r>
            <w:r w:rsidRPr="00A2470A">
              <w:t>with</w:t>
            </w:r>
            <w:r w:rsidR="00A2470A">
              <w:t xml:space="preserve"> </w:t>
            </w:r>
            <w:r w:rsidRPr="00A2470A">
              <w:t>both</w:t>
            </w:r>
            <w:r w:rsidR="00A2470A">
              <w:t xml:space="preserve"> </w:t>
            </w:r>
            <w:r w:rsidRPr="00A2470A">
              <w:t>NR</w:t>
            </w:r>
            <w:r w:rsidR="00A2470A">
              <w:t xml:space="preserve"> </w:t>
            </w:r>
            <w:r w:rsidRPr="00A2470A">
              <w:t>UL</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carriers</w:t>
            </w:r>
            <w:r w:rsidR="00A2470A">
              <w:t xml:space="preserve"> </w:t>
            </w:r>
            <w:r w:rsidRPr="00A2470A">
              <w:t>in</w:t>
            </w:r>
            <w:r w:rsidR="00A2470A">
              <w:t xml:space="preserve"> </w:t>
            </w:r>
            <w:r w:rsidRPr="00A2470A">
              <w:t>a</w:t>
            </w:r>
            <w:r w:rsidR="00A2470A">
              <w:t xml:space="preserve"> </w:t>
            </w:r>
            <w:r w:rsidRPr="00A2470A">
              <w:t>cell,</w:t>
            </w:r>
            <w:r w:rsidR="00A2470A">
              <w:t xml:space="preserve"> </w:t>
            </w:r>
            <w:r w:rsidRPr="00A2470A">
              <w:t>the</w:t>
            </w:r>
            <w:r w:rsidR="00A2470A">
              <w:t xml:space="preserve"> </w:t>
            </w:r>
            <w:r w:rsidRPr="00A2470A">
              <w:t>switching</w:t>
            </w:r>
            <w:r w:rsidR="00A2470A">
              <w:t xml:space="preserve"> </w:t>
            </w:r>
            <w:r w:rsidRPr="00A2470A">
              <w:t>time</w:t>
            </w:r>
            <w:r w:rsidR="00A2470A">
              <w:t xml:space="preserve"> </w:t>
            </w:r>
            <w:r w:rsidRPr="00A2470A">
              <w:t>between</w:t>
            </w:r>
            <w:r w:rsidR="00A2470A">
              <w:t xml:space="preserve"> </w:t>
            </w:r>
            <w:r w:rsidRPr="00A2470A">
              <w:t>NR</w:t>
            </w:r>
            <w:r w:rsidR="00A2470A">
              <w:t xml:space="preserve"> </w:t>
            </w:r>
            <w:r w:rsidRPr="00A2470A">
              <w:t>UL</w:t>
            </w:r>
            <w:r w:rsidR="00A2470A">
              <w:t xml:space="preserve"> </w:t>
            </w:r>
            <w:r w:rsidRPr="00A2470A">
              <w:t>carrier</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w:t>
            </w:r>
            <w:r w:rsidR="00A2470A">
              <w:t xml:space="preserve"> </w:t>
            </w:r>
            <w:r w:rsidRPr="00A2470A">
              <w:t>is</w:t>
            </w:r>
            <w:r w:rsidR="00A2470A">
              <w:t xml:space="preserve"> </w:t>
            </w:r>
            <w:r w:rsidRPr="00A2470A">
              <w:t>0</w:t>
            </w:r>
            <w:r w:rsidR="00A2470A">
              <w:t xml:space="preserve"> </w:t>
            </w:r>
            <w:r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EF6C0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502"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502"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EF6C01" w:rsidRPr="00A2470A" w14:paraId="0356636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808A41A" w14:textId="7F064356" w:rsidR="00EF6C01" w:rsidRPr="00A2470A" w:rsidRDefault="00EF6C01" w:rsidP="00EF6C01">
            <w:pPr>
              <w:pStyle w:val="TAC"/>
              <w:keepNext w:val="0"/>
              <w:keepLines w:val="0"/>
              <w:rPr>
                <w:lang w:eastAsia="zh-CN"/>
              </w:rPr>
            </w:pPr>
            <w:r w:rsidRPr="006A5FFF">
              <w:t>CA_n1-n3_n78-n80</w:t>
            </w:r>
          </w:p>
        </w:tc>
        <w:tc>
          <w:tcPr>
            <w:tcW w:w="2502" w:type="dxa"/>
            <w:tcBorders>
              <w:top w:val="single" w:sz="4" w:space="0" w:color="auto"/>
              <w:left w:val="single" w:sz="4" w:space="0" w:color="auto"/>
              <w:bottom w:val="single" w:sz="4" w:space="0" w:color="auto"/>
              <w:right w:val="single" w:sz="4" w:space="0" w:color="auto"/>
            </w:tcBorders>
            <w:vAlign w:val="center"/>
          </w:tcPr>
          <w:p w14:paraId="1E8C3192" w14:textId="2E52404A" w:rsidR="00EF6C01" w:rsidRPr="00A2470A" w:rsidRDefault="00EF6C01" w:rsidP="00EF6C01">
            <w:pPr>
              <w:pStyle w:val="TAC"/>
              <w:keepNext w:val="0"/>
              <w:keepLines w:val="0"/>
            </w:pPr>
            <w:r w:rsidRPr="006A5FFF">
              <w:t>n1, n3, n78, n80</w:t>
            </w:r>
          </w:p>
        </w:tc>
      </w:tr>
      <w:tr w:rsidR="00EF6C01" w:rsidRPr="00A2470A" w14:paraId="6190E5E8"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5A125E9" w14:textId="24792F13" w:rsidR="00EF6C01" w:rsidRPr="00A2470A" w:rsidRDefault="00EF6C01" w:rsidP="00EF6C01">
            <w:pPr>
              <w:pStyle w:val="TAC"/>
              <w:keepNext w:val="0"/>
              <w:keepLines w:val="0"/>
              <w:rPr>
                <w:lang w:eastAsia="zh-CN"/>
              </w:rPr>
            </w:pPr>
            <w:r w:rsidRPr="006A5FFF">
              <w:t>CA_n1-n3_n78-n84</w:t>
            </w:r>
          </w:p>
        </w:tc>
        <w:tc>
          <w:tcPr>
            <w:tcW w:w="2502" w:type="dxa"/>
            <w:tcBorders>
              <w:top w:val="single" w:sz="4" w:space="0" w:color="auto"/>
              <w:left w:val="single" w:sz="4" w:space="0" w:color="auto"/>
              <w:bottom w:val="single" w:sz="4" w:space="0" w:color="auto"/>
              <w:right w:val="single" w:sz="4" w:space="0" w:color="auto"/>
            </w:tcBorders>
            <w:vAlign w:val="center"/>
          </w:tcPr>
          <w:p w14:paraId="22383689" w14:textId="580FBDB9" w:rsidR="00EF6C01" w:rsidRPr="00A2470A" w:rsidRDefault="00EF6C01" w:rsidP="00EF6C01">
            <w:pPr>
              <w:pStyle w:val="TAC"/>
              <w:keepNext w:val="0"/>
              <w:keepLines w:val="0"/>
            </w:pPr>
            <w:r w:rsidRPr="006A5FFF">
              <w:t>n1, n3, n78, n8</w:t>
            </w:r>
            <w:r>
              <w:t>4</w:t>
            </w:r>
          </w:p>
        </w:tc>
      </w:tr>
      <w:tr w:rsidR="006F109B" w:rsidRPr="00A2470A" w14:paraId="406DEF6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502"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518900AF"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0CDC3512" w:rsidR="006F109B" w:rsidRPr="00A2470A" w:rsidRDefault="006F109B" w:rsidP="00112DA3">
            <w:pPr>
              <w:pStyle w:val="TAC"/>
              <w:keepNext w:val="0"/>
              <w:keepLines w:val="0"/>
            </w:pPr>
            <w:r w:rsidRPr="00A2470A">
              <w:t>CA_n28_n41-n83</w:t>
            </w:r>
          </w:p>
        </w:tc>
        <w:tc>
          <w:tcPr>
            <w:tcW w:w="2502" w:type="dxa"/>
            <w:tcBorders>
              <w:top w:val="single" w:sz="4" w:space="0" w:color="auto"/>
              <w:left w:val="single" w:sz="4" w:space="0" w:color="auto"/>
              <w:bottom w:val="single" w:sz="4" w:space="0" w:color="auto"/>
              <w:right w:val="single" w:sz="4" w:space="0" w:color="auto"/>
            </w:tcBorders>
          </w:tcPr>
          <w:p w14:paraId="18F386D9" w14:textId="427DAD2B" w:rsidR="006F109B" w:rsidRPr="00A2470A" w:rsidRDefault="006F109B" w:rsidP="00112DA3">
            <w:pPr>
              <w:pStyle w:val="TAC"/>
              <w:keepNext w:val="0"/>
              <w:keepLines w:val="0"/>
            </w:pPr>
            <w:r w:rsidRPr="00A2470A">
              <w:t>n28,</w:t>
            </w:r>
            <w:r w:rsidR="00A2470A">
              <w:t xml:space="preserve"> </w:t>
            </w:r>
            <w:r w:rsidRPr="00A2470A">
              <w:t>n41,</w:t>
            </w:r>
            <w:r w:rsidR="00A2470A">
              <w:t xml:space="preserve"> </w:t>
            </w:r>
            <w:r w:rsidRPr="00A2470A">
              <w:t>n83</w:t>
            </w:r>
          </w:p>
        </w:tc>
      </w:tr>
      <w:tr w:rsidR="006F109B" w:rsidRPr="00A2470A" w14:paraId="71D2BA8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76ECA4EA" w:rsidR="006F109B" w:rsidRPr="00A2470A" w:rsidRDefault="006F109B" w:rsidP="00112DA3">
            <w:pPr>
              <w:pStyle w:val="TAC"/>
              <w:keepNext w:val="0"/>
              <w:keepLines w:val="0"/>
            </w:pPr>
            <w:r w:rsidRPr="00A2470A">
              <w:t>CA_n28_n79-n83</w:t>
            </w:r>
          </w:p>
        </w:tc>
        <w:tc>
          <w:tcPr>
            <w:tcW w:w="2502" w:type="dxa"/>
            <w:tcBorders>
              <w:top w:val="single" w:sz="4" w:space="0" w:color="auto"/>
              <w:left w:val="single" w:sz="4" w:space="0" w:color="auto"/>
              <w:bottom w:val="single" w:sz="4" w:space="0" w:color="auto"/>
              <w:right w:val="single" w:sz="4" w:space="0" w:color="auto"/>
            </w:tcBorders>
          </w:tcPr>
          <w:p w14:paraId="6D1C4D6A" w14:textId="0CB7B7D3" w:rsidR="006F109B" w:rsidRPr="00A2470A" w:rsidRDefault="006F109B" w:rsidP="00112DA3">
            <w:pPr>
              <w:pStyle w:val="TAC"/>
              <w:keepNext w:val="0"/>
              <w:keepLines w:val="0"/>
            </w:pPr>
            <w:r w:rsidRPr="00A2470A">
              <w:t>n28,</w:t>
            </w:r>
            <w:r w:rsidR="00A2470A">
              <w:t xml:space="preserve"> </w:t>
            </w:r>
            <w:r w:rsidRPr="00A2470A">
              <w:t>n79,</w:t>
            </w:r>
            <w:r w:rsidR="00A2470A">
              <w:t xml:space="preserve"> </w:t>
            </w:r>
            <w:r w:rsidRPr="00A2470A">
              <w:t>n83</w:t>
            </w:r>
          </w:p>
        </w:tc>
      </w:tr>
      <w:tr w:rsidR="006F109B" w:rsidRPr="00A2470A" w14:paraId="34E7CC3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A390BA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0AAEFCD" w14:textId="4DF9FD3A" w:rsidR="006F109B" w:rsidRPr="00A2470A" w:rsidRDefault="006F109B" w:rsidP="00112DA3">
            <w:pPr>
              <w:pStyle w:val="TAC"/>
              <w:keepNext w:val="0"/>
              <w:keepLines w:val="0"/>
            </w:pPr>
            <w:r w:rsidRPr="00A2470A">
              <w:t>CA_n28-n79_n41-n83</w:t>
            </w:r>
          </w:p>
        </w:tc>
        <w:tc>
          <w:tcPr>
            <w:tcW w:w="2502" w:type="dxa"/>
            <w:tcBorders>
              <w:top w:val="single" w:sz="4" w:space="0" w:color="auto"/>
              <w:left w:val="single" w:sz="4" w:space="0" w:color="auto"/>
              <w:bottom w:val="single" w:sz="4" w:space="0" w:color="auto"/>
              <w:right w:val="single" w:sz="4" w:space="0" w:color="auto"/>
            </w:tcBorders>
            <w:vAlign w:val="center"/>
          </w:tcPr>
          <w:p w14:paraId="58BE5E6B" w14:textId="2E7E972B" w:rsidR="006F109B" w:rsidRPr="00A2470A" w:rsidRDefault="006F109B" w:rsidP="00112DA3">
            <w:pPr>
              <w:pStyle w:val="TAC"/>
              <w:keepNext w:val="0"/>
              <w:keepLines w:val="0"/>
            </w:pPr>
            <w:r w:rsidRPr="00A2470A">
              <w:t>n28,</w:t>
            </w:r>
            <w:r w:rsidR="00A2470A">
              <w:t xml:space="preserve"> </w:t>
            </w:r>
            <w:r w:rsidRPr="00A2470A">
              <w:t>n41,</w:t>
            </w:r>
            <w:r w:rsidR="00A2470A">
              <w:t xml:space="preserve"> </w:t>
            </w:r>
            <w:r w:rsidRPr="00A2470A">
              <w:t>n79,</w:t>
            </w:r>
            <w:r w:rsidR="00A2470A">
              <w:t xml:space="preserve"> </w:t>
            </w:r>
            <w:r w:rsidRPr="00A2470A">
              <w:t>n83</w:t>
            </w:r>
          </w:p>
        </w:tc>
      </w:tr>
      <w:tr w:rsidR="006F109B" w:rsidRPr="00A2470A" w14:paraId="1EBACF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0A74672D" w:rsidR="006F109B" w:rsidRPr="00A2470A" w:rsidRDefault="006F109B" w:rsidP="00112DA3">
            <w:pPr>
              <w:pStyle w:val="TAC"/>
              <w:keepNext w:val="0"/>
              <w:keepLines w:val="0"/>
            </w:pPr>
            <w:r w:rsidRPr="00A2470A">
              <w:t>CA_n28-n41_n79-n83</w:t>
            </w:r>
          </w:p>
        </w:tc>
        <w:tc>
          <w:tcPr>
            <w:tcW w:w="2502" w:type="dxa"/>
            <w:tcBorders>
              <w:top w:val="single" w:sz="4" w:space="0" w:color="auto"/>
              <w:left w:val="single" w:sz="4" w:space="0" w:color="auto"/>
              <w:bottom w:val="single" w:sz="4" w:space="0" w:color="auto"/>
              <w:right w:val="single" w:sz="4" w:space="0" w:color="auto"/>
            </w:tcBorders>
            <w:vAlign w:val="center"/>
          </w:tcPr>
          <w:p w14:paraId="628EE382" w14:textId="5A0DD050" w:rsidR="006F109B" w:rsidRPr="00A2470A" w:rsidRDefault="006F109B" w:rsidP="00112DA3">
            <w:pPr>
              <w:pStyle w:val="TAC"/>
              <w:keepNext w:val="0"/>
              <w:keepLines w:val="0"/>
            </w:pPr>
            <w:r w:rsidRPr="00A2470A">
              <w:t>n28,</w:t>
            </w:r>
            <w:r w:rsidR="00A2470A">
              <w:t xml:space="preserve"> </w:t>
            </w:r>
            <w:r w:rsidRPr="00A2470A">
              <w:t>n41,</w:t>
            </w:r>
            <w:r w:rsidR="00A2470A">
              <w:t xml:space="preserve"> </w:t>
            </w:r>
            <w:r w:rsidRPr="00A2470A">
              <w:t>n79,</w:t>
            </w:r>
            <w:r w:rsidR="00A2470A">
              <w:t xml:space="preserve"> </w:t>
            </w:r>
            <w:r w:rsidRPr="00A2470A">
              <w:t>n83</w:t>
            </w:r>
          </w:p>
        </w:tc>
      </w:tr>
      <w:tr w:rsidR="006F109B" w:rsidRPr="00A2470A" w14:paraId="2469989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Pr="00A2470A" w:rsidRDefault="006F109B" w:rsidP="00112DA3">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67F7B1B7" w14:textId="7AFB7939"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n95,</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32C91A6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Pr="00A2470A" w:rsidRDefault="006F109B" w:rsidP="00112DA3">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09EBB69B" w14:textId="34B3C80A"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n98,</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5F2FDE5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BE2B6AE" w14:textId="56FFA2B4" w:rsidR="006F109B" w:rsidRPr="00A2470A" w:rsidRDefault="006F109B" w:rsidP="00112DA3">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33870DF9" w14:textId="7C6D8D3D"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29A7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4801AFAF" w:rsidR="006F109B" w:rsidRPr="00A2470A" w:rsidRDefault="006F109B" w:rsidP="00112DA3">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10C9D2C4" w14:textId="389D5815"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1F07F6" w:rsidRPr="00A2470A" w14:paraId="0AF1241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847800" w14:textId="28BDDDC9" w:rsidR="001F07F6" w:rsidRPr="00A2470A" w:rsidRDefault="001F07F6" w:rsidP="001F07F6">
            <w:pPr>
              <w:pStyle w:val="TAC"/>
              <w:keepNext w:val="0"/>
              <w:keepLines w:val="0"/>
            </w:pPr>
            <w:r w:rsidRPr="00A2470A">
              <w:t>CA_n</w:t>
            </w:r>
            <w:r>
              <w:t>41</w:t>
            </w:r>
            <w:r w:rsidRPr="00A2470A">
              <w:t>C_n</w:t>
            </w:r>
            <w:r>
              <w:t>95</w:t>
            </w:r>
            <w:r w:rsidRPr="00A2470A">
              <w:t>A-n</w:t>
            </w:r>
            <w:r>
              <w:t>98</w:t>
            </w:r>
            <w:r w:rsidRPr="00A2470A">
              <w:t>A</w:t>
            </w:r>
          </w:p>
        </w:tc>
        <w:tc>
          <w:tcPr>
            <w:tcW w:w="2502" w:type="dxa"/>
            <w:tcBorders>
              <w:top w:val="single" w:sz="4" w:space="0" w:color="auto"/>
              <w:left w:val="single" w:sz="4" w:space="0" w:color="auto"/>
              <w:bottom w:val="single" w:sz="4" w:space="0" w:color="auto"/>
              <w:right w:val="single" w:sz="4" w:space="0" w:color="auto"/>
            </w:tcBorders>
            <w:vAlign w:val="center"/>
          </w:tcPr>
          <w:p w14:paraId="0AFC4509" w14:textId="16F22B28" w:rsidR="001F07F6" w:rsidRPr="00A2470A" w:rsidRDefault="001F07F6" w:rsidP="001F07F6">
            <w:pPr>
              <w:pStyle w:val="TAC"/>
              <w:keepNext w:val="0"/>
              <w:keepLines w:val="0"/>
              <w:rPr>
                <w:rFonts w:eastAsia="DengXian"/>
              </w:rPr>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95</w:t>
            </w:r>
            <w:r w:rsidRPr="00A2470A">
              <w:rPr>
                <w:rFonts w:hint="eastAsia"/>
                <w:lang w:eastAsia="zh-CN"/>
              </w:rPr>
              <w:t>,</w:t>
            </w:r>
            <w:r>
              <w:rPr>
                <w:rFonts w:hint="eastAsia"/>
                <w:lang w:eastAsia="zh-CN"/>
              </w:rPr>
              <w:t xml:space="preserve"> </w:t>
            </w:r>
            <w:r w:rsidRPr="00A2470A">
              <w:rPr>
                <w:rFonts w:hint="eastAsia"/>
                <w:lang w:eastAsia="zh-CN"/>
              </w:rPr>
              <w:t>n98</w:t>
            </w:r>
          </w:p>
        </w:tc>
      </w:tr>
      <w:tr w:rsidR="006F109B" w:rsidRPr="00A2470A" w14:paraId="478263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Pr="00A2470A" w:rsidRDefault="006F109B" w:rsidP="00112DA3">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07544908" w14:textId="15160B67"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n80,</w:t>
            </w:r>
            <w:r w:rsidR="00A2470A">
              <w:rPr>
                <w:rFonts w:eastAsia="DengXian"/>
              </w:rPr>
              <w:t xml:space="preserve"> </w:t>
            </w:r>
            <w:r w:rsidRPr="00A2470A">
              <w:rPr>
                <w:rFonts w:eastAsia="DengXian"/>
              </w:rPr>
              <w:t>n84</w:t>
            </w:r>
          </w:p>
        </w:tc>
      </w:tr>
      <w:tr w:rsidR="006F109B" w:rsidRPr="00A2470A" w14:paraId="2ECA07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Pr="00A2470A" w:rsidRDefault="006F109B" w:rsidP="00112DA3">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688AC590" w14:textId="217C49DE"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n81,</w:t>
            </w:r>
            <w:r w:rsidR="00A2470A">
              <w:rPr>
                <w:rFonts w:eastAsia="DengXian"/>
              </w:rPr>
              <w:t xml:space="preserve"> </w:t>
            </w:r>
            <w:r w:rsidRPr="00A2470A">
              <w:rPr>
                <w:rFonts w:eastAsia="DengXian"/>
              </w:rPr>
              <w:t>n84</w:t>
            </w:r>
          </w:p>
        </w:tc>
      </w:tr>
      <w:tr w:rsidR="000D5551" w:rsidRPr="00A2470A" w14:paraId="0B62CE9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A2470A" w:rsidRDefault="000D5551" w:rsidP="00112DA3">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1F25E22E" w14:textId="335A8B46" w:rsidR="000D5551" w:rsidRPr="00A2470A" w:rsidRDefault="000D5551" w:rsidP="00112DA3">
            <w:pPr>
              <w:pStyle w:val="TAC"/>
              <w:keepNext w:val="0"/>
              <w:keepLines w:val="0"/>
              <w:rPr>
                <w:rFonts w:eastAsia="DengXian"/>
              </w:rPr>
            </w:pPr>
            <w:r w:rsidRPr="00A2470A">
              <w:rPr>
                <w:rFonts w:eastAsia="DengXian"/>
              </w:rPr>
              <w:t>n78,</w:t>
            </w:r>
            <w:r w:rsidR="00A2470A">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sidR="00A2470A">
              <w:rPr>
                <w:rFonts w:eastAsia="DengXian"/>
              </w:rPr>
              <w:t xml:space="preserve"> </w:t>
            </w:r>
            <w:r w:rsidRPr="00A2470A">
              <w:rPr>
                <w:rFonts w:eastAsia="DengXian"/>
              </w:rPr>
              <w:t>n8</w:t>
            </w:r>
            <w:r w:rsidRPr="00A2470A">
              <w:rPr>
                <w:rFonts w:eastAsia="DengXian" w:hint="eastAsia"/>
                <w:lang w:eastAsia="zh-CN"/>
              </w:rPr>
              <w:t>9</w:t>
            </w:r>
          </w:p>
        </w:tc>
      </w:tr>
      <w:tr w:rsidR="00A44688"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0A58F759" w:rsidR="00146491" w:rsidRPr="00A2470A" w:rsidRDefault="00146491" w:rsidP="00112DA3">
            <w:pPr>
              <w:pStyle w:val="TAN"/>
              <w:keepNext w:val="0"/>
              <w:keepLines w:val="0"/>
            </w:pPr>
            <w:r w:rsidRPr="00A2470A">
              <w:t>NOTE</w:t>
            </w:r>
            <w:r w:rsidR="00A2470A">
              <w:t xml:space="preserve"> </w:t>
            </w:r>
            <w:r w:rsidRPr="00A2470A">
              <w:t>1:</w:t>
            </w:r>
            <w:r w:rsidRPr="00A2470A">
              <w:tab/>
              <w:t>If</w:t>
            </w:r>
            <w:r w:rsidR="00A2470A">
              <w:t xml:space="preserve"> </w:t>
            </w:r>
            <w:r w:rsidRPr="00A2470A">
              <w:t>a</w:t>
            </w:r>
            <w:r w:rsidR="00A2470A">
              <w:t xml:space="preserve"> </w:t>
            </w:r>
            <w:r w:rsidRPr="00A2470A">
              <w:t>UE</w:t>
            </w:r>
            <w:r w:rsidR="00A2470A">
              <w:t xml:space="preserve"> </w:t>
            </w:r>
            <w:r w:rsidRPr="00A2470A">
              <w:t>is</w:t>
            </w:r>
            <w:r w:rsidR="00A2470A">
              <w:t xml:space="preserve"> </w:t>
            </w:r>
            <w:r w:rsidRPr="00A2470A">
              <w:t>configured</w:t>
            </w:r>
            <w:r w:rsidR="00A2470A">
              <w:t xml:space="preserve"> </w:t>
            </w:r>
            <w:r w:rsidRPr="00A2470A">
              <w:t>with</w:t>
            </w:r>
            <w:r w:rsidR="00A2470A">
              <w:t xml:space="preserve"> </w:t>
            </w:r>
            <w:r w:rsidRPr="00A2470A">
              <w:rPr>
                <w:rFonts w:hint="eastAsia"/>
                <w:lang w:eastAsia="zh-CN"/>
              </w:rPr>
              <w:t>a</w:t>
            </w:r>
            <w:r w:rsidR="00A2470A">
              <w:rPr>
                <w:rFonts w:hint="eastAsia"/>
                <w:lang w:eastAsia="zh-CN"/>
              </w:rPr>
              <w:t xml:space="preserve"> </w:t>
            </w:r>
            <w:r w:rsidRPr="00A2470A">
              <w:rPr>
                <w:rFonts w:hint="eastAsia"/>
                <w:lang w:eastAsia="zh-CN"/>
              </w:rPr>
              <w:t>single</w:t>
            </w:r>
            <w:r w:rsidR="00A2470A">
              <w:rPr>
                <w:rFonts w:hint="eastAsia"/>
                <w:lang w:eastAsia="zh-CN"/>
              </w:rPr>
              <w:t xml:space="preserve"> </w:t>
            </w:r>
            <w:r w:rsidRPr="00A2470A">
              <w:rPr>
                <w:rFonts w:hint="eastAsia"/>
                <w:lang w:eastAsia="zh-CN"/>
              </w:rPr>
              <w:t>cell</w:t>
            </w:r>
            <w:r w:rsidR="00A2470A">
              <w:rPr>
                <w:rFonts w:hint="eastAsia"/>
                <w:lang w:eastAsia="zh-CN"/>
              </w:rPr>
              <w:t xml:space="preserve"> </w:t>
            </w:r>
            <w:r w:rsidRPr="00A2470A">
              <w:rPr>
                <w:rFonts w:hint="eastAsia"/>
                <w:lang w:eastAsia="zh-CN"/>
              </w:rPr>
              <w:t>consisting</w:t>
            </w:r>
            <w:r w:rsidR="00A2470A">
              <w:rPr>
                <w:rFonts w:hint="eastAsia"/>
                <w:lang w:eastAsia="zh-CN"/>
              </w:rPr>
              <w:t xml:space="preserve"> </w:t>
            </w:r>
            <w:r w:rsidRPr="00A2470A">
              <w:rPr>
                <w:rFonts w:hint="eastAsia"/>
                <w:lang w:eastAsia="zh-CN"/>
              </w:rPr>
              <w:t>of</w:t>
            </w:r>
            <w:r w:rsidR="00A2470A">
              <w:rPr>
                <w:rFonts w:hint="eastAsia"/>
                <w:lang w:eastAsia="zh-CN"/>
              </w:rPr>
              <w:t xml:space="preserve"> </w:t>
            </w:r>
            <w:r w:rsidRPr="00A2470A">
              <w:rPr>
                <w:rFonts w:hint="eastAsia"/>
                <w:lang w:eastAsia="zh-CN"/>
              </w:rPr>
              <w:t>a</w:t>
            </w:r>
            <w:r w:rsidR="00A2470A">
              <w:rPr>
                <w:rFonts w:hint="eastAsia"/>
                <w:lang w:eastAsia="zh-CN"/>
              </w:rPr>
              <w:t xml:space="preserve"> </w:t>
            </w:r>
            <w:r w:rsidRPr="00A2470A">
              <w:t>NR</w:t>
            </w:r>
            <w:r w:rsidR="00A2470A">
              <w:t xml:space="preserve"> </w:t>
            </w:r>
            <w:r w:rsidRPr="00A2470A">
              <w:t>UL</w:t>
            </w:r>
            <w:r w:rsidR="00A2470A">
              <w:t xml:space="preserve"> </w:t>
            </w:r>
            <w:r w:rsidRPr="00A2470A">
              <w:rPr>
                <w:rFonts w:hint="eastAsia"/>
                <w:lang w:eastAsia="zh-CN"/>
              </w:rPr>
              <w:t>carrier</w:t>
            </w:r>
            <w:r w:rsidR="00A2470A">
              <w:rPr>
                <w:rFonts w:hint="eastAsia"/>
                <w:lang w:eastAsia="zh-CN"/>
              </w:rPr>
              <w:t xml:space="preserve"> </w:t>
            </w:r>
            <w:r w:rsidRPr="00A2470A">
              <w:t>and</w:t>
            </w:r>
            <w:r w:rsidR="00A2470A">
              <w:t xml:space="preserve"> </w:t>
            </w:r>
            <w:r w:rsidRPr="00A2470A">
              <w:rPr>
                <w:rFonts w:hint="eastAsia"/>
                <w:lang w:eastAsia="zh-CN"/>
              </w:rPr>
              <w:t>a</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t>NR</w:t>
            </w:r>
            <w:r w:rsidR="00A2470A">
              <w:t xml:space="preserve"> </w:t>
            </w:r>
            <w:r w:rsidRPr="00A2470A">
              <w:t>SUL</w:t>
            </w:r>
            <w:r w:rsidR="00A2470A">
              <w:t xml:space="preserve"> </w:t>
            </w:r>
            <w:r w:rsidRPr="00A2470A">
              <w:t>carrier,</w:t>
            </w:r>
            <w:r w:rsidR="00A2470A">
              <w:t xml:space="preserve"> </w:t>
            </w:r>
            <w:r w:rsidRPr="00A2470A">
              <w:t>the</w:t>
            </w:r>
            <w:r w:rsidR="00A2470A">
              <w:t xml:space="preserve"> </w:t>
            </w:r>
            <w:r w:rsidRPr="00A2470A">
              <w:t>switching</w:t>
            </w:r>
            <w:r w:rsidR="00A2470A">
              <w:t xml:space="preserve"> </w:t>
            </w:r>
            <w:r w:rsidRPr="00A2470A">
              <w:t>time</w:t>
            </w:r>
            <w:r w:rsidR="00A2470A">
              <w:t xml:space="preserve"> </w:t>
            </w:r>
            <w:r w:rsidRPr="00A2470A">
              <w:t>between</w:t>
            </w:r>
            <w:r w:rsidR="00A2470A">
              <w:t xml:space="preserve"> </w:t>
            </w:r>
            <w:r w:rsidRPr="00A2470A">
              <w:t>NR</w:t>
            </w:r>
            <w:r w:rsidR="00A2470A">
              <w:t xml:space="preserve"> </w:t>
            </w:r>
            <w:r w:rsidRPr="00A2470A">
              <w:t>UL</w:t>
            </w:r>
            <w:r w:rsidR="00A2470A">
              <w:t xml:space="preserve"> </w:t>
            </w:r>
            <w:r w:rsidRPr="00A2470A">
              <w:t>carrier</w:t>
            </w:r>
            <w:r w:rsidR="00A2470A">
              <w:t xml:space="preserve"> </w:t>
            </w:r>
            <w:r w:rsidRPr="00A2470A">
              <w:t>and</w:t>
            </w:r>
            <w:r w:rsidR="00A2470A">
              <w:t xml:space="preserve"> </w:t>
            </w:r>
            <w:r w:rsidRPr="00A2470A">
              <w:rPr>
                <w:rFonts w:hint="eastAsia"/>
                <w:lang w:eastAsia="zh-CN"/>
              </w:rPr>
              <w:t>the</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t>NR</w:t>
            </w:r>
            <w:r w:rsidR="00A2470A">
              <w:t xml:space="preserve"> </w:t>
            </w:r>
            <w:r w:rsidRPr="00A2470A">
              <w:t>SUL</w:t>
            </w:r>
            <w:r w:rsidR="00A2470A">
              <w:t xml:space="preserve"> </w:t>
            </w:r>
            <w:r w:rsidRPr="00A2470A">
              <w:t>carrier</w:t>
            </w:r>
            <w:r w:rsidR="00A2470A">
              <w:t xml:space="preserve"> </w:t>
            </w:r>
            <w:r w:rsidRPr="00A2470A">
              <w:t>is</w:t>
            </w:r>
            <w:r w:rsidR="00A2470A">
              <w:t xml:space="preserve"> </w:t>
            </w:r>
            <w:r w:rsidRPr="00A2470A">
              <w:t>0</w:t>
            </w:r>
            <w:r w:rsidR="00A2470A">
              <w:t xml:space="preserve"> </w:t>
            </w:r>
            <w:r w:rsidRPr="00A2470A">
              <w:t>us.</w:t>
            </w:r>
          </w:p>
          <w:p w14:paraId="2FD6DED9" w14:textId="4FCCA6AC" w:rsidR="00A44688" w:rsidRPr="00A2470A" w:rsidRDefault="00146491"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12" w:name="_Toc45888009"/>
      <w:bookmarkStart w:id="413" w:name="_Toc45888608"/>
      <w:bookmarkStart w:id="414" w:name="_Toc61367248"/>
      <w:bookmarkStart w:id="415" w:name="_Toc61372631"/>
      <w:bookmarkStart w:id="416" w:name="_Toc68230571"/>
      <w:bookmarkStart w:id="417" w:name="_Toc69083984"/>
      <w:bookmarkStart w:id="418" w:name="_Toc75466991"/>
      <w:bookmarkStart w:id="419" w:name="_Toc76509013"/>
      <w:bookmarkStart w:id="420" w:name="_Toc76718003"/>
      <w:bookmarkStart w:id="421" w:name="_Toc83580313"/>
      <w:bookmarkStart w:id="422" w:name="_Toc84404822"/>
      <w:bookmarkStart w:id="423" w:name="_Toc84413431"/>
      <w:r w:rsidRPr="00A2470A">
        <w:t>5.2D</w:t>
      </w:r>
      <w:r w:rsidRPr="00A2470A">
        <w:tab/>
        <w:t>Operating bands</w:t>
      </w:r>
      <w:r w:rsidRPr="00A2470A" w:rsidDel="00CC2C38">
        <w:t xml:space="preserve"> </w:t>
      </w:r>
      <w:r w:rsidRPr="00A2470A">
        <w:t>for UL MIMO</w:t>
      </w:r>
      <w:bookmarkEnd w:id="412"/>
      <w:bookmarkEnd w:id="413"/>
      <w:bookmarkEnd w:id="414"/>
      <w:bookmarkEnd w:id="415"/>
      <w:bookmarkEnd w:id="416"/>
      <w:bookmarkEnd w:id="417"/>
      <w:bookmarkEnd w:id="418"/>
      <w:bookmarkEnd w:id="419"/>
      <w:bookmarkEnd w:id="420"/>
      <w:bookmarkEnd w:id="421"/>
      <w:bookmarkEnd w:id="422"/>
      <w:bookmarkEnd w:id="423"/>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w:t>
      </w:r>
      <w:proofErr w:type="gramStart"/>
      <w:r w:rsidRPr="00A2470A">
        <w:rPr>
          <w:rFonts w:ascii="Calibri" w:hAnsi="Calibri" w:cs="Calibri"/>
        </w:rPr>
        <w:t>all of</w:t>
      </w:r>
      <w:proofErr w:type="gramEnd"/>
      <w:r w:rsidRPr="00A2470A">
        <w:rPr>
          <w:rFonts w:ascii="Calibri" w:hAnsi="Calibri" w:cs="Calibri"/>
        </w:rPr>
        <w:t xml:space="preserve">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24" w:name="_Toc45888010"/>
      <w:bookmarkStart w:id="425" w:name="_Toc45888609"/>
      <w:bookmarkStart w:id="426" w:name="_Toc61367249"/>
      <w:bookmarkStart w:id="427" w:name="_Toc61372632"/>
      <w:bookmarkStart w:id="428" w:name="_Toc68230572"/>
      <w:bookmarkStart w:id="429" w:name="_Toc69083985"/>
      <w:bookmarkStart w:id="430" w:name="_Toc75466992"/>
      <w:bookmarkStart w:id="431" w:name="_Toc76509014"/>
      <w:bookmarkStart w:id="432" w:name="_Toc76718004"/>
      <w:bookmarkStart w:id="433" w:name="_Toc83580314"/>
      <w:bookmarkStart w:id="434" w:name="_Toc84404823"/>
      <w:bookmarkStart w:id="435"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24"/>
      <w:bookmarkEnd w:id="425"/>
      <w:bookmarkEnd w:id="426"/>
      <w:bookmarkEnd w:id="427"/>
      <w:bookmarkEnd w:id="428"/>
      <w:bookmarkEnd w:id="429"/>
      <w:bookmarkEnd w:id="430"/>
      <w:bookmarkEnd w:id="431"/>
      <w:bookmarkEnd w:id="432"/>
      <w:bookmarkEnd w:id="433"/>
      <w:bookmarkEnd w:id="434"/>
      <w:bookmarkEnd w:id="435"/>
    </w:p>
    <w:p w14:paraId="22C3A9C8" w14:textId="77777777" w:rsidR="00A1115A" w:rsidRPr="00A2470A" w:rsidRDefault="00A1115A" w:rsidP="00112DA3">
      <w:pPr>
        <w:pStyle w:val="Heading3"/>
        <w:keepNext w:val="0"/>
        <w:keepLines w:val="0"/>
      </w:pPr>
      <w:bookmarkStart w:id="436" w:name="_Toc45888011"/>
      <w:bookmarkStart w:id="437" w:name="_Toc45888610"/>
      <w:bookmarkStart w:id="438" w:name="_Toc61367250"/>
      <w:bookmarkStart w:id="439" w:name="_Toc61372633"/>
      <w:bookmarkStart w:id="440" w:name="_Toc68230573"/>
      <w:bookmarkStart w:id="441" w:name="_Toc69083986"/>
      <w:bookmarkStart w:id="442" w:name="_Toc75466993"/>
      <w:bookmarkStart w:id="443" w:name="_Toc76509015"/>
      <w:bookmarkStart w:id="444" w:name="_Toc76718005"/>
      <w:bookmarkStart w:id="445" w:name="_Toc83580315"/>
      <w:bookmarkStart w:id="446" w:name="_Toc84404824"/>
      <w:bookmarkStart w:id="447" w:name="_Toc84413433"/>
      <w:r w:rsidRPr="00A2470A">
        <w:t>5.2E.1</w:t>
      </w:r>
      <w:r w:rsidRPr="00A2470A">
        <w:tab/>
        <w:t>V2X operating bands</w:t>
      </w:r>
      <w:bookmarkEnd w:id="436"/>
      <w:bookmarkEnd w:id="437"/>
      <w:bookmarkEnd w:id="438"/>
      <w:bookmarkEnd w:id="439"/>
      <w:bookmarkEnd w:id="440"/>
      <w:bookmarkEnd w:id="441"/>
      <w:bookmarkEnd w:id="442"/>
      <w:bookmarkEnd w:id="443"/>
      <w:bookmarkEnd w:id="444"/>
      <w:bookmarkEnd w:id="445"/>
      <w:bookmarkEnd w:id="446"/>
      <w:bookmarkEnd w:id="447"/>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48" w:name="_Toc45888012"/>
      <w:bookmarkStart w:id="449" w:name="_Toc45888611"/>
      <w:bookmarkStart w:id="450" w:name="_Toc59649892"/>
      <w:bookmarkStart w:id="451" w:name="_Toc68230574"/>
      <w:bookmarkStart w:id="452" w:name="_Toc69083987"/>
      <w:bookmarkStart w:id="453" w:name="_Toc75466994"/>
      <w:bookmarkStart w:id="454" w:name="_Toc76509016"/>
      <w:bookmarkStart w:id="455" w:name="_Toc76718006"/>
      <w:bookmarkStart w:id="456" w:name="_Toc83580316"/>
      <w:bookmarkStart w:id="457" w:name="_Toc84404825"/>
      <w:bookmarkStart w:id="458"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Reception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UL_low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DL_low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DL_high</w:t>
            </w:r>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proofErr w:type="gramStart"/>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roofErr w:type="gramEnd"/>
            <w:r w:rsidR="0078392D" w:rsidRPr="00A2470A">
              <w:rPr>
                <w:lang w:eastAsia="ko-KR"/>
              </w:rPr>
              <w:t>.</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rPr>
          <w:rFonts w:eastAsiaTheme="minorEastAsia"/>
        </w:rPr>
      </w:pPr>
      <w:r w:rsidRPr="00A2470A">
        <w:rPr>
          <w:rFonts w:eastAsiaTheme="minorEastAsia"/>
        </w:rPr>
        <w:t>5.2E.1A</w:t>
      </w:r>
      <w:r w:rsidRPr="00A2470A">
        <w:rPr>
          <w:rFonts w:eastAsiaTheme="minorEastAsia"/>
        </w:rPr>
        <w:tab/>
        <w:t>Sidelink CA operating bands</w:t>
      </w:r>
    </w:p>
    <w:p w14:paraId="0B044F54" w14:textId="77777777" w:rsidR="003B2DA5" w:rsidRPr="00A2470A" w:rsidRDefault="003B2DA5" w:rsidP="00112DA3">
      <w:r w:rsidRPr="00A2470A">
        <w:t xml:space="preserve">For </w:t>
      </w:r>
      <w:r w:rsidRPr="00A2470A">
        <w:rPr>
          <w:rFonts w:hint="eastAsia"/>
        </w:rPr>
        <w:t xml:space="preserve">NR </w:t>
      </w:r>
      <w:r w:rsidRPr="00A2470A">
        <w:rPr>
          <w:lang w:eastAsia="ko-KR"/>
        </w:rPr>
        <w:t>sidelink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p>
    <w:p w14:paraId="3F640BC1" w14:textId="77777777" w:rsidR="003B2DA5" w:rsidRPr="00A2470A" w:rsidRDefault="003B2DA5" w:rsidP="00112DA3">
      <w:pPr>
        <w:pStyle w:val="TH"/>
        <w:keepNext w:val="0"/>
        <w:keepLines w:val="0"/>
        <w:rPr>
          <w:rFonts w:eastAsiaTheme="minorEastAsia"/>
        </w:rPr>
      </w:pPr>
      <w:r w:rsidRPr="00A2470A">
        <w:rPr>
          <w:rFonts w:eastAsiaTheme="minorEastAsia"/>
        </w:rPr>
        <w:t xml:space="preserve">Table </w:t>
      </w:r>
      <w:r w:rsidRPr="00A2470A">
        <w:rPr>
          <w:rFonts w:eastAsiaTheme="minorEastAsia" w:hint="eastAsia"/>
          <w:lang w:eastAsia="zh-CN"/>
        </w:rPr>
        <w:t>5.</w:t>
      </w:r>
      <w:r w:rsidRPr="00A2470A">
        <w:rPr>
          <w:rFonts w:eastAsiaTheme="minorEastAsia"/>
          <w:lang w:eastAsia="zh-CN"/>
        </w:rPr>
        <w:t>2E.1A-1</w:t>
      </w:r>
      <w:r w:rsidRPr="00A2470A">
        <w:rPr>
          <w:rFonts w:eastAsiaTheme="minorEastAsia"/>
        </w:rPr>
        <w:t xml:space="preserve"> Intra-band contiguous SL CA operating band</w:t>
      </w:r>
      <w:r w:rsidRPr="00A2470A">
        <w:rPr>
          <w:rFonts w:eastAsiaTheme="minorEastAsia" w:hint="eastAsia"/>
          <w:lang w:eastAsia="zh-CN"/>
        </w:rPr>
        <w:t>s</w:t>
      </w:r>
      <w:r w:rsidRPr="00A2470A">
        <w:rPr>
          <w:rFonts w:eastAsiaTheme="minorEastAsia"/>
        </w:rPr>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3B2DA5" w:rsidRPr="00A2470A" w14:paraId="009A1002"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7C23B477" w14:textId="07F5B79D"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CA</w:t>
            </w:r>
            <w:r w:rsidR="00A2470A">
              <w:rPr>
                <w:rFonts w:eastAsiaTheme="minorEastAsia"/>
              </w:rPr>
              <w:t xml:space="preserve"> </w:t>
            </w:r>
            <w:r w:rsidRPr="00A2470A">
              <w:rPr>
                <w:rFonts w:eastAsiaTheme="minorEastAsia"/>
              </w:rPr>
              <w:t>Band</w:t>
            </w:r>
          </w:p>
        </w:tc>
        <w:tc>
          <w:tcPr>
            <w:tcW w:w="2120" w:type="dxa"/>
            <w:tcBorders>
              <w:top w:val="single" w:sz="4" w:space="0" w:color="auto"/>
              <w:left w:val="single" w:sz="4" w:space="0" w:color="auto"/>
              <w:bottom w:val="single" w:sz="4" w:space="0" w:color="auto"/>
              <w:right w:val="single" w:sz="4" w:space="0" w:color="auto"/>
            </w:tcBorders>
            <w:hideMark/>
          </w:tcPr>
          <w:p w14:paraId="00CF32C5" w14:textId="07DF006C"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Band</w:t>
            </w:r>
          </w:p>
          <w:p w14:paraId="27DB54A8" w14:textId="77777777" w:rsidR="003B2DA5" w:rsidRPr="00A2470A" w:rsidRDefault="003B2DA5" w:rsidP="00112DA3">
            <w:pPr>
              <w:pStyle w:val="TAH"/>
              <w:keepNext w:val="0"/>
              <w:keepLines w:val="0"/>
              <w:rPr>
                <w:rFonts w:eastAsiaTheme="minorEastAsia"/>
              </w:rPr>
            </w:pPr>
          </w:p>
        </w:tc>
        <w:tc>
          <w:tcPr>
            <w:tcW w:w="2120" w:type="dxa"/>
            <w:tcBorders>
              <w:top w:val="single" w:sz="4" w:space="0" w:color="auto"/>
              <w:left w:val="single" w:sz="4" w:space="0" w:color="auto"/>
              <w:bottom w:val="single" w:sz="4" w:space="0" w:color="auto"/>
              <w:right w:val="single" w:sz="4" w:space="0" w:color="auto"/>
            </w:tcBorders>
          </w:tcPr>
          <w:p w14:paraId="244B8780" w14:textId="77777777" w:rsidR="003B2DA5" w:rsidRPr="00A2470A" w:rsidRDefault="003B2DA5" w:rsidP="00112DA3">
            <w:pPr>
              <w:pStyle w:val="TAH"/>
              <w:keepNext w:val="0"/>
              <w:keepLines w:val="0"/>
              <w:rPr>
                <w:rFonts w:eastAsiaTheme="minorEastAsia"/>
              </w:rPr>
            </w:pPr>
            <w:r w:rsidRPr="00A2470A">
              <w:rPr>
                <w:rFonts w:eastAsiaTheme="minorEastAsia"/>
              </w:rPr>
              <w:t>Interface</w:t>
            </w:r>
          </w:p>
        </w:tc>
      </w:tr>
      <w:tr w:rsidR="003B2DA5" w:rsidRPr="00A2470A" w14:paraId="3509E5F4"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3164D809" w14:textId="77777777" w:rsidR="003B2DA5" w:rsidRPr="00A2470A" w:rsidRDefault="003B2DA5" w:rsidP="00112DA3">
            <w:pPr>
              <w:pStyle w:val="TAC"/>
              <w:keepNext w:val="0"/>
              <w:keepLines w:val="0"/>
              <w:rPr>
                <w:rFonts w:eastAsiaTheme="minorEastAsia"/>
              </w:rPr>
            </w:pPr>
            <w:r w:rsidRPr="00A2470A">
              <w:rPr>
                <w:rFonts w:eastAsiaTheme="minorEastAsia"/>
              </w:rPr>
              <w:t>SL_n47</w:t>
            </w:r>
          </w:p>
        </w:tc>
        <w:tc>
          <w:tcPr>
            <w:tcW w:w="2120" w:type="dxa"/>
            <w:tcBorders>
              <w:top w:val="single" w:sz="4" w:space="0" w:color="auto"/>
              <w:left w:val="single" w:sz="4" w:space="0" w:color="auto"/>
              <w:bottom w:val="single" w:sz="4" w:space="0" w:color="auto"/>
              <w:right w:val="single" w:sz="4" w:space="0" w:color="auto"/>
            </w:tcBorders>
            <w:hideMark/>
          </w:tcPr>
          <w:p w14:paraId="04C08F0E" w14:textId="77777777" w:rsidR="003B2DA5" w:rsidRPr="00A2470A" w:rsidRDefault="003B2DA5" w:rsidP="00112DA3">
            <w:pPr>
              <w:pStyle w:val="TAC"/>
              <w:keepNext w:val="0"/>
              <w:keepLines w:val="0"/>
              <w:rPr>
                <w:rFonts w:eastAsiaTheme="minorEastAsia"/>
              </w:rPr>
            </w:pPr>
            <w:r w:rsidRPr="00A2470A">
              <w:rPr>
                <w:rFonts w:eastAsiaTheme="minorEastAsia"/>
              </w:rPr>
              <w:t>n47</w:t>
            </w:r>
          </w:p>
        </w:tc>
        <w:tc>
          <w:tcPr>
            <w:tcW w:w="2120" w:type="dxa"/>
            <w:tcBorders>
              <w:top w:val="single" w:sz="4" w:space="0" w:color="auto"/>
              <w:left w:val="single" w:sz="4" w:space="0" w:color="auto"/>
              <w:bottom w:val="single" w:sz="4" w:space="0" w:color="auto"/>
              <w:right w:val="single" w:sz="4" w:space="0" w:color="auto"/>
            </w:tcBorders>
          </w:tcPr>
          <w:p w14:paraId="6A3CAEC7"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bl>
    <w:p w14:paraId="57C79D6D" w14:textId="77777777" w:rsidR="003B2DA5" w:rsidRPr="00A2470A" w:rsidRDefault="003B2DA5" w:rsidP="00112DA3">
      <w:pPr>
        <w:rPr>
          <w:lang w:eastAsia="zh-CN"/>
        </w:rPr>
      </w:pPr>
    </w:p>
    <w:p w14:paraId="1FEF4BFF" w14:textId="77777777" w:rsidR="003B2DA5" w:rsidRPr="00A2470A" w:rsidRDefault="003B2DA5" w:rsidP="00112DA3">
      <w:pPr>
        <w:pStyle w:val="Heading3"/>
        <w:keepNext w:val="0"/>
        <w:keepLines w:val="0"/>
        <w:rPr>
          <w:rFonts w:eastAsiaTheme="minorEastAsia"/>
        </w:rPr>
      </w:pPr>
      <w:r w:rsidRPr="00A2470A">
        <w:rPr>
          <w:rFonts w:eastAsiaTheme="minorEastAsia"/>
        </w:rPr>
        <w:t>5.2E.1F</w:t>
      </w:r>
      <w:r w:rsidRPr="00A2470A">
        <w:rPr>
          <w:rFonts w:eastAsiaTheme="minorEastAsia"/>
        </w:rPr>
        <w:tab/>
        <w:t>Operating bands for Sidelink Unlicensed</w:t>
      </w:r>
    </w:p>
    <w:p w14:paraId="3A43309B" w14:textId="77777777" w:rsidR="003B2DA5" w:rsidRPr="00A2470A" w:rsidRDefault="003B2DA5" w:rsidP="00112DA3">
      <w:pPr>
        <w:spacing w:before="100" w:beforeAutospacing="1"/>
      </w:pPr>
      <w:r w:rsidRPr="00A2470A">
        <w:t xml:space="preserve">NR </w:t>
      </w:r>
      <w:r w:rsidRPr="00A2470A">
        <w:rPr>
          <w:lang w:eastAsia="ko-KR"/>
        </w:rPr>
        <w:t>Sidelink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rFonts w:eastAsiaTheme="minorEastAsia"/>
          <w:lang w:eastAsia="zh-CN"/>
        </w:rPr>
      </w:pPr>
      <w:r w:rsidRPr="00A2470A">
        <w:rPr>
          <w:rFonts w:eastAsiaTheme="minorEastAsia"/>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SL-U</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rFonts w:eastAsiaTheme="minorEastAsia"/>
                <w:vertAlign w:val="subscript"/>
              </w:rPr>
            </w:pPr>
            <w:r w:rsidRPr="00A2470A">
              <w:rPr>
                <w:rFonts w:eastAsiaTheme="minorEastAsia"/>
              </w:rPr>
              <w:t>Sidelink</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Transmission</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rPr>
                <w:rFonts w:eastAsiaTheme="minorEastAsia"/>
              </w:rPr>
            </w:pPr>
            <w:r w:rsidRPr="00A2470A">
              <w:rPr>
                <w:rFonts w:eastAsiaTheme="minorEastAsia"/>
              </w:rPr>
              <w:t>Sidelink</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Reception</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rPr>
                <w:rFonts w:eastAsiaTheme="minorEastAsia"/>
              </w:rPr>
            </w:pPr>
            <w:r w:rsidRPr="00A2470A">
              <w:rPr>
                <w:rFonts w:eastAsiaTheme="minorEastAsia"/>
              </w:rPr>
              <w:t>Duplex</w:t>
            </w:r>
            <w:r w:rsidR="00A2470A">
              <w:rPr>
                <w:rFonts w:eastAsiaTheme="minorEastAsia"/>
              </w:rPr>
              <w:t xml:space="preserve"> </w:t>
            </w:r>
            <w:r w:rsidRPr="00A2470A">
              <w:rPr>
                <w:rFonts w:eastAsiaTheme="minorEastAsia"/>
              </w:rPr>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rPr>
                <w:rFonts w:eastAsiaTheme="minorEastAsia"/>
              </w:rPr>
            </w:pPr>
            <w:r w:rsidRPr="00A2470A">
              <w:rPr>
                <w:rFonts w:eastAsiaTheme="minorEastAsia"/>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rPr>
                <w:rFonts w:eastAsiaTheme="minorEastAsia"/>
              </w:rPr>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rPr>
                <w:rFonts w:eastAsiaTheme="minorEastAsia"/>
              </w:rPr>
            </w:pPr>
            <w:r w:rsidRPr="00A2470A">
              <w:rPr>
                <w:rFonts w:eastAsiaTheme="minorEastAsia"/>
              </w:rPr>
              <w:t>F</w:t>
            </w:r>
            <w:r w:rsidRPr="00A2470A">
              <w:rPr>
                <w:rFonts w:eastAsiaTheme="minorEastAsia"/>
                <w:vertAlign w:val="subscript"/>
              </w:rPr>
              <w:t>UL_low</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F</w:t>
            </w:r>
            <w:r w:rsidRPr="00A2470A">
              <w:rPr>
                <w:rFonts w:eastAsiaTheme="minorEastAsia"/>
                <w:vertAlign w:val="subscript"/>
              </w:rPr>
              <w:t>UL_high</w:t>
            </w:r>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rPr>
                <w:rFonts w:eastAsiaTheme="minorEastAsia"/>
              </w:rPr>
            </w:pPr>
            <w:r w:rsidRPr="00A2470A">
              <w:rPr>
                <w:rFonts w:eastAsiaTheme="minorEastAsia"/>
              </w:rPr>
              <w:t>F</w:t>
            </w:r>
            <w:r w:rsidRPr="00A2470A">
              <w:rPr>
                <w:rFonts w:eastAsiaTheme="minorEastAsia"/>
                <w:vertAlign w:val="subscript"/>
              </w:rPr>
              <w:t>DL_low</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F</w:t>
            </w:r>
            <w:r w:rsidRPr="00A2470A">
              <w:rPr>
                <w:rFonts w:eastAsiaTheme="minorEastAsia"/>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rPr>
                <w:rFonts w:eastAsiaTheme="minorEastAsia"/>
              </w:rPr>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rPr>
                <w:rFonts w:eastAsiaTheme="minorEastAsia"/>
              </w:rPr>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rPr>
                <w:rFonts w:eastAsiaTheme="minorEastAsia"/>
              </w:rPr>
            </w:pPr>
            <w:r w:rsidRPr="00A2470A">
              <w:rPr>
                <w:rFonts w:eastAsiaTheme="minorEastAsia"/>
              </w:rPr>
              <w:t>n46</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n96</w:t>
            </w:r>
            <w:r w:rsidRPr="00A2470A">
              <w:rPr>
                <w:rFonts w:eastAsiaTheme="minorEastAsia"/>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rPr>
                <w:rFonts w:eastAsiaTheme="minorEastAsia"/>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n102</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rPr>
                <w:rFonts w:eastAsiaTheme="minorEastAsia"/>
              </w:rPr>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r w:rsidRPr="00A2470A">
              <w:rPr>
                <w:rFonts w:eastAsiaTheme="minorEastAsia"/>
              </w:rPr>
              <w:t>.</w:t>
            </w:r>
          </w:p>
        </w:tc>
      </w:tr>
    </w:tbl>
    <w:p w14:paraId="4F1092AE" w14:textId="77777777" w:rsidR="003B2DA5" w:rsidRPr="00A2470A" w:rsidRDefault="003B2DA5" w:rsidP="00112DA3">
      <w:pPr>
        <w:rPr>
          <w:rFonts w:eastAsiaTheme="minorEastAsia"/>
        </w:rPr>
      </w:pPr>
    </w:p>
    <w:p w14:paraId="68CF0FFA" w14:textId="66449187" w:rsidR="004749BD" w:rsidRPr="00A2470A" w:rsidRDefault="004749BD" w:rsidP="00112DA3">
      <w:pPr>
        <w:pStyle w:val="Heading3"/>
        <w:keepNext w:val="0"/>
        <w:keepLines w:val="0"/>
        <w:rPr>
          <w:rFonts w:eastAsiaTheme="minorEastAsia"/>
        </w:rPr>
      </w:pPr>
      <w:r w:rsidRPr="00A2470A">
        <w:rPr>
          <w:rFonts w:eastAsiaTheme="minorEastAsia"/>
        </w:rPr>
        <w:t>5.2E.2</w:t>
      </w:r>
      <w:r w:rsidRPr="00A2470A">
        <w:rPr>
          <w:rFonts w:eastAsiaTheme="minorEastAsia"/>
        </w:rPr>
        <w:tab/>
        <w:t>V2X operating bands for concurrent operation</w:t>
      </w:r>
      <w:bookmarkEnd w:id="448"/>
      <w:bookmarkEnd w:id="449"/>
      <w:bookmarkEnd w:id="450"/>
      <w:bookmarkEnd w:id="451"/>
      <w:bookmarkEnd w:id="452"/>
      <w:bookmarkEnd w:id="453"/>
      <w:bookmarkEnd w:id="454"/>
      <w:bookmarkEnd w:id="455"/>
      <w:bookmarkEnd w:id="456"/>
      <w:bookmarkEnd w:id="457"/>
      <w:bookmarkEnd w:id="458"/>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Uu</w:t>
            </w:r>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A2470A">
        <w:trPr>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42A3033A" w14:textId="77777777" w:rsidR="00335998" w:rsidRPr="00A2470A" w:rsidRDefault="00335998" w:rsidP="00112DA3">
            <w:pPr>
              <w:pStyle w:val="TAC"/>
              <w:keepNext w:val="0"/>
              <w:keepLines w:val="0"/>
              <w:rPr>
                <w:rFonts w:cs="Arial"/>
                <w:lang w:eastAsia="zh-CN"/>
              </w:rPr>
            </w:pPr>
            <w:r w:rsidRPr="00A2470A">
              <w:rPr>
                <w:rFonts w:cs="Arial" w:hint="eastAsia"/>
                <w:lang w:eastAsia="zh-CN"/>
              </w:rPr>
              <w:t>V2X_n34-n47</w:t>
            </w:r>
          </w:p>
          <w:p w14:paraId="02BF93A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6A9AE29D" w14:textId="77777777" w:rsidTr="00A2470A">
        <w:trPr>
          <w:jc w:val="center"/>
        </w:trPr>
        <w:tc>
          <w:tcPr>
            <w:tcW w:w="2796" w:type="dxa"/>
            <w:vMerge/>
            <w:tcBorders>
              <w:left w:val="single" w:sz="4" w:space="0" w:color="auto"/>
              <w:bottom w:val="nil"/>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r w:rsidRPr="00A2470A">
              <w:t>Uu</w:t>
            </w:r>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r w:rsidRPr="00A2470A">
              <w:rPr>
                <w:rFonts w:cs="Arial"/>
                <w:lang w:eastAsia="zh-CN"/>
              </w:rPr>
              <w:t>Uu</w:t>
            </w:r>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rPr>
          <w:rFonts w:eastAsiaTheme="minorEastAsia"/>
        </w:rPr>
      </w:pPr>
      <w:r w:rsidRPr="00A2470A">
        <w:rPr>
          <w:rFonts w:eastAsiaTheme="minorEastAsia"/>
        </w:rPr>
        <w:t>5.2E.2F</w:t>
      </w:r>
      <w:r w:rsidRPr="00A2470A">
        <w:rPr>
          <w:rFonts w:eastAsiaTheme="minorEastAsia"/>
        </w:rPr>
        <w:tab/>
        <w:t>Operating bands for SL-U concurrent operation</w:t>
      </w:r>
    </w:p>
    <w:p w14:paraId="6E5D5823" w14:textId="738F7298" w:rsidR="003B2DA5" w:rsidRPr="00A2470A" w:rsidRDefault="003B2DA5" w:rsidP="00112DA3">
      <w:r w:rsidRPr="00A2470A">
        <w:rPr>
          <w:rFonts w:eastAsiaTheme="minorEastAsia"/>
        </w:rPr>
        <w:t xml:space="preserve">For NR SL-U inter-band concurrent operation, NR sidelink </w:t>
      </w:r>
      <w:r w:rsidRPr="00A2470A">
        <w:rPr>
          <w:lang w:eastAsia="ko-KR"/>
        </w:rPr>
        <w:t>in the unlicensed</w:t>
      </w:r>
      <w:r w:rsidRPr="00A2470A">
        <w:t xml:space="preserve"> operating band</w:t>
      </w:r>
      <w:r w:rsidRPr="00A2470A">
        <w:rPr>
          <w:rFonts w:eastAsiaTheme="minorEastAsia"/>
        </w:rPr>
        <w:t xml:space="preserve"> is designed to operate concurrently with NR uplink/downlink on the operating band combinations are </w:t>
      </w:r>
      <w:r w:rsidRPr="00A2470A">
        <w:t>listed in Table 5.2E.2F-1.</w:t>
      </w:r>
    </w:p>
    <w:p w14:paraId="0E0B234A" w14:textId="612C213C" w:rsidR="003B2DA5" w:rsidRPr="00A2470A" w:rsidRDefault="003B2DA5" w:rsidP="00112DA3">
      <w:pPr>
        <w:pStyle w:val="TH"/>
        <w:keepNext w:val="0"/>
        <w:keepLines w:val="0"/>
        <w:rPr>
          <w:rFonts w:eastAsiaTheme="minorEastAsia"/>
          <w:lang w:eastAsia="zh-CN"/>
        </w:rPr>
      </w:pPr>
      <w:r w:rsidRPr="00A2470A">
        <w:rPr>
          <w:rFonts w:eastAsiaTheme="minorEastAsia"/>
        </w:rPr>
        <w:t>Table 5.2E.2F-1 SL-U Inter-band concurrent operating band</w:t>
      </w:r>
      <w:r w:rsidRPr="00A2470A">
        <w:rPr>
          <w:rFonts w:eastAsiaTheme="minor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rFonts w:eastAsiaTheme="minorEastAsia"/>
                <w:lang w:eastAsia="zh-CN"/>
              </w:rPr>
            </w:pPr>
            <w:r w:rsidRPr="00A2470A">
              <w:rPr>
                <w:rFonts w:eastAsiaTheme="minorEastAsia"/>
                <w:lang w:eastAsia="zh-CN"/>
              </w:rPr>
              <w:t>NR</w:t>
            </w:r>
            <w:r w:rsidR="00A2470A">
              <w:rPr>
                <w:rFonts w:eastAsiaTheme="minorEastAsia"/>
                <w:lang w:eastAsia="zh-CN"/>
              </w:rPr>
              <w:t xml:space="preserve"> </w:t>
            </w:r>
            <w:r w:rsidRPr="00A2470A">
              <w:rPr>
                <w:rFonts w:eastAsiaTheme="minorEastAsia"/>
                <w:lang w:eastAsia="zh-CN"/>
              </w:rPr>
              <w:t>SL</w:t>
            </w:r>
            <w:r w:rsidR="00A2470A">
              <w:rPr>
                <w:rFonts w:eastAsiaTheme="minorEastAsia"/>
                <w:lang w:eastAsia="zh-CN"/>
              </w:rPr>
              <w:t xml:space="preserve"> </w:t>
            </w:r>
            <w:r w:rsidRPr="00A2470A">
              <w:rPr>
                <w:rFonts w:eastAsiaTheme="minorEastAsia"/>
                <w:lang w:eastAsia="zh-CN"/>
              </w:rPr>
              <w:t>inter-band</w:t>
            </w:r>
            <w:r w:rsidR="00A2470A">
              <w:rPr>
                <w:rFonts w:eastAsiaTheme="minorEastAsia"/>
                <w:lang w:eastAsia="zh-CN"/>
              </w:rPr>
              <w:t xml:space="preserve"> </w:t>
            </w:r>
            <w:r w:rsidRPr="00A2470A">
              <w:rPr>
                <w:rFonts w:eastAsiaTheme="minorEastAsia"/>
                <w:lang w:eastAsia="zh-CN"/>
              </w:rPr>
              <w:t>concurrent</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NR</w:t>
            </w:r>
            <w:r w:rsidR="00A2470A">
              <w:rPr>
                <w:rFonts w:eastAsiaTheme="minorEastAsia"/>
                <w:color w:val="000000"/>
                <w:lang w:eastAsia="zh-CN"/>
              </w:rPr>
              <w:t xml:space="preserve"> </w:t>
            </w:r>
            <w:r w:rsidRPr="00A2470A">
              <w:rPr>
                <w:rFonts w:eastAsiaTheme="minorEastAsia"/>
                <w:color w:val="000000"/>
              </w:rPr>
              <w:t>Operating</w:t>
            </w:r>
            <w:r w:rsidR="00A2470A">
              <w:rPr>
                <w:rFonts w:eastAsiaTheme="minorEastAsia"/>
                <w:color w:val="000000"/>
              </w:rPr>
              <w:t xml:space="preserve"> </w:t>
            </w:r>
            <w:r w:rsidRPr="00A2470A">
              <w:rPr>
                <w:rFonts w:eastAsiaTheme="minorEastAsia"/>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Uu</w:t>
            </w:r>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rFonts w:eastAsiaTheme="minorEastAsia"/>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rFonts w:eastAsiaTheme="minorEastAsia"/>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rFonts w:eastAsiaTheme="minorEastAsia"/>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Pr="00A2470A" w:rsidRDefault="00B80D55" w:rsidP="00112DA3">
      <w:pPr>
        <w:pStyle w:val="Heading2"/>
        <w:keepNext w:val="0"/>
        <w:keepLines w:val="0"/>
      </w:pPr>
      <w:r w:rsidRPr="00A2470A">
        <w:t>5.2J</w:t>
      </w:r>
      <w:r w:rsidRPr="00A2470A">
        <w:tab/>
        <w:t>Operating band for ATG</w:t>
      </w:r>
    </w:p>
    <w:p w14:paraId="57C670F4" w14:textId="77777777" w:rsidR="00B80D55" w:rsidRPr="00A2470A" w:rsidRDefault="00B80D55" w:rsidP="00112DA3">
      <w:r w:rsidRPr="00A2470A">
        <w:t>NR operating bands n1, n3, n34, n39, n41, n78, n79, which are defined in Table 5.2-1, can be applied for ATG operation.</w:t>
      </w: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3F26A358" w:rsidR="00B80D55" w:rsidRPr="00A2470A" w:rsidRDefault="00BE38E3" w:rsidP="00112DA3">
      <w:pPr>
        <w:rPr>
          <w:lang w:eastAsia="zh-CN"/>
        </w:rPr>
      </w:pPr>
      <w:r w:rsidRPr="000D72B6">
        <w:t>Aerial UE is designed to operate in NR operating bands as defined in Table 5.2-1, following applicable spectrum regulations, e.g. ECC Decision (22)07 [</w:t>
      </w:r>
      <w:r>
        <w:t>18</w:t>
      </w:r>
      <w:r w:rsidRPr="000D72B6">
        <w:t>] for CEPT countries.</w:t>
      </w:r>
    </w:p>
    <w:p w14:paraId="7DB81918" w14:textId="77777777" w:rsidR="00A1115A" w:rsidRPr="00A2470A" w:rsidRDefault="00A1115A" w:rsidP="00112DA3">
      <w:pPr>
        <w:pStyle w:val="Heading2"/>
        <w:keepNext w:val="0"/>
        <w:keepLines w:val="0"/>
      </w:pPr>
      <w:bookmarkStart w:id="459" w:name="_Toc21344193"/>
      <w:bookmarkStart w:id="460" w:name="_Toc29801677"/>
      <w:bookmarkStart w:id="461" w:name="_Toc29802101"/>
      <w:bookmarkStart w:id="462" w:name="_Toc29802726"/>
      <w:bookmarkStart w:id="463" w:name="_Toc36107468"/>
      <w:bookmarkStart w:id="464" w:name="_Toc37251227"/>
      <w:bookmarkStart w:id="465" w:name="_Toc45888013"/>
      <w:bookmarkStart w:id="466" w:name="_Toc45888612"/>
      <w:bookmarkStart w:id="467" w:name="_Toc61367252"/>
      <w:bookmarkStart w:id="468" w:name="_Toc61372635"/>
      <w:bookmarkStart w:id="469" w:name="_Toc68230575"/>
      <w:bookmarkStart w:id="470" w:name="_Toc69083988"/>
      <w:bookmarkStart w:id="471" w:name="_Toc75466995"/>
      <w:bookmarkStart w:id="472" w:name="_Toc76509017"/>
      <w:bookmarkStart w:id="473" w:name="_Toc76718007"/>
      <w:bookmarkStart w:id="474" w:name="_Toc83580317"/>
      <w:bookmarkStart w:id="475" w:name="_Toc84404826"/>
      <w:bookmarkStart w:id="476" w:name="_Toc84413435"/>
      <w:r w:rsidRPr="00A2470A">
        <w:t>5.3</w:t>
      </w:r>
      <w:r w:rsidRPr="00A2470A">
        <w:tab/>
        <w:t>UE channel bandwidth</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AA7B318" w14:textId="77777777" w:rsidR="00A1115A" w:rsidRPr="00A2470A" w:rsidRDefault="00A1115A" w:rsidP="00112DA3">
      <w:pPr>
        <w:pStyle w:val="Heading3"/>
        <w:keepNext w:val="0"/>
        <w:keepLines w:val="0"/>
      </w:pPr>
      <w:bookmarkStart w:id="477" w:name="_Toc21344194"/>
      <w:bookmarkStart w:id="478" w:name="_Toc29801678"/>
      <w:bookmarkStart w:id="479" w:name="_Toc29802102"/>
      <w:bookmarkStart w:id="480" w:name="_Toc29802727"/>
      <w:bookmarkStart w:id="481" w:name="_Toc36107469"/>
      <w:bookmarkStart w:id="482" w:name="_Toc37251228"/>
      <w:bookmarkStart w:id="483" w:name="_Toc45888014"/>
      <w:bookmarkStart w:id="484" w:name="_Toc45888613"/>
      <w:bookmarkStart w:id="485" w:name="_Toc61367253"/>
      <w:bookmarkStart w:id="486" w:name="_Toc61372636"/>
      <w:bookmarkStart w:id="487" w:name="_Toc68230576"/>
      <w:bookmarkStart w:id="488" w:name="_Toc69083989"/>
      <w:bookmarkStart w:id="489" w:name="_Toc75466996"/>
      <w:bookmarkStart w:id="490" w:name="_Toc76509018"/>
      <w:bookmarkStart w:id="491" w:name="_Toc76718008"/>
      <w:bookmarkStart w:id="492" w:name="_Toc83580318"/>
      <w:bookmarkStart w:id="493" w:name="_Toc84404827"/>
      <w:bookmarkStart w:id="494" w:name="_Toc84413436"/>
      <w:r w:rsidRPr="00A2470A">
        <w:t>5.3.1</w:t>
      </w:r>
      <w:r w:rsidRPr="00A2470A">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The relationship between the channel bandwidth, the guardband and the maximum transmission bandwidth configuration is shown in Figure 5.3.1-1.</w:t>
      </w:r>
    </w:p>
    <w:p w14:paraId="1D2C2E19" w14:textId="48554DD8" w:rsidR="002641F9" w:rsidRPr="00A2470A" w:rsidRDefault="002641F9" w:rsidP="00112DA3">
      <w:pPr>
        <w:spacing w:after="160" w:line="256" w:lineRule="auto"/>
        <w:rPr>
          <w:rFonts w:eastAsia="Yu Mincho"/>
        </w:rPr>
      </w:pPr>
    </w:p>
    <w:p w14:paraId="54495108" w14:textId="77777777" w:rsidR="00A1115A" w:rsidRPr="00A2470A" w:rsidRDefault="009E3411" w:rsidP="00112DA3">
      <w:pPr>
        <w:spacing w:after="160" w:line="256" w:lineRule="auto"/>
        <w:rPr>
          <w:rFonts w:eastAsia="Yu Mincho"/>
        </w:rPr>
      </w:pPr>
      <w:r w:rsidRPr="00A2470A">
        <w:rPr>
          <w:noProof/>
          <w:lang w:eastAsia="zh-CN"/>
        </w:rPr>
        <w:drawing>
          <wp:inline distT="0" distB="0" distL="0" distR="0" wp14:anchorId="2295610B" wp14:editId="57B89A11">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847D21">
          <w:headerReference w:type="default" r:id="rId12"/>
          <w:footerReference w:type="default" r:id="rId13"/>
          <w:footnotePr>
            <w:numRestart w:val="eachSect"/>
          </w:footnotePr>
          <w:pgSz w:w="11907" w:h="16840" w:code="9"/>
          <w:pgMar w:top="1418" w:right="1134" w:bottom="1134" w:left="1134" w:header="851" w:footer="340" w:gutter="0"/>
          <w:pgNumType w:start="24"/>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496" w:name="_Toc21344195"/>
      <w:bookmarkStart w:id="497" w:name="_Toc29801679"/>
      <w:bookmarkStart w:id="498" w:name="_Toc29802103"/>
      <w:bookmarkStart w:id="499" w:name="_Toc29802728"/>
      <w:bookmarkStart w:id="500" w:name="_Toc36107470"/>
      <w:bookmarkStart w:id="501" w:name="_Toc37251229"/>
      <w:bookmarkStart w:id="502" w:name="_Toc45888015"/>
      <w:bookmarkStart w:id="503" w:name="_Toc45888614"/>
      <w:bookmarkStart w:id="504" w:name="_Toc61367254"/>
      <w:bookmarkStart w:id="505" w:name="_Toc61372637"/>
      <w:bookmarkStart w:id="506" w:name="_Toc68230577"/>
      <w:bookmarkStart w:id="507" w:name="_Toc69083990"/>
      <w:bookmarkStart w:id="508" w:name="_Toc75466997"/>
      <w:bookmarkStart w:id="509" w:name="_Toc76509019"/>
      <w:bookmarkStart w:id="510" w:name="_Toc76718009"/>
      <w:bookmarkStart w:id="511" w:name="_Toc83580319"/>
      <w:bookmarkStart w:id="512" w:name="_Toc84404828"/>
      <w:bookmarkStart w:id="513" w:name="_Toc84413437"/>
      <w:r w:rsidRPr="00A2470A">
        <w:t>5.3.2</w:t>
      </w:r>
      <w:r w:rsidRPr="00A2470A">
        <w:tab/>
        <w:t>Maximum transmission bandwidth configuration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14" w:name="_Hlk497144372"/>
      <w:bookmarkStart w:id="515" w:name="_Hlk505013260"/>
      <w:r w:rsidRPr="00A2470A">
        <w:t xml:space="preserve">Table 5.3.2-1: </w:t>
      </w:r>
      <w:bookmarkEnd w:id="514"/>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19"/>
        <w:gridCol w:w="893"/>
        <w:gridCol w:w="894"/>
        <w:gridCol w:w="982"/>
        <w:gridCol w:w="982"/>
        <w:gridCol w:w="860"/>
        <w:gridCol w:w="860"/>
        <w:gridCol w:w="862"/>
        <w:gridCol w:w="860"/>
        <w:gridCol w:w="860"/>
        <w:gridCol w:w="862"/>
        <w:gridCol w:w="737"/>
        <w:gridCol w:w="740"/>
        <w:gridCol w:w="740"/>
        <w:gridCol w:w="737"/>
        <w:gridCol w:w="862"/>
        <w:gridCol w:w="728"/>
      </w:tblGrid>
      <w:tr w:rsidR="001D79FD" w:rsidRPr="00A2470A" w14:paraId="5184F29E" w14:textId="6E19A419" w:rsidTr="00A2470A">
        <w:tc>
          <w:tcPr>
            <w:tcW w:w="287" w:type="pct"/>
            <w:tcBorders>
              <w:bottom w:val="nil"/>
            </w:tcBorders>
            <w:shd w:val="clear" w:color="auto" w:fill="auto"/>
            <w:tcMar>
              <w:top w:w="15" w:type="dxa"/>
              <w:left w:w="81" w:type="dxa"/>
              <w:bottom w:w="0" w:type="dxa"/>
              <w:right w:w="81" w:type="dxa"/>
            </w:tcMar>
            <w:hideMark/>
          </w:tcPr>
          <w:bookmarkEnd w:id="515"/>
          <w:p w14:paraId="0518796E" w14:textId="1A5BAAC9" w:rsidR="001D79FD" w:rsidRPr="00A2470A" w:rsidRDefault="001D79FD" w:rsidP="00112DA3">
            <w:pPr>
              <w:pStyle w:val="TAH"/>
              <w:keepNext w:val="0"/>
              <w:keepLines w:val="0"/>
            </w:pPr>
            <w:r w:rsidRPr="00A2470A">
              <w:t>SCS</w:t>
            </w:r>
            <w:r w:rsidR="00A2470A">
              <w:t xml:space="preserve"> </w:t>
            </w:r>
            <w:r w:rsidRPr="00A2470A">
              <w:t>(kHz)</w:t>
            </w:r>
          </w:p>
        </w:tc>
        <w:tc>
          <w:tcPr>
            <w:tcW w:w="313" w:type="pct"/>
          </w:tcPr>
          <w:p w14:paraId="4E31990B" w14:textId="77777777" w:rsidR="001D79FD" w:rsidRPr="00A2470A" w:rsidRDefault="001D79FD" w:rsidP="00112DA3">
            <w:pPr>
              <w:pStyle w:val="TAH"/>
              <w:keepNext w:val="0"/>
              <w:keepLines w:val="0"/>
              <w:rPr>
                <w:rFonts w:cs="Arial"/>
                <w:szCs w:val="18"/>
              </w:rPr>
            </w:pPr>
            <w:r w:rsidRPr="00A2470A">
              <w:rPr>
                <w:rFonts w:cs="Arial"/>
                <w:szCs w:val="18"/>
              </w:rPr>
              <w:t>3</w:t>
            </w:r>
          </w:p>
          <w:p w14:paraId="476DEB74" w14:textId="5FC92372" w:rsidR="001D79FD" w:rsidRPr="00A2470A" w:rsidRDefault="001D79FD" w:rsidP="00112DA3">
            <w:pPr>
              <w:pStyle w:val="TAH"/>
              <w:keepNext w:val="0"/>
              <w:keepLines w:val="0"/>
              <w:rPr>
                <w:rFonts w:cs="Arial"/>
                <w:szCs w:val="18"/>
              </w:rPr>
            </w:pPr>
            <w:r w:rsidRPr="00A2470A">
              <w:rPr>
                <w:rFonts w:cs="Arial"/>
                <w:szCs w:val="18"/>
              </w:rPr>
              <w:t>MHz</w:t>
            </w:r>
          </w:p>
        </w:tc>
        <w:tc>
          <w:tcPr>
            <w:tcW w:w="313" w:type="pct"/>
            <w:shd w:val="clear" w:color="auto" w:fill="auto"/>
            <w:tcMar>
              <w:top w:w="15" w:type="dxa"/>
              <w:left w:w="81" w:type="dxa"/>
              <w:bottom w:w="0" w:type="dxa"/>
              <w:right w:w="81" w:type="dxa"/>
            </w:tcMar>
            <w:hideMark/>
          </w:tcPr>
          <w:p w14:paraId="0B45E46C" w14:textId="72D7448E" w:rsidR="001D79FD" w:rsidRPr="00A2470A" w:rsidRDefault="001D79FD" w:rsidP="00112DA3">
            <w:pPr>
              <w:pStyle w:val="TAH"/>
              <w:keepNext w:val="0"/>
              <w:keepLines w:val="0"/>
              <w:rPr>
                <w:rFonts w:cs="Arial"/>
                <w:szCs w:val="18"/>
              </w:rPr>
            </w:pPr>
            <w:r w:rsidRPr="00A2470A">
              <w:rPr>
                <w:rFonts w:cs="Arial"/>
                <w:szCs w:val="18"/>
              </w:rPr>
              <w:t>5</w:t>
            </w:r>
          </w:p>
          <w:p w14:paraId="16F72843" w14:textId="1358C699"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377A1098" w14:textId="26C84834" w:rsidR="001D79FD" w:rsidRPr="00A2470A" w:rsidRDefault="001D79FD" w:rsidP="00112DA3">
            <w:pPr>
              <w:pStyle w:val="TAH"/>
              <w:keepNext w:val="0"/>
              <w:keepLines w:val="0"/>
              <w:rPr>
                <w:rFonts w:cs="Arial"/>
                <w:szCs w:val="18"/>
              </w:rPr>
            </w:pPr>
            <w:r w:rsidRPr="00A2470A">
              <w:rPr>
                <w:rFonts w:cs="Arial"/>
                <w:szCs w:val="18"/>
              </w:rPr>
              <w:t>10</w:t>
            </w:r>
          </w:p>
          <w:p w14:paraId="22D047C4" w14:textId="60DB6824"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470E2BAA" w14:textId="6C86B520" w:rsidR="001D79FD" w:rsidRPr="00A2470A" w:rsidRDefault="001D79FD" w:rsidP="00112DA3">
            <w:pPr>
              <w:pStyle w:val="TAH"/>
              <w:keepNext w:val="0"/>
              <w:keepLines w:val="0"/>
              <w:rPr>
                <w:rFonts w:cs="Arial"/>
                <w:szCs w:val="18"/>
              </w:rPr>
            </w:pPr>
            <w:r w:rsidRPr="00A2470A">
              <w:rPr>
                <w:rFonts w:cs="Arial"/>
                <w:szCs w:val="18"/>
              </w:rPr>
              <w:t>15</w:t>
            </w:r>
          </w:p>
          <w:p w14:paraId="2B5DF13D" w14:textId="05ADE0C5"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2F338A07" w14:textId="083490CF" w:rsidR="001D79FD" w:rsidRPr="00A2470A" w:rsidRDefault="001D79FD" w:rsidP="00112DA3">
            <w:pPr>
              <w:pStyle w:val="TAH"/>
              <w:keepNext w:val="0"/>
              <w:keepLines w:val="0"/>
              <w:rPr>
                <w:rFonts w:cs="Arial"/>
                <w:szCs w:val="18"/>
              </w:rPr>
            </w:pPr>
            <w:r w:rsidRPr="00A2470A">
              <w:rPr>
                <w:rFonts w:cs="Arial"/>
                <w:szCs w:val="18"/>
              </w:rPr>
              <w:t>20</w:t>
            </w:r>
          </w:p>
          <w:p w14:paraId="4DFC6C21" w14:textId="6742F067"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39C01ECF" w14:textId="53C6AF01" w:rsidR="001D79FD" w:rsidRPr="00A2470A" w:rsidRDefault="001D79FD" w:rsidP="00112DA3">
            <w:pPr>
              <w:pStyle w:val="TAH"/>
              <w:keepNext w:val="0"/>
              <w:keepLines w:val="0"/>
              <w:rPr>
                <w:rFonts w:cs="Arial"/>
                <w:szCs w:val="18"/>
              </w:rPr>
            </w:pPr>
            <w:r w:rsidRPr="00A2470A">
              <w:rPr>
                <w:rFonts w:cs="Arial"/>
                <w:szCs w:val="18"/>
              </w:rPr>
              <w:t>25</w:t>
            </w:r>
          </w:p>
          <w:p w14:paraId="67CD05F4" w14:textId="1A6AB4A2" w:rsidR="001D79FD" w:rsidRPr="00A2470A" w:rsidRDefault="001D79FD" w:rsidP="00112DA3">
            <w:pPr>
              <w:pStyle w:val="TAH"/>
              <w:keepNext w:val="0"/>
              <w:keepLines w:val="0"/>
            </w:pPr>
            <w:r w:rsidRPr="00A2470A">
              <w:rPr>
                <w:rFonts w:cs="Arial"/>
                <w:szCs w:val="18"/>
              </w:rPr>
              <w:t>MHz</w:t>
            </w:r>
          </w:p>
        </w:tc>
        <w:tc>
          <w:tcPr>
            <w:tcW w:w="302" w:type="pct"/>
          </w:tcPr>
          <w:p w14:paraId="455B0DAC" w14:textId="68B19D3D" w:rsidR="001D79FD" w:rsidRPr="00A2470A" w:rsidRDefault="001D79FD" w:rsidP="00112DA3">
            <w:pPr>
              <w:pStyle w:val="TAH"/>
              <w:keepNext w:val="0"/>
              <w:keepLines w:val="0"/>
              <w:rPr>
                <w:rFonts w:cs="Arial"/>
                <w:szCs w:val="18"/>
              </w:rPr>
            </w:pPr>
            <w:r w:rsidRPr="00A2470A">
              <w:rPr>
                <w:rFonts w:cs="Arial"/>
                <w:szCs w:val="18"/>
              </w:rPr>
              <w:t>30</w:t>
            </w:r>
          </w:p>
          <w:p w14:paraId="3F6A44EC" w14:textId="51284864" w:rsidR="001D79FD" w:rsidRPr="00A2470A" w:rsidRDefault="001D79FD" w:rsidP="00112DA3">
            <w:pPr>
              <w:pStyle w:val="TAH"/>
              <w:keepNext w:val="0"/>
              <w:keepLines w:val="0"/>
            </w:pPr>
            <w:r w:rsidRPr="00A2470A">
              <w:rPr>
                <w:rFonts w:cs="Arial"/>
                <w:szCs w:val="18"/>
              </w:rPr>
              <w:t>MHz</w:t>
            </w:r>
          </w:p>
        </w:tc>
        <w:tc>
          <w:tcPr>
            <w:tcW w:w="301" w:type="pct"/>
            <w:tcMar>
              <w:top w:w="15" w:type="dxa"/>
              <w:left w:w="81" w:type="dxa"/>
              <w:bottom w:w="0" w:type="dxa"/>
              <w:right w:w="81" w:type="dxa"/>
            </w:tcMar>
            <w:hideMark/>
          </w:tcPr>
          <w:p w14:paraId="42387AC1"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6AE2DF0F" w14:textId="00EA21AE" w:rsidR="001D79FD" w:rsidRPr="00A2470A" w:rsidRDefault="001D79FD" w:rsidP="00112DA3">
            <w:pPr>
              <w:pStyle w:val="TAH"/>
              <w:keepNext w:val="0"/>
              <w:keepLines w:val="0"/>
            </w:pPr>
            <w:r w:rsidRPr="00A2470A">
              <w:rPr>
                <w:rFonts w:cs="Arial"/>
                <w:szCs w:val="18"/>
                <w:lang w:eastAsia="zh-CN"/>
              </w:rPr>
              <w:t>MHz</w:t>
            </w:r>
          </w:p>
        </w:tc>
        <w:tc>
          <w:tcPr>
            <w:tcW w:w="301" w:type="pct"/>
            <w:shd w:val="clear" w:color="auto" w:fill="auto"/>
          </w:tcPr>
          <w:p w14:paraId="60177F11" w14:textId="09B6596A" w:rsidR="001D79FD" w:rsidRPr="00A2470A" w:rsidRDefault="001D79FD" w:rsidP="00112DA3">
            <w:pPr>
              <w:pStyle w:val="TAH"/>
              <w:keepNext w:val="0"/>
              <w:keepLines w:val="0"/>
              <w:rPr>
                <w:rFonts w:cs="Arial"/>
                <w:szCs w:val="18"/>
              </w:rPr>
            </w:pPr>
            <w:r w:rsidRPr="00A2470A">
              <w:rPr>
                <w:rFonts w:cs="Arial"/>
                <w:szCs w:val="18"/>
              </w:rPr>
              <w:t>40</w:t>
            </w:r>
            <w:r w:rsidR="00A2470A">
              <w:rPr>
                <w:rFonts w:cs="Arial"/>
                <w:szCs w:val="18"/>
              </w:rPr>
              <w:t xml:space="preserve"> </w:t>
            </w:r>
          </w:p>
          <w:p w14:paraId="73232D34" w14:textId="007289FE"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26797599"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C942DAD" w14:textId="1CA126C8"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1E026CC4" w14:textId="77777777" w:rsidR="001D79FD" w:rsidRPr="00A2470A" w:rsidRDefault="001D79FD" w:rsidP="00112DA3">
            <w:pPr>
              <w:pStyle w:val="TAH"/>
              <w:keepNext w:val="0"/>
              <w:keepLines w:val="0"/>
              <w:rPr>
                <w:rFonts w:cs="Arial"/>
                <w:szCs w:val="18"/>
              </w:rPr>
            </w:pPr>
            <w:r w:rsidRPr="00A2470A">
              <w:rPr>
                <w:rFonts w:cs="Arial"/>
                <w:szCs w:val="18"/>
              </w:rPr>
              <w:t>50</w:t>
            </w:r>
          </w:p>
          <w:p w14:paraId="7BA8F69F" w14:textId="67AA4CF3" w:rsidR="001D79FD" w:rsidRPr="00A2470A" w:rsidRDefault="001D79FD" w:rsidP="00112DA3">
            <w:pPr>
              <w:pStyle w:val="TAH"/>
              <w:keepNext w:val="0"/>
              <w:keepLines w:val="0"/>
            </w:pPr>
            <w:r w:rsidRPr="00A2470A">
              <w:rPr>
                <w:rFonts w:cs="Arial"/>
                <w:szCs w:val="18"/>
              </w:rPr>
              <w:t>MHz</w:t>
            </w:r>
          </w:p>
        </w:tc>
        <w:tc>
          <w:tcPr>
            <w:tcW w:w="259" w:type="pct"/>
            <w:shd w:val="clear" w:color="auto" w:fill="auto"/>
          </w:tcPr>
          <w:p w14:paraId="79E7F7FE" w14:textId="2199C12C" w:rsidR="001D79FD" w:rsidRPr="00A2470A" w:rsidRDefault="001D79FD" w:rsidP="00112DA3">
            <w:pPr>
              <w:pStyle w:val="TAH"/>
              <w:keepNext w:val="0"/>
              <w:keepLines w:val="0"/>
              <w:rPr>
                <w:rFonts w:cs="Arial"/>
                <w:szCs w:val="18"/>
              </w:rPr>
            </w:pPr>
            <w:r w:rsidRPr="00A2470A">
              <w:rPr>
                <w:rFonts w:cs="Arial"/>
                <w:szCs w:val="18"/>
              </w:rPr>
              <w:t>60</w:t>
            </w:r>
          </w:p>
          <w:p w14:paraId="1C0A3B7C" w14:textId="5321D571" w:rsidR="001D79FD" w:rsidRPr="00A2470A" w:rsidRDefault="001D79FD" w:rsidP="00112DA3">
            <w:pPr>
              <w:pStyle w:val="TAH"/>
              <w:keepNext w:val="0"/>
              <w:keepLines w:val="0"/>
            </w:pPr>
            <w:r w:rsidRPr="00A2470A">
              <w:rPr>
                <w:rFonts w:cs="Arial"/>
                <w:szCs w:val="18"/>
              </w:rPr>
              <w:t>MHz</w:t>
            </w:r>
          </w:p>
        </w:tc>
        <w:tc>
          <w:tcPr>
            <w:tcW w:w="259" w:type="pct"/>
            <w:tcMar>
              <w:top w:w="15" w:type="dxa"/>
              <w:left w:w="81" w:type="dxa"/>
              <w:bottom w:w="0" w:type="dxa"/>
              <w:right w:w="81" w:type="dxa"/>
            </w:tcMar>
            <w:hideMark/>
          </w:tcPr>
          <w:p w14:paraId="0B316520" w14:textId="229488FB" w:rsidR="001D79FD" w:rsidRPr="00A2470A" w:rsidRDefault="001D79FD" w:rsidP="00112DA3">
            <w:pPr>
              <w:pStyle w:val="TAH"/>
              <w:keepNext w:val="0"/>
              <w:keepLines w:val="0"/>
              <w:rPr>
                <w:rFonts w:cs="Arial"/>
                <w:szCs w:val="18"/>
              </w:rPr>
            </w:pPr>
            <w:r w:rsidRPr="00A2470A">
              <w:rPr>
                <w:rFonts w:cs="Arial"/>
                <w:szCs w:val="18"/>
              </w:rPr>
              <w:t>70</w:t>
            </w:r>
          </w:p>
          <w:p w14:paraId="4F98B221" w14:textId="01012FF4" w:rsidR="001D79FD" w:rsidRPr="00A2470A" w:rsidRDefault="001D79FD" w:rsidP="00112DA3">
            <w:pPr>
              <w:pStyle w:val="TAH"/>
              <w:keepNext w:val="0"/>
              <w:keepLines w:val="0"/>
            </w:pPr>
            <w:r w:rsidRPr="00A2470A">
              <w:rPr>
                <w:rFonts w:cs="Arial"/>
                <w:szCs w:val="18"/>
              </w:rPr>
              <w:t>MHz</w:t>
            </w:r>
          </w:p>
        </w:tc>
        <w:tc>
          <w:tcPr>
            <w:tcW w:w="258" w:type="pct"/>
            <w:shd w:val="clear" w:color="auto" w:fill="auto"/>
          </w:tcPr>
          <w:p w14:paraId="091FAF83" w14:textId="49651851" w:rsidR="001D79FD" w:rsidRPr="00A2470A" w:rsidRDefault="001D79FD" w:rsidP="00112DA3">
            <w:pPr>
              <w:pStyle w:val="TAH"/>
              <w:keepNext w:val="0"/>
              <w:keepLines w:val="0"/>
              <w:rPr>
                <w:rFonts w:cs="Arial"/>
                <w:szCs w:val="18"/>
              </w:rPr>
            </w:pPr>
            <w:r w:rsidRPr="00A2470A">
              <w:rPr>
                <w:rFonts w:cs="Arial"/>
                <w:szCs w:val="18"/>
              </w:rPr>
              <w:t>80</w:t>
            </w:r>
          </w:p>
          <w:p w14:paraId="2FF66AAA" w14:textId="1F9CE735"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04E08D7C" w14:textId="1108BFA5" w:rsidR="001D79FD" w:rsidRPr="00A2470A" w:rsidRDefault="001D79FD" w:rsidP="00112DA3">
            <w:pPr>
              <w:pStyle w:val="TAH"/>
              <w:keepNext w:val="0"/>
              <w:keepLines w:val="0"/>
              <w:rPr>
                <w:rFonts w:cs="Arial"/>
                <w:szCs w:val="18"/>
              </w:rPr>
            </w:pPr>
            <w:r w:rsidRPr="00A2470A">
              <w:rPr>
                <w:rFonts w:cs="Arial"/>
                <w:szCs w:val="18"/>
              </w:rPr>
              <w:t>90</w:t>
            </w:r>
          </w:p>
          <w:p w14:paraId="1B66CAF6" w14:textId="35A07190" w:rsidR="001D79FD" w:rsidRPr="00A2470A" w:rsidRDefault="001D79FD" w:rsidP="00112DA3">
            <w:pPr>
              <w:pStyle w:val="TAH"/>
              <w:keepNext w:val="0"/>
              <w:keepLines w:val="0"/>
            </w:pPr>
            <w:r w:rsidRPr="00A2470A">
              <w:rPr>
                <w:rFonts w:cs="Arial"/>
                <w:szCs w:val="18"/>
              </w:rPr>
              <w:t>MHz</w:t>
            </w:r>
          </w:p>
        </w:tc>
        <w:tc>
          <w:tcPr>
            <w:tcW w:w="255" w:type="pct"/>
          </w:tcPr>
          <w:p w14:paraId="325AF892" w14:textId="77777777" w:rsidR="001D79FD" w:rsidRPr="00A2470A" w:rsidRDefault="001D79FD" w:rsidP="00112DA3">
            <w:pPr>
              <w:pStyle w:val="TAH"/>
              <w:keepNext w:val="0"/>
              <w:keepLines w:val="0"/>
              <w:rPr>
                <w:rFonts w:cs="Arial"/>
                <w:szCs w:val="18"/>
              </w:rPr>
            </w:pPr>
            <w:r w:rsidRPr="00A2470A">
              <w:rPr>
                <w:rFonts w:cs="Arial"/>
                <w:szCs w:val="18"/>
              </w:rPr>
              <w:t>100</w:t>
            </w:r>
          </w:p>
          <w:p w14:paraId="68B93F80" w14:textId="66FEC6D0" w:rsidR="001D79FD" w:rsidRPr="00A2470A" w:rsidRDefault="001D79FD" w:rsidP="00112DA3">
            <w:pPr>
              <w:pStyle w:val="TAH"/>
              <w:keepNext w:val="0"/>
              <w:keepLines w:val="0"/>
              <w:rPr>
                <w:rFonts w:cs="Arial"/>
                <w:szCs w:val="18"/>
              </w:rPr>
            </w:pPr>
            <w:r w:rsidRPr="00A2470A">
              <w:rPr>
                <w:rFonts w:cs="Arial"/>
                <w:szCs w:val="18"/>
              </w:rPr>
              <w:t>MHz</w:t>
            </w:r>
          </w:p>
        </w:tc>
      </w:tr>
      <w:tr w:rsidR="001D79FD" w:rsidRPr="00A2470A" w14:paraId="30BDD523" w14:textId="58D2A469" w:rsidTr="00A2470A">
        <w:tc>
          <w:tcPr>
            <w:tcW w:w="287" w:type="pct"/>
            <w:tcBorders>
              <w:top w:val="nil"/>
            </w:tcBorders>
            <w:shd w:val="clear" w:color="auto" w:fill="auto"/>
            <w:hideMark/>
          </w:tcPr>
          <w:p w14:paraId="745C7A87" w14:textId="77777777" w:rsidR="001D79FD" w:rsidRPr="00A2470A" w:rsidRDefault="001D79FD" w:rsidP="00112DA3">
            <w:pPr>
              <w:pStyle w:val="TAH"/>
              <w:keepNext w:val="0"/>
              <w:keepLines w:val="0"/>
            </w:pPr>
          </w:p>
        </w:tc>
        <w:tc>
          <w:tcPr>
            <w:tcW w:w="313" w:type="pct"/>
          </w:tcPr>
          <w:p w14:paraId="03D6142F" w14:textId="144F2324"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13" w:type="pct"/>
            <w:shd w:val="clear" w:color="auto" w:fill="auto"/>
            <w:tcMar>
              <w:top w:w="15" w:type="dxa"/>
              <w:left w:w="81" w:type="dxa"/>
              <w:bottom w:w="0" w:type="dxa"/>
              <w:right w:w="81" w:type="dxa"/>
            </w:tcMar>
            <w:hideMark/>
          </w:tcPr>
          <w:p w14:paraId="1AD572CC" w14:textId="5EEEA25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09A1C95D" w14:textId="7C67C59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1EB6B2AE" w14:textId="6A5D177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61F17209" w14:textId="74BDC1E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06B09F49" w14:textId="5297FD6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Pr>
          <w:p w14:paraId="40DB6918" w14:textId="5AFDDCF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tcMar>
              <w:top w:w="15" w:type="dxa"/>
              <w:left w:w="81" w:type="dxa"/>
              <w:bottom w:w="0" w:type="dxa"/>
              <w:right w:w="81" w:type="dxa"/>
            </w:tcMar>
            <w:hideMark/>
          </w:tcPr>
          <w:p w14:paraId="3C5B92B0" w14:textId="59129337"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301" w:type="pct"/>
            <w:shd w:val="clear" w:color="auto" w:fill="auto"/>
          </w:tcPr>
          <w:p w14:paraId="1C5A579B" w14:textId="38A694ED"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20174308" w14:textId="08012F82"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37733C42" w14:textId="73E083FE"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shd w:val="clear" w:color="auto" w:fill="auto"/>
          </w:tcPr>
          <w:p w14:paraId="5ADB8C36" w14:textId="0B237866"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tcMar>
              <w:top w:w="15" w:type="dxa"/>
              <w:left w:w="81" w:type="dxa"/>
              <w:bottom w:w="0" w:type="dxa"/>
              <w:right w:w="81" w:type="dxa"/>
            </w:tcMar>
            <w:hideMark/>
          </w:tcPr>
          <w:p w14:paraId="339EE476" w14:textId="1016EEBF"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8" w:type="pct"/>
            <w:shd w:val="clear" w:color="auto" w:fill="auto"/>
          </w:tcPr>
          <w:p w14:paraId="71AF4B78" w14:textId="40CDED0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6CEF3B2B" w14:textId="3251D33C"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5" w:type="pct"/>
          </w:tcPr>
          <w:p w14:paraId="23FA3048" w14:textId="7D52CC6A"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1D79FD" w:rsidRPr="00A2470A" w14:paraId="21B17330" w14:textId="7A9B3E8D" w:rsidTr="00A2470A">
        <w:tc>
          <w:tcPr>
            <w:tcW w:w="287" w:type="pct"/>
            <w:shd w:val="clear" w:color="auto" w:fill="auto"/>
            <w:tcMar>
              <w:top w:w="15" w:type="dxa"/>
              <w:left w:w="81" w:type="dxa"/>
              <w:bottom w:w="0" w:type="dxa"/>
              <w:right w:w="81" w:type="dxa"/>
            </w:tcMar>
            <w:hideMark/>
          </w:tcPr>
          <w:p w14:paraId="7DA66492" w14:textId="77777777" w:rsidR="001D79FD" w:rsidRPr="00A2470A" w:rsidRDefault="001D79FD" w:rsidP="00112DA3">
            <w:pPr>
              <w:pStyle w:val="TAC"/>
              <w:keepNext w:val="0"/>
              <w:keepLines w:val="0"/>
            </w:pPr>
            <w:r w:rsidRPr="00A2470A">
              <w:t>15</w:t>
            </w:r>
          </w:p>
        </w:tc>
        <w:tc>
          <w:tcPr>
            <w:tcW w:w="313" w:type="pct"/>
          </w:tcPr>
          <w:p w14:paraId="5E020E5F" w14:textId="38277338" w:rsidR="001D79FD" w:rsidRPr="00A2470A" w:rsidRDefault="001D79FD" w:rsidP="00112DA3">
            <w:pPr>
              <w:pStyle w:val="TAC"/>
              <w:keepNext w:val="0"/>
              <w:keepLines w:val="0"/>
              <w:rPr>
                <w:rFonts w:cs="Arial"/>
                <w:szCs w:val="18"/>
              </w:rPr>
            </w:pPr>
            <w:r w:rsidRPr="00A2470A">
              <w:rPr>
                <w:rFonts w:cs="Arial"/>
                <w:szCs w:val="18"/>
              </w:rPr>
              <w:t>15</w:t>
            </w:r>
          </w:p>
        </w:tc>
        <w:tc>
          <w:tcPr>
            <w:tcW w:w="313" w:type="pct"/>
            <w:shd w:val="clear" w:color="auto" w:fill="auto"/>
            <w:tcMar>
              <w:top w:w="15" w:type="dxa"/>
              <w:left w:w="81" w:type="dxa"/>
              <w:bottom w:w="0" w:type="dxa"/>
              <w:right w:w="81" w:type="dxa"/>
            </w:tcMar>
            <w:hideMark/>
          </w:tcPr>
          <w:p w14:paraId="736D3277" w14:textId="46D1143C" w:rsidR="001D79FD" w:rsidRPr="00A2470A" w:rsidRDefault="001D79FD" w:rsidP="00112DA3">
            <w:pPr>
              <w:pStyle w:val="TAC"/>
              <w:keepNext w:val="0"/>
              <w:keepLines w:val="0"/>
            </w:pPr>
            <w:r w:rsidRPr="00A2470A">
              <w:rPr>
                <w:rFonts w:cs="Arial"/>
                <w:szCs w:val="18"/>
              </w:rPr>
              <w:t>25</w:t>
            </w:r>
          </w:p>
        </w:tc>
        <w:tc>
          <w:tcPr>
            <w:tcW w:w="344" w:type="pct"/>
            <w:shd w:val="clear" w:color="auto" w:fill="auto"/>
            <w:tcMar>
              <w:top w:w="15" w:type="dxa"/>
              <w:left w:w="81" w:type="dxa"/>
              <w:bottom w:w="0" w:type="dxa"/>
              <w:right w:w="81" w:type="dxa"/>
            </w:tcMar>
            <w:hideMark/>
          </w:tcPr>
          <w:p w14:paraId="3F360221" w14:textId="35F61D02" w:rsidR="001D79FD" w:rsidRPr="00A2470A" w:rsidRDefault="001D79FD" w:rsidP="00112DA3">
            <w:pPr>
              <w:pStyle w:val="TAC"/>
              <w:keepNext w:val="0"/>
              <w:keepLines w:val="0"/>
            </w:pPr>
            <w:r w:rsidRPr="00A2470A">
              <w:rPr>
                <w:rFonts w:cs="Arial"/>
                <w:szCs w:val="18"/>
              </w:rPr>
              <w:t>52</w:t>
            </w:r>
          </w:p>
        </w:tc>
        <w:tc>
          <w:tcPr>
            <w:tcW w:w="344" w:type="pct"/>
            <w:shd w:val="clear" w:color="auto" w:fill="auto"/>
            <w:tcMar>
              <w:top w:w="15" w:type="dxa"/>
              <w:left w:w="81" w:type="dxa"/>
              <w:bottom w:w="0" w:type="dxa"/>
              <w:right w:w="81" w:type="dxa"/>
            </w:tcMar>
            <w:hideMark/>
          </w:tcPr>
          <w:p w14:paraId="15FC926B" w14:textId="131CCE6D" w:rsidR="001D79FD" w:rsidRPr="00A2470A" w:rsidRDefault="001D79FD" w:rsidP="00112DA3">
            <w:pPr>
              <w:pStyle w:val="TAC"/>
              <w:keepNext w:val="0"/>
              <w:keepLines w:val="0"/>
            </w:pPr>
            <w:r w:rsidRPr="00A2470A">
              <w:rPr>
                <w:rFonts w:cs="Arial"/>
                <w:szCs w:val="18"/>
              </w:rPr>
              <w:t>79</w:t>
            </w:r>
          </w:p>
        </w:tc>
        <w:tc>
          <w:tcPr>
            <w:tcW w:w="301" w:type="pct"/>
            <w:shd w:val="clear" w:color="auto" w:fill="auto"/>
            <w:tcMar>
              <w:top w:w="15" w:type="dxa"/>
              <w:left w:w="81" w:type="dxa"/>
              <w:bottom w:w="0" w:type="dxa"/>
              <w:right w:w="81" w:type="dxa"/>
            </w:tcMar>
            <w:hideMark/>
          </w:tcPr>
          <w:p w14:paraId="1589D1F7" w14:textId="3C29E7A0" w:rsidR="001D79FD" w:rsidRPr="00A2470A" w:rsidRDefault="001D79FD" w:rsidP="00112DA3">
            <w:pPr>
              <w:pStyle w:val="TAC"/>
              <w:keepNext w:val="0"/>
              <w:keepLines w:val="0"/>
            </w:pPr>
            <w:r w:rsidRPr="00A2470A">
              <w:rPr>
                <w:rFonts w:cs="Arial"/>
                <w:szCs w:val="18"/>
              </w:rPr>
              <w:t>106</w:t>
            </w:r>
          </w:p>
        </w:tc>
        <w:tc>
          <w:tcPr>
            <w:tcW w:w="301" w:type="pct"/>
            <w:shd w:val="clear" w:color="auto" w:fill="auto"/>
            <w:tcMar>
              <w:top w:w="15" w:type="dxa"/>
              <w:left w:w="81" w:type="dxa"/>
              <w:bottom w:w="0" w:type="dxa"/>
              <w:right w:w="81" w:type="dxa"/>
            </w:tcMar>
            <w:hideMark/>
          </w:tcPr>
          <w:p w14:paraId="6348A1F5" w14:textId="749AD84C" w:rsidR="001D79FD" w:rsidRPr="00A2470A" w:rsidRDefault="001D79FD" w:rsidP="00112DA3">
            <w:pPr>
              <w:pStyle w:val="TAC"/>
              <w:keepNext w:val="0"/>
              <w:keepLines w:val="0"/>
            </w:pPr>
            <w:r w:rsidRPr="00A2470A">
              <w:rPr>
                <w:rFonts w:cs="Arial"/>
                <w:szCs w:val="18"/>
              </w:rPr>
              <w:t>133</w:t>
            </w:r>
          </w:p>
        </w:tc>
        <w:tc>
          <w:tcPr>
            <w:tcW w:w="302" w:type="pct"/>
          </w:tcPr>
          <w:p w14:paraId="747A1ACD" w14:textId="1561735E" w:rsidR="001D79FD" w:rsidRPr="00A2470A" w:rsidRDefault="001D79FD" w:rsidP="00112DA3">
            <w:pPr>
              <w:pStyle w:val="TAC"/>
              <w:keepNext w:val="0"/>
              <w:keepLines w:val="0"/>
            </w:pPr>
            <w:r w:rsidRPr="00A2470A">
              <w:rPr>
                <w:rFonts w:cs="Arial"/>
                <w:szCs w:val="18"/>
              </w:rPr>
              <w:t>160</w:t>
            </w:r>
          </w:p>
        </w:tc>
        <w:tc>
          <w:tcPr>
            <w:tcW w:w="301" w:type="pct"/>
            <w:tcMar>
              <w:top w:w="15" w:type="dxa"/>
              <w:left w:w="81" w:type="dxa"/>
              <w:bottom w:w="0" w:type="dxa"/>
              <w:right w:w="81" w:type="dxa"/>
            </w:tcMar>
            <w:hideMark/>
          </w:tcPr>
          <w:p w14:paraId="0B6332C5" w14:textId="79A6B32F" w:rsidR="001D79FD" w:rsidRPr="00A2470A" w:rsidRDefault="001D79FD" w:rsidP="00112DA3">
            <w:pPr>
              <w:pStyle w:val="TAC"/>
              <w:keepNext w:val="0"/>
              <w:keepLines w:val="0"/>
            </w:pPr>
            <w:r w:rsidRPr="00A2470A">
              <w:rPr>
                <w:rFonts w:cs="Arial"/>
                <w:szCs w:val="18"/>
              </w:rPr>
              <w:t>188</w:t>
            </w:r>
          </w:p>
        </w:tc>
        <w:tc>
          <w:tcPr>
            <w:tcW w:w="301" w:type="pct"/>
            <w:shd w:val="clear" w:color="auto" w:fill="auto"/>
          </w:tcPr>
          <w:p w14:paraId="7CF5BBB0" w14:textId="0B351C2C" w:rsidR="001D79FD" w:rsidRPr="00A2470A" w:rsidRDefault="001D79FD" w:rsidP="00112DA3">
            <w:pPr>
              <w:pStyle w:val="TAC"/>
              <w:keepNext w:val="0"/>
              <w:keepLines w:val="0"/>
            </w:pPr>
            <w:r w:rsidRPr="00A2470A">
              <w:rPr>
                <w:rFonts w:cs="Arial"/>
                <w:szCs w:val="18"/>
              </w:rPr>
              <w:t>216</w:t>
            </w:r>
          </w:p>
        </w:tc>
        <w:tc>
          <w:tcPr>
            <w:tcW w:w="302" w:type="pct"/>
            <w:tcMar>
              <w:top w:w="15" w:type="dxa"/>
              <w:left w:w="81" w:type="dxa"/>
              <w:bottom w:w="0" w:type="dxa"/>
              <w:right w:w="81" w:type="dxa"/>
            </w:tcMar>
            <w:hideMark/>
          </w:tcPr>
          <w:p w14:paraId="779F72A0" w14:textId="3348CB0F" w:rsidR="001D79FD" w:rsidRPr="00A2470A" w:rsidRDefault="001D79FD" w:rsidP="00112DA3">
            <w:pPr>
              <w:pStyle w:val="TAC"/>
              <w:keepNext w:val="0"/>
              <w:keepLines w:val="0"/>
            </w:pPr>
            <w:r w:rsidRPr="00A2470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3AFD53C5" w14:textId="239E2893" w:rsidR="001D79FD" w:rsidRPr="00A2470A" w:rsidRDefault="001D79FD" w:rsidP="00112DA3">
            <w:pPr>
              <w:pStyle w:val="TAC"/>
              <w:keepNext w:val="0"/>
              <w:keepLines w:val="0"/>
            </w:pPr>
            <w:r w:rsidRPr="00A2470A">
              <w:rPr>
                <w:rFonts w:cs="Arial"/>
                <w:szCs w:val="18"/>
              </w:rPr>
              <w:t>270</w:t>
            </w:r>
          </w:p>
        </w:tc>
        <w:tc>
          <w:tcPr>
            <w:tcW w:w="259" w:type="pct"/>
            <w:shd w:val="clear" w:color="auto" w:fill="auto"/>
          </w:tcPr>
          <w:p w14:paraId="238378EC" w14:textId="34D7D87A" w:rsidR="001D79FD" w:rsidRPr="00A2470A" w:rsidRDefault="001D79FD" w:rsidP="00112DA3">
            <w:pPr>
              <w:pStyle w:val="TAC"/>
              <w:keepNext w:val="0"/>
              <w:keepLines w:val="0"/>
            </w:pPr>
            <w:r w:rsidRPr="00A2470A">
              <w:rPr>
                <w:rFonts w:cs="Arial"/>
                <w:szCs w:val="18"/>
              </w:rPr>
              <w:t>N/A</w:t>
            </w:r>
          </w:p>
        </w:tc>
        <w:tc>
          <w:tcPr>
            <w:tcW w:w="259" w:type="pct"/>
            <w:tcMar>
              <w:top w:w="15" w:type="dxa"/>
              <w:left w:w="81" w:type="dxa"/>
              <w:bottom w:w="0" w:type="dxa"/>
              <w:right w:w="81" w:type="dxa"/>
            </w:tcMar>
            <w:hideMark/>
          </w:tcPr>
          <w:p w14:paraId="05C2ACBC" w14:textId="107C5551" w:rsidR="001D79FD" w:rsidRPr="00A2470A" w:rsidRDefault="001D79FD" w:rsidP="00112DA3">
            <w:pPr>
              <w:pStyle w:val="TAC"/>
              <w:keepNext w:val="0"/>
              <w:keepLines w:val="0"/>
            </w:pPr>
            <w:r w:rsidRPr="00A2470A">
              <w:rPr>
                <w:rFonts w:cs="Arial"/>
                <w:szCs w:val="18"/>
              </w:rPr>
              <w:t>N/A</w:t>
            </w:r>
          </w:p>
        </w:tc>
        <w:tc>
          <w:tcPr>
            <w:tcW w:w="258" w:type="pct"/>
            <w:shd w:val="clear" w:color="auto" w:fill="auto"/>
          </w:tcPr>
          <w:p w14:paraId="18696837" w14:textId="4B3EE03E" w:rsidR="001D79FD" w:rsidRPr="00A2470A" w:rsidRDefault="001D79FD" w:rsidP="00112DA3">
            <w:pPr>
              <w:pStyle w:val="TAC"/>
              <w:keepNext w:val="0"/>
              <w:keepLines w:val="0"/>
            </w:pPr>
            <w:r w:rsidRPr="00A2470A">
              <w:rPr>
                <w:rFonts w:cs="Arial"/>
                <w:szCs w:val="18"/>
              </w:rPr>
              <w:t>N/A</w:t>
            </w:r>
          </w:p>
        </w:tc>
        <w:tc>
          <w:tcPr>
            <w:tcW w:w="302" w:type="pct"/>
            <w:tcMar>
              <w:top w:w="15" w:type="dxa"/>
              <w:left w:w="81" w:type="dxa"/>
              <w:bottom w:w="0" w:type="dxa"/>
              <w:right w:w="81" w:type="dxa"/>
            </w:tcMar>
            <w:hideMark/>
          </w:tcPr>
          <w:p w14:paraId="1ECFB723" w14:textId="5D805B55" w:rsidR="001D79FD" w:rsidRPr="00A2470A" w:rsidRDefault="001D79FD" w:rsidP="00112DA3">
            <w:pPr>
              <w:pStyle w:val="TAC"/>
              <w:keepNext w:val="0"/>
              <w:keepLines w:val="0"/>
            </w:pPr>
            <w:r w:rsidRPr="00A2470A">
              <w:rPr>
                <w:rFonts w:cs="Arial"/>
                <w:szCs w:val="18"/>
              </w:rPr>
              <w:t>N/A</w:t>
            </w:r>
          </w:p>
        </w:tc>
        <w:tc>
          <w:tcPr>
            <w:tcW w:w="255" w:type="pct"/>
          </w:tcPr>
          <w:p w14:paraId="30BBA46E" w14:textId="49286340" w:rsidR="001D79FD" w:rsidRPr="00A2470A" w:rsidRDefault="001D79FD" w:rsidP="00112DA3">
            <w:pPr>
              <w:pStyle w:val="TAC"/>
              <w:keepNext w:val="0"/>
              <w:keepLines w:val="0"/>
              <w:rPr>
                <w:rFonts w:cs="Arial"/>
                <w:szCs w:val="18"/>
              </w:rPr>
            </w:pPr>
            <w:r w:rsidRPr="00A2470A">
              <w:t>N/A</w:t>
            </w:r>
          </w:p>
        </w:tc>
      </w:tr>
      <w:tr w:rsidR="001D79FD" w:rsidRPr="00A2470A" w14:paraId="4F9D27B4" w14:textId="69D58A82" w:rsidTr="00A2470A">
        <w:tc>
          <w:tcPr>
            <w:tcW w:w="287" w:type="pct"/>
            <w:shd w:val="clear" w:color="auto" w:fill="auto"/>
            <w:tcMar>
              <w:top w:w="15" w:type="dxa"/>
              <w:left w:w="81" w:type="dxa"/>
              <w:bottom w:w="0" w:type="dxa"/>
              <w:right w:w="81" w:type="dxa"/>
            </w:tcMar>
            <w:hideMark/>
          </w:tcPr>
          <w:p w14:paraId="2F9CB821" w14:textId="77777777" w:rsidR="001D79FD" w:rsidRPr="00A2470A" w:rsidRDefault="001D79FD" w:rsidP="00112DA3">
            <w:pPr>
              <w:pStyle w:val="TAC"/>
              <w:keepNext w:val="0"/>
              <w:keepLines w:val="0"/>
            </w:pPr>
            <w:r w:rsidRPr="00A2470A">
              <w:t>30</w:t>
            </w:r>
          </w:p>
        </w:tc>
        <w:tc>
          <w:tcPr>
            <w:tcW w:w="313" w:type="pct"/>
          </w:tcPr>
          <w:p w14:paraId="42D16035" w14:textId="5C7BEF87"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2A508C9A" w14:textId="0FEE44C8"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6F2EB5C7" w14:textId="779A9633" w:rsidR="001D79FD" w:rsidRPr="00A2470A" w:rsidRDefault="001D79FD" w:rsidP="00112DA3">
            <w:pPr>
              <w:pStyle w:val="TAC"/>
              <w:keepNext w:val="0"/>
              <w:keepLines w:val="0"/>
            </w:pPr>
            <w:r w:rsidRPr="00A2470A">
              <w:rPr>
                <w:rFonts w:cs="Arial"/>
                <w:szCs w:val="18"/>
              </w:rPr>
              <w:t>24</w:t>
            </w:r>
          </w:p>
        </w:tc>
        <w:tc>
          <w:tcPr>
            <w:tcW w:w="344" w:type="pct"/>
            <w:shd w:val="clear" w:color="auto" w:fill="auto"/>
            <w:tcMar>
              <w:top w:w="15" w:type="dxa"/>
              <w:left w:w="81" w:type="dxa"/>
              <w:bottom w:w="0" w:type="dxa"/>
              <w:right w:w="81" w:type="dxa"/>
            </w:tcMar>
            <w:hideMark/>
          </w:tcPr>
          <w:p w14:paraId="6E007838" w14:textId="75632E93" w:rsidR="001D79FD" w:rsidRPr="00A2470A" w:rsidRDefault="001D79FD" w:rsidP="00112DA3">
            <w:pPr>
              <w:pStyle w:val="TAC"/>
              <w:keepNext w:val="0"/>
              <w:keepLines w:val="0"/>
            </w:pPr>
            <w:r w:rsidRPr="00A2470A">
              <w:rPr>
                <w:rFonts w:cs="Arial"/>
                <w:szCs w:val="18"/>
              </w:rPr>
              <w:t>38</w:t>
            </w:r>
          </w:p>
        </w:tc>
        <w:tc>
          <w:tcPr>
            <w:tcW w:w="301" w:type="pct"/>
            <w:shd w:val="clear" w:color="auto" w:fill="auto"/>
            <w:tcMar>
              <w:top w:w="15" w:type="dxa"/>
              <w:left w:w="81" w:type="dxa"/>
              <w:bottom w:w="0" w:type="dxa"/>
              <w:right w:w="81" w:type="dxa"/>
            </w:tcMar>
            <w:hideMark/>
          </w:tcPr>
          <w:p w14:paraId="2310EFF6" w14:textId="5D63FB8C" w:rsidR="001D79FD" w:rsidRPr="00A2470A" w:rsidRDefault="001D79FD" w:rsidP="00112DA3">
            <w:pPr>
              <w:pStyle w:val="TAC"/>
              <w:keepNext w:val="0"/>
              <w:keepLines w:val="0"/>
            </w:pPr>
            <w:r w:rsidRPr="00A2470A">
              <w:rPr>
                <w:rFonts w:cs="Arial"/>
                <w:szCs w:val="18"/>
              </w:rPr>
              <w:t>51</w:t>
            </w:r>
          </w:p>
        </w:tc>
        <w:tc>
          <w:tcPr>
            <w:tcW w:w="301" w:type="pct"/>
            <w:shd w:val="clear" w:color="auto" w:fill="auto"/>
            <w:tcMar>
              <w:top w:w="15" w:type="dxa"/>
              <w:left w:w="81" w:type="dxa"/>
              <w:bottom w:w="0" w:type="dxa"/>
              <w:right w:w="81" w:type="dxa"/>
            </w:tcMar>
            <w:hideMark/>
          </w:tcPr>
          <w:p w14:paraId="5BD26E55" w14:textId="671A2048" w:rsidR="001D79FD" w:rsidRPr="00A2470A" w:rsidRDefault="001D79FD" w:rsidP="00112DA3">
            <w:pPr>
              <w:pStyle w:val="TAC"/>
              <w:keepNext w:val="0"/>
              <w:keepLines w:val="0"/>
            </w:pPr>
            <w:r w:rsidRPr="00A2470A">
              <w:rPr>
                <w:rFonts w:cs="Arial"/>
                <w:szCs w:val="18"/>
              </w:rPr>
              <w:t>65</w:t>
            </w:r>
          </w:p>
        </w:tc>
        <w:tc>
          <w:tcPr>
            <w:tcW w:w="302" w:type="pct"/>
          </w:tcPr>
          <w:p w14:paraId="32DF9509" w14:textId="135A9116" w:rsidR="001D79FD" w:rsidRPr="00A2470A" w:rsidRDefault="001D79FD" w:rsidP="00112DA3">
            <w:pPr>
              <w:pStyle w:val="TAC"/>
              <w:keepNext w:val="0"/>
              <w:keepLines w:val="0"/>
            </w:pPr>
            <w:r w:rsidRPr="00A2470A">
              <w:rPr>
                <w:rFonts w:cs="Arial"/>
                <w:szCs w:val="18"/>
              </w:rPr>
              <w:t>78</w:t>
            </w:r>
          </w:p>
        </w:tc>
        <w:tc>
          <w:tcPr>
            <w:tcW w:w="301" w:type="pct"/>
            <w:tcMar>
              <w:top w:w="15" w:type="dxa"/>
              <w:left w:w="81" w:type="dxa"/>
              <w:bottom w:w="0" w:type="dxa"/>
              <w:right w:w="81" w:type="dxa"/>
            </w:tcMar>
            <w:hideMark/>
          </w:tcPr>
          <w:p w14:paraId="46655229" w14:textId="0EEE3DE3" w:rsidR="001D79FD" w:rsidRPr="00A2470A" w:rsidRDefault="001D79FD" w:rsidP="00112DA3">
            <w:pPr>
              <w:pStyle w:val="TAC"/>
              <w:keepNext w:val="0"/>
              <w:keepLines w:val="0"/>
            </w:pPr>
            <w:r w:rsidRPr="00A2470A">
              <w:rPr>
                <w:rFonts w:cs="Arial"/>
                <w:szCs w:val="18"/>
              </w:rPr>
              <w:t>92</w:t>
            </w:r>
          </w:p>
        </w:tc>
        <w:tc>
          <w:tcPr>
            <w:tcW w:w="301" w:type="pct"/>
            <w:shd w:val="clear" w:color="auto" w:fill="auto"/>
          </w:tcPr>
          <w:p w14:paraId="12F23E0B" w14:textId="64C8F578" w:rsidR="001D79FD" w:rsidRPr="00A2470A" w:rsidRDefault="001D79FD" w:rsidP="00112DA3">
            <w:pPr>
              <w:pStyle w:val="TAC"/>
              <w:keepNext w:val="0"/>
              <w:keepLines w:val="0"/>
            </w:pPr>
            <w:r w:rsidRPr="00A2470A">
              <w:rPr>
                <w:rFonts w:cs="Arial"/>
                <w:szCs w:val="18"/>
              </w:rPr>
              <w:t>106</w:t>
            </w:r>
          </w:p>
        </w:tc>
        <w:tc>
          <w:tcPr>
            <w:tcW w:w="302" w:type="pct"/>
            <w:tcMar>
              <w:top w:w="15" w:type="dxa"/>
              <w:left w:w="81" w:type="dxa"/>
              <w:bottom w:w="0" w:type="dxa"/>
              <w:right w:w="81" w:type="dxa"/>
            </w:tcMar>
            <w:hideMark/>
          </w:tcPr>
          <w:p w14:paraId="380DCB35" w14:textId="55CB6D23" w:rsidR="001D79FD" w:rsidRPr="00A2470A" w:rsidRDefault="001D79FD" w:rsidP="00112DA3">
            <w:pPr>
              <w:pStyle w:val="TAC"/>
              <w:keepNext w:val="0"/>
              <w:keepLines w:val="0"/>
            </w:pPr>
            <w:r w:rsidRPr="00A2470A">
              <w:rPr>
                <w:rFonts w:cs="Arial"/>
                <w:szCs w:val="18"/>
              </w:rPr>
              <w:t>119</w:t>
            </w:r>
          </w:p>
        </w:tc>
        <w:tc>
          <w:tcPr>
            <w:tcW w:w="258" w:type="pct"/>
            <w:shd w:val="clear" w:color="auto" w:fill="auto"/>
            <w:tcMar>
              <w:top w:w="15" w:type="dxa"/>
              <w:left w:w="81" w:type="dxa"/>
              <w:bottom w:w="0" w:type="dxa"/>
              <w:right w:w="81" w:type="dxa"/>
            </w:tcMar>
            <w:hideMark/>
          </w:tcPr>
          <w:p w14:paraId="043981B4" w14:textId="019B6D90" w:rsidR="001D79FD" w:rsidRPr="00A2470A" w:rsidRDefault="001D79FD" w:rsidP="00112DA3">
            <w:pPr>
              <w:pStyle w:val="TAC"/>
              <w:keepNext w:val="0"/>
              <w:keepLines w:val="0"/>
            </w:pPr>
            <w:r w:rsidRPr="00A2470A">
              <w:rPr>
                <w:rFonts w:cs="Arial"/>
                <w:szCs w:val="18"/>
              </w:rPr>
              <w:t>133</w:t>
            </w:r>
          </w:p>
        </w:tc>
        <w:tc>
          <w:tcPr>
            <w:tcW w:w="259" w:type="pct"/>
            <w:shd w:val="clear" w:color="auto" w:fill="auto"/>
          </w:tcPr>
          <w:p w14:paraId="2D319AE0" w14:textId="5FA259F9" w:rsidR="001D79FD" w:rsidRPr="00A2470A" w:rsidRDefault="001D79FD" w:rsidP="00112DA3">
            <w:pPr>
              <w:pStyle w:val="TAC"/>
              <w:keepNext w:val="0"/>
              <w:keepLines w:val="0"/>
            </w:pPr>
            <w:r w:rsidRPr="00A2470A">
              <w:rPr>
                <w:rFonts w:cs="Arial"/>
                <w:szCs w:val="18"/>
              </w:rPr>
              <w:t>162</w:t>
            </w:r>
          </w:p>
        </w:tc>
        <w:tc>
          <w:tcPr>
            <w:tcW w:w="259" w:type="pct"/>
            <w:tcMar>
              <w:top w:w="15" w:type="dxa"/>
              <w:left w:w="81" w:type="dxa"/>
              <w:bottom w:w="0" w:type="dxa"/>
              <w:right w:w="81" w:type="dxa"/>
            </w:tcMar>
            <w:hideMark/>
          </w:tcPr>
          <w:p w14:paraId="630F5DF6" w14:textId="4966A503" w:rsidR="001D79FD" w:rsidRPr="00A2470A" w:rsidRDefault="001D79FD" w:rsidP="00112DA3">
            <w:pPr>
              <w:pStyle w:val="TAC"/>
              <w:keepNext w:val="0"/>
              <w:keepLines w:val="0"/>
            </w:pPr>
            <w:r w:rsidRPr="00A2470A">
              <w:rPr>
                <w:rFonts w:cs="Arial"/>
                <w:szCs w:val="18"/>
              </w:rPr>
              <w:t>189</w:t>
            </w:r>
          </w:p>
        </w:tc>
        <w:tc>
          <w:tcPr>
            <w:tcW w:w="258" w:type="pct"/>
            <w:shd w:val="clear" w:color="auto" w:fill="auto"/>
          </w:tcPr>
          <w:p w14:paraId="5F94975C" w14:textId="6C9EA62A" w:rsidR="001D79FD" w:rsidRPr="00A2470A" w:rsidRDefault="001D79FD" w:rsidP="00112DA3">
            <w:pPr>
              <w:pStyle w:val="TAC"/>
              <w:keepNext w:val="0"/>
              <w:keepLines w:val="0"/>
            </w:pPr>
            <w:r w:rsidRPr="00A2470A">
              <w:rPr>
                <w:rFonts w:cs="Arial"/>
                <w:szCs w:val="18"/>
              </w:rPr>
              <w:t>217</w:t>
            </w:r>
          </w:p>
        </w:tc>
        <w:tc>
          <w:tcPr>
            <w:tcW w:w="302" w:type="pct"/>
            <w:tcMar>
              <w:top w:w="15" w:type="dxa"/>
              <w:left w:w="81" w:type="dxa"/>
              <w:bottom w:w="0" w:type="dxa"/>
              <w:right w:w="81" w:type="dxa"/>
            </w:tcMar>
            <w:hideMark/>
          </w:tcPr>
          <w:p w14:paraId="627F7AF6" w14:textId="1080F6A2" w:rsidR="001D79FD" w:rsidRPr="00A2470A" w:rsidRDefault="001D79FD" w:rsidP="00112DA3">
            <w:pPr>
              <w:pStyle w:val="TAC"/>
              <w:keepNext w:val="0"/>
              <w:keepLines w:val="0"/>
            </w:pPr>
            <w:r w:rsidRPr="00A2470A">
              <w:rPr>
                <w:rFonts w:cs="Arial"/>
                <w:szCs w:val="18"/>
              </w:rPr>
              <w:t>245</w:t>
            </w:r>
          </w:p>
        </w:tc>
        <w:tc>
          <w:tcPr>
            <w:tcW w:w="255" w:type="pct"/>
          </w:tcPr>
          <w:p w14:paraId="402F8334" w14:textId="2D7467A4" w:rsidR="001D79FD" w:rsidRPr="00A2470A" w:rsidRDefault="001D79FD" w:rsidP="00112DA3">
            <w:pPr>
              <w:pStyle w:val="TAC"/>
              <w:keepNext w:val="0"/>
              <w:keepLines w:val="0"/>
              <w:rPr>
                <w:rFonts w:cs="Arial"/>
                <w:szCs w:val="18"/>
              </w:rPr>
            </w:pPr>
            <w:r w:rsidRPr="00A2470A">
              <w:t>273</w:t>
            </w:r>
          </w:p>
        </w:tc>
      </w:tr>
      <w:tr w:rsidR="001D79FD" w:rsidRPr="00A2470A" w14:paraId="5A90C54D" w14:textId="316D97DB" w:rsidTr="00A2470A">
        <w:tc>
          <w:tcPr>
            <w:tcW w:w="287" w:type="pct"/>
            <w:shd w:val="clear" w:color="auto" w:fill="auto"/>
            <w:tcMar>
              <w:top w:w="15" w:type="dxa"/>
              <w:left w:w="81" w:type="dxa"/>
              <w:bottom w:w="0" w:type="dxa"/>
              <w:right w:w="81" w:type="dxa"/>
            </w:tcMar>
            <w:hideMark/>
          </w:tcPr>
          <w:p w14:paraId="5B08F34A" w14:textId="77777777" w:rsidR="001D79FD" w:rsidRPr="00A2470A" w:rsidRDefault="001D79FD" w:rsidP="00112DA3">
            <w:pPr>
              <w:pStyle w:val="TAC"/>
              <w:keepNext w:val="0"/>
              <w:keepLines w:val="0"/>
            </w:pPr>
            <w:r w:rsidRPr="00A2470A">
              <w:t>60</w:t>
            </w:r>
          </w:p>
        </w:tc>
        <w:tc>
          <w:tcPr>
            <w:tcW w:w="313" w:type="pct"/>
          </w:tcPr>
          <w:p w14:paraId="31D68B76" w14:textId="19A0F320"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016A41FE" w14:textId="7564A9E4" w:rsidR="001D79FD" w:rsidRPr="00A2470A" w:rsidRDefault="001D79FD" w:rsidP="00112DA3">
            <w:pPr>
              <w:pStyle w:val="TAC"/>
              <w:keepNext w:val="0"/>
              <w:keepLines w:val="0"/>
            </w:pPr>
            <w:r w:rsidRPr="00A2470A">
              <w:rPr>
                <w:rFonts w:cs="Arial"/>
                <w:szCs w:val="18"/>
              </w:rPr>
              <w:t>N/A</w:t>
            </w:r>
          </w:p>
        </w:tc>
        <w:tc>
          <w:tcPr>
            <w:tcW w:w="344" w:type="pct"/>
            <w:shd w:val="clear" w:color="auto" w:fill="auto"/>
            <w:tcMar>
              <w:top w:w="15" w:type="dxa"/>
              <w:left w:w="81" w:type="dxa"/>
              <w:bottom w:w="0" w:type="dxa"/>
              <w:right w:w="81" w:type="dxa"/>
            </w:tcMar>
            <w:hideMark/>
          </w:tcPr>
          <w:p w14:paraId="64725429" w14:textId="7DEF92D3"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11138D27" w14:textId="44C0EDA7" w:rsidR="001D79FD" w:rsidRPr="00A2470A" w:rsidRDefault="001D79FD" w:rsidP="00112DA3">
            <w:pPr>
              <w:pStyle w:val="TAC"/>
              <w:keepNext w:val="0"/>
              <w:keepLines w:val="0"/>
            </w:pPr>
            <w:r w:rsidRPr="00A2470A">
              <w:rPr>
                <w:rFonts w:cs="Arial"/>
                <w:szCs w:val="18"/>
              </w:rPr>
              <w:t>18</w:t>
            </w:r>
          </w:p>
        </w:tc>
        <w:tc>
          <w:tcPr>
            <w:tcW w:w="301" w:type="pct"/>
            <w:shd w:val="clear" w:color="auto" w:fill="auto"/>
            <w:tcMar>
              <w:top w:w="15" w:type="dxa"/>
              <w:left w:w="81" w:type="dxa"/>
              <w:bottom w:w="0" w:type="dxa"/>
              <w:right w:w="81" w:type="dxa"/>
            </w:tcMar>
            <w:hideMark/>
          </w:tcPr>
          <w:p w14:paraId="361AD175" w14:textId="538D4DCC" w:rsidR="001D79FD" w:rsidRPr="00A2470A" w:rsidRDefault="001D79FD" w:rsidP="00112DA3">
            <w:pPr>
              <w:pStyle w:val="TAC"/>
              <w:keepNext w:val="0"/>
              <w:keepLines w:val="0"/>
            </w:pPr>
            <w:r w:rsidRPr="00A2470A">
              <w:rPr>
                <w:rFonts w:cs="Arial"/>
                <w:szCs w:val="18"/>
              </w:rPr>
              <w:t>24</w:t>
            </w:r>
          </w:p>
        </w:tc>
        <w:tc>
          <w:tcPr>
            <w:tcW w:w="301" w:type="pct"/>
            <w:shd w:val="clear" w:color="auto" w:fill="auto"/>
            <w:tcMar>
              <w:top w:w="15" w:type="dxa"/>
              <w:left w:w="81" w:type="dxa"/>
              <w:bottom w:w="0" w:type="dxa"/>
              <w:right w:w="81" w:type="dxa"/>
            </w:tcMar>
            <w:hideMark/>
          </w:tcPr>
          <w:p w14:paraId="3DE24980" w14:textId="49E5D87C" w:rsidR="001D79FD" w:rsidRPr="00A2470A" w:rsidRDefault="001D79FD" w:rsidP="00112DA3">
            <w:pPr>
              <w:pStyle w:val="TAC"/>
              <w:keepNext w:val="0"/>
              <w:keepLines w:val="0"/>
            </w:pPr>
            <w:r w:rsidRPr="00A2470A">
              <w:rPr>
                <w:rFonts w:cs="Arial"/>
                <w:szCs w:val="18"/>
              </w:rPr>
              <w:t>31</w:t>
            </w:r>
          </w:p>
        </w:tc>
        <w:tc>
          <w:tcPr>
            <w:tcW w:w="302" w:type="pct"/>
          </w:tcPr>
          <w:p w14:paraId="2D2A7EBB" w14:textId="7E4F5EF6" w:rsidR="001D79FD" w:rsidRPr="00A2470A" w:rsidRDefault="001D79FD" w:rsidP="00112DA3">
            <w:pPr>
              <w:pStyle w:val="TAC"/>
              <w:keepNext w:val="0"/>
              <w:keepLines w:val="0"/>
            </w:pPr>
            <w:r w:rsidRPr="00A2470A">
              <w:rPr>
                <w:rFonts w:cs="Arial"/>
                <w:szCs w:val="18"/>
              </w:rPr>
              <w:t>38</w:t>
            </w:r>
          </w:p>
        </w:tc>
        <w:tc>
          <w:tcPr>
            <w:tcW w:w="301" w:type="pct"/>
            <w:tcMar>
              <w:top w:w="15" w:type="dxa"/>
              <w:left w:w="81" w:type="dxa"/>
              <w:bottom w:w="0" w:type="dxa"/>
              <w:right w:w="81" w:type="dxa"/>
            </w:tcMar>
            <w:hideMark/>
          </w:tcPr>
          <w:p w14:paraId="524C8D7F" w14:textId="47FE9E38" w:rsidR="001D79FD" w:rsidRPr="00A2470A" w:rsidRDefault="001D79FD" w:rsidP="00112DA3">
            <w:pPr>
              <w:pStyle w:val="TAC"/>
              <w:keepNext w:val="0"/>
              <w:keepLines w:val="0"/>
            </w:pPr>
            <w:r w:rsidRPr="00A2470A">
              <w:rPr>
                <w:rFonts w:cs="Arial"/>
                <w:szCs w:val="18"/>
              </w:rPr>
              <w:t>44</w:t>
            </w:r>
          </w:p>
        </w:tc>
        <w:tc>
          <w:tcPr>
            <w:tcW w:w="301" w:type="pct"/>
            <w:shd w:val="clear" w:color="auto" w:fill="auto"/>
          </w:tcPr>
          <w:p w14:paraId="078F0581" w14:textId="0E08A9A8" w:rsidR="001D79FD" w:rsidRPr="00A2470A" w:rsidRDefault="001D79FD" w:rsidP="00112DA3">
            <w:pPr>
              <w:pStyle w:val="TAC"/>
              <w:keepNext w:val="0"/>
              <w:keepLines w:val="0"/>
            </w:pPr>
            <w:r w:rsidRPr="00A2470A">
              <w:rPr>
                <w:rFonts w:cs="Arial"/>
                <w:szCs w:val="18"/>
              </w:rPr>
              <w:t>51</w:t>
            </w:r>
          </w:p>
        </w:tc>
        <w:tc>
          <w:tcPr>
            <w:tcW w:w="302" w:type="pct"/>
            <w:tcMar>
              <w:top w:w="15" w:type="dxa"/>
              <w:left w:w="81" w:type="dxa"/>
              <w:bottom w:w="0" w:type="dxa"/>
              <w:right w:w="81" w:type="dxa"/>
            </w:tcMar>
            <w:hideMark/>
          </w:tcPr>
          <w:p w14:paraId="5DDD1880" w14:textId="17F95ACC" w:rsidR="001D79FD" w:rsidRPr="00A2470A" w:rsidRDefault="001D79FD" w:rsidP="00112DA3">
            <w:pPr>
              <w:pStyle w:val="TAC"/>
              <w:keepNext w:val="0"/>
              <w:keepLines w:val="0"/>
            </w:pPr>
            <w:r w:rsidRPr="00A2470A">
              <w:rPr>
                <w:rFonts w:cs="Arial"/>
                <w:szCs w:val="18"/>
              </w:rPr>
              <w:t>58</w:t>
            </w:r>
          </w:p>
        </w:tc>
        <w:tc>
          <w:tcPr>
            <w:tcW w:w="258" w:type="pct"/>
            <w:shd w:val="clear" w:color="auto" w:fill="auto"/>
            <w:tcMar>
              <w:top w:w="15" w:type="dxa"/>
              <w:left w:w="81" w:type="dxa"/>
              <w:bottom w:w="0" w:type="dxa"/>
              <w:right w:w="81" w:type="dxa"/>
            </w:tcMar>
            <w:hideMark/>
          </w:tcPr>
          <w:p w14:paraId="0601DEC4" w14:textId="78B46BBE" w:rsidR="001D79FD" w:rsidRPr="00A2470A" w:rsidRDefault="001D79FD" w:rsidP="00112DA3">
            <w:pPr>
              <w:pStyle w:val="TAC"/>
              <w:keepNext w:val="0"/>
              <w:keepLines w:val="0"/>
            </w:pPr>
            <w:r w:rsidRPr="00A2470A">
              <w:rPr>
                <w:rFonts w:cs="Arial"/>
                <w:szCs w:val="18"/>
              </w:rPr>
              <w:t>65</w:t>
            </w:r>
          </w:p>
        </w:tc>
        <w:tc>
          <w:tcPr>
            <w:tcW w:w="259" w:type="pct"/>
            <w:shd w:val="clear" w:color="auto" w:fill="auto"/>
          </w:tcPr>
          <w:p w14:paraId="10CBA6C6" w14:textId="6FFFAC97" w:rsidR="001D79FD" w:rsidRPr="00A2470A" w:rsidRDefault="001D79FD" w:rsidP="00112DA3">
            <w:pPr>
              <w:pStyle w:val="TAC"/>
              <w:keepNext w:val="0"/>
              <w:keepLines w:val="0"/>
            </w:pPr>
            <w:r w:rsidRPr="00A2470A">
              <w:rPr>
                <w:rFonts w:cs="Arial"/>
                <w:szCs w:val="18"/>
              </w:rPr>
              <w:t>79</w:t>
            </w:r>
          </w:p>
        </w:tc>
        <w:tc>
          <w:tcPr>
            <w:tcW w:w="259" w:type="pct"/>
            <w:tcMar>
              <w:top w:w="15" w:type="dxa"/>
              <w:left w:w="81" w:type="dxa"/>
              <w:bottom w:w="0" w:type="dxa"/>
              <w:right w:w="81" w:type="dxa"/>
            </w:tcMar>
            <w:hideMark/>
          </w:tcPr>
          <w:p w14:paraId="6FC9BBCA" w14:textId="42E924EE" w:rsidR="001D79FD" w:rsidRPr="00A2470A" w:rsidRDefault="001D79FD" w:rsidP="00112DA3">
            <w:pPr>
              <w:pStyle w:val="TAC"/>
              <w:keepNext w:val="0"/>
              <w:keepLines w:val="0"/>
            </w:pPr>
            <w:r w:rsidRPr="00A2470A">
              <w:rPr>
                <w:rFonts w:cs="Arial"/>
                <w:szCs w:val="18"/>
              </w:rPr>
              <w:t>93</w:t>
            </w:r>
          </w:p>
        </w:tc>
        <w:tc>
          <w:tcPr>
            <w:tcW w:w="258" w:type="pct"/>
            <w:shd w:val="clear" w:color="auto" w:fill="auto"/>
          </w:tcPr>
          <w:p w14:paraId="293627A0" w14:textId="3153D1C7" w:rsidR="001D79FD" w:rsidRPr="00A2470A" w:rsidRDefault="001D79FD" w:rsidP="00112DA3">
            <w:pPr>
              <w:pStyle w:val="TAC"/>
              <w:keepNext w:val="0"/>
              <w:keepLines w:val="0"/>
            </w:pPr>
            <w:r w:rsidRPr="00A2470A">
              <w:rPr>
                <w:rFonts w:cs="Arial"/>
                <w:szCs w:val="18"/>
              </w:rPr>
              <w:t>107</w:t>
            </w:r>
          </w:p>
        </w:tc>
        <w:tc>
          <w:tcPr>
            <w:tcW w:w="302" w:type="pct"/>
            <w:tcMar>
              <w:top w:w="15" w:type="dxa"/>
              <w:left w:w="81" w:type="dxa"/>
              <w:bottom w:w="0" w:type="dxa"/>
              <w:right w:w="81" w:type="dxa"/>
            </w:tcMar>
            <w:hideMark/>
          </w:tcPr>
          <w:p w14:paraId="1D9AE6B1" w14:textId="5A505DDC" w:rsidR="001D79FD" w:rsidRPr="00A2470A" w:rsidRDefault="001D79FD" w:rsidP="00112DA3">
            <w:pPr>
              <w:pStyle w:val="TAC"/>
              <w:keepNext w:val="0"/>
              <w:keepLines w:val="0"/>
            </w:pPr>
            <w:r w:rsidRPr="00A2470A">
              <w:rPr>
                <w:rFonts w:cs="Arial"/>
                <w:szCs w:val="18"/>
              </w:rPr>
              <w:t>121</w:t>
            </w:r>
          </w:p>
        </w:tc>
        <w:tc>
          <w:tcPr>
            <w:tcW w:w="255" w:type="pct"/>
          </w:tcPr>
          <w:p w14:paraId="54678439" w14:textId="65B8CCCD" w:rsidR="001D79FD" w:rsidRPr="00A2470A" w:rsidRDefault="001D79FD" w:rsidP="00112DA3">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16" w:name="_Toc21344196"/>
      <w:bookmarkStart w:id="517" w:name="_Toc29801680"/>
      <w:bookmarkStart w:id="518" w:name="_Toc29802104"/>
      <w:bookmarkStart w:id="519" w:name="_Toc29802729"/>
      <w:bookmarkStart w:id="520" w:name="_Toc36107471"/>
      <w:bookmarkStart w:id="521" w:name="_Toc37251230"/>
      <w:bookmarkStart w:id="522" w:name="_Toc45888016"/>
      <w:bookmarkStart w:id="523" w:name="_Toc45888615"/>
      <w:bookmarkStart w:id="524" w:name="_Toc61367255"/>
      <w:bookmarkStart w:id="525" w:name="_Toc61372638"/>
      <w:bookmarkStart w:id="526" w:name="_Toc68230578"/>
      <w:bookmarkStart w:id="527" w:name="_Toc69083991"/>
      <w:bookmarkStart w:id="528" w:name="_Toc75466998"/>
      <w:bookmarkStart w:id="529" w:name="_Toc76509020"/>
      <w:bookmarkStart w:id="530" w:name="_Toc76718010"/>
      <w:bookmarkStart w:id="531" w:name="_Toc83580320"/>
      <w:bookmarkStart w:id="532" w:name="_Toc84404829"/>
      <w:bookmarkStart w:id="533" w:name="_Toc84413438"/>
      <w:r w:rsidRPr="00A2470A">
        <w:t>5.3.3</w:t>
      </w:r>
      <w:r w:rsidRPr="00A2470A">
        <w:tab/>
        <w:t>Minimum guardband and transmission bandwidth configuration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474343CC" w14:textId="77777777" w:rsidR="00A1115A" w:rsidRPr="00A2470A" w:rsidRDefault="00A1115A" w:rsidP="00112DA3">
      <w:pPr>
        <w:rPr>
          <w:rFonts w:eastAsia="Yu Mincho"/>
        </w:rPr>
      </w:pPr>
      <w:r w:rsidRPr="00A2470A">
        <w:rPr>
          <w:rFonts w:eastAsia="Yu Mincho"/>
        </w:rPr>
        <w:t>The minimum guardband for each UE channel bandwidth and SCS is specified in Table 5.3.3-1,</w:t>
      </w:r>
    </w:p>
    <w:p w14:paraId="7A8CB5FC" w14:textId="77777777" w:rsidR="00A1115A" w:rsidRPr="00A2470A" w:rsidRDefault="00A1115A" w:rsidP="00112DA3">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05"/>
        <w:gridCol w:w="911"/>
        <w:gridCol w:w="911"/>
        <w:gridCol w:w="862"/>
        <w:gridCol w:w="982"/>
        <w:gridCol w:w="857"/>
        <w:gridCol w:w="862"/>
        <w:gridCol w:w="982"/>
        <w:gridCol w:w="857"/>
        <w:gridCol w:w="862"/>
        <w:gridCol w:w="857"/>
        <w:gridCol w:w="737"/>
        <w:gridCol w:w="737"/>
        <w:gridCol w:w="740"/>
        <w:gridCol w:w="737"/>
        <w:gridCol w:w="857"/>
        <w:gridCol w:w="722"/>
      </w:tblGrid>
      <w:tr w:rsidR="001D79FD" w:rsidRPr="00A2470A" w14:paraId="76B0C23F" w14:textId="77777777" w:rsidTr="00A2470A">
        <w:tc>
          <w:tcPr>
            <w:tcW w:w="282" w:type="pct"/>
            <w:shd w:val="clear" w:color="auto" w:fill="auto"/>
            <w:tcMar>
              <w:top w:w="15" w:type="dxa"/>
              <w:left w:w="81" w:type="dxa"/>
              <w:bottom w:w="0" w:type="dxa"/>
              <w:right w:w="81" w:type="dxa"/>
            </w:tcMar>
            <w:hideMark/>
          </w:tcPr>
          <w:p w14:paraId="032E6C54" w14:textId="5B8200F9" w:rsidR="001D79FD" w:rsidRPr="00A2470A" w:rsidRDefault="001D79FD" w:rsidP="00112DA3">
            <w:pPr>
              <w:pStyle w:val="TAH"/>
              <w:keepNext w:val="0"/>
              <w:keepLines w:val="0"/>
            </w:pPr>
            <w:r w:rsidRPr="00A2470A">
              <w:t>SCS</w:t>
            </w:r>
            <w:r w:rsidR="00A2470A">
              <w:t xml:space="preserve"> </w:t>
            </w:r>
            <w:r w:rsidRPr="00A2470A">
              <w:t>(kHz)</w:t>
            </w:r>
          </w:p>
        </w:tc>
        <w:tc>
          <w:tcPr>
            <w:tcW w:w="319" w:type="pct"/>
          </w:tcPr>
          <w:p w14:paraId="543E5D02" w14:textId="77777777" w:rsidR="001D79FD" w:rsidRPr="00A2470A" w:rsidRDefault="001D79FD" w:rsidP="00112DA3">
            <w:pPr>
              <w:pStyle w:val="TAH"/>
              <w:keepNext w:val="0"/>
              <w:keepLines w:val="0"/>
              <w:rPr>
                <w:rFonts w:cs="Arial"/>
                <w:szCs w:val="18"/>
              </w:rPr>
            </w:pPr>
            <w:r w:rsidRPr="00A2470A">
              <w:rPr>
                <w:rFonts w:cs="Arial"/>
                <w:szCs w:val="18"/>
              </w:rPr>
              <w:t>3</w:t>
            </w:r>
          </w:p>
          <w:p w14:paraId="1783E47D" w14:textId="778309A3" w:rsidR="001D79FD" w:rsidRPr="00A2470A" w:rsidRDefault="001D79FD" w:rsidP="00112DA3">
            <w:pPr>
              <w:pStyle w:val="TAH"/>
              <w:keepNext w:val="0"/>
              <w:keepLines w:val="0"/>
              <w:rPr>
                <w:rFonts w:cs="Arial"/>
                <w:szCs w:val="18"/>
              </w:rPr>
            </w:pPr>
            <w:r w:rsidRPr="00A2470A">
              <w:rPr>
                <w:rFonts w:cs="Arial"/>
                <w:szCs w:val="18"/>
              </w:rPr>
              <w:t>MHz</w:t>
            </w:r>
          </w:p>
        </w:tc>
        <w:tc>
          <w:tcPr>
            <w:tcW w:w="319" w:type="pct"/>
            <w:shd w:val="clear" w:color="auto" w:fill="auto"/>
            <w:tcMar>
              <w:top w:w="15" w:type="dxa"/>
              <w:left w:w="81" w:type="dxa"/>
              <w:bottom w:w="0" w:type="dxa"/>
              <w:right w:w="81" w:type="dxa"/>
            </w:tcMar>
            <w:hideMark/>
          </w:tcPr>
          <w:p w14:paraId="398DC9C4" w14:textId="2B23CD33" w:rsidR="001D79FD" w:rsidRPr="00A2470A" w:rsidRDefault="001D79FD" w:rsidP="00112DA3">
            <w:pPr>
              <w:pStyle w:val="TAH"/>
              <w:keepNext w:val="0"/>
              <w:keepLines w:val="0"/>
              <w:rPr>
                <w:rFonts w:cs="Arial"/>
                <w:szCs w:val="18"/>
              </w:rPr>
            </w:pPr>
            <w:r w:rsidRPr="00A2470A">
              <w:rPr>
                <w:rFonts w:cs="Arial"/>
                <w:szCs w:val="18"/>
              </w:rPr>
              <w:t>5</w:t>
            </w:r>
          </w:p>
          <w:p w14:paraId="26FE75A9" w14:textId="0F822BFD"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BD0B2DC" w14:textId="46B20F37" w:rsidR="001D79FD" w:rsidRPr="00A2470A" w:rsidRDefault="001D79FD" w:rsidP="00112DA3">
            <w:pPr>
              <w:pStyle w:val="TAH"/>
              <w:keepNext w:val="0"/>
              <w:keepLines w:val="0"/>
              <w:rPr>
                <w:rFonts w:cs="Arial"/>
                <w:szCs w:val="18"/>
              </w:rPr>
            </w:pPr>
            <w:r w:rsidRPr="00A2470A">
              <w:rPr>
                <w:rFonts w:cs="Arial"/>
                <w:szCs w:val="18"/>
              </w:rPr>
              <w:t>10</w:t>
            </w:r>
          </w:p>
          <w:p w14:paraId="0AF48F25" w14:textId="706A88F2"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2CB47CE3" w14:textId="77777777" w:rsidR="001D79FD" w:rsidRPr="00A2470A" w:rsidRDefault="001D79FD" w:rsidP="00112DA3">
            <w:pPr>
              <w:pStyle w:val="TAH"/>
              <w:keepNext w:val="0"/>
              <w:keepLines w:val="0"/>
              <w:rPr>
                <w:rFonts w:cs="Arial"/>
                <w:szCs w:val="18"/>
              </w:rPr>
            </w:pPr>
            <w:r w:rsidRPr="00A2470A">
              <w:rPr>
                <w:rFonts w:cs="Arial"/>
                <w:szCs w:val="18"/>
              </w:rPr>
              <w:t>15</w:t>
            </w:r>
          </w:p>
          <w:p w14:paraId="63243224" w14:textId="1E7F4F72" w:rsidR="001D79FD" w:rsidRPr="00A2470A" w:rsidRDefault="001D79FD" w:rsidP="00112DA3">
            <w:pPr>
              <w:pStyle w:val="TAH"/>
              <w:keepNext w:val="0"/>
              <w:keepLines w:val="0"/>
            </w:pPr>
            <w:r w:rsidRPr="00A2470A">
              <w:rPr>
                <w:rFonts w:cs="Arial"/>
                <w:szCs w:val="18"/>
              </w:rPr>
              <w:t>MHz</w:t>
            </w:r>
          </w:p>
        </w:tc>
        <w:tc>
          <w:tcPr>
            <w:tcW w:w="300" w:type="pct"/>
            <w:shd w:val="clear" w:color="auto" w:fill="auto"/>
            <w:tcMar>
              <w:top w:w="15" w:type="dxa"/>
              <w:left w:w="81" w:type="dxa"/>
              <w:bottom w:w="0" w:type="dxa"/>
              <w:right w:w="81" w:type="dxa"/>
            </w:tcMar>
            <w:hideMark/>
          </w:tcPr>
          <w:p w14:paraId="11445C79" w14:textId="77777777" w:rsidR="001D79FD" w:rsidRPr="00A2470A" w:rsidRDefault="001D79FD" w:rsidP="00112DA3">
            <w:pPr>
              <w:pStyle w:val="TAH"/>
              <w:keepNext w:val="0"/>
              <w:keepLines w:val="0"/>
              <w:rPr>
                <w:rFonts w:cs="Arial"/>
                <w:szCs w:val="18"/>
              </w:rPr>
            </w:pPr>
            <w:r w:rsidRPr="00A2470A">
              <w:rPr>
                <w:rFonts w:cs="Arial"/>
                <w:szCs w:val="18"/>
              </w:rPr>
              <w:t>20</w:t>
            </w:r>
          </w:p>
          <w:p w14:paraId="7EA475A7" w14:textId="15178569"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3419EC9" w14:textId="77777777" w:rsidR="001D79FD" w:rsidRPr="00A2470A" w:rsidRDefault="001D79FD" w:rsidP="00112DA3">
            <w:pPr>
              <w:pStyle w:val="TAH"/>
              <w:keepNext w:val="0"/>
              <w:keepLines w:val="0"/>
              <w:rPr>
                <w:rFonts w:cs="Arial"/>
                <w:szCs w:val="18"/>
              </w:rPr>
            </w:pPr>
            <w:r w:rsidRPr="00A2470A">
              <w:rPr>
                <w:rFonts w:cs="Arial"/>
                <w:szCs w:val="18"/>
              </w:rPr>
              <w:t>25</w:t>
            </w:r>
          </w:p>
          <w:p w14:paraId="06427B10" w14:textId="4265BB13" w:rsidR="001D79FD" w:rsidRPr="00A2470A" w:rsidRDefault="001D79FD" w:rsidP="00112DA3">
            <w:pPr>
              <w:pStyle w:val="TAH"/>
              <w:keepNext w:val="0"/>
              <w:keepLines w:val="0"/>
            </w:pPr>
            <w:r w:rsidRPr="00A2470A">
              <w:rPr>
                <w:rFonts w:cs="Arial"/>
                <w:szCs w:val="18"/>
              </w:rPr>
              <w:t>MHz</w:t>
            </w:r>
          </w:p>
        </w:tc>
        <w:tc>
          <w:tcPr>
            <w:tcW w:w="344" w:type="pct"/>
          </w:tcPr>
          <w:p w14:paraId="5DF38053" w14:textId="77777777" w:rsidR="001D79FD" w:rsidRPr="00A2470A" w:rsidRDefault="001D79FD" w:rsidP="00112DA3">
            <w:pPr>
              <w:pStyle w:val="TAH"/>
              <w:keepNext w:val="0"/>
              <w:keepLines w:val="0"/>
              <w:rPr>
                <w:rFonts w:cs="Arial"/>
                <w:szCs w:val="18"/>
              </w:rPr>
            </w:pPr>
            <w:r w:rsidRPr="00A2470A">
              <w:rPr>
                <w:rFonts w:cs="Arial"/>
                <w:szCs w:val="18"/>
              </w:rPr>
              <w:t>30</w:t>
            </w:r>
          </w:p>
          <w:p w14:paraId="3F77BDCC" w14:textId="4662C633" w:rsidR="001D79FD" w:rsidRPr="00A2470A" w:rsidRDefault="001D79FD" w:rsidP="00112DA3">
            <w:pPr>
              <w:pStyle w:val="TAH"/>
              <w:keepNext w:val="0"/>
              <w:keepLines w:val="0"/>
            </w:pPr>
            <w:r w:rsidRPr="00A2470A">
              <w:rPr>
                <w:rFonts w:cs="Arial"/>
                <w:szCs w:val="18"/>
              </w:rPr>
              <w:t>MHz</w:t>
            </w:r>
          </w:p>
        </w:tc>
        <w:tc>
          <w:tcPr>
            <w:tcW w:w="300" w:type="pct"/>
          </w:tcPr>
          <w:p w14:paraId="3E102523"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5450A412" w14:textId="0C6D75C7" w:rsidR="001D79FD" w:rsidRPr="00A2470A" w:rsidRDefault="001D79FD" w:rsidP="00112DA3">
            <w:pPr>
              <w:pStyle w:val="TAH"/>
              <w:keepNext w:val="0"/>
              <w:keepLines w:val="0"/>
            </w:pPr>
            <w:r w:rsidRPr="00A2470A">
              <w:rPr>
                <w:rFonts w:cs="Arial"/>
                <w:szCs w:val="18"/>
                <w:lang w:eastAsia="zh-CN"/>
              </w:rPr>
              <w:t>MHz</w:t>
            </w:r>
          </w:p>
        </w:tc>
        <w:tc>
          <w:tcPr>
            <w:tcW w:w="302" w:type="pct"/>
            <w:shd w:val="clear" w:color="auto" w:fill="auto"/>
            <w:tcMar>
              <w:top w:w="15" w:type="dxa"/>
              <w:left w:w="81" w:type="dxa"/>
              <w:bottom w:w="0" w:type="dxa"/>
              <w:right w:w="81" w:type="dxa"/>
            </w:tcMar>
            <w:hideMark/>
          </w:tcPr>
          <w:p w14:paraId="24B8303C" w14:textId="77777777" w:rsidR="001D79FD" w:rsidRPr="00A2470A" w:rsidRDefault="001D79FD" w:rsidP="00112DA3">
            <w:pPr>
              <w:pStyle w:val="TAH"/>
              <w:keepNext w:val="0"/>
              <w:keepLines w:val="0"/>
              <w:rPr>
                <w:rFonts w:cs="Arial"/>
                <w:szCs w:val="18"/>
              </w:rPr>
            </w:pPr>
            <w:r w:rsidRPr="00A2470A">
              <w:rPr>
                <w:rFonts w:cs="Arial"/>
                <w:szCs w:val="18"/>
              </w:rPr>
              <w:t>40</w:t>
            </w:r>
          </w:p>
          <w:p w14:paraId="6FB922A8" w14:textId="311AAEA2" w:rsidR="001D79FD" w:rsidRPr="00A2470A" w:rsidRDefault="001D79FD" w:rsidP="00112DA3">
            <w:pPr>
              <w:pStyle w:val="TAH"/>
              <w:keepNext w:val="0"/>
              <w:keepLines w:val="0"/>
            </w:pPr>
            <w:r w:rsidRPr="00A2470A">
              <w:rPr>
                <w:rFonts w:cs="Arial"/>
                <w:szCs w:val="18"/>
              </w:rPr>
              <w:t>MHz</w:t>
            </w:r>
          </w:p>
        </w:tc>
        <w:tc>
          <w:tcPr>
            <w:tcW w:w="300" w:type="pct"/>
          </w:tcPr>
          <w:p w14:paraId="4AFBA436"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565D46E" w14:textId="32D7962B"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4934F45B" w14:textId="77777777" w:rsidR="001D79FD" w:rsidRPr="00A2470A" w:rsidRDefault="001D79FD" w:rsidP="00112DA3">
            <w:pPr>
              <w:pStyle w:val="TAH"/>
              <w:keepNext w:val="0"/>
              <w:keepLines w:val="0"/>
              <w:rPr>
                <w:rFonts w:cs="Arial"/>
                <w:szCs w:val="18"/>
              </w:rPr>
            </w:pPr>
            <w:r w:rsidRPr="00A2470A">
              <w:rPr>
                <w:rFonts w:cs="Arial"/>
                <w:szCs w:val="18"/>
              </w:rPr>
              <w:t>50</w:t>
            </w:r>
          </w:p>
          <w:p w14:paraId="2C738849" w14:textId="0B56F24A"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307EB675" w14:textId="77777777" w:rsidR="001D79FD" w:rsidRPr="00A2470A" w:rsidRDefault="001D79FD" w:rsidP="00112DA3">
            <w:pPr>
              <w:pStyle w:val="TAH"/>
              <w:keepNext w:val="0"/>
              <w:keepLines w:val="0"/>
              <w:rPr>
                <w:rFonts w:cs="Arial"/>
                <w:szCs w:val="18"/>
              </w:rPr>
            </w:pPr>
            <w:r w:rsidRPr="00A2470A">
              <w:rPr>
                <w:rFonts w:cs="Arial"/>
                <w:szCs w:val="18"/>
              </w:rPr>
              <w:t>60</w:t>
            </w:r>
          </w:p>
          <w:p w14:paraId="674018BB" w14:textId="3757D06A" w:rsidR="001D79FD" w:rsidRPr="00A2470A" w:rsidRDefault="001D79FD" w:rsidP="00112DA3">
            <w:pPr>
              <w:pStyle w:val="TAH"/>
              <w:keepNext w:val="0"/>
              <w:keepLines w:val="0"/>
            </w:pPr>
            <w:r w:rsidRPr="00A2470A">
              <w:rPr>
                <w:rFonts w:cs="Arial"/>
                <w:szCs w:val="18"/>
              </w:rPr>
              <w:t>MHz</w:t>
            </w:r>
          </w:p>
        </w:tc>
        <w:tc>
          <w:tcPr>
            <w:tcW w:w="259" w:type="pct"/>
          </w:tcPr>
          <w:p w14:paraId="0BF17F18" w14:textId="77777777" w:rsidR="001D79FD" w:rsidRPr="00A2470A" w:rsidRDefault="001D79FD" w:rsidP="00112DA3">
            <w:pPr>
              <w:pStyle w:val="TAH"/>
              <w:keepNext w:val="0"/>
              <w:keepLines w:val="0"/>
              <w:rPr>
                <w:rFonts w:cs="Arial"/>
                <w:szCs w:val="18"/>
              </w:rPr>
            </w:pPr>
            <w:r w:rsidRPr="00A2470A">
              <w:rPr>
                <w:rFonts w:cs="Arial"/>
                <w:szCs w:val="18"/>
              </w:rPr>
              <w:t>70</w:t>
            </w:r>
          </w:p>
          <w:p w14:paraId="2101B153" w14:textId="3EE33412"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262E98DC" w14:textId="77777777" w:rsidR="001D79FD" w:rsidRPr="00A2470A" w:rsidRDefault="001D79FD" w:rsidP="00112DA3">
            <w:pPr>
              <w:pStyle w:val="TAH"/>
              <w:keepNext w:val="0"/>
              <w:keepLines w:val="0"/>
              <w:rPr>
                <w:rFonts w:cs="Arial"/>
                <w:szCs w:val="18"/>
              </w:rPr>
            </w:pPr>
            <w:r w:rsidRPr="00A2470A">
              <w:rPr>
                <w:rFonts w:cs="Arial"/>
                <w:szCs w:val="18"/>
              </w:rPr>
              <w:t>80</w:t>
            </w:r>
          </w:p>
          <w:p w14:paraId="58FC8C80" w14:textId="2D516DE8" w:rsidR="001D79FD" w:rsidRPr="00A2470A" w:rsidRDefault="001D79FD" w:rsidP="00112DA3">
            <w:pPr>
              <w:pStyle w:val="TAH"/>
              <w:keepNext w:val="0"/>
              <w:keepLines w:val="0"/>
            </w:pPr>
            <w:r w:rsidRPr="00A2470A">
              <w:rPr>
                <w:rFonts w:cs="Arial"/>
                <w:szCs w:val="18"/>
              </w:rPr>
              <w:t>MHz</w:t>
            </w:r>
          </w:p>
        </w:tc>
        <w:tc>
          <w:tcPr>
            <w:tcW w:w="300" w:type="pct"/>
          </w:tcPr>
          <w:p w14:paraId="04D6A387" w14:textId="77777777" w:rsidR="001D79FD" w:rsidRPr="00A2470A" w:rsidRDefault="001D79FD" w:rsidP="00112DA3">
            <w:pPr>
              <w:pStyle w:val="TAH"/>
              <w:keepNext w:val="0"/>
              <w:keepLines w:val="0"/>
              <w:rPr>
                <w:rFonts w:cs="Arial"/>
                <w:szCs w:val="18"/>
              </w:rPr>
            </w:pPr>
            <w:r w:rsidRPr="00A2470A">
              <w:rPr>
                <w:rFonts w:cs="Arial"/>
                <w:szCs w:val="18"/>
              </w:rPr>
              <w:t>90</w:t>
            </w:r>
          </w:p>
          <w:p w14:paraId="6BA6F20C" w14:textId="27F22F2E" w:rsidR="001D79FD" w:rsidRPr="00A2470A" w:rsidRDefault="001D79FD" w:rsidP="00112DA3">
            <w:pPr>
              <w:pStyle w:val="TAH"/>
              <w:keepNext w:val="0"/>
              <w:keepLines w:val="0"/>
            </w:pPr>
            <w:r w:rsidRPr="00A2470A">
              <w:rPr>
                <w:rFonts w:cs="Arial"/>
                <w:szCs w:val="18"/>
              </w:rPr>
              <w:t>MHz</w:t>
            </w:r>
          </w:p>
        </w:tc>
        <w:tc>
          <w:tcPr>
            <w:tcW w:w="253" w:type="pct"/>
            <w:shd w:val="clear" w:color="auto" w:fill="auto"/>
            <w:tcMar>
              <w:top w:w="15" w:type="dxa"/>
              <w:left w:w="81" w:type="dxa"/>
              <w:bottom w:w="0" w:type="dxa"/>
              <w:right w:w="81" w:type="dxa"/>
            </w:tcMar>
            <w:hideMark/>
          </w:tcPr>
          <w:p w14:paraId="775D3A07" w14:textId="77777777" w:rsidR="001D79FD" w:rsidRPr="00A2470A" w:rsidRDefault="001D79FD" w:rsidP="00112DA3">
            <w:pPr>
              <w:pStyle w:val="TAH"/>
              <w:keepNext w:val="0"/>
              <w:keepLines w:val="0"/>
              <w:rPr>
                <w:rFonts w:cs="Arial"/>
                <w:szCs w:val="18"/>
              </w:rPr>
            </w:pPr>
            <w:r w:rsidRPr="00A2470A">
              <w:rPr>
                <w:rFonts w:cs="Arial"/>
                <w:szCs w:val="18"/>
              </w:rPr>
              <w:t>100</w:t>
            </w:r>
          </w:p>
          <w:p w14:paraId="7EA0B79B" w14:textId="4E881D2C" w:rsidR="001D79FD" w:rsidRPr="00A2470A" w:rsidRDefault="001D79FD" w:rsidP="00112DA3">
            <w:pPr>
              <w:pStyle w:val="TAH"/>
              <w:keepNext w:val="0"/>
              <w:keepLines w:val="0"/>
            </w:pPr>
            <w:r w:rsidRPr="00A2470A">
              <w:rPr>
                <w:rFonts w:cs="Arial"/>
                <w:szCs w:val="18"/>
              </w:rPr>
              <w:t>MHz</w:t>
            </w:r>
          </w:p>
        </w:tc>
      </w:tr>
      <w:tr w:rsidR="001D79FD" w:rsidRPr="00A2470A" w14:paraId="05D02D0A" w14:textId="77777777" w:rsidTr="00A2470A">
        <w:tc>
          <w:tcPr>
            <w:tcW w:w="282" w:type="pct"/>
            <w:shd w:val="clear" w:color="auto" w:fill="auto"/>
            <w:tcMar>
              <w:top w:w="15" w:type="dxa"/>
              <w:left w:w="81" w:type="dxa"/>
              <w:bottom w:w="0" w:type="dxa"/>
              <w:right w:w="81" w:type="dxa"/>
            </w:tcMar>
            <w:hideMark/>
          </w:tcPr>
          <w:p w14:paraId="7618DE59" w14:textId="77777777" w:rsidR="001D79FD" w:rsidRPr="00A2470A" w:rsidRDefault="001D79FD" w:rsidP="00112DA3">
            <w:pPr>
              <w:pStyle w:val="TAC"/>
              <w:keepNext w:val="0"/>
              <w:keepLines w:val="0"/>
            </w:pPr>
            <w:r w:rsidRPr="00A2470A">
              <w:t>15</w:t>
            </w:r>
          </w:p>
        </w:tc>
        <w:tc>
          <w:tcPr>
            <w:tcW w:w="319" w:type="pct"/>
          </w:tcPr>
          <w:p w14:paraId="11E3EF3C" w14:textId="212F50C9" w:rsidR="001D79FD" w:rsidRPr="00A2470A" w:rsidRDefault="001D79FD" w:rsidP="00112DA3">
            <w:pPr>
              <w:pStyle w:val="TAC"/>
              <w:keepNext w:val="0"/>
              <w:keepLines w:val="0"/>
              <w:rPr>
                <w:rFonts w:cs="Arial"/>
                <w:szCs w:val="18"/>
              </w:rPr>
            </w:pPr>
            <w:r w:rsidRPr="00A2470A">
              <w:t>142.5</w:t>
            </w:r>
          </w:p>
        </w:tc>
        <w:tc>
          <w:tcPr>
            <w:tcW w:w="319" w:type="pct"/>
            <w:shd w:val="clear" w:color="auto" w:fill="auto"/>
            <w:tcMar>
              <w:top w:w="15" w:type="dxa"/>
              <w:left w:w="81" w:type="dxa"/>
              <w:bottom w:w="0" w:type="dxa"/>
              <w:right w:w="81" w:type="dxa"/>
            </w:tcMar>
          </w:tcPr>
          <w:p w14:paraId="3316F917" w14:textId="39E14369" w:rsidR="001D79FD" w:rsidRPr="00A2470A" w:rsidRDefault="001D79FD" w:rsidP="00112DA3">
            <w:pPr>
              <w:pStyle w:val="TAC"/>
              <w:keepNext w:val="0"/>
              <w:keepLines w:val="0"/>
            </w:pPr>
            <w:r w:rsidRPr="00A2470A">
              <w:rPr>
                <w:rFonts w:cs="Arial"/>
                <w:szCs w:val="18"/>
              </w:rPr>
              <w:t>242.5</w:t>
            </w:r>
          </w:p>
        </w:tc>
        <w:tc>
          <w:tcPr>
            <w:tcW w:w="302" w:type="pct"/>
            <w:shd w:val="clear" w:color="auto" w:fill="auto"/>
            <w:tcMar>
              <w:top w:w="15" w:type="dxa"/>
              <w:left w:w="81" w:type="dxa"/>
              <w:bottom w:w="0" w:type="dxa"/>
              <w:right w:w="81" w:type="dxa"/>
            </w:tcMar>
          </w:tcPr>
          <w:p w14:paraId="135EAB78" w14:textId="61D0C416" w:rsidR="001D79FD" w:rsidRPr="00A2470A" w:rsidRDefault="001D79FD" w:rsidP="00112DA3">
            <w:pPr>
              <w:pStyle w:val="TAC"/>
              <w:keepNext w:val="0"/>
              <w:keepLines w:val="0"/>
            </w:pPr>
            <w:r w:rsidRPr="00A2470A">
              <w:rPr>
                <w:rFonts w:cs="Arial"/>
                <w:szCs w:val="18"/>
              </w:rPr>
              <w:t>312.5</w:t>
            </w:r>
          </w:p>
        </w:tc>
        <w:tc>
          <w:tcPr>
            <w:tcW w:w="344" w:type="pct"/>
            <w:shd w:val="clear" w:color="auto" w:fill="auto"/>
            <w:tcMar>
              <w:top w:w="15" w:type="dxa"/>
              <w:left w:w="81" w:type="dxa"/>
              <w:bottom w:w="0" w:type="dxa"/>
              <w:right w:w="81" w:type="dxa"/>
            </w:tcMar>
          </w:tcPr>
          <w:p w14:paraId="31E4D257" w14:textId="01313A85" w:rsidR="001D79FD" w:rsidRPr="00A2470A" w:rsidRDefault="001D79FD" w:rsidP="00112DA3">
            <w:pPr>
              <w:pStyle w:val="TAC"/>
              <w:keepNext w:val="0"/>
              <w:keepLines w:val="0"/>
            </w:pPr>
            <w:r w:rsidRPr="00A2470A">
              <w:rPr>
                <w:rFonts w:cs="Arial"/>
                <w:szCs w:val="18"/>
              </w:rPr>
              <w:t>382.5</w:t>
            </w:r>
          </w:p>
        </w:tc>
        <w:tc>
          <w:tcPr>
            <w:tcW w:w="300" w:type="pct"/>
            <w:shd w:val="clear" w:color="auto" w:fill="auto"/>
            <w:tcMar>
              <w:top w:w="15" w:type="dxa"/>
              <w:left w:w="81" w:type="dxa"/>
              <w:bottom w:w="0" w:type="dxa"/>
              <w:right w:w="81" w:type="dxa"/>
            </w:tcMar>
          </w:tcPr>
          <w:p w14:paraId="326632D7" w14:textId="582869AA" w:rsidR="001D79FD" w:rsidRPr="00A2470A" w:rsidRDefault="001D79FD" w:rsidP="00112DA3">
            <w:pPr>
              <w:pStyle w:val="TAC"/>
              <w:keepNext w:val="0"/>
              <w:keepLines w:val="0"/>
            </w:pPr>
            <w:r w:rsidRPr="00A2470A">
              <w:rPr>
                <w:rFonts w:cs="Arial"/>
                <w:szCs w:val="18"/>
              </w:rPr>
              <w:t>452.5</w:t>
            </w:r>
          </w:p>
        </w:tc>
        <w:tc>
          <w:tcPr>
            <w:tcW w:w="302" w:type="pct"/>
            <w:shd w:val="clear" w:color="auto" w:fill="auto"/>
            <w:tcMar>
              <w:top w:w="15" w:type="dxa"/>
              <w:left w:w="81" w:type="dxa"/>
              <w:bottom w:w="0" w:type="dxa"/>
              <w:right w:w="81" w:type="dxa"/>
            </w:tcMar>
          </w:tcPr>
          <w:p w14:paraId="15B936C7" w14:textId="0DEBE863" w:rsidR="001D79FD" w:rsidRPr="00A2470A" w:rsidRDefault="001D79FD" w:rsidP="00112DA3">
            <w:pPr>
              <w:pStyle w:val="TAC"/>
              <w:keepNext w:val="0"/>
              <w:keepLines w:val="0"/>
            </w:pPr>
            <w:r w:rsidRPr="00A2470A">
              <w:rPr>
                <w:rFonts w:cs="Arial"/>
                <w:szCs w:val="18"/>
              </w:rPr>
              <w:t>522.5</w:t>
            </w:r>
          </w:p>
        </w:tc>
        <w:tc>
          <w:tcPr>
            <w:tcW w:w="344" w:type="pct"/>
          </w:tcPr>
          <w:p w14:paraId="7D772D82" w14:textId="38DC25E8" w:rsidR="001D79FD" w:rsidRPr="00A2470A" w:rsidRDefault="001D79FD" w:rsidP="00112DA3">
            <w:pPr>
              <w:pStyle w:val="TAC"/>
              <w:keepNext w:val="0"/>
              <w:keepLines w:val="0"/>
            </w:pPr>
            <w:r w:rsidRPr="00A2470A">
              <w:rPr>
                <w:rFonts w:cs="Arial"/>
                <w:szCs w:val="18"/>
              </w:rPr>
              <w:t>592.5</w:t>
            </w:r>
          </w:p>
        </w:tc>
        <w:tc>
          <w:tcPr>
            <w:tcW w:w="300" w:type="pct"/>
            <w:vAlign w:val="bottom"/>
          </w:tcPr>
          <w:p w14:paraId="7269CB98" w14:textId="70A7120A" w:rsidR="001D79FD" w:rsidRPr="00A2470A" w:rsidRDefault="001D79FD" w:rsidP="00112DA3">
            <w:pPr>
              <w:pStyle w:val="TAC"/>
              <w:keepNext w:val="0"/>
              <w:keepLines w:val="0"/>
            </w:pPr>
            <w:r w:rsidRPr="00A2470A">
              <w:rPr>
                <w:rFonts w:cs="Arial"/>
                <w:szCs w:val="18"/>
              </w:rPr>
              <w:t>572.5</w:t>
            </w:r>
          </w:p>
        </w:tc>
        <w:tc>
          <w:tcPr>
            <w:tcW w:w="302" w:type="pct"/>
            <w:shd w:val="clear" w:color="auto" w:fill="auto"/>
            <w:tcMar>
              <w:top w:w="15" w:type="dxa"/>
              <w:left w:w="81" w:type="dxa"/>
              <w:bottom w:w="0" w:type="dxa"/>
              <w:right w:w="81" w:type="dxa"/>
            </w:tcMar>
          </w:tcPr>
          <w:p w14:paraId="6019BD6D" w14:textId="4F047106" w:rsidR="001D79FD" w:rsidRPr="00A2470A" w:rsidRDefault="001D79FD" w:rsidP="00112DA3">
            <w:pPr>
              <w:pStyle w:val="TAC"/>
              <w:keepNext w:val="0"/>
              <w:keepLines w:val="0"/>
            </w:pPr>
            <w:r w:rsidRPr="00A2470A">
              <w:rPr>
                <w:rFonts w:cs="Arial"/>
                <w:szCs w:val="18"/>
              </w:rPr>
              <w:t>552.5</w:t>
            </w:r>
          </w:p>
        </w:tc>
        <w:tc>
          <w:tcPr>
            <w:tcW w:w="300" w:type="pct"/>
            <w:vAlign w:val="bottom"/>
          </w:tcPr>
          <w:p w14:paraId="3CF62867" w14:textId="7870D6FB" w:rsidR="001D79FD" w:rsidRPr="00A2470A" w:rsidRDefault="001D79FD" w:rsidP="00112DA3">
            <w:pPr>
              <w:pStyle w:val="TAC"/>
              <w:keepNext w:val="0"/>
              <w:keepLines w:val="0"/>
            </w:pPr>
            <w:r w:rsidRPr="00A2470A">
              <w:rPr>
                <w:rFonts w:cs="Arial"/>
                <w:szCs w:val="18"/>
              </w:rPr>
              <w:t>712.5</w:t>
            </w:r>
          </w:p>
        </w:tc>
        <w:tc>
          <w:tcPr>
            <w:tcW w:w="258" w:type="pct"/>
            <w:shd w:val="clear" w:color="auto" w:fill="auto"/>
            <w:tcMar>
              <w:top w:w="15" w:type="dxa"/>
              <w:left w:w="81" w:type="dxa"/>
              <w:bottom w:w="0" w:type="dxa"/>
              <w:right w:w="81" w:type="dxa"/>
            </w:tcMar>
          </w:tcPr>
          <w:p w14:paraId="5684D956" w14:textId="08123A56" w:rsidR="001D79FD" w:rsidRPr="00A2470A" w:rsidRDefault="001D79FD" w:rsidP="00112DA3">
            <w:pPr>
              <w:pStyle w:val="TAC"/>
              <w:keepNext w:val="0"/>
              <w:keepLines w:val="0"/>
            </w:pPr>
            <w:r w:rsidRPr="00A2470A">
              <w:rPr>
                <w:rFonts w:cs="Arial"/>
                <w:szCs w:val="18"/>
              </w:rPr>
              <w:t>692.5</w:t>
            </w:r>
          </w:p>
        </w:tc>
        <w:tc>
          <w:tcPr>
            <w:tcW w:w="258" w:type="pct"/>
            <w:shd w:val="clear" w:color="auto" w:fill="auto"/>
            <w:tcMar>
              <w:top w:w="15" w:type="dxa"/>
              <w:left w:w="81" w:type="dxa"/>
              <w:bottom w:w="0" w:type="dxa"/>
              <w:right w:w="81" w:type="dxa"/>
            </w:tcMar>
            <w:hideMark/>
          </w:tcPr>
          <w:p w14:paraId="419290CF" w14:textId="51DF00BF" w:rsidR="001D79FD" w:rsidRPr="00A2470A" w:rsidRDefault="001D79FD" w:rsidP="00112DA3">
            <w:pPr>
              <w:pStyle w:val="TAC"/>
              <w:keepNext w:val="0"/>
              <w:keepLines w:val="0"/>
            </w:pPr>
            <w:r w:rsidRPr="00A2470A">
              <w:rPr>
                <w:rFonts w:cs="Arial"/>
                <w:szCs w:val="18"/>
              </w:rPr>
              <w:t>N/A</w:t>
            </w:r>
          </w:p>
        </w:tc>
        <w:tc>
          <w:tcPr>
            <w:tcW w:w="259" w:type="pct"/>
          </w:tcPr>
          <w:p w14:paraId="2ECA2380" w14:textId="0D6CC9A6" w:rsidR="001D79FD" w:rsidRPr="00A2470A" w:rsidRDefault="001D79FD" w:rsidP="00112DA3">
            <w:pPr>
              <w:pStyle w:val="TAC"/>
              <w:keepNext w:val="0"/>
              <w:keepLines w:val="0"/>
            </w:pPr>
            <w:r w:rsidRPr="00A2470A">
              <w:rPr>
                <w:rFonts w:cs="Arial"/>
                <w:szCs w:val="18"/>
              </w:rPr>
              <w:t>N/A</w:t>
            </w:r>
          </w:p>
        </w:tc>
        <w:tc>
          <w:tcPr>
            <w:tcW w:w="258" w:type="pct"/>
            <w:shd w:val="clear" w:color="auto" w:fill="auto"/>
            <w:tcMar>
              <w:top w:w="15" w:type="dxa"/>
              <w:left w:w="81" w:type="dxa"/>
              <w:bottom w:w="0" w:type="dxa"/>
              <w:right w:w="81" w:type="dxa"/>
            </w:tcMar>
            <w:hideMark/>
          </w:tcPr>
          <w:p w14:paraId="1BC0B839" w14:textId="5F0FEFB4" w:rsidR="001D79FD" w:rsidRPr="00A2470A" w:rsidRDefault="001D79FD" w:rsidP="00112DA3">
            <w:pPr>
              <w:pStyle w:val="TAC"/>
              <w:keepNext w:val="0"/>
              <w:keepLines w:val="0"/>
            </w:pPr>
            <w:r w:rsidRPr="00A2470A">
              <w:rPr>
                <w:rFonts w:cs="Arial"/>
                <w:szCs w:val="18"/>
              </w:rPr>
              <w:t>N/A</w:t>
            </w:r>
          </w:p>
        </w:tc>
        <w:tc>
          <w:tcPr>
            <w:tcW w:w="300" w:type="pct"/>
          </w:tcPr>
          <w:p w14:paraId="4B682A90" w14:textId="1CD194B5" w:rsidR="001D79FD" w:rsidRPr="00A2470A" w:rsidRDefault="001D79FD" w:rsidP="00112DA3">
            <w:pPr>
              <w:pStyle w:val="TAC"/>
              <w:keepNext w:val="0"/>
              <w:keepLines w:val="0"/>
            </w:pPr>
            <w:r w:rsidRPr="00A2470A">
              <w:rPr>
                <w:rFonts w:cs="Arial"/>
                <w:szCs w:val="18"/>
              </w:rPr>
              <w:t>N/A</w:t>
            </w:r>
          </w:p>
        </w:tc>
        <w:tc>
          <w:tcPr>
            <w:tcW w:w="253" w:type="pct"/>
            <w:shd w:val="clear" w:color="auto" w:fill="auto"/>
            <w:tcMar>
              <w:top w:w="15" w:type="dxa"/>
              <w:left w:w="81" w:type="dxa"/>
              <w:bottom w:w="0" w:type="dxa"/>
              <w:right w:w="81" w:type="dxa"/>
            </w:tcMar>
            <w:hideMark/>
          </w:tcPr>
          <w:p w14:paraId="7635B791" w14:textId="2B11F431" w:rsidR="001D79FD" w:rsidRPr="00A2470A" w:rsidRDefault="001D79FD" w:rsidP="00112DA3">
            <w:pPr>
              <w:pStyle w:val="TAC"/>
              <w:keepNext w:val="0"/>
              <w:keepLines w:val="0"/>
            </w:pPr>
            <w:r w:rsidRPr="00A2470A">
              <w:rPr>
                <w:rFonts w:cs="Arial"/>
                <w:szCs w:val="18"/>
              </w:rPr>
              <w:t>N/A</w:t>
            </w:r>
          </w:p>
        </w:tc>
      </w:tr>
      <w:tr w:rsidR="001D79FD" w:rsidRPr="00A2470A" w14:paraId="157E4EAE" w14:textId="77777777" w:rsidTr="00A2470A">
        <w:tc>
          <w:tcPr>
            <w:tcW w:w="282" w:type="pct"/>
            <w:shd w:val="clear" w:color="auto" w:fill="auto"/>
            <w:tcMar>
              <w:top w:w="15" w:type="dxa"/>
              <w:left w:w="81" w:type="dxa"/>
              <w:bottom w:w="0" w:type="dxa"/>
              <w:right w:w="81" w:type="dxa"/>
            </w:tcMar>
            <w:hideMark/>
          </w:tcPr>
          <w:p w14:paraId="1E5C99BF" w14:textId="77777777" w:rsidR="001D79FD" w:rsidRPr="00A2470A" w:rsidRDefault="001D79FD" w:rsidP="00112DA3">
            <w:pPr>
              <w:pStyle w:val="TAC"/>
              <w:keepNext w:val="0"/>
              <w:keepLines w:val="0"/>
            </w:pPr>
            <w:r w:rsidRPr="00A2470A">
              <w:t>30</w:t>
            </w:r>
          </w:p>
        </w:tc>
        <w:tc>
          <w:tcPr>
            <w:tcW w:w="319" w:type="pct"/>
          </w:tcPr>
          <w:p w14:paraId="50041374" w14:textId="2F3AFC1F"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tcPr>
          <w:p w14:paraId="6183084E" w14:textId="705D8D56" w:rsidR="001D79FD" w:rsidRPr="00A2470A" w:rsidRDefault="001D79FD" w:rsidP="00112DA3">
            <w:pPr>
              <w:pStyle w:val="TAC"/>
              <w:keepNext w:val="0"/>
              <w:keepLines w:val="0"/>
            </w:pPr>
            <w:r w:rsidRPr="00A2470A">
              <w:rPr>
                <w:rFonts w:cs="Arial"/>
                <w:szCs w:val="18"/>
              </w:rPr>
              <w:t>505</w:t>
            </w:r>
          </w:p>
        </w:tc>
        <w:tc>
          <w:tcPr>
            <w:tcW w:w="302" w:type="pct"/>
            <w:shd w:val="clear" w:color="auto" w:fill="auto"/>
            <w:tcMar>
              <w:top w:w="15" w:type="dxa"/>
              <w:left w:w="81" w:type="dxa"/>
              <w:bottom w:w="0" w:type="dxa"/>
              <w:right w:w="81" w:type="dxa"/>
            </w:tcMar>
          </w:tcPr>
          <w:p w14:paraId="7AE282F5" w14:textId="384D45DE" w:rsidR="001D79FD" w:rsidRPr="00A2470A" w:rsidRDefault="001D79FD" w:rsidP="00112DA3">
            <w:pPr>
              <w:pStyle w:val="TAC"/>
              <w:keepNext w:val="0"/>
              <w:keepLines w:val="0"/>
            </w:pPr>
            <w:r w:rsidRPr="00A2470A">
              <w:rPr>
                <w:rFonts w:cs="Arial"/>
                <w:szCs w:val="18"/>
              </w:rPr>
              <w:t>665</w:t>
            </w:r>
          </w:p>
        </w:tc>
        <w:tc>
          <w:tcPr>
            <w:tcW w:w="344" w:type="pct"/>
            <w:shd w:val="clear" w:color="auto" w:fill="auto"/>
            <w:tcMar>
              <w:top w:w="15" w:type="dxa"/>
              <w:left w:w="81" w:type="dxa"/>
              <w:bottom w:w="0" w:type="dxa"/>
              <w:right w:w="81" w:type="dxa"/>
            </w:tcMar>
          </w:tcPr>
          <w:p w14:paraId="5EC6DD0D" w14:textId="0F245DC2" w:rsidR="001D79FD" w:rsidRPr="00A2470A" w:rsidRDefault="001D79FD" w:rsidP="00112DA3">
            <w:pPr>
              <w:pStyle w:val="TAC"/>
              <w:keepNext w:val="0"/>
              <w:keepLines w:val="0"/>
            </w:pPr>
            <w:r w:rsidRPr="00A2470A">
              <w:rPr>
                <w:rFonts w:cs="Arial"/>
                <w:szCs w:val="18"/>
              </w:rPr>
              <w:t>645</w:t>
            </w:r>
          </w:p>
        </w:tc>
        <w:tc>
          <w:tcPr>
            <w:tcW w:w="300" w:type="pct"/>
            <w:shd w:val="clear" w:color="auto" w:fill="auto"/>
            <w:tcMar>
              <w:top w:w="15" w:type="dxa"/>
              <w:left w:w="81" w:type="dxa"/>
              <w:bottom w:w="0" w:type="dxa"/>
              <w:right w:w="81" w:type="dxa"/>
            </w:tcMar>
          </w:tcPr>
          <w:p w14:paraId="0E1B12DE" w14:textId="4C2274B1" w:rsidR="001D79FD" w:rsidRPr="00A2470A" w:rsidRDefault="001D79FD" w:rsidP="00112DA3">
            <w:pPr>
              <w:pStyle w:val="TAC"/>
              <w:keepNext w:val="0"/>
              <w:keepLines w:val="0"/>
            </w:pPr>
            <w:r w:rsidRPr="00A2470A">
              <w:rPr>
                <w:rFonts w:cs="Arial"/>
                <w:szCs w:val="18"/>
              </w:rPr>
              <w:t>805</w:t>
            </w:r>
          </w:p>
        </w:tc>
        <w:tc>
          <w:tcPr>
            <w:tcW w:w="302" w:type="pct"/>
            <w:shd w:val="clear" w:color="auto" w:fill="auto"/>
            <w:tcMar>
              <w:top w:w="15" w:type="dxa"/>
              <w:left w:w="81" w:type="dxa"/>
              <w:bottom w:w="0" w:type="dxa"/>
              <w:right w:w="81" w:type="dxa"/>
            </w:tcMar>
          </w:tcPr>
          <w:p w14:paraId="3FAF8BA4" w14:textId="13347783" w:rsidR="001D79FD" w:rsidRPr="00A2470A" w:rsidRDefault="001D79FD" w:rsidP="00112DA3">
            <w:pPr>
              <w:pStyle w:val="TAC"/>
              <w:keepNext w:val="0"/>
              <w:keepLines w:val="0"/>
            </w:pPr>
            <w:r w:rsidRPr="00A2470A">
              <w:rPr>
                <w:rFonts w:cs="Arial"/>
                <w:szCs w:val="18"/>
              </w:rPr>
              <w:t>785</w:t>
            </w:r>
          </w:p>
        </w:tc>
        <w:tc>
          <w:tcPr>
            <w:tcW w:w="344" w:type="pct"/>
          </w:tcPr>
          <w:p w14:paraId="4C8CE6DF" w14:textId="5AA1178C" w:rsidR="001D79FD" w:rsidRPr="00A2470A" w:rsidRDefault="001D79FD" w:rsidP="00112DA3">
            <w:pPr>
              <w:pStyle w:val="TAC"/>
              <w:keepNext w:val="0"/>
              <w:keepLines w:val="0"/>
              <w:rPr>
                <w:rFonts w:eastAsia="Calibri"/>
              </w:rPr>
            </w:pPr>
            <w:r w:rsidRPr="00A2470A">
              <w:rPr>
                <w:rFonts w:eastAsia="Calibri" w:cs="Arial"/>
                <w:szCs w:val="18"/>
              </w:rPr>
              <w:t>945</w:t>
            </w:r>
          </w:p>
        </w:tc>
        <w:tc>
          <w:tcPr>
            <w:tcW w:w="300" w:type="pct"/>
            <w:vAlign w:val="bottom"/>
          </w:tcPr>
          <w:p w14:paraId="145F1F14" w14:textId="7111316B" w:rsidR="001D79FD" w:rsidRPr="00A2470A" w:rsidRDefault="001D79FD" w:rsidP="00112DA3">
            <w:pPr>
              <w:pStyle w:val="TAC"/>
              <w:keepNext w:val="0"/>
              <w:keepLines w:val="0"/>
              <w:rPr>
                <w:rFonts w:eastAsia="Calibri"/>
              </w:rPr>
            </w:pPr>
            <w:r w:rsidRPr="00A2470A">
              <w:rPr>
                <w:rFonts w:cs="Arial"/>
                <w:szCs w:val="18"/>
              </w:rPr>
              <w:t>925</w:t>
            </w:r>
          </w:p>
        </w:tc>
        <w:tc>
          <w:tcPr>
            <w:tcW w:w="302" w:type="pct"/>
            <w:shd w:val="clear" w:color="auto" w:fill="auto"/>
            <w:tcMar>
              <w:top w:w="15" w:type="dxa"/>
              <w:left w:w="81" w:type="dxa"/>
              <w:bottom w:w="0" w:type="dxa"/>
              <w:right w:w="81" w:type="dxa"/>
            </w:tcMar>
          </w:tcPr>
          <w:p w14:paraId="5481E01D" w14:textId="4A6AAAFA" w:rsidR="001D79FD" w:rsidRPr="00A2470A" w:rsidRDefault="001D79FD" w:rsidP="00112DA3">
            <w:pPr>
              <w:pStyle w:val="TAC"/>
              <w:keepNext w:val="0"/>
              <w:keepLines w:val="0"/>
            </w:pPr>
            <w:r w:rsidRPr="00A2470A">
              <w:rPr>
                <w:rFonts w:eastAsia="Calibri" w:cs="Arial"/>
                <w:szCs w:val="18"/>
              </w:rPr>
              <w:t>905</w:t>
            </w:r>
          </w:p>
        </w:tc>
        <w:tc>
          <w:tcPr>
            <w:tcW w:w="300" w:type="pct"/>
            <w:vAlign w:val="bottom"/>
          </w:tcPr>
          <w:p w14:paraId="7259A52C" w14:textId="792E16A1" w:rsidR="001D79FD" w:rsidRPr="00A2470A" w:rsidRDefault="001D79FD" w:rsidP="00112DA3">
            <w:pPr>
              <w:pStyle w:val="TAC"/>
              <w:keepNext w:val="0"/>
              <w:keepLines w:val="0"/>
              <w:rPr>
                <w:rFonts w:eastAsia="Calibri"/>
              </w:rPr>
            </w:pPr>
            <w:r w:rsidRPr="00A2470A">
              <w:rPr>
                <w:rFonts w:cs="Arial"/>
                <w:szCs w:val="18"/>
              </w:rPr>
              <w:t>1065</w:t>
            </w:r>
          </w:p>
        </w:tc>
        <w:tc>
          <w:tcPr>
            <w:tcW w:w="258" w:type="pct"/>
            <w:shd w:val="clear" w:color="auto" w:fill="auto"/>
            <w:tcMar>
              <w:top w:w="15" w:type="dxa"/>
              <w:left w:w="81" w:type="dxa"/>
              <w:bottom w:w="0" w:type="dxa"/>
              <w:right w:w="81" w:type="dxa"/>
            </w:tcMar>
          </w:tcPr>
          <w:p w14:paraId="157F8FFB" w14:textId="0C72E4D9" w:rsidR="001D79FD" w:rsidRPr="00A2470A" w:rsidRDefault="001D79FD" w:rsidP="00112DA3">
            <w:pPr>
              <w:pStyle w:val="TAC"/>
              <w:keepNext w:val="0"/>
              <w:keepLines w:val="0"/>
            </w:pPr>
            <w:r w:rsidRPr="00A2470A">
              <w:rPr>
                <w:rFonts w:eastAsia="Calibri" w:cs="Arial"/>
                <w:szCs w:val="18"/>
              </w:rPr>
              <w:t>1045</w:t>
            </w:r>
          </w:p>
        </w:tc>
        <w:tc>
          <w:tcPr>
            <w:tcW w:w="258" w:type="pct"/>
            <w:shd w:val="clear" w:color="auto" w:fill="auto"/>
            <w:tcMar>
              <w:top w:w="15" w:type="dxa"/>
              <w:left w:w="81" w:type="dxa"/>
              <w:bottom w:w="0" w:type="dxa"/>
              <w:right w:w="81" w:type="dxa"/>
            </w:tcMar>
          </w:tcPr>
          <w:p w14:paraId="59C342AF" w14:textId="67A969FD" w:rsidR="001D79FD" w:rsidRPr="00A2470A" w:rsidRDefault="001D79FD" w:rsidP="00112DA3">
            <w:pPr>
              <w:pStyle w:val="TAC"/>
              <w:keepNext w:val="0"/>
              <w:keepLines w:val="0"/>
            </w:pPr>
            <w:r w:rsidRPr="00A2470A">
              <w:rPr>
                <w:rFonts w:eastAsia="Calibri" w:cs="Arial"/>
                <w:szCs w:val="18"/>
              </w:rPr>
              <w:t>825</w:t>
            </w:r>
          </w:p>
        </w:tc>
        <w:tc>
          <w:tcPr>
            <w:tcW w:w="259" w:type="pct"/>
          </w:tcPr>
          <w:p w14:paraId="32E21DC0" w14:textId="53821A82" w:rsidR="001D79FD" w:rsidRPr="00A2470A" w:rsidRDefault="001D79FD" w:rsidP="00112DA3">
            <w:pPr>
              <w:pStyle w:val="TAC"/>
              <w:keepNext w:val="0"/>
              <w:keepLines w:val="0"/>
              <w:rPr>
                <w:rFonts w:eastAsia="Calibri"/>
              </w:rPr>
            </w:pPr>
            <w:r w:rsidRPr="00A2470A">
              <w:rPr>
                <w:rFonts w:eastAsia="Calibri" w:cs="Arial"/>
                <w:szCs w:val="18"/>
              </w:rPr>
              <w:t>965</w:t>
            </w:r>
          </w:p>
        </w:tc>
        <w:tc>
          <w:tcPr>
            <w:tcW w:w="258" w:type="pct"/>
            <w:shd w:val="clear" w:color="auto" w:fill="auto"/>
            <w:tcMar>
              <w:top w:w="15" w:type="dxa"/>
              <w:left w:w="81" w:type="dxa"/>
              <w:bottom w:w="0" w:type="dxa"/>
              <w:right w:w="81" w:type="dxa"/>
            </w:tcMar>
          </w:tcPr>
          <w:p w14:paraId="279C10FD" w14:textId="463AAF0E" w:rsidR="001D79FD" w:rsidRPr="00A2470A" w:rsidRDefault="001D79FD" w:rsidP="00112DA3">
            <w:pPr>
              <w:pStyle w:val="TAC"/>
              <w:keepNext w:val="0"/>
              <w:keepLines w:val="0"/>
            </w:pPr>
            <w:r w:rsidRPr="00A2470A">
              <w:rPr>
                <w:rFonts w:eastAsia="Calibri" w:cs="Arial"/>
                <w:szCs w:val="18"/>
              </w:rPr>
              <w:t>925</w:t>
            </w:r>
          </w:p>
        </w:tc>
        <w:tc>
          <w:tcPr>
            <w:tcW w:w="300" w:type="pct"/>
          </w:tcPr>
          <w:p w14:paraId="29448344" w14:textId="30A55D33" w:rsidR="001D79FD" w:rsidRPr="00A2470A" w:rsidRDefault="001D79FD" w:rsidP="00112DA3">
            <w:pPr>
              <w:pStyle w:val="TAC"/>
              <w:keepNext w:val="0"/>
              <w:keepLines w:val="0"/>
              <w:rPr>
                <w:rFonts w:eastAsia="Calibri"/>
              </w:rPr>
            </w:pPr>
            <w:r w:rsidRPr="00A2470A">
              <w:rPr>
                <w:rFonts w:eastAsia="Calibri" w:cs="Arial"/>
                <w:szCs w:val="18"/>
              </w:rPr>
              <w:t>885</w:t>
            </w:r>
          </w:p>
        </w:tc>
        <w:tc>
          <w:tcPr>
            <w:tcW w:w="253" w:type="pct"/>
            <w:shd w:val="clear" w:color="auto" w:fill="auto"/>
            <w:tcMar>
              <w:top w:w="15" w:type="dxa"/>
              <w:left w:w="81" w:type="dxa"/>
              <w:bottom w:w="0" w:type="dxa"/>
              <w:right w:w="81" w:type="dxa"/>
            </w:tcMar>
          </w:tcPr>
          <w:p w14:paraId="446C9AE0" w14:textId="26F9303C" w:rsidR="001D79FD" w:rsidRPr="00A2470A" w:rsidRDefault="001D79FD" w:rsidP="00112DA3">
            <w:pPr>
              <w:pStyle w:val="TAC"/>
              <w:keepNext w:val="0"/>
              <w:keepLines w:val="0"/>
            </w:pPr>
            <w:r w:rsidRPr="00A2470A">
              <w:rPr>
                <w:rFonts w:eastAsia="Calibri" w:cs="Arial"/>
                <w:szCs w:val="18"/>
              </w:rPr>
              <w:t>845</w:t>
            </w:r>
          </w:p>
        </w:tc>
      </w:tr>
      <w:tr w:rsidR="001D79FD" w:rsidRPr="00A2470A" w14:paraId="10D3D1D4" w14:textId="77777777" w:rsidTr="00A2470A">
        <w:tc>
          <w:tcPr>
            <w:tcW w:w="282" w:type="pct"/>
            <w:shd w:val="clear" w:color="auto" w:fill="auto"/>
            <w:tcMar>
              <w:top w:w="15" w:type="dxa"/>
              <w:left w:w="81" w:type="dxa"/>
              <w:bottom w:w="0" w:type="dxa"/>
              <w:right w:w="81" w:type="dxa"/>
            </w:tcMar>
            <w:hideMark/>
          </w:tcPr>
          <w:p w14:paraId="299D31BE" w14:textId="77777777" w:rsidR="001D79FD" w:rsidRPr="00A2470A" w:rsidRDefault="001D79FD" w:rsidP="00112DA3">
            <w:pPr>
              <w:pStyle w:val="TAC"/>
              <w:keepNext w:val="0"/>
              <w:keepLines w:val="0"/>
            </w:pPr>
            <w:r w:rsidRPr="00A2470A">
              <w:t>60</w:t>
            </w:r>
          </w:p>
        </w:tc>
        <w:tc>
          <w:tcPr>
            <w:tcW w:w="319" w:type="pct"/>
          </w:tcPr>
          <w:p w14:paraId="741E495F" w14:textId="04E70795"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hideMark/>
          </w:tcPr>
          <w:p w14:paraId="0E8A1946" w14:textId="476B22AE" w:rsidR="001D79FD" w:rsidRPr="00A2470A" w:rsidRDefault="001D79FD" w:rsidP="00112DA3">
            <w:pPr>
              <w:pStyle w:val="TAC"/>
              <w:keepNext w:val="0"/>
              <w:keepLines w:val="0"/>
            </w:pPr>
            <w:r w:rsidRPr="00A2470A">
              <w:rPr>
                <w:rFonts w:cs="Arial"/>
                <w:szCs w:val="18"/>
              </w:rPr>
              <w:t>N/A</w:t>
            </w:r>
          </w:p>
        </w:tc>
        <w:tc>
          <w:tcPr>
            <w:tcW w:w="302" w:type="pct"/>
            <w:shd w:val="clear" w:color="auto" w:fill="auto"/>
            <w:tcMar>
              <w:top w:w="15" w:type="dxa"/>
              <w:left w:w="81" w:type="dxa"/>
              <w:bottom w:w="0" w:type="dxa"/>
              <w:right w:w="81" w:type="dxa"/>
            </w:tcMar>
          </w:tcPr>
          <w:p w14:paraId="62F83E56" w14:textId="52B94928" w:rsidR="001D79FD" w:rsidRPr="00A2470A" w:rsidRDefault="001D79FD" w:rsidP="00112DA3">
            <w:pPr>
              <w:pStyle w:val="TAC"/>
              <w:keepNext w:val="0"/>
              <w:keepLines w:val="0"/>
            </w:pPr>
            <w:r w:rsidRPr="00A2470A">
              <w:rPr>
                <w:rFonts w:cs="Arial"/>
                <w:szCs w:val="18"/>
              </w:rPr>
              <w:t>1010</w:t>
            </w:r>
          </w:p>
        </w:tc>
        <w:tc>
          <w:tcPr>
            <w:tcW w:w="344" w:type="pct"/>
            <w:shd w:val="clear" w:color="auto" w:fill="auto"/>
            <w:tcMar>
              <w:top w:w="15" w:type="dxa"/>
              <w:left w:w="81" w:type="dxa"/>
              <w:bottom w:w="0" w:type="dxa"/>
              <w:right w:w="81" w:type="dxa"/>
            </w:tcMar>
          </w:tcPr>
          <w:p w14:paraId="687C5403" w14:textId="73544C51" w:rsidR="001D79FD" w:rsidRPr="00A2470A" w:rsidRDefault="001D79FD" w:rsidP="00112DA3">
            <w:pPr>
              <w:pStyle w:val="TAC"/>
              <w:keepNext w:val="0"/>
              <w:keepLines w:val="0"/>
            </w:pPr>
            <w:r w:rsidRPr="00A2470A">
              <w:rPr>
                <w:rFonts w:cs="Arial"/>
                <w:szCs w:val="18"/>
              </w:rPr>
              <w:t>990</w:t>
            </w:r>
          </w:p>
        </w:tc>
        <w:tc>
          <w:tcPr>
            <w:tcW w:w="300" w:type="pct"/>
            <w:shd w:val="clear" w:color="auto" w:fill="auto"/>
            <w:tcMar>
              <w:top w:w="15" w:type="dxa"/>
              <w:left w:w="81" w:type="dxa"/>
              <w:bottom w:w="0" w:type="dxa"/>
              <w:right w:w="81" w:type="dxa"/>
            </w:tcMar>
          </w:tcPr>
          <w:p w14:paraId="04AFF114" w14:textId="2B909791" w:rsidR="001D79FD" w:rsidRPr="00A2470A" w:rsidRDefault="001D79FD" w:rsidP="00112DA3">
            <w:pPr>
              <w:pStyle w:val="TAC"/>
              <w:keepNext w:val="0"/>
              <w:keepLines w:val="0"/>
            </w:pPr>
            <w:r w:rsidRPr="00A2470A">
              <w:rPr>
                <w:rFonts w:cs="Arial"/>
                <w:szCs w:val="18"/>
              </w:rPr>
              <w:t>1330</w:t>
            </w:r>
          </w:p>
        </w:tc>
        <w:tc>
          <w:tcPr>
            <w:tcW w:w="302" w:type="pct"/>
            <w:shd w:val="clear" w:color="auto" w:fill="auto"/>
            <w:tcMar>
              <w:top w:w="15" w:type="dxa"/>
              <w:left w:w="81" w:type="dxa"/>
              <w:bottom w:w="0" w:type="dxa"/>
              <w:right w:w="81" w:type="dxa"/>
            </w:tcMar>
          </w:tcPr>
          <w:p w14:paraId="6CC034A6" w14:textId="308287FD" w:rsidR="001D79FD" w:rsidRPr="00A2470A" w:rsidRDefault="001D79FD" w:rsidP="00112DA3">
            <w:pPr>
              <w:pStyle w:val="TAC"/>
              <w:keepNext w:val="0"/>
              <w:keepLines w:val="0"/>
            </w:pPr>
            <w:r w:rsidRPr="00A2470A">
              <w:rPr>
                <w:rFonts w:cs="Arial"/>
                <w:szCs w:val="18"/>
              </w:rPr>
              <w:t>1310</w:t>
            </w:r>
          </w:p>
        </w:tc>
        <w:tc>
          <w:tcPr>
            <w:tcW w:w="344" w:type="pct"/>
          </w:tcPr>
          <w:p w14:paraId="24B0C0D6" w14:textId="2EA5BC1C" w:rsidR="001D79FD" w:rsidRPr="00A2470A" w:rsidRDefault="001D79FD" w:rsidP="00112DA3">
            <w:pPr>
              <w:pStyle w:val="TAC"/>
              <w:keepNext w:val="0"/>
              <w:keepLines w:val="0"/>
              <w:rPr>
                <w:rFonts w:eastAsia="Calibri"/>
              </w:rPr>
            </w:pPr>
            <w:r w:rsidRPr="00A2470A">
              <w:rPr>
                <w:rFonts w:eastAsia="Calibri" w:cs="Arial"/>
                <w:szCs w:val="18"/>
              </w:rPr>
              <w:t>1290</w:t>
            </w:r>
          </w:p>
        </w:tc>
        <w:tc>
          <w:tcPr>
            <w:tcW w:w="300" w:type="pct"/>
            <w:vAlign w:val="bottom"/>
          </w:tcPr>
          <w:p w14:paraId="30ACF108" w14:textId="272E4F19" w:rsidR="001D79FD" w:rsidRPr="00A2470A" w:rsidRDefault="001D79FD" w:rsidP="00112DA3">
            <w:pPr>
              <w:pStyle w:val="TAC"/>
              <w:keepNext w:val="0"/>
              <w:keepLines w:val="0"/>
              <w:rPr>
                <w:rFonts w:eastAsia="Calibri"/>
              </w:rPr>
            </w:pPr>
            <w:r w:rsidRPr="00A2470A">
              <w:rPr>
                <w:rFonts w:cs="Arial"/>
                <w:szCs w:val="18"/>
              </w:rPr>
              <w:t>1630</w:t>
            </w:r>
          </w:p>
        </w:tc>
        <w:tc>
          <w:tcPr>
            <w:tcW w:w="302" w:type="pct"/>
            <w:shd w:val="clear" w:color="auto" w:fill="auto"/>
            <w:tcMar>
              <w:top w:w="15" w:type="dxa"/>
              <w:left w:w="81" w:type="dxa"/>
              <w:bottom w:w="0" w:type="dxa"/>
              <w:right w:w="81" w:type="dxa"/>
            </w:tcMar>
          </w:tcPr>
          <w:p w14:paraId="2BE2A763" w14:textId="46B3A53E" w:rsidR="001D79FD" w:rsidRPr="00A2470A" w:rsidRDefault="001D79FD" w:rsidP="00112DA3">
            <w:pPr>
              <w:pStyle w:val="TAC"/>
              <w:keepNext w:val="0"/>
              <w:keepLines w:val="0"/>
            </w:pPr>
            <w:r w:rsidRPr="00A2470A">
              <w:rPr>
                <w:rFonts w:eastAsia="Calibri" w:cs="Arial"/>
                <w:szCs w:val="18"/>
              </w:rPr>
              <w:t>1610</w:t>
            </w:r>
          </w:p>
        </w:tc>
        <w:tc>
          <w:tcPr>
            <w:tcW w:w="300" w:type="pct"/>
            <w:vAlign w:val="bottom"/>
          </w:tcPr>
          <w:p w14:paraId="4F627F20" w14:textId="74D70387" w:rsidR="001D79FD" w:rsidRPr="00A2470A" w:rsidRDefault="001D79FD" w:rsidP="00112DA3">
            <w:pPr>
              <w:pStyle w:val="TAC"/>
              <w:keepNext w:val="0"/>
              <w:keepLines w:val="0"/>
              <w:rPr>
                <w:rFonts w:eastAsia="Calibri"/>
              </w:rPr>
            </w:pPr>
            <w:r w:rsidRPr="00A2470A">
              <w:rPr>
                <w:rFonts w:cs="Arial"/>
                <w:szCs w:val="18"/>
              </w:rPr>
              <w:t>1590</w:t>
            </w:r>
          </w:p>
        </w:tc>
        <w:tc>
          <w:tcPr>
            <w:tcW w:w="258" w:type="pct"/>
            <w:shd w:val="clear" w:color="auto" w:fill="auto"/>
            <w:tcMar>
              <w:top w:w="15" w:type="dxa"/>
              <w:left w:w="81" w:type="dxa"/>
              <w:bottom w:w="0" w:type="dxa"/>
              <w:right w:w="81" w:type="dxa"/>
            </w:tcMar>
          </w:tcPr>
          <w:p w14:paraId="313C4C0B" w14:textId="196689EB" w:rsidR="001D79FD" w:rsidRPr="00A2470A" w:rsidRDefault="001D79FD" w:rsidP="00112DA3">
            <w:pPr>
              <w:pStyle w:val="TAC"/>
              <w:keepNext w:val="0"/>
              <w:keepLines w:val="0"/>
            </w:pPr>
            <w:r w:rsidRPr="00A2470A">
              <w:rPr>
                <w:rFonts w:eastAsia="Calibri" w:cs="Arial"/>
                <w:szCs w:val="18"/>
              </w:rPr>
              <w:t>1570</w:t>
            </w:r>
          </w:p>
        </w:tc>
        <w:tc>
          <w:tcPr>
            <w:tcW w:w="258" w:type="pct"/>
            <w:shd w:val="clear" w:color="auto" w:fill="auto"/>
            <w:tcMar>
              <w:top w:w="15" w:type="dxa"/>
              <w:left w:w="81" w:type="dxa"/>
              <w:bottom w:w="0" w:type="dxa"/>
              <w:right w:w="81" w:type="dxa"/>
            </w:tcMar>
          </w:tcPr>
          <w:p w14:paraId="713E1BFB" w14:textId="761FD0AC" w:rsidR="001D79FD" w:rsidRPr="00A2470A" w:rsidRDefault="001D79FD" w:rsidP="00112DA3">
            <w:pPr>
              <w:pStyle w:val="TAC"/>
              <w:keepNext w:val="0"/>
              <w:keepLines w:val="0"/>
            </w:pPr>
            <w:r w:rsidRPr="00A2470A">
              <w:rPr>
                <w:rFonts w:eastAsia="Calibri" w:cs="Arial"/>
                <w:szCs w:val="18"/>
              </w:rPr>
              <w:t>1530</w:t>
            </w:r>
          </w:p>
        </w:tc>
        <w:tc>
          <w:tcPr>
            <w:tcW w:w="259" w:type="pct"/>
          </w:tcPr>
          <w:p w14:paraId="76C47227" w14:textId="218259D9" w:rsidR="001D79FD" w:rsidRPr="00A2470A" w:rsidRDefault="001D79FD" w:rsidP="00112DA3">
            <w:pPr>
              <w:pStyle w:val="TAC"/>
              <w:keepNext w:val="0"/>
              <w:keepLines w:val="0"/>
              <w:rPr>
                <w:rFonts w:eastAsia="Calibri"/>
              </w:rPr>
            </w:pPr>
            <w:r w:rsidRPr="00A2470A">
              <w:rPr>
                <w:rFonts w:eastAsia="Calibri" w:cs="Arial"/>
                <w:szCs w:val="18"/>
              </w:rPr>
              <w:t>1490</w:t>
            </w:r>
          </w:p>
        </w:tc>
        <w:tc>
          <w:tcPr>
            <w:tcW w:w="258" w:type="pct"/>
            <w:shd w:val="clear" w:color="auto" w:fill="auto"/>
            <w:tcMar>
              <w:top w:w="15" w:type="dxa"/>
              <w:left w:w="81" w:type="dxa"/>
              <w:bottom w:w="0" w:type="dxa"/>
              <w:right w:w="81" w:type="dxa"/>
            </w:tcMar>
          </w:tcPr>
          <w:p w14:paraId="695C39AD" w14:textId="23F9B4D4" w:rsidR="001D79FD" w:rsidRPr="00A2470A" w:rsidRDefault="001D79FD" w:rsidP="00112DA3">
            <w:pPr>
              <w:pStyle w:val="TAC"/>
              <w:keepNext w:val="0"/>
              <w:keepLines w:val="0"/>
            </w:pPr>
            <w:r w:rsidRPr="00A2470A">
              <w:rPr>
                <w:rFonts w:eastAsia="Calibri" w:cs="Arial"/>
                <w:szCs w:val="18"/>
              </w:rPr>
              <w:t>1450</w:t>
            </w:r>
          </w:p>
        </w:tc>
        <w:tc>
          <w:tcPr>
            <w:tcW w:w="300" w:type="pct"/>
          </w:tcPr>
          <w:p w14:paraId="121D9743" w14:textId="7C4E19CF" w:rsidR="001D79FD" w:rsidRPr="00A2470A" w:rsidRDefault="001D79FD" w:rsidP="00112DA3">
            <w:pPr>
              <w:pStyle w:val="TAC"/>
              <w:keepNext w:val="0"/>
              <w:keepLines w:val="0"/>
              <w:rPr>
                <w:rFonts w:eastAsia="Calibri"/>
              </w:rPr>
            </w:pPr>
            <w:r w:rsidRPr="00A2470A">
              <w:rPr>
                <w:rFonts w:eastAsia="Calibri" w:cs="Arial"/>
                <w:szCs w:val="18"/>
              </w:rPr>
              <w:t>1410</w:t>
            </w:r>
          </w:p>
        </w:tc>
        <w:tc>
          <w:tcPr>
            <w:tcW w:w="253" w:type="pct"/>
            <w:shd w:val="clear" w:color="auto" w:fill="auto"/>
            <w:tcMar>
              <w:top w:w="15" w:type="dxa"/>
              <w:left w:w="81" w:type="dxa"/>
              <w:bottom w:w="0" w:type="dxa"/>
              <w:right w:w="81" w:type="dxa"/>
            </w:tcMar>
          </w:tcPr>
          <w:p w14:paraId="1440B105" w14:textId="6A0F2510" w:rsidR="001D79FD" w:rsidRPr="00A2470A" w:rsidRDefault="001D79FD" w:rsidP="00112DA3">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t>The number of RBs configured in any channel bandwidth shall ensure that the minimum guardband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sidelink. The nominal intra-cell guard bands in Table 5.3.3-2 are applicable when the respective IE </w:t>
      </w:r>
      <w:r w:rsidRPr="00A2470A">
        <w:rPr>
          <w:i/>
        </w:rPr>
        <w:t>intraCellGuardBandsUL-List,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for the uplink, downlink and sidelink are not provided, as specified in [10] clause 7.</w:t>
      </w:r>
    </w:p>
    <w:p w14:paraId="67ED676E" w14:textId="6EEECF40" w:rsidR="00A1115A" w:rsidRPr="00A2470A" w:rsidRDefault="00A1115A" w:rsidP="00112DA3">
      <w:pPr>
        <w:pStyle w:val="TH"/>
      </w:pPr>
      <w:r w:rsidRPr="00A2470A">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r w:rsidRPr="00A2470A">
              <w:rPr>
                <w:rFonts w:ascii="Arial" w:hAnsi="Arial" w:cs="Arial"/>
                <w:sz w:val="18"/>
                <w:lang w:eastAsia="en-GB"/>
              </w:rPr>
              <w:t>N_RBset</w:t>
            </w:r>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i/>
                <w:iCs/>
                <w:sz w:val="18"/>
                <w:vertAlign w:val="subscript"/>
                <w:lang w:eastAsia="en-GB"/>
              </w:rPr>
              <w:t>r</w:t>
            </w:r>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r w:rsidRPr="00A2470A">
              <w:rPr>
                <w:rFonts w:ascii="Arial" w:hAnsi="Arial" w:cs="Arial"/>
                <w:sz w:val="18"/>
                <w:lang w:eastAsia="en-GB"/>
              </w:rPr>
              <w:t>GB</w:t>
            </w:r>
            <w:r w:rsidRPr="00A2470A">
              <w:rPr>
                <w:rFonts w:ascii="Arial" w:hAnsi="Arial" w:cs="Arial"/>
                <w:i/>
                <w:iCs/>
                <w:sz w:val="18"/>
                <w:vertAlign w:val="subscript"/>
                <w:lang w:eastAsia="en-GB"/>
              </w:rPr>
              <w:t>r</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r w:rsidRPr="00A2470A">
              <w:rPr>
                <w:rFonts w:ascii="Arial" w:hAnsi="Arial" w:cs="Arial"/>
                <w:i/>
                <w:iCs/>
                <w:sz w:val="18"/>
                <w:lang w:eastAsia="en-GB"/>
              </w:rPr>
              <w:t>offsetToCarrier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For a UE that supports shared spectrum channel access, there are no uplink, downlink or sidelink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sidelink by the respective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and corresponding RB-set(s) shall be in accordance with clause 5.3.2 with a minimum inter-cell guard band of the UE channel bandwidth as specified in Table 5.3.3-1 for the uplink, downlink and sidelink.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34" w:name="_Toc21344197"/>
      <w:bookmarkStart w:id="535" w:name="_Toc29801681"/>
      <w:bookmarkStart w:id="536" w:name="_Toc29802105"/>
      <w:bookmarkStart w:id="537" w:name="_Toc29802730"/>
      <w:bookmarkStart w:id="538" w:name="_Toc36107472"/>
      <w:bookmarkStart w:id="539" w:name="_Toc37251231"/>
      <w:bookmarkStart w:id="540" w:name="_Toc45888017"/>
      <w:bookmarkStart w:id="541" w:name="_Toc45888616"/>
      <w:r w:rsidRPr="00A2470A">
        <w:t xml:space="preserve">If the UE is configured with zero width intra-cell guard bands for the uplink, downlink and sidelink by the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on a carrier greater than 20 MHz, the maximum transmission bandwidth configuration for the uplink, downlink and sidelink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542" w:name="_Toc61367256"/>
      <w:bookmarkStart w:id="543" w:name="_Toc61372639"/>
      <w:bookmarkStart w:id="544" w:name="_Toc68230579"/>
      <w:bookmarkStart w:id="545" w:name="_Toc69083992"/>
      <w:bookmarkStart w:id="546" w:name="_Toc75466999"/>
      <w:bookmarkStart w:id="547" w:name="_Toc76509021"/>
      <w:bookmarkStart w:id="548" w:name="_Toc76718011"/>
      <w:bookmarkStart w:id="549" w:name="_Toc83580321"/>
      <w:bookmarkStart w:id="550" w:name="_Toc84404830"/>
      <w:bookmarkStart w:id="551" w:name="_Toc84413439"/>
      <w:r w:rsidRPr="00A2470A">
        <w:t>5.3.4</w:t>
      </w:r>
      <w:r w:rsidRPr="00A2470A">
        <w:tab/>
        <w:t>RB alignment</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r w:rsidRPr="00A2470A">
        <w:rPr>
          <w:rFonts w:eastAsia="Yu Mincho"/>
          <w:i/>
        </w:rPr>
        <w:t xml:space="preserve">carrierBandwidth </w:t>
      </w:r>
      <w:r w:rsidRPr="00A2470A">
        <w:rPr>
          <w:rFonts w:eastAsia="Yu Mincho"/>
        </w:rPr>
        <w:t>[7] and will fulfil the minimum UE guardband requirement specified in Clause 5.3.3.</w:t>
      </w:r>
    </w:p>
    <w:p w14:paraId="2F0FE2F3" w14:textId="77777777" w:rsidR="00A1115A" w:rsidRPr="00A2470A" w:rsidRDefault="00A1115A" w:rsidP="00112DA3">
      <w:pPr>
        <w:pStyle w:val="Heading3"/>
        <w:keepNext w:val="0"/>
        <w:keepLines w:val="0"/>
      </w:pPr>
      <w:bookmarkStart w:id="552" w:name="_Toc21344198"/>
      <w:bookmarkStart w:id="553" w:name="_Toc29801682"/>
      <w:bookmarkStart w:id="554" w:name="_Toc29802106"/>
      <w:bookmarkStart w:id="555" w:name="_Toc29802731"/>
      <w:bookmarkStart w:id="556" w:name="_Toc36107473"/>
      <w:bookmarkStart w:id="557" w:name="_Toc37251232"/>
      <w:bookmarkStart w:id="558" w:name="_Toc45888018"/>
      <w:bookmarkStart w:id="559" w:name="_Toc45888617"/>
      <w:bookmarkStart w:id="560" w:name="_Toc61367257"/>
      <w:bookmarkStart w:id="561" w:name="_Toc61372640"/>
      <w:bookmarkStart w:id="562" w:name="_Toc68230580"/>
      <w:bookmarkStart w:id="563" w:name="_Toc69083993"/>
      <w:bookmarkStart w:id="564" w:name="_Toc75467000"/>
      <w:bookmarkStart w:id="565" w:name="_Toc76509022"/>
      <w:bookmarkStart w:id="566" w:name="_Toc76718012"/>
      <w:bookmarkStart w:id="567" w:name="_Toc83580322"/>
      <w:bookmarkStart w:id="568" w:name="_Toc84404831"/>
      <w:bookmarkStart w:id="569" w:name="_Toc84413440"/>
      <w:r w:rsidRPr="00A2470A">
        <w:t>5.3.5</w:t>
      </w:r>
      <w:r w:rsidRPr="00A2470A">
        <w:tab/>
        <w:t>UE channel bandwidth per operating band</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5"/>
        <w:gridCol w:w="888"/>
        <w:gridCol w:w="711"/>
        <w:gridCol w:w="711"/>
        <w:gridCol w:w="798"/>
        <w:gridCol w:w="801"/>
        <w:gridCol w:w="888"/>
        <w:gridCol w:w="711"/>
        <w:gridCol w:w="711"/>
        <w:gridCol w:w="888"/>
        <w:gridCol w:w="888"/>
        <w:gridCol w:w="888"/>
        <w:gridCol w:w="888"/>
        <w:gridCol w:w="711"/>
        <w:gridCol w:w="888"/>
        <w:gridCol w:w="711"/>
        <w:gridCol w:w="786"/>
        <w:gridCol w:w="810"/>
      </w:tblGrid>
      <w:tr w:rsidR="004A2FFF" w:rsidRPr="00A2470A" w14:paraId="28AC4A74" w14:textId="77777777" w:rsidTr="00A2470A">
        <w:trPr>
          <w:tblHeader/>
          <w:jc w:val="center"/>
        </w:trPr>
        <w:tc>
          <w:tcPr>
            <w:tcW w:w="304" w:type="pct"/>
            <w:vMerge w:val="restart"/>
            <w:tcMar>
              <w:left w:w="28" w:type="dxa"/>
              <w:right w:w="28" w:type="dxa"/>
            </w:tcMar>
          </w:tcPr>
          <w:p w14:paraId="4EE21352" w14:textId="0C9EE606" w:rsidR="004A2FFF" w:rsidRPr="00A2470A" w:rsidRDefault="004A2FFF"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305" w:type="pct"/>
            <w:vMerge w:val="restart"/>
          </w:tcPr>
          <w:p w14:paraId="520C03A9" w14:textId="4443A1E3" w:rsidR="004A2FFF" w:rsidRPr="00A2470A" w:rsidRDefault="004A2FFF" w:rsidP="00112DA3">
            <w:pPr>
              <w:pStyle w:val="TAH"/>
              <w:keepNext w:val="0"/>
              <w:keepLines w:val="0"/>
              <w:rPr>
                <w:rFonts w:eastAsia="Yu Mincho"/>
              </w:rPr>
            </w:pPr>
            <w:r w:rsidRPr="00A2470A">
              <w:rPr>
                <w:rFonts w:eastAsia="Yu Mincho"/>
              </w:rPr>
              <w:t>SCS</w:t>
            </w:r>
            <w:r w:rsidR="00A2470A">
              <w:rPr>
                <w:rFonts w:eastAsia="Yu Mincho"/>
              </w:rPr>
              <w:t xml:space="preserve"> </w:t>
            </w:r>
            <w:r w:rsidRPr="00A2470A">
              <w:rPr>
                <w:rFonts w:eastAsia="Yu Mincho"/>
              </w:rPr>
              <w:t>(kHz)</w:t>
            </w:r>
          </w:p>
        </w:tc>
        <w:tc>
          <w:tcPr>
            <w:tcW w:w="4391" w:type="pct"/>
            <w:gridSpan w:val="16"/>
          </w:tcPr>
          <w:p w14:paraId="31F54030" w14:textId="275045D9" w:rsidR="004A2FFF" w:rsidRPr="00A2470A" w:rsidRDefault="004A2FFF" w:rsidP="00112DA3">
            <w:pPr>
              <w:pStyle w:val="TAH"/>
              <w:keepNext w:val="0"/>
              <w:keepLines w:val="0"/>
              <w:rPr>
                <w:rFonts w:eastAsia="Yu Mincho"/>
              </w:rPr>
            </w:pPr>
            <w:r w:rsidRPr="00A2470A">
              <w:rPr>
                <w:rFonts w:eastAsia="Yu Mincho"/>
              </w:rPr>
              <w:t>U</w:t>
            </w:r>
            <w:r w:rsidRPr="00A2470A">
              <w:t>E</w:t>
            </w:r>
            <w:r w:rsidR="00A2470A">
              <w:t xml:space="preserve"> </w:t>
            </w:r>
            <w:r w:rsidRPr="00A2470A">
              <w:t>Channel</w:t>
            </w:r>
            <w:r w:rsidR="00A2470A">
              <w:t xml:space="preserve"> </w:t>
            </w:r>
            <w:r w:rsidRPr="00A2470A">
              <w:t>bandwidth</w:t>
            </w:r>
            <w:r w:rsidR="00A2470A">
              <w:t xml:space="preserve"> </w:t>
            </w:r>
            <w:r w:rsidRPr="00A2470A">
              <w:t>(M</w:t>
            </w:r>
            <w:r w:rsidRPr="00A2470A">
              <w:rPr>
                <w:rFonts w:eastAsia="Yu Mincho"/>
              </w:rPr>
              <w:t>Hz)</w:t>
            </w:r>
          </w:p>
        </w:tc>
      </w:tr>
      <w:tr w:rsidR="004A2FFF" w:rsidRPr="00A2470A" w14:paraId="75E6D1E3" w14:textId="77777777" w:rsidTr="00A2470A">
        <w:trPr>
          <w:tblHeader/>
          <w:jc w:val="center"/>
        </w:trPr>
        <w:tc>
          <w:tcPr>
            <w:tcW w:w="304" w:type="pct"/>
            <w:vMerge/>
            <w:tcBorders>
              <w:bottom w:val="single" w:sz="4" w:space="0" w:color="auto"/>
            </w:tcBorders>
            <w:tcMar>
              <w:left w:w="28" w:type="dxa"/>
              <w:right w:w="28" w:type="dxa"/>
            </w:tcMar>
            <w:hideMark/>
          </w:tcPr>
          <w:p w14:paraId="74B115E2" w14:textId="77777777" w:rsidR="004A2FFF" w:rsidRPr="00A2470A" w:rsidRDefault="004A2FFF" w:rsidP="00112DA3">
            <w:pPr>
              <w:spacing w:after="0"/>
              <w:jc w:val="center"/>
              <w:rPr>
                <w:rFonts w:ascii="Arial" w:eastAsia="Yu Mincho" w:hAnsi="Arial"/>
                <w:b/>
                <w:sz w:val="18"/>
              </w:rPr>
            </w:pPr>
          </w:p>
        </w:tc>
        <w:tc>
          <w:tcPr>
            <w:tcW w:w="305" w:type="pct"/>
            <w:vMerge/>
            <w:tcMar>
              <w:left w:w="28" w:type="dxa"/>
              <w:right w:w="28" w:type="dxa"/>
            </w:tcMar>
            <w:hideMark/>
          </w:tcPr>
          <w:p w14:paraId="48A185D3" w14:textId="77777777" w:rsidR="004A2FFF" w:rsidRPr="00A2470A" w:rsidRDefault="004A2FFF" w:rsidP="00112DA3">
            <w:pPr>
              <w:spacing w:after="0"/>
              <w:jc w:val="center"/>
              <w:rPr>
                <w:rFonts w:ascii="Arial" w:eastAsia="Yu Mincho" w:hAnsi="Arial"/>
                <w:b/>
                <w:sz w:val="18"/>
              </w:rPr>
            </w:pPr>
          </w:p>
        </w:tc>
        <w:tc>
          <w:tcPr>
            <w:tcW w:w="244" w:type="pct"/>
          </w:tcPr>
          <w:p w14:paraId="4A001071" w14:textId="64449105" w:rsidR="004A2FFF" w:rsidRPr="00A2470A" w:rsidRDefault="004A2FFF" w:rsidP="00112DA3">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7797B9E7" w14:textId="777B2324"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74" w:type="pct"/>
            <w:tcMar>
              <w:left w:w="28" w:type="dxa"/>
              <w:right w:w="28" w:type="dxa"/>
            </w:tcMar>
            <w:hideMark/>
          </w:tcPr>
          <w:p w14:paraId="12C3D359"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75" w:type="pct"/>
            <w:tcMar>
              <w:left w:w="28" w:type="dxa"/>
              <w:right w:w="28" w:type="dxa"/>
            </w:tcMar>
            <w:hideMark/>
          </w:tcPr>
          <w:p w14:paraId="7D8FBDB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0E6D30A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0DEF57C0"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32060A43"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2CC477F2"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083A3CF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3D4145C4"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0C1E43FA"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00228426"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47344D5E"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3C88E56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6AD5182C"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0C0D50F1"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4A2FFF" w:rsidRPr="00A2470A" w14:paraId="23452111" w14:textId="77777777" w:rsidTr="00A2470A">
        <w:trPr>
          <w:jc w:val="center"/>
        </w:trPr>
        <w:tc>
          <w:tcPr>
            <w:tcW w:w="304" w:type="pct"/>
            <w:tcBorders>
              <w:bottom w:val="nil"/>
            </w:tcBorders>
            <w:shd w:val="clear" w:color="auto" w:fill="auto"/>
            <w:tcMar>
              <w:left w:w="28" w:type="dxa"/>
              <w:right w:w="28" w:type="dxa"/>
            </w:tcMar>
            <w:vAlign w:val="center"/>
            <w:hideMark/>
          </w:tcPr>
          <w:p w14:paraId="330EF557" w14:textId="77777777" w:rsidR="004A2FFF" w:rsidRPr="00A2470A" w:rsidRDefault="004A2FFF" w:rsidP="00112DA3">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5FE6D87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7116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360ACFC7" w14:textId="7F839C5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7D1E5E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A6CA16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47812B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D73598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D3DDEAA"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09940511"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0E930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3885C446" w14:textId="51EB4267"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EC7929C"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9505B10"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AC26056"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DF68FD1"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6F8373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B6A2CCB" w14:textId="77777777" w:rsidR="004A2FFF" w:rsidRPr="00A2470A" w:rsidRDefault="004A2FFF" w:rsidP="00112DA3">
            <w:pPr>
              <w:pStyle w:val="TAC"/>
              <w:keepNext w:val="0"/>
              <w:keepLines w:val="0"/>
              <w:rPr>
                <w:rFonts w:eastAsia="SimSun"/>
              </w:rPr>
            </w:pPr>
          </w:p>
        </w:tc>
      </w:tr>
      <w:tr w:rsidR="004A2FFF" w:rsidRPr="00A2470A" w14:paraId="4C6FD25F"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E126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2B451A"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ED3C1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06BB88" w14:textId="72CAF2DB"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A55160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3A677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A08CD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E48B01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597FF81"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2331C49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474FAEB2"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56EDB456" w14:textId="495F44AE"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82C20A1"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FECB513"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46EB8C05"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556767C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B05B7A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5627002" w14:textId="77777777" w:rsidR="004A2FFF" w:rsidRPr="00A2470A" w:rsidRDefault="004A2FFF" w:rsidP="00112DA3">
            <w:pPr>
              <w:pStyle w:val="TAC"/>
              <w:keepNext w:val="0"/>
              <w:keepLines w:val="0"/>
              <w:rPr>
                <w:rFonts w:eastAsia="SimSun"/>
              </w:rPr>
            </w:pPr>
          </w:p>
        </w:tc>
      </w:tr>
      <w:tr w:rsidR="004A2FFF" w:rsidRPr="00A2470A" w14:paraId="4F594FD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8E651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6D4E7D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E193F9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0CF2928" w14:textId="4CB16F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466A954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1EDDC6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D2C13F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F0689F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78E822D8"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7C8DAF4D"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628B2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0E699368" w14:textId="66DAAA30"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0348C145"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192B284B"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7B58FE1"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B5D71E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4AE833A4"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4911EA60" w14:textId="77777777" w:rsidR="004A2FFF" w:rsidRPr="00A2470A" w:rsidRDefault="004A2FFF" w:rsidP="00112DA3">
            <w:pPr>
              <w:pStyle w:val="TAC"/>
              <w:keepNext w:val="0"/>
              <w:keepLines w:val="0"/>
              <w:rPr>
                <w:rFonts w:eastAsia="SimSun"/>
              </w:rPr>
            </w:pPr>
          </w:p>
        </w:tc>
      </w:tr>
      <w:tr w:rsidR="004A2FFF" w:rsidRPr="00A2470A" w14:paraId="6BBA30A0" w14:textId="77777777" w:rsidTr="00A2470A">
        <w:trPr>
          <w:jc w:val="center"/>
        </w:trPr>
        <w:tc>
          <w:tcPr>
            <w:tcW w:w="304" w:type="pct"/>
            <w:tcBorders>
              <w:bottom w:val="nil"/>
            </w:tcBorders>
            <w:shd w:val="clear" w:color="auto" w:fill="auto"/>
            <w:tcMar>
              <w:left w:w="28" w:type="dxa"/>
              <w:right w:w="28" w:type="dxa"/>
            </w:tcMar>
            <w:vAlign w:val="center"/>
            <w:hideMark/>
          </w:tcPr>
          <w:p w14:paraId="305A068A" w14:textId="77777777" w:rsidR="004A2FFF" w:rsidRPr="00A2470A" w:rsidRDefault="004A2FFF" w:rsidP="00112DA3">
            <w:pPr>
              <w:pStyle w:val="TAC"/>
              <w:keepNext w:val="0"/>
              <w:keepLines w:val="0"/>
              <w:rPr>
                <w:rFonts w:eastAsia="Yu Mincho"/>
              </w:rPr>
            </w:pPr>
            <w:r w:rsidRPr="00A2470A">
              <w:rPr>
                <w:rFonts w:eastAsia="Yu Mincho"/>
              </w:rPr>
              <w:t>n2</w:t>
            </w:r>
          </w:p>
        </w:tc>
        <w:tc>
          <w:tcPr>
            <w:tcW w:w="305" w:type="pct"/>
            <w:tcMar>
              <w:left w:w="28" w:type="dxa"/>
              <w:right w:w="28" w:type="dxa"/>
            </w:tcMar>
            <w:vAlign w:val="center"/>
            <w:hideMark/>
          </w:tcPr>
          <w:p w14:paraId="08B99E86" w14:textId="77777777" w:rsidR="004A2FFF" w:rsidRPr="00A2470A" w:rsidRDefault="004A2FFF" w:rsidP="00112DA3">
            <w:pPr>
              <w:pStyle w:val="TAC"/>
              <w:keepNext w:val="0"/>
              <w:keepLines w:val="0"/>
              <w:rPr>
                <w:rFonts w:ascii="Calibri" w:eastAsia="Yu Mincho" w:hAnsi="Calibri"/>
                <w:sz w:val="22"/>
              </w:rPr>
            </w:pPr>
            <w:r w:rsidRPr="00A2470A">
              <w:rPr>
                <w:rFonts w:eastAsia="Yu Mincho"/>
              </w:rPr>
              <w:t>15</w:t>
            </w:r>
          </w:p>
        </w:tc>
        <w:tc>
          <w:tcPr>
            <w:tcW w:w="244" w:type="pct"/>
          </w:tcPr>
          <w:p w14:paraId="56EEB808"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54032B9B" w14:textId="39AA579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8ACCA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7E5420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21BB7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6227AC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3CE2D4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7AC64C5" w14:textId="6DBFF19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BA2C13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DDA56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3E2D4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5C0BD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3EBA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8D5A7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4D36CB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DFF06F1" w14:textId="77777777" w:rsidR="004A2FFF" w:rsidRPr="00A2470A" w:rsidRDefault="004A2FFF" w:rsidP="00112DA3">
            <w:pPr>
              <w:pStyle w:val="TAC"/>
              <w:keepNext w:val="0"/>
              <w:keepLines w:val="0"/>
              <w:rPr>
                <w:rFonts w:eastAsia="Yu Mincho"/>
              </w:rPr>
            </w:pPr>
          </w:p>
        </w:tc>
      </w:tr>
      <w:tr w:rsidR="004A2FFF" w:rsidRPr="00A2470A" w14:paraId="0420C1F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0E86B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F77A7E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08DF4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725EBB" w14:textId="1F1700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0AA8FC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FF65E2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985A07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669702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5FFBB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EB8588A" w14:textId="77A50FB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129660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C3CB1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80B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90DDD4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EFE2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C9DC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F2C221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B25CC70" w14:textId="77777777" w:rsidR="004A2FFF" w:rsidRPr="00A2470A" w:rsidRDefault="004A2FFF" w:rsidP="00112DA3">
            <w:pPr>
              <w:pStyle w:val="TAC"/>
              <w:keepNext w:val="0"/>
              <w:keepLines w:val="0"/>
              <w:rPr>
                <w:rFonts w:eastAsia="Yu Mincho"/>
              </w:rPr>
            </w:pPr>
          </w:p>
        </w:tc>
      </w:tr>
      <w:tr w:rsidR="004A2FFF" w:rsidRPr="00A2470A" w14:paraId="08F2DA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7BE4CC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A93D6D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D2407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4A5D5A3" w14:textId="70E21A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901BE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2FFEBB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F02EA7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EA353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D096D14"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DAA8524" w14:textId="1259C1AB"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1C266B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9EB0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E58B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2653A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64A5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3207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44313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21FCFA" w14:textId="77777777" w:rsidR="004A2FFF" w:rsidRPr="00A2470A" w:rsidRDefault="004A2FFF" w:rsidP="00112DA3">
            <w:pPr>
              <w:pStyle w:val="TAC"/>
              <w:keepNext w:val="0"/>
              <w:keepLines w:val="0"/>
              <w:rPr>
                <w:rFonts w:eastAsia="Yu Mincho"/>
              </w:rPr>
            </w:pPr>
          </w:p>
        </w:tc>
      </w:tr>
      <w:tr w:rsidR="004A2FFF" w:rsidRPr="00A2470A" w14:paraId="67D8F4B4" w14:textId="77777777" w:rsidTr="00A2470A">
        <w:trPr>
          <w:jc w:val="center"/>
        </w:trPr>
        <w:tc>
          <w:tcPr>
            <w:tcW w:w="304" w:type="pct"/>
            <w:tcBorders>
              <w:bottom w:val="nil"/>
            </w:tcBorders>
            <w:shd w:val="clear" w:color="auto" w:fill="auto"/>
            <w:tcMar>
              <w:left w:w="28" w:type="dxa"/>
              <w:right w:w="28" w:type="dxa"/>
            </w:tcMar>
            <w:vAlign w:val="center"/>
            <w:hideMark/>
          </w:tcPr>
          <w:p w14:paraId="67B1D4F2" w14:textId="77777777" w:rsidR="004A2FFF" w:rsidRPr="00A2470A" w:rsidRDefault="004A2FFF" w:rsidP="00112DA3">
            <w:pPr>
              <w:pStyle w:val="TAC"/>
              <w:keepNext w:val="0"/>
              <w:keepLines w:val="0"/>
              <w:rPr>
                <w:rFonts w:eastAsia="Yu Mincho"/>
              </w:rPr>
            </w:pPr>
            <w:r w:rsidRPr="00A2470A">
              <w:rPr>
                <w:rFonts w:eastAsia="Yu Mincho"/>
              </w:rPr>
              <w:t>n3</w:t>
            </w:r>
          </w:p>
        </w:tc>
        <w:tc>
          <w:tcPr>
            <w:tcW w:w="305" w:type="pct"/>
            <w:tcMar>
              <w:left w:w="28" w:type="dxa"/>
              <w:right w:w="28" w:type="dxa"/>
            </w:tcMar>
            <w:vAlign w:val="center"/>
            <w:hideMark/>
          </w:tcPr>
          <w:p w14:paraId="2C4329D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F7656E"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27A92CD2" w14:textId="5A4B11D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2936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20824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23260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19E2A9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BD434C6"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6F974EF" w14:textId="1867884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4B07C8F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4B5AB43" w14:textId="56E3C663"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877E2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A3F45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5A7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8B438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94B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0B34132" w14:textId="77777777" w:rsidR="004A2FFF" w:rsidRPr="00A2470A" w:rsidRDefault="004A2FFF" w:rsidP="00112DA3">
            <w:pPr>
              <w:pStyle w:val="TAC"/>
              <w:keepNext w:val="0"/>
              <w:keepLines w:val="0"/>
              <w:rPr>
                <w:rFonts w:eastAsia="Yu Mincho"/>
              </w:rPr>
            </w:pPr>
          </w:p>
        </w:tc>
      </w:tr>
      <w:tr w:rsidR="004A2FFF" w:rsidRPr="00A2470A" w14:paraId="522AB3D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930798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3B4001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B49D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748BCF" w14:textId="09FAF306"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1245E0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38774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045C4B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4F98E1D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71DFAB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428C628" w14:textId="7B3E9F73"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46A76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091D198" w14:textId="2C77F6AA"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229BB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BBCF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1771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73BEC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6B6F1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4920DDD" w14:textId="77777777" w:rsidR="004A2FFF" w:rsidRPr="00A2470A" w:rsidRDefault="004A2FFF" w:rsidP="00112DA3">
            <w:pPr>
              <w:pStyle w:val="TAC"/>
              <w:keepNext w:val="0"/>
              <w:keepLines w:val="0"/>
              <w:rPr>
                <w:rFonts w:eastAsia="Yu Mincho"/>
              </w:rPr>
            </w:pPr>
          </w:p>
        </w:tc>
      </w:tr>
      <w:tr w:rsidR="004A2FFF" w:rsidRPr="00A2470A" w14:paraId="6C1F6BA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4165A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6E5231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5A8D0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7EF886" w14:textId="5B4809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0511131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16D84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7359E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024DE65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018A5A2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3B0FC4F" w14:textId="113EA33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7CC3C6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135528E" w14:textId="2B082516"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ACF6B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78122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1FA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8BEE4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541D29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39DEA6" w14:textId="77777777" w:rsidR="004A2FFF" w:rsidRPr="00A2470A" w:rsidRDefault="004A2FFF" w:rsidP="00112DA3">
            <w:pPr>
              <w:pStyle w:val="TAC"/>
              <w:keepNext w:val="0"/>
              <w:keepLines w:val="0"/>
              <w:rPr>
                <w:rFonts w:eastAsia="Yu Mincho"/>
              </w:rPr>
            </w:pPr>
          </w:p>
        </w:tc>
      </w:tr>
      <w:tr w:rsidR="00630397" w:rsidRPr="00A2470A" w14:paraId="50E3C7DC" w14:textId="77777777" w:rsidTr="00A2470A">
        <w:trPr>
          <w:jc w:val="center"/>
        </w:trPr>
        <w:tc>
          <w:tcPr>
            <w:tcW w:w="304" w:type="pct"/>
            <w:tcBorders>
              <w:bottom w:val="nil"/>
            </w:tcBorders>
            <w:shd w:val="clear" w:color="auto" w:fill="auto"/>
            <w:tcMar>
              <w:left w:w="28" w:type="dxa"/>
              <w:right w:w="28" w:type="dxa"/>
            </w:tcMar>
            <w:vAlign w:val="center"/>
            <w:hideMark/>
          </w:tcPr>
          <w:p w14:paraId="0C72E933" w14:textId="77777777" w:rsidR="00630397" w:rsidRPr="00A2470A" w:rsidRDefault="00630397" w:rsidP="00630397">
            <w:pPr>
              <w:pStyle w:val="TAC"/>
              <w:keepNext w:val="0"/>
              <w:keepLines w:val="0"/>
              <w:rPr>
                <w:rFonts w:eastAsia="Yu Mincho"/>
              </w:rPr>
            </w:pPr>
            <w:r w:rsidRPr="00A2470A">
              <w:rPr>
                <w:rFonts w:eastAsia="Yu Mincho"/>
              </w:rPr>
              <w:t>n5</w:t>
            </w:r>
          </w:p>
        </w:tc>
        <w:tc>
          <w:tcPr>
            <w:tcW w:w="305" w:type="pct"/>
            <w:tcMar>
              <w:left w:w="28" w:type="dxa"/>
              <w:right w:w="28" w:type="dxa"/>
            </w:tcMar>
            <w:vAlign w:val="center"/>
            <w:hideMark/>
          </w:tcPr>
          <w:p w14:paraId="2F690E17" w14:textId="268323B4" w:rsidR="00630397" w:rsidRPr="00A2470A" w:rsidRDefault="00630397" w:rsidP="00630397">
            <w:pPr>
              <w:pStyle w:val="TAC"/>
              <w:keepNext w:val="0"/>
              <w:keepLines w:val="0"/>
              <w:rPr>
                <w:rFonts w:eastAsia="Yu Mincho"/>
              </w:rPr>
            </w:pPr>
            <w:r w:rsidRPr="00A2470A">
              <w:rPr>
                <w:rFonts w:eastAsia="Yu Mincho"/>
              </w:rPr>
              <w:t>15</w:t>
            </w:r>
          </w:p>
        </w:tc>
        <w:tc>
          <w:tcPr>
            <w:tcW w:w="244" w:type="pct"/>
          </w:tcPr>
          <w:p w14:paraId="64E73761" w14:textId="0FFD6B36" w:rsidR="00630397" w:rsidRPr="00A2470A" w:rsidRDefault="00630397" w:rsidP="00630397">
            <w:pPr>
              <w:pStyle w:val="TAC"/>
              <w:keepNext w:val="0"/>
              <w:keepLines w:val="0"/>
              <w:rPr>
                <w:rFonts w:eastAsia="Yu Mincho"/>
              </w:rPr>
            </w:pPr>
            <w:r>
              <w:rPr>
                <w:rFonts w:eastAsia="Yu Mincho"/>
              </w:rPr>
              <w:t>3</w:t>
            </w:r>
            <w:r w:rsidRPr="00E63B7A">
              <w:rPr>
                <w:rFonts w:eastAsia="Yu Mincho"/>
                <w:vertAlign w:val="superscript"/>
              </w:rPr>
              <w:t>4</w:t>
            </w:r>
          </w:p>
        </w:tc>
        <w:tc>
          <w:tcPr>
            <w:tcW w:w="244" w:type="pct"/>
            <w:tcMar>
              <w:left w:w="28" w:type="dxa"/>
              <w:right w:w="28" w:type="dxa"/>
            </w:tcMar>
            <w:hideMark/>
          </w:tcPr>
          <w:p w14:paraId="6C4E438C" w14:textId="68461D84" w:rsidR="00630397" w:rsidRPr="00A2470A" w:rsidRDefault="00630397" w:rsidP="00630397">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823EBC" w14:textId="77777777" w:rsidR="00630397" w:rsidRPr="00A2470A" w:rsidRDefault="00630397" w:rsidP="00630397">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CAD62ED" w14:textId="77777777" w:rsidR="00630397" w:rsidRPr="00A2470A" w:rsidRDefault="00630397" w:rsidP="00630397">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B8F384" w14:textId="77777777" w:rsidR="00630397" w:rsidRPr="00A2470A" w:rsidRDefault="00630397" w:rsidP="00630397">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C62EB7C" w14:textId="77777777" w:rsidR="00630397" w:rsidRPr="00A2470A" w:rsidRDefault="00630397" w:rsidP="00630397">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79F100C2" w14:textId="77777777" w:rsidR="00630397" w:rsidRPr="00A2470A" w:rsidRDefault="00630397" w:rsidP="00630397">
            <w:pPr>
              <w:pStyle w:val="TAC"/>
              <w:keepNext w:val="0"/>
              <w:keepLines w:val="0"/>
              <w:rPr>
                <w:rFonts w:eastAsia="Yu Mincho"/>
              </w:rPr>
            </w:pPr>
          </w:p>
        </w:tc>
        <w:tc>
          <w:tcPr>
            <w:tcW w:w="305" w:type="pct"/>
          </w:tcPr>
          <w:p w14:paraId="2DB7177A" w14:textId="77777777" w:rsidR="00630397" w:rsidRPr="00A2470A" w:rsidRDefault="00630397" w:rsidP="00630397">
            <w:pPr>
              <w:pStyle w:val="TAC"/>
              <w:keepNext w:val="0"/>
              <w:keepLines w:val="0"/>
              <w:rPr>
                <w:rFonts w:eastAsia="Yu Mincho"/>
              </w:rPr>
            </w:pPr>
          </w:p>
        </w:tc>
        <w:tc>
          <w:tcPr>
            <w:tcW w:w="305" w:type="pct"/>
            <w:tcMar>
              <w:left w:w="28" w:type="dxa"/>
              <w:right w:w="28" w:type="dxa"/>
            </w:tcMar>
            <w:vAlign w:val="center"/>
          </w:tcPr>
          <w:p w14:paraId="640C66AE" w14:textId="77777777" w:rsidR="00630397" w:rsidRPr="00A2470A" w:rsidRDefault="00630397" w:rsidP="00630397">
            <w:pPr>
              <w:pStyle w:val="TAC"/>
              <w:keepNext w:val="0"/>
              <w:keepLines w:val="0"/>
              <w:rPr>
                <w:rFonts w:eastAsia="Yu Mincho"/>
              </w:rPr>
            </w:pPr>
          </w:p>
        </w:tc>
        <w:tc>
          <w:tcPr>
            <w:tcW w:w="305" w:type="pct"/>
          </w:tcPr>
          <w:p w14:paraId="4ACC065D" w14:textId="77777777" w:rsidR="00630397" w:rsidRPr="00A2470A" w:rsidRDefault="00630397" w:rsidP="00630397">
            <w:pPr>
              <w:pStyle w:val="TAC"/>
              <w:keepNext w:val="0"/>
              <w:keepLines w:val="0"/>
              <w:rPr>
                <w:rFonts w:eastAsia="Yu Mincho"/>
              </w:rPr>
            </w:pPr>
          </w:p>
        </w:tc>
        <w:tc>
          <w:tcPr>
            <w:tcW w:w="305" w:type="pct"/>
            <w:tcMar>
              <w:left w:w="28" w:type="dxa"/>
              <w:right w:w="28" w:type="dxa"/>
            </w:tcMar>
            <w:vAlign w:val="center"/>
          </w:tcPr>
          <w:p w14:paraId="101CFFDF"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4390B892" w14:textId="77777777" w:rsidR="00630397" w:rsidRPr="00A2470A" w:rsidRDefault="00630397" w:rsidP="00630397">
            <w:pPr>
              <w:pStyle w:val="TAC"/>
              <w:keepNext w:val="0"/>
              <w:keepLines w:val="0"/>
              <w:rPr>
                <w:rFonts w:eastAsia="Yu Mincho"/>
              </w:rPr>
            </w:pPr>
          </w:p>
        </w:tc>
        <w:tc>
          <w:tcPr>
            <w:tcW w:w="305" w:type="pct"/>
            <w:tcMar>
              <w:left w:w="28" w:type="dxa"/>
              <w:right w:w="28" w:type="dxa"/>
            </w:tcMar>
          </w:tcPr>
          <w:p w14:paraId="22059979"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4BDD8807" w14:textId="77777777" w:rsidR="00630397" w:rsidRPr="00A2470A" w:rsidRDefault="00630397" w:rsidP="00630397">
            <w:pPr>
              <w:pStyle w:val="TAC"/>
              <w:keepNext w:val="0"/>
              <w:keepLines w:val="0"/>
              <w:rPr>
                <w:rFonts w:eastAsia="Yu Mincho"/>
              </w:rPr>
            </w:pPr>
          </w:p>
        </w:tc>
        <w:tc>
          <w:tcPr>
            <w:tcW w:w="270" w:type="pct"/>
            <w:tcMar>
              <w:left w:w="28" w:type="dxa"/>
              <w:right w:w="28" w:type="dxa"/>
            </w:tcMar>
          </w:tcPr>
          <w:p w14:paraId="0CB862EA" w14:textId="77777777" w:rsidR="00630397" w:rsidRPr="00A2470A" w:rsidRDefault="00630397" w:rsidP="00630397">
            <w:pPr>
              <w:pStyle w:val="TAC"/>
              <w:keepNext w:val="0"/>
              <w:keepLines w:val="0"/>
              <w:rPr>
                <w:rFonts w:eastAsia="Yu Mincho"/>
              </w:rPr>
            </w:pPr>
          </w:p>
        </w:tc>
        <w:tc>
          <w:tcPr>
            <w:tcW w:w="278" w:type="pct"/>
            <w:tcMar>
              <w:left w:w="28" w:type="dxa"/>
              <w:right w:w="28" w:type="dxa"/>
            </w:tcMar>
            <w:vAlign w:val="center"/>
          </w:tcPr>
          <w:p w14:paraId="18B773D7" w14:textId="77777777" w:rsidR="00630397" w:rsidRPr="00A2470A" w:rsidRDefault="00630397" w:rsidP="00630397">
            <w:pPr>
              <w:pStyle w:val="TAC"/>
              <w:keepNext w:val="0"/>
              <w:keepLines w:val="0"/>
              <w:rPr>
                <w:rFonts w:eastAsia="Yu Mincho"/>
              </w:rPr>
            </w:pPr>
          </w:p>
        </w:tc>
      </w:tr>
      <w:tr w:rsidR="004A2FFF" w:rsidRPr="00A2470A" w14:paraId="5E6F3E25"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D772B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FBC3DC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C9782E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9C1A19" w14:textId="154469B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36A1FA2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F05EE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196B4A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9DA4D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3CA9A97" w14:textId="77777777" w:rsidR="004A2FFF" w:rsidRPr="00A2470A" w:rsidRDefault="004A2FFF" w:rsidP="00112DA3">
            <w:pPr>
              <w:pStyle w:val="TAC"/>
              <w:keepNext w:val="0"/>
              <w:keepLines w:val="0"/>
              <w:rPr>
                <w:rFonts w:eastAsia="Yu Mincho"/>
              </w:rPr>
            </w:pPr>
          </w:p>
        </w:tc>
        <w:tc>
          <w:tcPr>
            <w:tcW w:w="305" w:type="pct"/>
          </w:tcPr>
          <w:p w14:paraId="5E9940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4606E6" w14:textId="77777777" w:rsidR="004A2FFF" w:rsidRPr="00A2470A" w:rsidRDefault="004A2FFF" w:rsidP="00112DA3">
            <w:pPr>
              <w:pStyle w:val="TAC"/>
              <w:keepNext w:val="0"/>
              <w:keepLines w:val="0"/>
              <w:rPr>
                <w:rFonts w:eastAsia="Yu Mincho"/>
              </w:rPr>
            </w:pPr>
          </w:p>
        </w:tc>
        <w:tc>
          <w:tcPr>
            <w:tcW w:w="305" w:type="pct"/>
          </w:tcPr>
          <w:p w14:paraId="71836F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53F30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9F9F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B9952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9CEA3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BD123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14CE80E" w14:textId="77777777" w:rsidR="004A2FFF" w:rsidRPr="00A2470A" w:rsidRDefault="004A2FFF" w:rsidP="00112DA3">
            <w:pPr>
              <w:pStyle w:val="TAC"/>
              <w:keepNext w:val="0"/>
              <w:keepLines w:val="0"/>
              <w:rPr>
                <w:rFonts w:eastAsia="Yu Mincho"/>
              </w:rPr>
            </w:pPr>
          </w:p>
        </w:tc>
      </w:tr>
      <w:tr w:rsidR="004A2FFF" w:rsidRPr="00A2470A" w14:paraId="12D794B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6CB0023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751934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3B341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8B02F3" w14:textId="5B854BA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2FCF20E"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CDEC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DA0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61318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64C7" w14:textId="77777777" w:rsidR="004A2FFF" w:rsidRPr="00A2470A" w:rsidRDefault="004A2FFF" w:rsidP="00112DA3">
            <w:pPr>
              <w:pStyle w:val="TAC"/>
              <w:keepNext w:val="0"/>
              <w:keepLines w:val="0"/>
              <w:rPr>
                <w:rFonts w:eastAsia="Yu Mincho"/>
              </w:rPr>
            </w:pPr>
          </w:p>
        </w:tc>
        <w:tc>
          <w:tcPr>
            <w:tcW w:w="305" w:type="pct"/>
          </w:tcPr>
          <w:p w14:paraId="5A452A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8F2020" w14:textId="77777777" w:rsidR="004A2FFF" w:rsidRPr="00A2470A" w:rsidRDefault="004A2FFF" w:rsidP="00112DA3">
            <w:pPr>
              <w:pStyle w:val="TAC"/>
              <w:keepNext w:val="0"/>
              <w:keepLines w:val="0"/>
              <w:rPr>
                <w:rFonts w:eastAsia="Yu Mincho"/>
              </w:rPr>
            </w:pPr>
          </w:p>
        </w:tc>
        <w:tc>
          <w:tcPr>
            <w:tcW w:w="305" w:type="pct"/>
          </w:tcPr>
          <w:p w14:paraId="4FD03AE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706A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49FB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90625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1195D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53146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70A787" w14:textId="77777777" w:rsidR="004A2FFF" w:rsidRPr="00A2470A" w:rsidRDefault="004A2FFF" w:rsidP="00112DA3">
            <w:pPr>
              <w:pStyle w:val="TAC"/>
              <w:keepNext w:val="0"/>
              <w:keepLines w:val="0"/>
              <w:rPr>
                <w:rFonts w:eastAsia="Yu Mincho"/>
              </w:rPr>
            </w:pPr>
          </w:p>
        </w:tc>
      </w:tr>
      <w:tr w:rsidR="004A2FFF" w:rsidRPr="00A2470A" w14:paraId="43A8AA4C" w14:textId="77777777" w:rsidTr="00A2470A">
        <w:trPr>
          <w:jc w:val="center"/>
        </w:trPr>
        <w:tc>
          <w:tcPr>
            <w:tcW w:w="304" w:type="pct"/>
            <w:tcBorders>
              <w:bottom w:val="nil"/>
            </w:tcBorders>
            <w:shd w:val="clear" w:color="auto" w:fill="auto"/>
            <w:tcMar>
              <w:left w:w="28" w:type="dxa"/>
              <w:right w:w="28" w:type="dxa"/>
            </w:tcMar>
            <w:vAlign w:val="center"/>
            <w:hideMark/>
          </w:tcPr>
          <w:p w14:paraId="73715D43" w14:textId="77777777" w:rsidR="004A2FFF" w:rsidRPr="00A2470A" w:rsidRDefault="004A2FFF" w:rsidP="00112DA3">
            <w:pPr>
              <w:pStyle w:val="TAC"/>
              <w:keepNext w:val="0"/>
              <w:keepLines w:val="0"/>
              <w:rPr>
                <w:rFonts w:eastAsia="Yu Mincho"/>
              </w:rPr>
            </w:pPr>
            <w:r w:rsidRPr="00A2470A">
              <w:rPr>
                <w:rFonts w:eastAsia="Yu Mincho"/>
              </w:rPr>
              <w:t>n7</w:t>
            </w:r>
          </w:p>
        </w:tc>
        <w:tc>
          <w:tcPr>
            <w:tcW w:w="305" w:type="pct"/>
            <w:tcMar>
              <w:left w:w="28" w:type="dxa"/>
              <w:right w:w="28" w:type="dxa"/>
            </w:tcMar>
            <w:vAlign w:val="center"/>
            <w:hideMark/>
          </w:tcPr>
          <w:p w14:paraId="5F13CE4C"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E404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5DE164C" w14:textId="2EE18F3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40A2F8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5CE71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BD25C8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0356C9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C9458EA"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223E458" w14:textId="728387FE"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5FBEDEA"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E3241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EB75F9"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41984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EDF7E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4CD2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B3D1A0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1CBDC3" w14:textId="77777777" w:rsidR="004A2FFF" w:rsidRPr="00A2470A" w:rsidRDefault="004A2FFF" w:rsidP="00112DA3">
            <w:pPr>
              <w:pStyle w:val="TAC"/>
              <w:keepNext w:val="0"/>
              <w:keepLines w:val="0"/>
              <w:rPr>
                <w:rFonts w:eastAsia="Yu Mincho"/>
              </w:rPr>
            </w:pPr>
          </w:p>
        </w:tc>
      </w:tr>
      <w:tr w:rsidR="004A2FFF" w:rsidRPr="00A2470A" w14:paraId="4790B7BB"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899F1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4E167D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211C4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5A26F5" w14:textId="21E4D024"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B955C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BFCDAC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E6298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77D8E8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6D15BC3"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8B9FA57" w14:textId="3B0514A8"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11C5C5C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B414BF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30C396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47038C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4205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D6788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FDA450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971F18" w14:textId="77777777" w:rsidR="004A2FFF" w:rsidRPr="00A2470A" w:rsidRDefault="004A2FFF" w:rsidP="00112DA3">
            <w:pPr>
              <w:pStyle w:val="TAC"/>
              <w:keepNext w:val="0"/>
              <w:keepLines w:val="0"/>
              <w:rPr>
                <w:rFonts w:eastAsia="Yu Mincho"/>
              </w:rPr>
            </w:pPr>
          </w:p>
        </w:tc>
      </w:tr>
      <w:tr w:rsidR="004A2FFF" w:rsidRPr="00A2470A" w14:paraId="1955714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5E55C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B28ABFC"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C4CF2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5A9547" w14:textId="5E9DF1A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81D77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70A2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51DCEB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138F423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EB9FE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F633B89" w14:textId="4CF654C3"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CEFDB1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18B5303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086C33"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02BCAC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0EFDA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259C7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2F0BFA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F425A9" w14:textId="77777777" w:rsidR="004A2FFF" w:rsidRPr="00A2470A" w:rsidRDefault="004A2FFF" w:rsidP="00112DA3">
            <w:pPr>
              <w:pStyle w:val="TAC"/>
              <w:keepNext w:val="0"/>
              <w:keepLines w:val="0"/>
              <w:rPr>
                <w:rFonts w:eastAsia="Yu Mincho"/>
              </w:rPr>
            </w:pPr>
          </w:p>
        </w:tc>
      </w:tr>
      <w:tr w:rsidR="000E7751" w:rsidRPr="00A2470A" w14:paraId="60E68B5A" w14:textId="77777777" w:rsidTr="00A2470A">
        <w:trPr>
          <w:jc w:val="center"/>
        </w:trPr>
        <w:tc>
          <w:tcPr>
            <w:tcW w:w="304" w:type="pct"/>
            <w:tcBorders>
              <w:bottom w:val="nil"/>
            </w:tcBorders>
            <w:shd w:val="clear" w:color="auto" w:fill="auto"/>
            <w:tcMar>
              <w:left w:w="28" w:type="dxa"/>
              <w:right w:w="28" w:type="dxa"/>
            </w:tcMar>
            <w:vAlign w:val="center"/>
            <w:hideMark/>
          </w:tcPr>
          <w:p w14:paraId="7DE78310" w14:textId="77777777" w:rsidR="000E7751" w:rsidRPr="00A2470A" w:rsidRDefault="000E7751" w:rsidP="00112DA3">
            <w:pPr>
              <w:pStyle w:val="TAC"/>
              <w:keepNext w:val="0"/>
              <w:keepLines w:val="0"/>
              <w:rPr>
                <w:rFonts w:eastAsia="Yu Mincho"/>
              </w:rPr>
            </w:pPr>
            <w:r w:rsidRPr="00A2470A">
              <w:rPr>
                <w:rFonts w:eastAsia="Yu Mincho"/>
              </w:rPr>
              <w:t>n8</w:t>
            </w:r>
          </w:p>
        </w:tc>
        <w:tc>
          <w:tcPr>
            <w:tcW w:w="305" w:type="pct"/>
            <w:tcMar>
              <w:left w:w="28" w:type="dxa"/>
              <w:right w:w="28" w:type="dxa"/>
            </w:tcMar>
            <w:vAlign w:val="center"/>
            <w:hideMark/>
          </w:tcPr>
          <w:p w14:paraId="359BE796" w14:textId="77777777" w:rsidR="000E7751" w:rsidRPr="00A2470A" w:rsidRDefault="000E7751" w:rsidP="00112DA3">
            <w:pPr>
              <w:pStyle w:val="TAC"/>
              <w:keepNext w:val="0"/>
              <w:keepLines w:val="0"/>
              <w:rPr>
                <w:rFonts w:eastAsia="Yu Mincho"/>
              </w:rPr>
            </w:pPr>
            <w:r w:rsidRPr="00A2470A">
              <w:rPr>
                <w:rFonts w:eastAsia="Yu Mincho"/>
              </w:rPr>
              <w:t>15</w:t>
            </w:r>
          </w:p>
        </w:tc>
        <w:tc>
          <w:tcPr>
            <w:tcW w:w="244" w:type="pct"/>
          </w:tcPr>
          <w:p w14:paraId="7B85A46A" w14:textId="77777777" w:rsidR="000E7751" w:rsidRPr="00A2470A" w:rsidRDefault="000E7751" w:rsidP="00112DA3">
            <w:pPr>
              <w:pStyle w:val="TAC"/>
              <w:keepNext w:val="0"/>
              <w:keepLines w:val="0"/>
              <w:rPr>
                <w:rFonts w:eastAsia="Yu Mincho"/>
              </w:rPr>
            </w:pPr>
          </w:p>
        </w:tc>
        <w:tc>
          <w:tcPr>
            <w:tcW w:w="244" w:type="pct"/>
            <w:tcMar>
              <w:left w:w="28" w:type="dxa"/>
              <w:right w:w="28" w:type="dxa"/>
            </w:tcMar>
            <w:hideMark/>
          </w:tcPr>
          <w:p w14:paraId="39103930" w14:textId="5EF1C0FD" w:rsidR="000E7751" w:rsidRPr="00A2470A" w:rsidRDefault="000E7751"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E6EBC28"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9351C94"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5962FA2"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AE39D6"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0FED945F" w14:textId="61D337A0"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2861BAE2" w14:textId="211E8D9D"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484B36AF" w14:textId="77777777" w:rsidR="000E7751" w:rsidRPr="00A2470A" w:rsidRDefault="000E7751" w:rsidP="00112DA3">
            <w:pPr>
              <w:pStyle w:val="TAC"/>
              <w:keepNext w:val="0"/>
              <w:keepLines w:val="0"/>
              <w:rPr>
                <w:rFonts w:eastAsia="Yu Mincho"/>
              </w:rPr>
            </w:pPr>
          </w:p>
        </w:tc>
        <w:tc>
          <w:tcPr>
            <w:tcW w:w="305" w:type="pct"/>
          </w:tcPr>
          <w:p w14:paraId="087DB577"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9A73A32"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7F707131"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17B36D9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9813A50"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4DA6E8D3"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173ED7B9" w14:textId="77777777" w:rsidR="000E7751" w:rsidRPr="00A2470A" w:rsidRDefault="000E7751" w:rsidP="00112DA3">
            <w:pPr>
              <w:pStyle w:val="TAC"/>
              <w:keepNext w:val="0"/>
              <w:keepLines w:val="0"/>
              <w:rPr>
                <w:rFonts w:eastAsia="Yu Mincho"/>
              </w:rPr>
            </w:pPr>
          </w:p>
        </w:tc>
      </w:tr>
      <w:tr w:rsidR="000E7751" w:rsidRPr="00A2470A" w14:paraId="737C9C9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77CEFE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5F0C8CEB" w14:textId="77777777" w:rsidR="000E7751" w:rsidRPr="00A2470A" w:rsidRDefault="000E7751" w:rsidP="00112DA3">
            <w:pPr>
              <w:pStyle w:val="TAC"/>
              <w:keepNext w:val="0"/>
              <w:keepLines w:val="0"/>
              <w:rPr>
                <w:rFonts w:eastAsia="Yu Mincho"/>
              </w:rPr>
            </w:pPr>
            <w:r w:rsidRPr="00A2470A">
              <w:rPr>
                <w:rFonts w:eastAsia="Yu Mincho"/>
              </w:rPr>
              <w:t>30</w:t>
            </w:r>
          </w:p>
        </w:tc>
        <w:tc>
          <w:tcPr>
            <w:tcW w:w="244" w:type="pct"/>
          </w:tcPr>
          <w:p w14:paraId="401A171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86F3F3" w14:textId="51017609" w:rsidR="000E7751" w:rsidRPr="00A2470A" w:rsidRDefault="000E7751" w:rsidP="00112DA3">
            <w:pPr>
              <w:pStyle w:val="TAC"/>
              <w:keepNext w:val="0"/>
              <w:keepLines w:val="0"/>
              <w:rPr>
                <w:rFonts w:eastAsia="Yu Mincho"/>
              </w:rPr>
            </w:pPr>
          </w:p>
        </w:tc>
        <w:tc>
          <w:tcPr>
            <w:tcW w:w="274" w:type="pct"/>
            <w:tcMar>
              <w:left w:w="28" w:type="dxa"/>
              <w:right w:w="28" w:type="dxa"/>
            </w:tcMar>
            <w:hideMark/>
          </w:tcPr>
          <w:p w14:paraId="7749B6A6"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1F0E46E"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783FFA"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3B48DE"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5667279E" w14:textId="7F09E417"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4E67B05D" w14:textId="2C2B9288"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7AE5C310" w14:textId="77777777" w:rsidR="000E7751" w:rsidRPr="00A2470A" w:rsidRDefault="000E7751" w:rsidP="00112DA3">
            <w:pPr>
              <w:pStyle w:val="TAC"/>
              <w:keepNext w:val="0"/>
              <w:keepLines w:val="0"/>
              <w:rPr>
                <w:rFonts w:eastAsia="Yu Mincho"/>
              </w:rPr>
            </w:pPr>
          </w:p>
        </w:tc>
        <w:tc>
          <w:tcPr>
            <w:tcW w:w="305" w:type="pct"/>
          </w:tcPr>
          <w:p w14:paraId="5B793080"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34689B9"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41E5546"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2ABA3AD1"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56F3C57"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576ABC55"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34C7E3D8" w14:textId="77777777" w:rsidR="000E7751" w:rsidRPr="00A2470A" w:rsidRDefault="000E7751" w:rsidP="00112DA3">
            <w:pPr>
              <w:pStyle w:val="TAC"/>
              <w:keepNext w:val="0"/>
              <w:keepLines w:val="0"/>
              <w:rPr>
                <w:rFonts w:eastAsia="Yu Mincho"/>
              </w:rPr>
            </w:pPr>
          </w:p>
        </w:tc>
      </w:tr>
      <w:tr w:rsidR="000E7751" w:rsidRPr="00A2470A" w14:paraId="57FF105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E8F9BB5"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36551C3C" w14:textId="77777777" w:rsidR="000E7751" w:rsidRPr="00A2470A" w:rsidRDefault="000E7751" w:rsidP="00112DA3">
            <w:pPr>
              <w:pStyle w:val="TAC"/>
              <w:keepNext w:val="0"/>
              <w:keepLines w:val="0"/>
              <w:rPr>
                <w:rFonts w:eastAsia="Yu Mincho"/>
              </w:rPr>
            </w:pPr>
            <w:r w:rsidRPr="00A2470A">
              <w:rPr>
                <w:rFonts w:eastAsia="Yu Mincho"/>
              </w:rPr>
              <w:t>60</w:t>
            </w:r>
          </w:p>
        </w:tc>
        <w:tc>
          <w:tcPr>
            <w:tcW w:w="244" w:type="pct"/>
          </w:tcPr>
          <w:p w14:paraId="2ED2BF1D"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A290D73" w14:textId="43F5267F" w:rsidR="000E7751" w:rsidRPr="00A2470A" w:rsidRDefault="000E7751" w:rsidP="00112DA3">
            <w:pPr>
              <w:pStyle w:val="TAC"/>
              <w:keepNext w:val="0"/>
              <w:keepLines w:val="0"/>
              <w:rPr>
                <w:rFonts w:eastAsia="Yu Mincho"/>
              </w:rPr>
            </w:pPr>
          </w:p>
        </w:tc>
        <w:tc>
          <w:tcPr>
            <w:tcW w:w="274" w:type="pct"/>
            <w:tcMar>
              <w:left w:w="28" w:type="dxa"/>
              <w:right w:w="28" w:type="dxa"/>
            </w:tcMar>
            <w:vAlign w:val="center"/>
          </w:tcPr>
          <w:p w14:paraId="13F5E4F3" w14:textId="77777777" w:rsidR="000E7751" w:rsidRPr="00A2470A" w:rsidRDefault="000E7751" w:rsidP="00112DA3">
            <w:pPr>
              <w:pStyle w:val="TAC"/>
              <w:keepNext w:val="0"/>
              <w:keepLines w:val="0"/>
              <w:rPr>
                <w:rFonts w:eastAsia="Yu Mincho"/>
              </w:rPr>
            </w:pPr>
          </w:p>
        </w:tc>
        <w:tc>
          <w:tcPr>
            <w:tcW w:w="275" w:type="pct"/>
            <w:tcMar>
              <w:left w:w="28" w:type="dxa"/>
              <w:right w:w="28" w:type="dxa"/>
            </w:tcMar>
            <w:vAlign w:val="center"/>
          </w:tcPr>
          <w:p w14:paraId="5B5CEE9B"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173A9038"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CBB7B00"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6A93DA" w14:textId="77777777" w:rsidR="000E7751" w:rsidRPr="00A2470A" w:rsidRDefault="000E7751" w:rsidP="00112DA3">
            <w:pPr>
              <w:pStyle w:val="TAC"/>
              <w:keepNext w:val="0"/>
              <w:keepLines w:val="0"/>
              <w:rPr>
                <w:rFonts w:eastAsia="Yu Mincho"/>
              </w:rPr>
            </w:pPr>
          </w:p>
        </w:tc>
        <w:tc>
          <w:tcPr>
            <w:tcW w:w="305" w:type="pct"/>
          </w:tcPr>
          <w:p w14:paraId="36B6FEC4"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255886B0" w14:textId="77777777" w:rsidR="000E7751" w:rsidRPr="00A2470A" w:rsidRDefault="000E7751" w:rsidP="00112DA3">
            <w:pPr>
              <w:pStyle w:val="TAC"/>
              <w:keepNext w:val="0"/>
              <w:keepLines w:val="0"/>
              <w:rPr>
                <w:rFonts w:eastAsia="Yu Mincho"/>
              </w:rPr>
            </w:pPr>
          </w:p>
        </w:tc>
        <w:tc>
          <w:tcPr>
            <w:tcW w:w="305" w:type="pct"/>
          </w:tcPr>
          <w:p w14:paraId="5033CD7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6E5E9C5B"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EA1437F"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4BA74377"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6AD40E62"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6438C3DB"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0BE84F1" w14:textId="77777777" w:rsidR="000E7751" w:rsidRPr="00A2470A" w:rsidRDefault="000E7751" w:rsidP="00112DA3">
            <w:pPr>
              <w:pStyle w:val="TAC"/>
              <w:keepNext w:val="0"/>
              <w:keepLines w:val="0"/>
              <w:rPr>
                <w:rFonts w:eastAsia="Yu Mincho"/>
              </w:rPr>
            </w:pPr>
          </w:p>
        </w:tc>
      </w:tr>
      <w:tr w:rsidR="00630397" w:rsidRPr="00A2470A" w14:paraId="4F85C7C9" w14:textId="77777777" w:rsidTr="00A2470A">
        <w:trPr>
          <w:jc w:val="center"/>
        </w:trPr>
        <w:tc>
          <w:tcPr>
            <w:tcW w:w="304" w:type="pct"/>
            <w:tcBorders>
              <w:bottom w:val="nil"/>
            </w:tcBorders>
            <w:shd w:val="clear" w:color="auto" w:fill="auto"/>
            <w:tcMar>
              <w:left w:w="28" w:type="dxa"/>
              <w:right w:w="28" w:type="dxa"/>
            </w:tcMar>
            <w:vAlign w:val="center"/>
          </w:tcPr>
          <w:p w14:paraId="6F224D3D" w14:textId="77777777" w:rsidR="00630397" w:rsidRPr="00A2470A" w:rsidRDefault="00630397" w:rsidP="00630397">
            <w:pPr>
              <w:pStyle w:val="TAC"/>
              <w:keepNext w:val="0"/>
              <w:keepLines w:val="0"/>
              <w:rPr>
                <w:rFonts w:eastAsia="Yu Mincho"/>
              </w:rPr>
            </w:pPr>
            <w:r w:rsidRPr="00A2470A">
              <w:rPr>
                <w:rFonts w:eastAsia="Yu Mincho"/>
              </w:rPr>
              <w:t>n12</w:t>
            </w:r>
          </w:p>
        </w:tc>
        <w:tc>
          <w:tcPr>
            <w:tcW w:w="305" w:type="pct"/>
            <w:tcMar>
              <w:left w:w="28" w:type="dxa"/>
              <w:right w:w="28" w:type="dxa"/>
            </w:tcMar>
          </w:tcPr>
          <w:p w14:paraId="11FA1E7D" w14:textId="41A38D78" w:rsidR="00630397" w:rsidRPr="00A2470A" w:rsidRDefault="00630397" w:rsidP="00630397">
            <w:pPr>
              <w:pStyle w:val="TAC"/>
              <w:keepNext w:val="0"/>
              <w:keepLines w:val="0"/>
              <w:rPr>
                <w:rFonts w:eastAsia="Yu Mincho"/>
              </w:rPr>
            </w:pPr>
            <w:r w:rsidRPr="00A2470A">
              <w:rPr>
                <w:rFonts w:eastAsia="SimSun"/>
              </w:rPr>
              <w:t>15</w:t>
            </w:r>
          </w:p>
        </w:tc>
        <w:tc>
          <w:tcPr>
            <w:tcW w:w="244" w:type="pct"/>
          </w:tcPr>
          <w:p w14:paraId="5641D813" w14:textId="3A76FDE0" w:rsidR="00630397" w:rsidRPr="00A2470A" w:rsidRDefault="00630397" w:rsidP="00630397">
            <w:pPr>
              <w:pStyle w:val="TAC"/>
              <w:keepNext w:val="0"/>
              <w:keepLines w:val="0"/>
              <w:rPr>
                <w:rFonts w:eastAsia="SimSun"/>
              </w:rPr>
            </w:pPr>
            <w:r>
              <w:rPr>
                <w:rFonts w:eastAsia="Yu Mincho"/>
              </w:rPr>
              <w:t>3</w:t>
            </w:r>
            <w:r w:rsidRPr="00E63B7A">
              <w:rPr>
                <w:rFonts w:eastAsia="Yu Mincho"/>
                <w:vertAlign w:val="superscript"/>
              </w:rPr>
              <w:t>4</w:t>
            </w:r>
          </w:p>
        </w:tc>
        <w:tc>
          <w:tcPr>
            <w:tcW w:w="244" w:type="pct"/>
            <w:tcMar>
              <w:left w:w="28" w:type="dxa"/>
              <w:right w:w="28" w:type="dxa"/>
            </w:tcMar>
          </w:tcPr>
          <w:p w14:paraId="437068AB" w14:textId="65FA815E" w:rsidR="00630397" w:rsidRPr="00A2470A" w:rsidRDefault="00630397" w:rsidP="00630397">
            <w:pPr>
              <w:pStyle w:val="TAC"/>
              <w:keepNext w:val="0"/>
              <w:keepLines w:val="0"/>
              <w:rPr>
                <w:rFonts w:eastAsia="Yu Mincho"/>
              </w:rPr>
            </w:pPr>
            <w:r w:rsidRPr="00A2470A">
              <w:rPr>
                <w:rFonts w:eastAsia="SimSun"/>
              </w:rPr>
              <w:t>5</w:t>
            </w:r>
          </w:p>
        </w:tc>
        <w:tc>
          <w:tcPr>
            <w:tcW w:w="274" w:type="pct"/>
            <w:tcMar>
              <w:left w:w="28" w:type="dxa"/>
              <w:right w:w="28" w:type="dxa"/>
            </w:tcMar>
          </w:tcPr>
          <w:p w14:paraId="4A6C37FF" w14:textId="77777777" w:rsidR="00630397" w:rsidRPr="00A2470A" w:rsidRDefault="00630397" w:rsidP="00630397">
            <w:pPr>
              <w:pStyle w:val="TAC"/>
              <w:keepNext w:val="0"/>
              <w:keepLines w:val="0"/>
              <w:rPr>
                <w:rFonts w:eastAsia="Yu Mincho"/>
              </w:rPr>
            </w:pPr>
            <w:r w:rsidRPr="00A2470A">
              <w:rPr>
                <w:rFonts w:eastAsia="SimSun"/>
              </w:rPr>
              <w:t>10</w:t>
            </w:r>
          </w:p>
        </w:tc>
        <w:tc>
          <w:tcPr>
            <w:tcW w:w="275" w:type="pct"/>
            <w:tcMar>
              <w:left w:w="28" w:type="dxa"/>
              <w:right w:w="28" w:type="dxa"/>
            </w:tcMar>
          </w:tcPr>
          <w:p w14:paraId="34ACFD3E" w14:textId="77777777" w:rsidR="00630397" w:rsidRPr="00A2470A" w:rsidRDefault="00630397" w:rsidP="00630397">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B7BF190"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0CEF0A71" w14:textId="77777777" w:rsidR="00630397" w:rsidRPr="00A2470A" w:rsidRDefault="00630397" w:rsidP="00630397">
            <w:pPr>
              <w:pStyle w:val="TAC"/>
              <w:keepNext w:val="0"/>
              <w:keepLines w:val="0"/>
              <w:rPr>
                <w:rFonts w:eastAsia="Yu Mincho"/>
              </w:rPr>
            </w:pPr>
          </w:p>
        </w:tc>
        <w:tc>
          <w:tcPr>
            <w:tcW w:w="244" w:type="pct"/>
            <w:tcMar>
              <w:left w:w="28" w:type="dxa"/>
              <w:right w:w="28" w:type="dxa"/>
            </w:tcMar>
          </w:tcPr>
          <w:p w14:paraId="49703E88" w14:textId="77777777" w:rsidR="00630397" w:rsidRPr="00A2470A" w:rsidRDefault="00630397" w:rsidP="00630397">
            <w:pPr>
              <w:pStyle w:val="TAC"/>
              <w:keepNext w:val="0"/>
              <w:keepLines w:val="0"/>
              <w:rPr>
                <w:rFonts w:eastAsia="Yu Mincho"/>
              </w:rPr>
            </w:pPr>
          </w:p>
        </w:tc>
        <w:tc>
          <w:tcPr>
            <w:tcW w:w="305" w:type="pct"/>
          </w:tcPr>
          <w:p w14:paraId="721BCB0F" w14:textId="77777777" w:rsidR="00630397" w:rsidRPr="00A2470A" w:rsidRDefault="00630397" w:rsidP="00630397">
            <w:pPr>
              <w:pStyle w:val="TAC"/>
              <w:keepNext w:val="0"/>
              <w:keepLines w:val="0"/>
              <w:rPr>
                <w:rFonts w:eastAsia="Yu Mincho"/>
              </w:rPr>
            </w:pPr>
          </w:p>
        </w:tc>
        <w:tc>
          <w:tcPr>
            <w:tcW w:w="305" w:type="pct"/>
            <w:tcMar>
              <w:left w:w="28" w:type="dxa"/>
              <w:right w:w="28" w:type="dxa"/>
            </w:tcMar>
            <w:vAlign w:val="center"/>
          </w:tcPr>
          <w:p w14:paraId="2F49EE9E" w14:textId="77777777" w:rsidR="00630397" w:rsidRPr="00A2470A" w:rsidRDefault="00630397" w:rsidP="00630397">
            <w:pPr>
              <w:pStyle w:val="TAC"/>
              <w:keepNext w:val="0"/>
              <w:keepLines w:val="0"/>
              <w:rPr>
                <w:rFonts w:eastAsia="Yu Mincho"/>
              </w:rPr>
            </w:pPr>
          </w:p>
        </w:tc>
        <w:tc>
          <w:tcPr>
            <w:tcW w:w="305" w:type="pct"/>
          </w:tcPr>
          <w:p w14:paraId="4253FA17" w14:textId="77777777" w:rsidR="00630397" w:rsidRPr="00A2470A" w:rsidRDefault="00630397" w:rsidP="00630397">
            <w:pPr>
              <w:pStyle w:val="TAC"/>
              <w:keepNext w:val="0"/>
              <w:keepLines w:val="0"/>
              <w:rPr>
                <w:rFonts w:eastAsia="Yu Mincho"/>
              </w:rPr>
            </w:pPr>
          </w:p>
        </w:tc>
        <w:tc>
          <w:tcPr>
            <w:tcW w:w="305" w:type="pct"/>
            <w:tcMar>
              <w:left w:w="28" w:type="dxa"/>
              <w:right w:w="28" w:type="dxa"/>
            </w:tcMar>
            <w:vAlign w:val="center"/>
          </w:tcPr>
          <w:p w14:paraId="2AAE2444"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75B20B5C" w14:textId="77777777" w:rsidR="00630397" w:rsidRPr="00A2470A" w:rsidRDefault="00630397" w:rsidP="00630397">
            <w:pPr>
              <w:pStyle w:val="TAC"/>
              <w:keepNext w:val="0"/>
              <w:keepLines w:val="0"/>
              <w:rPr>
                <w:rFonts w:eastAsia="Yu Mincho"/>
              </w:rPr>
            </w:pPr>
          </w:p>
        </w:tc>
        <w:tc>
          <w:tcPr>
            <w:tcW w:w="305" w:type="pct"/>
            <w:tcMar>
              <w:left w:w="28" w:type="dxa"/>
              <w:right w:w="28" w:type="dxa"/>
            </w:tcMar>
          </w:tcPr>
          <w:p w14:paraId="4A6AAD46"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79864326" w14:textId="77777777" w:rsidR="00630397" w:rsidRPr="00A2470A" w:rsidRDefault="00630397" w:rsidP="00630397">
            <w:pPr>
              <w:pStyle w:val="TAC"/>
              <w:keepNext w:val="0"/>
              <w:keepLines w:val="0"/>
              <w:rPr>
                <w:rFonts w:eastAsia="Yu Mincho"/>
              </w:rPr>
            </w:pPr>
          </w:p>
        </w:tc>
        <w:tc>
          <w:tcPr>
            <w:tcW w:w="270" w:type="pct"/>
            <w:tcMar>
              <w:left w:w="28" w:type="dxa"/>
              <w:right w:w="28" w:type="dxa"/>
            </w:tcMar>
          </w:tcPr>
          <w:p w14:paraId="2ECAF826" w14:textId="77777777" w:rsidR="00630397" w:rsidRPr="00A2470A" w:rsidRDefault="00630397" w:rsidP="00630397">
            <w:pPr>
              <w:pStyle w:val="TAC"/>
              <w:keepNext w:val="0"/>
              <w:keepLines w:val="0"/>
              <w:rPr>
                <w:rFonts w:eastAsia="Yu Mincho"/>
              </w:rPr>
            </w:pPr>
          </w:p>
        </w:tc>
        <w:tc>
          <w:tcPr>
            <w:tcW w:w="278" w:type="pct"/>
            <w:tcMar>
              <w:left w:w="28" w:type="dxa"/>
              <w:right w:w="28" w:type="dxa"/>
            </w:tcMar>
            <w:vAlign w:val="center"/>
          </w:tcPr>
          <w:p w14:paraId="3B9EA0A6" w14:textId="77777777" w:rsidR="00630397" w:rsidRPr="00A2470A" w:rsidRDefault="00630397" w:rsidP="00630397">
            <w:pPr>
              <w:pStyle w:val="TAC"/>
              <w:keepNext w:val="0"/>
              <w:keepLines w:val="0"/>
              <w:rPr>
                <w:rFonts w:eastAsia="Yu Mincho"/>
              </w:rPr>
            </w:pPr>
          </w:p>
        </w:tc>
      </w:tr>
      <w:tr w:rsidR="004A2FFF" w:rsidRPr="00A2470A" w14:paraId="7334711B" w14:textId="77777777" w:rsidTr="00A2470A">
        <w:trPr>
          <w:jc w:val="center"/>
        </w:trPr>
        <w:tc>
          <w:tcPr>
            <w:tcW w:w="304" w:type="pct"/>
            <w:tcBorders>
              <w:top w:val="nil"/>
              <w:bottom w:val="nil"/>
            </w:tcBorders>
            <w:shd w:val="clear" w:color="auto" w:fill="auto"/>
            <w:tcMar>
              <w:left w:w="28" w:type="dxa"/>
              <w:right w:w="28" w:type="dxa"/>
            </w:tcMar>
            <w:vAlign w:val="center"/>
          </w:tcPr>
          <w:p w14:paraId="5A4E4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1CDB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464D80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ADA4A5" w14:textId="370B4471" w:rsidR="004A2FFF" w:rsidRPr="00A2470A" w:rsidRDefault="004A2FFF" w:rsidP="00112DA3">
            <w:pPr>
              <w:pStyle w:val="TAC"/>
              <w:keepNext w:val="0"/>
              <w:keepLines w:val="0"/>
              <w:rPr>
                <w:rFonts w:eastAsia="Yu Mincho"/>
              </w:rPr>
            </w:pPr>
          </w:p>
        </w:tc>
        <w:tc>
          <w:tcPr>
            <w:tcW w:w="274" w:type="pct"/>
            <w:tcMar>
              <w:left w:w="28" w:type="dxa"/>
              <w:right w:w="28" w:type="dxa"/>
            </w:tcMar>
          </w:tcPr>
          <w:p w14:paraId="5E922C80"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8C20D2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7808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7BBF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3D4139" w14:textId="77777777" w:rsidR="004A2FFF" w:rsidRPr="00A2470A" w:rsidRDefault="004A2FFF" w:rsidP="00112DA3">
            <w:pPr>
              <w:pStyle w:val="TAC"/>
              <w:keepNext w:val="0"/>
              <w:keepLines w:val="0"/>
              <w:rPr>
                <w:rFonts w:eastAsia="Yu Mincho"/>
              </w:rPr>
            </w:pPr>
          </w:p>
        </w:tc>
        <w:tc>
          <w:tcPr>
            <w:tcW w:w="305" w:type="pct"/>
          </w:tcPr>
          <w:p w14:paraId="62FC20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6EB481" w14:textId="77777777" w:rsidR="004A2FFF" w:rsidRPr="00A2470A" w:rsidRDefault="004A2FFF" w:rsidP="00112DA3">
            <w:pPr>
              <w:pStyle w:val="TAC"/>
              <w:keepNext w:val="0"/>
              <w:keepLines w:val="0"/>
              <w:rPr>
                <w:rFonts w:eastAsia="Yu Mincho"/>
              </w:rPr>
            </w:pPr>
          </w:p>
        </w:tc>
        <w:tc>
          <w:tcPr>
            <w:tcW w:w="305" w:type="pct"/>
          </w:tcPr>
          <w:p w14:paraId="1B0FB6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EB16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CCB32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01C5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7F4FE7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D24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AB0297D" w14:textId="77777777" w:rsidR="004A2FFF" w:rsidRPr="00A2470A" w:rsidRDefault="004A2FFF" w:rsidP="00112DA3">
            <w:pPr>
              <w:pStyle w:val="TAC"/>
              <w:keepNext w:val="0"/>
              <w:keepLines w:val="0"/>
              <w:rPr>
                <w:rFonts w:eastAsia="Yu Mincho"/>
              </w:rPr>
            </w:pPr>
          </w:p>
        </w:tc>
      </w:tr>
      <w:tr w:rsidR="004A2FFF" w:rsidRPr="00A2470A" w14:paraId="7C3AA9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DE40A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7B5276"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0A2F6D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17661D" w14:textId="2641428E" w:rsidR="004A2FFF" w:rsidRPr="00A2470A" w:rsidRDefault="004A2FFF" w:rsidP="00112DA3">
            <w:pPr>
              <w:pStyle w:val="TAC"/>
              <w:keepNext w:val="0"/>
              <w:keepLines w:val="0"/>
              <w:rPr>
                <w:rFonts w:eastAsia="Yu Mincho"/>
              </w:rPr>
            </w:pPr>
          </w:p>
        </w:tc>
        <w:tc>
          <w:tcPr>
            <w:tcW w:w="274" w:type="pct"/>
            <w:tcMar>
              <w:left w:w="28" w:type="dxa"/>
              <w:right w:w="28" w:type="dxa"/>
            </w:tcMar>
          </w:tcPr>
          <w:p w14:paraId="0AB53A15"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6581FF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039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182C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6DD213" w14:textId="77777777" w:rsidR="004A2FFF" w:rsidRPr="00A2470A" w:rsidRDefault="004A2FFF" w:rsidP="00112DA3">
            <w:pPr>
              <w:pStyle w:val="TAC"/>
              <w:keepNext w:val="0"/>
              <w:keepLines w:val="0"/>
              <w:rPr>
                <w:rFonts w:eastAsia="Yu Mincho"/>
              </w:rPr>
            </w:pPr>
          </w:p>
        </w:tc>
        <w:tc>
          <w:tcPr>
            <w:tcW w:w="305" w:type="pct"/>
          </w:tcPr>
          <w:p w14:paraId="422119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E544A6" w14:textId="77777777" w:rsidR="004A2FFF" w:rsidRPr="00A2470A" w:rsidRDefault="004A2FFF" w:rsidP="00112DA3">
            <w:pPr>
              <w:pStyle w:val="TAC"/>
              <w:keepNext w:val="0"/>
              <w:keepLines w:val="0"/>
              <w:rPr>
                <w:rFonts w:eastAsia="Yu Mincho"/>
              </w:rPr>
            </w:pPr>
          </w:p>
        </w:tc>
        <w:tc>
          <w:tcPr>
            <w:tcW w:w="305" w:type="pct"/>
          </w:tcPr>
          <w:p w14:paraId="188757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B3DD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ED8AB9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3C9DB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7A929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55F4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876BAE" w14:textId="77777777" w:rsidR="004A2FFF" w:rsidRPr="00A2470A" w:rsidRDefault="004A2FFF" w:rsidP="00112DA3">
            <w:pPr>
              <w:pStyle w:val="TAC"/>
              <w:keepNext w:val="0"/>
              <w:keepLines w:val="0"/>
              <w:rPr>
                <w:rFonts w:eastAsia="Yu Mincho"/>
              </w:rPr>
            </w:pPr>
          </w:p>
        </w:tc>
      </w:tr>
      <w:tr w:rsidR="004A2FFF" w:rsidRPr="00A2470A" w14:paraId="2CDC1151" w14:textId="77777777" w:rsidTr="00A2470A">
        <w:trPr>
          <w:jc w:val="center"/>
        </w:trPr>
        <w:tc>
          <w:tcPr>
            <w:tcW w:w="304" w:type="pct"/>
            <w:tcBorders>
              <w:top w:val="nil"/>
              <w:bottom w:val="nil"/>
            </w:tcBorders>
            <w:shd w:val="clear" w:color="auto" w:fill="auto"/>
            <w:tcMar>
              <w:left w:w="28" w:type="dxa"/>
              <w:right w:w="28" w:type="dxa"/>
            </w:tcMar>
            <w:vAlign w:val="center"/>
          </w:tcPr>
          <w:p w14:paraId="7182DC24" w14:textId="77777777" w:rsidR="004A2FFF" w:rsidRPr="00A2470A" w:rsidRDefault="004A2FFF" w:rsidP="00112DA3">
            <w:pPr>
              <w:pStyle w:val="TAC"/>
              <w:keepNext w:val="0"/>
              <w:keepLines w:val="0"/>
              <w:rPr>
                <w:rFonts w:eastAsia="Yu Mincho"/>
              </w:rPr>
            </w:pPr>
            <w:r w:rsidRPr="00A2470A">
              <w:rPr>
                <w:rFonts w:eastAsia="SimSun"/>
                <w:lang w:eastAsia="zh-CN"/>
              </w:rPr>
              <w:t>n13</w:t>
            </w:r>
          </w:p>
        </w:tc>
        <w:tc>
          <w:tcPr>
            <w:tcW w:w="305" w:type="pct"/>
            <w:tcMar>
              <w:left w:w="28" w:type="dxa"/>
              <w:right w:w="28" w:type="dxa"/>
            </w:tcMar>
          </w:tcPr>
          <w:p w14:paraId="44444298"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23DB3D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BBA241" w14:textId="76E5356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7E4C53B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13414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60E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9492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BB06CC" w14:textId="77777777" w:rsidR="004A2FFF" w:rsidRPr="00A2470A" w:rsidRDefault="004A2FFF" w:rsidP="00112DA3">
            <w:pPr>
              <w:pStyle w:val="TAC"/>
              <w:keepNext w:val="0"/>
              <w:keepLines w:val="0"/>
              <w:rPr>
                <w:rFonts w:eastAsia="Yu Mincho"/>
              </w:rPr>
            </w:pPr>
          </w:p>
        </w:tc>
        <w:tc>
          <w:tcPr>
            <w:tcW w:w="305" w:type="pct"/>
          </w:tcPr>
          <w:p w14:paraId="3B00BB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2F36C6" w14:textId="77777777" w:rsidR="004A2FFF" w:rsidRPr="00A2470A" w:rsidRDefault="004A2FFF" w:rsidP="00112DA3">
            <w:pPr>
              <w:pStyle w:val="TAC"/>
              <w:keepNext w:val="0"/>
              <w:keepLines w:val="0"/>
              <w:rPr>
                <w:rFonts w:eastAsia="Yu Mincho"/>
              </w:rPr>
            </w:pPr>
          </w:p>
        </w:tc>
        <w:tc>
          <w:tcPr>
            <w:tcW w:w="305" w:type="pct"/>
          </w:tcPr>
          <w:p w14:paraId="7C55201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3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96CE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F5C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7F65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B12402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34A64A" w14:textId="77777777" w:rsidR="004A2FFF" w:rsidRPr="00A2470A" w:rsidRDefault="004A2FFF" w:rsidP="00112DA3">
            <w:pPr>
              <w:pStyle w:val="TAC"/>
              <w:keepNext w:val="0"/>
              <w:keepLines w:val="0"/>
              <w:rPr>
                <w:rFonts w:eastAsia="Yu Mincho"/>
              </w:rPr>
            </w:pPr>
          </w:p>
        </w:tc>
      </w:tr>
      <w:tr w:rsidR="004A2FFF" w:rsidRPr="00A2470A" w14:paraId="34575E1B" w14:textId="77777777" w:rsidTr="00A2470A">
        <w:trPr>
          <w:jc w:val="center"/>
        </w:trPr>
        <w:tc>
          <w:tcPr>
            <w:tcW w:w="304" w:type="pct"/>
            <w:tcBorders>
              <w:top w:val="nil"/>
              <w:bottom w:val="nil"/>
            </w:tcBorders>
            <w:shd w:val="clear" w:color="auto" w:fill="auto"/>
            <w:tcMar>
              <w:left w:w="28" w:type="dxa"/>
              <w:right w:w="28" w:type="dxa"/>
            </w:tcMar>
            <w:vAlign w:val="center"/>
          </w:tcPr>
          <w:p w14:paraId="11911F4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68B76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2F0EE1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02256" w14:textId="242809DB" w:rsidR="004A2FFF" w:rsidRPr="00A2470A" w:rsidRDefault="004A2FFF" w:rsidP="00112DA3">
            <w:pPr>
              <w:pStyle w:val="TAC"/>
              <w:keepNext w:val="0"/>
              <w:keepLines w:val="0"/>
              <w:rPr>
                <w:rFonts w:eastAsia="Yu Mincho"/>
              </w:rPr>
            </w:pPr>
          </w:p>
        </w:tc>
        <w:tc>
          <w:tcPr>
            <w:tcW w:w="274" w:type="pct"/>
            <w:tcMar>
              <w:left w:w="28" w:type="dxa"/>
              <w:right w:w="28" w:type="dxa"/>
            </w:tcMar>
          </w:tcPr>
          <w:p w14:paraId="3842211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BFD80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499A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C1122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E3554B" w14:textId="77777777" w:rsidR="004A2FFF" w:rsidRPr="00A2470A" w:rsidRDefault="004A2FFF" w:rsidP="00112DA3">
            <w:pPr>
              <w:pStyle w:val="TAC"/>
              <w:keepNext w:val="0"/>
              <w:keepLines w:val="0"/>
              <w:rPr>
                <w:rFonts w:eastAsia="Yu Mincho"/>
              </w:rPr>
            </w:pPr>
          </w:p>
        </w:tc>
        <w:tc>
          <w:tcPr>
            <w:tcW w:w="305" w:type="pct"/>
          </w:tcPr>
          <w:p w14:paraId="664BC4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3CDEE00" w14:textId="77777777" w:rsidR="004A2FFF" w:rsidRPr="00A2470A" w:rsidRDefault="004A2FFF" w:rsidP="00112DA3">
            <w:pPr>
              <w:pStyle w:val="TAC"/>
              <w:keepNext w:val="0"/>
              <w:keepLines w:val="0"/>
              <w:rPr>
                <w:rFonts w:eastAsia="Yu Mincho"/>
              </w:rPr>
            </w:pPr>
          </w:p>
        </w:tc>
        <w:tc>
          <w:tcPr>
            <w:tcW w:w="305" w:type="pct"/>
          </w:tcPr>
          <w:p w14:paraId="0E3027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74C1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3D161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C847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C3BF2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08A330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0D3B1C3" w14:textId="77777777" w:rsidR="004A2FFF" w:rsidRPr="00A2470A" w:rsidRDefault="004A2FFF" w:rsidP="00112DA3">
            <w:pPr>
              <w:pStyle w:val="TAC"/>
              <w:keepNext w:val="0"/>
              <w:keepLines w:val="0"/>
              <w:rPr>
                <w:rFonts w:eastAsia="Yu Mincho"/>
              </w:rPr>
            </w:pPr>
          </w:p>
        </w:tc>
      </w:tr>
      <w:tr w:rsidR="004A2FFF" w:rsidRPr="00A2470A" w14:paraId="69618DC3"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6C20A9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D1D72CA"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71684A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C975BD" w14:textId="68ED4476" w:rsidR="004A2FFF" w:rsidRPr="00A2470A" w:rsidRDefault="004A2FFF" w:rsidP="00112DA3">
            <w:pPr>
              <w:pStyle w:val="TAC"/>
              <w:keepNext w:val="0"/>
              <w:keepLines w:val="0"/>
              <w:rPr>
                <w:rFonts w:eastAsia="Yu Mincho"/>
              </w:rPr>
            </w:pPr>
          </w:p>
        </w:tc>
        <w:tc>
          <w:tcPr>
            <w:tcW w:w="274" w:type="pct"/>
            <w:tcMar>
              <w:left w:w="28" w:type="dxa"/>
              <w:right w:w="28" w:type="dxa"/>
            </w:tcMar>
          </w:tcPr>
          <w:p w14:paraId="14B6C302"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263D4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CAFC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5889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97E719" w14:textId="77777777" w:rsidR="004A2FFF" w:rsidRPr="00A2470A" w:rsidRDefault="004A2FFF" w:rsidP="00112DA3">
            <w:pPr>
              <w:pStyle w:val="TAC"/>
              <w:keepNext w:val="0"/>
              <w:keepLines w:val="0"/>
              <w:rPr>
                <w:rFonts w:eastAsia="Yu Mincho"/>
              </w:rPr>
            </w:pPr>
          </w:p>
        </w:tc>
        <w:tc>
          <w:tcPr>
            <w:tcW w:w="305" w:type="pct"/>
          </w:tcPr>
          <w:p w14:paraId="498996A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656613" w14:textId="77777777" w:rsidR="004A2FFF" w:rsidRPr="00A2470A" w:rsidRDefault="004A2FFF" w:rsidP="00112DA3">
            <w:pPr>
              <w:pStyle w:val="TAC"/>
              <w:keepNext w:val="0"/>
              <w:keepLines w:val="0"/>
              <w:rPr>
                <w:rFonts w:eastAsia="Yu Mincho"/>
              </w:rPr>
            </w:pPr>
          </w:p>
        </w:tc>
        <w:tc>
          <w:tcPr>
            <w:tcW w:w="305" w:type="pct"/>
          </w:tcPr>
          <w:p w14:paraId="5309C5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78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3F48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8D1BD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5050E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13CB28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9A454D" w14:textId="77777777" w:rsidR="004A2FFF" w:rsidRPr="00A2470A" w:rsidRDefault="004A2FFF" w:rsidP="00112DA3">
            <w:pPr>
              <w:pStyle w:val="TAC"/>
              <w:keepNext w:val="0"/>
              <w:keepLines w:val="0"/>
              <w:rPr>
                <w:rFonts w:eastAsia="Yu Mincho"/>
              </w:rPr>
            </w:pPr>
          </w:p>
        </w:tc>
      </w:tr>
      <w:tr w:rsidR="004A2FFF" w:rsidRPr="00A2470A" w14:paraId="5E30436D" w14:textId="77777777" w:rsidTr="00A2470A">
        <w:trPr>
          <w:jc w:val="center"/>
        </w:trPr>
        <w:tc>
          <w:tcPr>
            <w:tcW w:w="304" w:type="pct"/>
            <w:tcBorders>
              <w:bottom w:val="nil"/>
            </w:tcBorders>
            <w:shd w:val="clear" w:color="auto" w:fill="auto"/>
            <w:tcMar>
              <w:left w:w="28" w:type="dxa"/>
              <w:right w:w="28" w:type="dxa"/>
            </w:tcMar>
            <w:vAlign w:val="center"/>
          </w:tcPr>
          <w:p w14:paraId="5E88562B" w14:textId="77777777" w:rsidR="004A2FFF" w:rsidRPr="00A2470A" w:rsidRDefault="004A2FFF" w:rsidP="00112DA3">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05" w:type="pct"/>
            <w:tcMar>
              <w:left w:w="28" w:type="dxa"/>
              <w:right w:w="28" w:type="dxa"/>
            </w:tcMar>
          </w:tcPr>
          <w:p w14:paraId="2F5E91C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6F8319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0B572F" w14:textId="4907453E"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01C826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60C2E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E63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D5EF0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338D15" w14:textId="77777777" w:rsidR="004A2FFF" w:rsidRPr="00A2470A" w:rsidRDefault="004A2FFF" w:rsidP="00112DA3">
            <w:pPr>
              <w:pStyle w:val="TAC"/>
              <w:keepNext w:val="0"/>
              <w:keepLines w:val="0"/>
              <w:rPr>
                <w:rFonts w:eastAsia="Yu Mincho"/>
              </w:rPr>
            </w:pPr>
          </w:p>
        </w:tc>
        <w:tc>
          <w:tcPr>
            <w:tcW w:w="305" w:type="pct"/>
          </w:tcPr>
          <w:p w14:paraId="4AB843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049234" w14:textId="77777777" w:rsidR="004A2FFF" w:rsidRPr="00A2470A" w:rsidRDefault="004A2FFF" w:rsidP="00112DA3">
            <w:pPr>
              <w:pStyle w:val="TAC"/>
              <w:keepNext w:val="0"/>
              <w:keepLines w:val="0"/>
              <w:rPr>
                <w:rFonts w:eastAsia="Yu Mincho"/>
              </w:rPr>
            </w:pPr>
          </w:p>
        </w:tc>
        <w:tc>
          <w:tcPr>
            <w:tcW w:w="305" w:type="pct"/>
          </w:tcPr>
          <w:p w14:paraId="3C6992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30DD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BB8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AFE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6F65B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9E90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6080EE5" w14:textId="77777777" w:rsidR="004A2FFF" w:rsidRPr="00A2470A" w:rsidRDefault="004A2FFF" w:rsidP="00112DA3">
            <w:pPr>
              <w:pStyle w:val="TAC"/>
              <w:keepNext w:val="0"/>
              <w:keepLines w:val="0"/>
              <w:rPr>
                <w:rFonts w:eastAsia="Yu Mincho"/>
              </w:rPr>
            </w:pPr>
          </w:p>
        </w:tc>
      </w:tr>
      <w:tr w:rsidR="004A2FFF" w:rsidRPr="00A2470A" w14:paraId="1141DE2D" w14:textId="77777777" w:rsidTr="00A2470A">
        <w:trPr>
          <w:jc w:val="center"/>
        </w:trPr>
        <w:tc>
          <w:tcPr>
            <w:tcW w:w="304" w:type="pct"/>
            <w:tcBorders>
              <w:top w:val="nil"/>
              <w:bottom w:val="nil"/>
            </w:tcBorders>
            <w:shd w:val="clear" w:color="auto" w:fill="auto"/>
            <w:tcMar>
              <w:left w:w="28" w:type="dxa"/>
              <w:right w:w="28" w:type="dxa"/>
            </w:tcMar>
          </w:tcPr>
          <w:p w14:paraId="7C979D7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7FC0A8"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BE6D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30EC752" w14:textId="6A9448EC" w:rsidR="004A2FFF" w:rsidRPr="00A2470A" w:rsidRDefault="004A2FFF" w:rsidP="00112DA3">
            <w:pPr>
              <w:pStyle w:val="TAC"/>
              <w:keepNext w:val="0"/>
              <w:keepLines w:val="0"/>
              <w:rPr>
                <w:rFonts w:eastAsia="Yu Mincho"/>
              </w:rPr>
            </w:pPr>
          </w:p>
        </w:tc>
        <w:tc>
          <w:tcPr>
            <w:tcW w:w="274" w:type="pct"/>
            <w:tcMar>
              <w:left w:w="28" w:type="dxa"/>
              <w:right w:w="28" w:type="dxa"/>
            </w:tcMar>
          </w:tcPr>
          <w:p w14:paraId="290169E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3648D04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26C3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8D6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0D66E4" w14:textId="77777777" w:rsidR="004A2FFF" w:rsidRPr="00A2470A" w:rsidRDefault="004A2FFF" w:rsidP="00112DA3">
            <w:pPr>
              <w:pStyle w:val="TAC"/>
              <w:keepNext w:val="0"/>
              <w:keepLines w:val="0"/>
              <w:rPr>
                <w:rFonts w:eastAsia="Yu Mincho"/>
              </w:rPr>
            </w:pPr>
          </w:p>
        </w:tc>
        <w:tc>
          <w:tcPr>
            <w:tcW w:w="305" w:type="pct"/>
          </w:tcPr>
          <w:p w14:paraId="223124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35C3D" w14:textId="77777777" w:rsidR="004A2FFF" w:rsidRPr="00A2470A" w:rsidRDefault="004A2FFF" w:rsidP="00112DA3">
            <w:pPr>
              <w:pStyle w:val="TAC"/>
              <w:keepNext w:val="0"/>
              <w:keepLines w:val="0"/>
              <w:rPr>
                <w:rFonts w:eastAsia="Yu Mincho"/>
              </w:rPr>
            </w:pPr>
          </w:p>
        </w:tc>
        <w:tc>
          <w:tcPr>
            <w:tcW w:w="305" w:type="pct"/>
          </w:tcPr>
          <w:p w14:paraId="48D661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65A26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49F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3196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6F0A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2A4BA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1A5D0A3" w14:textId="77777777" w:rsidR="004A2FFF" w:rsidRPr="00A2470A" w:rsidRDefault="004A2FFF" w:rsidP="00112DA3">
            <w:pPr>
              <w:pStyle w:val="TAC"/>
              <w:keepNext w:val="0"/>
              <w:keepLines w:val="0"/>
              <w:rPr>
                <w:rFonts w:eastAsia="Yu Mincho"/>
              </w:rPr>
            </w:pPr>
          </w:p>
        </w:tc>
      </w:tr>
      <w:tr w:rsidR="004A2FFF" w:rsidRPr="00A2470A" w14:paraId="7E0B456A" w14:textId="77777777" w:rsidTr="00A2470A">
        <w:trPr>
          <w:jc w:val="center"/>
        </w:trPr>
        <w:tc>
          <w:tcPr>
            <w:tcW w:w="304" w:type="pct"/>
            <w:tcBorders>
              <w:top w:val="nil"/>
              <w:bottom w:val="single" w:sz="4" w:space="0" w:color="auto"/>
            </w:tcBorders>
            <w:shd w:val="clear" w:color="auto" w:fill="auto"/>
            <w:tcMar>
              <w:left w:w="28" w:type="dxa"/>
              <w:right w:w="28" w:type="dxa"/>
            </w:tcMar>
          </w:tcPr>
          <w:p w14:paraId="26F5197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DF087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25263A2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552223" w14:textId="05764448" w:rsidR="004A2FFF" w:rsidRPr="00A2470A" w:rsidRDefault="004A2FFF" w:rsidP="00112DA3">
            <w:pPr>
              <w:pStyle w:val="TAC"/>
              <w:keepNext w:val="0"/>
              <w:keepLines w:val="0"/>
              <w:rPr>
                <w:rFonts w:eastAsia="Yu Mincho"/>
              </w:rPr>
            </w:pPr>
          </w:p>
        </w:tc>
        <w:tc>
          <w:tcPr>
            <w:tcW w:w="274" w:type="pct"/>
            <w:tcMar>
              <w:left w:w="28" w:type="dxa"/>
              <w:right w:w="28" w:type="dxa"/>
            </w:tcMar>
          </w:tcPr>
          <w:p w14:paraId="630B6F2E"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8B529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F5B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854F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3E1B06" w14:textId="77777777" w:rsidR="004A2FFF" w:rsidRPr="00A2470A" w:rsidRDefault="004A2FFF" w:rsidP="00112DA3">
            <w:pPr>
              <w:pStyle w:val="TAC"/>
              <w:keepNext w:val="0"/>
              <w:keepLines w:val="0"/>
              <w:rPr>
                <w:rFonts w:eastAsia="Yu Mincho"/>
              </w:rPr>
            </w:pPr>
          </w:p>
        </w:tc>
        <w:tc>
          <w:tcPr>
            <w:tcW w:w="305" w:type="pct"/>
          </w:tcPr>
          <w:p w14:paraId="279F87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4D12A" w14:textId="77777777" w:rsidR="004A2FFF" w:rsidRPr="00A2470A" w:rsidRDefault="004A2FFF" w:rsidP="00112DA3">
            <w:pPr>
              <w:pStyle w:val="TAC"/>
              <w:keepNext w:val="0"/>
              <w:keepLines w:val="0"/>
              <w:rPr>
                <w:rFonts w:eastAsia="Yu Mincho"/>
              </w:rPr>
            </w:pPr>
          </w:p>
        </w:tc>
        <w:tc>
          <w:tcPr>
            <w:tcW w:w="305" w:type="pct"/>
          </w:tcPr>
          <w:p w14:paraId="5578FF8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EF3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B0A29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5B6B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43809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AA9416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A3FD640" w14:textId="77777777" w:rsidR="004A2FFF" w:rsidRPr="00A2470A" w:rsidRDefault="004A2FFF" w:rsidP="00112DA3">
            <w:pPr>
              <w:pStyle w:val="TAC"/>
              <w:keepNext w:val="0"/>
              <w:keepLines w:val="0"/>
              <w:rPr>
                <w:rFonts w:eastAsia="Yu Mincho"/>
              </w:rPr>
            </w:pPr>
          </w:p>
        </w:tc>
      </w:tr>
      <w:tr w:rsidR="004A2FFF" w:rsidRPr="00A2470A" w14:paraId="5D163EF8" w14:textId="77777777" w:rsidTr="00A2470A">
        <w:trPr>
          <w:jc w:val="center"/>
        </w:trPr>
        <w:tc>
          <w:tcPr>
            <w:tcW w:w="304" w:type="pct"/>
            <w:tcBorders>
              <w:bottom w:val="nil"/>
            </w:tcBorders>
            <w:shd w:val="clear" w:color="auto" w:fill="auto"/>
            <w:tcMar>
              <w:left w:w="28" w:type="dxa"/>
              <w:right w:w="28" w:type="dxa"/>
            </w:tcMar>
            <w:vAlign w:val="center"/>
          </w:tcPr>
          <w:p w14:paraId="1172F091" w14:textId="77777777" w:rsidR="004A2FFF" w:rsidRPr="00A2470A" w:rsidRDefault="004A2FFF" w:rsidP="00112DA3">
            <w:pPr>
              <w:pStyle w:val="TAC"/>
              <w:keepNext w:val="0"/>
              <w:keepLines w:val="0"/>
              <w:rPr>
                <w:rFonts w:eastAsia="Yu Mincho"/>
              </w:rPr>
            </w:pPr>
            <w:r w:rsidRPr="00A2470A">
              <w:rPr>
                <w:rFonts w:eastAsia="Yu Mincho" w:hint="eastAsia"/>
                <w:lang w:eastAsia="ja-JP"/>
              </w:rPr>
              <w:t>n18</w:t>
            </w:r>
          </w:p>
        </w:tc>
        <w:tc>
          <w:tcPr>
            <w:tcW w:w="305" w:type="pct"/>
            <w:tcMar>
              <w:left w:w="28" w:type="dxa"/>
              <w:right w:w="28" w:type="dxa"/>
            </w:tcMar>
            <w:vAlign w:val="center"/>
          </w:tcPr>
          <w:p w14:paraId="0183A44D" w14:textId="77777777" w:rsidR="004A2FFF" w:rsidRPr="00A2470A" w:rsidRDefault="004A2FFF" w:rsidP="00112DA3">
            <w:pPr>
              <w:pStyle w:val="TAC"/>
              <w:keepNext w:val="0"/>
              <w:keepLines w:val="0"/>
              <w:rPr>
                <w:rFonts w:eastAsia="Yu Mincho"/>
              </w:rPr>
            </w:pPr>
            <w:r w:rsidRPr="00A2470A">
              <w:rPr>
                <w:rFonts w:eastAsia="SimSun" w:hint="eastAsia"/>
                <w:lang w:eastAsia="ja-JP"/>
              </w:rPr>
              <w:t>15</w:t>
            </w:r>
          </w:p>
        </w:tc>
        <w:tc>
          <w:tcPr>
            <w:tcW w:w="244" w:type="pct"/>
          </w:tcPr>
          <w:p w14:paraId="00AF469C" w14:textId="77777777" w:rsidR="004A2FFF" w:rsidRPr="00A2470A" w:rsidRDefault="004A2FFF" w:rsidP="00112DA3">
            <w:pPr>
              <w:pStyle w:val="TAC"/>
              <w:keepNext w:val="0"/>
              <w:keepLines w:val="0"/>
              <w:rPr>
                <w:rFonts w:eastAsia="Yu Mincho"/>
                <w:lang w:eastAsia="ja-JP"/>
              </w:rPr>
            </w:pPr>
          </w:p>
        </w:tc>
        <w:tc>
          <w:tcPr>
            <w:tcW w:w="244" w:type="pct"/>
            <w:tcMar>
              <w:left w:w="28" w:type="dxa"/>
              <w:right w:w="28" w:type="dxa"/>
            </w:tcMar>
            <w:vAlign w:val="center"/>
          </w:tcPr>
          <w:p w14:paraId="3242C53C" w14:textId="469296C8" w:rsidR="004A2FFF" w:rsidRPr="00A2470A" w:rsidRDefault="004A2FFF" w:rsidP="00112DA3">
            <w:pPr>
              <w:pStyle w:val="TAC"/>
              <w:keepNext w:val="0"/>
              <w:keepLines w:val="0"/>
              <w:rPr>
                <w:rFonts w:eastAsia="Yu Mincho"/>
              </w:rPr>
            </w:pPr>
            <w:r w:rsidRPr="00A2470A">
              <w:rPr>
                <w:rFonts w:eastAsia="Yu Mincho" w:hint="eastAsia"/>
                <w:lang w:eastAsia="ja-JP"/>
              </w:rPr>
              <w:t>5</w:t>
            </w:r>
          </w:p>
        </w:tc>
        <w:tc>
          <w:tcPr>
            <w:tcW w:w="274" w:type="pct"/>
            <w:tcMar>
              <w:left w:w="28" w:type="dxa"/>
              <w:right w:w="28" w:type="dxa"/>
            </w:tcMar>
            <w:vAlign w:val="center"/>
          </w:tcPr>
          <w:p w14:paraId="46956F88"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DE4867D"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73085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D47FB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3498F9" w14:textId="77777777" w:rsidR="004A2FFF" w:rsidRPr="00A2470A" w:rsidRDefault="004A2FFF" w:rsidP="00112DA3">
            <w:pPr>
              <w:pStyle w:val="TAC"/>
              <w:keepNext w:val="0"/>
              <w:keepLines w:val="0"/>
              <w:rPr>
                <w:rFonts w:eastAsia="Yu Mincho"/>
              </w:rPr>
            </w:pPr>
          </w:p>
        </w:tc>
        <w:tc>
          <w:tcPr>
            <w:tcW w:w="305" w:type="pct"/>
          </w:tcPr>
          <w:p w14:paraId="2CDD6E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D9DADE" w14:textId="77777777" w:rsidR="004A2FFF" w:rsidRPr="00A2470A" w:rsidRDefault="004A2FFF" w:rsidP="00112DA3">
            <w:pPr>
              <w:pStyle w:val="TAC"/>
              <w:keepNext w:val="0"/>
              <w:keepLines w:val="0"/>
              <w:rPr>
                <w:rFonts w:eastAsia="Yu Mincho"/>
              </w:rPr>
            </w:pPr>
          </w:p>
        </w:tc>
        <w:tc>
          <w:tcPr>
            <w:tcW w:w="305" w:type="pct"/>
          </w:tcPr>
          <w:p w14:paraId="51AE5A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E22B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79C86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AED023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7B40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05498B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73C9ED" w14:textId="77777777" w:rsidR="004A2FFF" w:rsidRPr="00A2470A" w:rsidRDefault="004A2FFF" w:rsidP="00112DA3">
            <w:pPr>
              <w:pStyle w:val="TAC"/>
              <w:keepNext w:val="0"/>
              <w:keepLines w:val="0"/>
              <w:rPr>
                <w:rFonts w:eastAsia="Yu Mincho"/>
              </w:rPr>
            </w:pPr>
          </w:p>
        </w:tc>
      </w:tr>
      <w:tr w:rsidR="004A2FFF" w:rsidRPr="00A2470A" w14:paraId="2C3004C1" w14:textId="77777777" w:rsidTr="00A2470A">
        <w:trPr>
          <w:jc w:val="center"/>
        </w:trPr>
        <w:tc>
          <w:tcPr>
            <w:tcW w:w="304" w:type="pct"/>
            <w:tcBorders>
              <w:top w:val="nil"/>
              <w:bottom w:val="nil"/>
            </w:tcBorders>
            <w:shd w:val="clear" w:color="auto" w:fill="auto"/>
            <w:tcMar>
              <w:left w:w="28" w:type="dxa"/>
              <w:right w:w="28" w:type="dxa"/>
            </w:tcMar>
            <w:vAlign w:val="center"/>
          </w:tcPr>
          <w:p w14:paraId="397AA0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CDFCB" w14:textId="77777777" w:rsidR="004A2FFF" w:rsidRPr="00A2470A" w:rsidRDefault="004A2FFF" w:rsidP="00112DA3">
            <w:pPr>
              <w:pStyle w:val="TAC"/>
              <w:keepNext w:val="0"/>
              <w:keepLines w:val="0"/>
              <w:rPr>
                <w:rFonts w:eastAsia="Yu Mincho"/>
              </w:rPr>
            </w:pPr>
            <w:r w:rsidRPr="00A2470A">
              <w:rPr>
                <w:rFonts w:eastAsia="SimSun" w:hint="eastAsia"/>
                <w:lang w:eastAsia="ja-JP"/>
              </w:rPr>
              <w:t>30</w:t>
            </w:r>
          </w:p>
        </w:tc>
        <w:tc>
          <w:tcPr>
            <w:tcW w:w="244" w:type="pct"/>
          </w:tcPr>
          <w:p w14:paraId="7B5AE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248F6" w14:textId="5F347AE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9D5D385"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B205A19"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532D67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EA2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DD7E47" w14:textId="77777777" w:rsidR="004A2FFF" w:rsidRPr="00A2470A" w:rsidRDefault="004A2FFF" w:rsidP="00112DA3">
            <w:pPr>
              <w:pStyle w:val="TAC"/>
              <w:keepNext w:val="0"/>
              <w:keepLines w:val="0"/>
              <w:rPr>
                <w:rFonts w:eastAsia="Yu Mincho"/>
              </w:rPr>
            </w:pPr>
          </w:p>
        </w:tc>
        <w:tc>
          <w:tcPr>
            <w:tcW w:w="305" w:type="pct"/>
          </w:tcPr>
          <w:p w14:paraId="034229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C411C88" w14:textId="77777777" w:rsidR="004A2FFF" w:rsidRPr="00A2470A" w:rsidRDefault="004A2FFF" w:rsidP="00112DA3">
            <w:pPr>
              <w:pStyle w:val="TAC"/>
              <w:keepNext w:val="0"/>
              <w:keepLines w:val="0"/>
              <w:rPr>
                <w:rFonts w:eastAsia="Yu Mincho"/>
              </w:rPr>
            </w:pPr>
          </w:p>
        </w:tc>
        <w:tc>
          <w:tcPr>
            <w:tcW w:w="305" w:type="pct"/>
          </w:tcPr>
          <w:p w14:paraId="08F04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182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B167D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992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B83B91"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DD1ECB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73D7F1" w14:textId="77777777" w:rsidR="004A2FFF" w:rsidRPr="00A2470A" w:rsidRDefault="004A2FFF" w:rsidP="00112DA3">
            <w:pPr>
              <w:pStyle w:val="TAC"/>
              <w:keepNext w:val="0"/>
              <w:keepLines w:val="0"/>
              <w:rPr>
                <w:rFonts w:eastAsia="Yu Mincho"/>
              </w:rPr>
            </w:pPr>
          </w:p>
        </w:tc>
      </w:tr>
      <w:tr w:rsidR="004A2FFF" w:rsidRPr="00A2470A" w14:paraId="725681F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9332F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B3894A" w14:textId="77777777" w:rsidR="004A2FFF" w:rsidRPr="00A2470A" w:rsidRDefault="004A2FFF" w:rsidP="00112DA3">
            <w:pPr>
              <w:pStyle w:val="TAC"/>
              <w:keepNext w:val="0"/>
              <w:keepLines w:val="0"/>
              <w:rPr>
                <w:rFonts w:eastAsia="Yu Mincho"/>
              </w:rPr>
            </w:pPr>
            <w:r w:rsidRPr="00A2470A">
              <w:rPr>
                <w:rFonts w:eastAsia="SimSun" w:hint="eastAsia"/>
                <w:lang w:eastAsia="ja-JP"/>
              </w:rPr>
              <w:t>60</w:t>
            </w:r>
          </w:p>
        </w:tc>
        <w:tc>
          <w:tcPr>
            <w:tcW w:w="244" w:type="pct"/>
          </w:tcPr>
          <w:p w14:paraId="0700DE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6B2A6" w14:textId="69D0B6C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320712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EA2DA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A977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99B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8635FA" w14:textId="77777777" w:rsidR="004A2FFF" w:rsidRPr="00A2470A" w:rsidRDefault="004A2FFF" w:rsidP="00112DA3">
            <w:pPr>
              <w:pStyle w:val="TAC"/>
              <w:keepNext w:val="0"/>
              <w:keepLines w:val="0"/>
              <w:rPr>
                <w:rFonts w:eastAsia="Yu Mincho"/>
              </w:rPr>
            </w:pPr>
          </w:p>
        </w:tc>
        <w:tc>
          <w:tcPr>
            <w:tcW w:w="305" w:type="pct"/>
          </w:tcPr>
          <w:p w14:paraId="15D1BA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FACB04" w14:textId="77777777" w:rsidR="004A2FFF" w:rsidRPr="00A2470A" w:rsidRDefault="004A2FFF" w:rsidP="00112DA3">
            <w:pPr>
              <w:pStyle w:val="TAC"/>
              <w:keepNext w:val="0"/>
              <w:keepLines w:val="0"/>
              <w:rPr>
                <w:rFonts w:eastAsia="Yu Mincho"/>
              </w:rPr>
            </w:pPr>
          </w:p>
        </w:tc>
        <w:tc>
          <w:tcPr>
            <w:tcW w:w="305" w:type="pct"/>
          </w:tcPr>
          <w:p w14:paraId="154B0F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96D5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23DD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8A80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71695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0E35F1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C2B996" w14:textId="77777777" w:rsidR="004A2FFF" w:rsidRPr="00A2470A" w:rsidRDefault="004A2FFF" w:rsidP="00112DA3">
            <w:pPr>
              <w:pStyle w:val="TAC"/>
              <w:keepNext w:val="0"/>
              <w:keepLines w:val="0"/>
              <w:rPr>
                <w:rFonts w:eastAsia="Yu Mincho"/>
              </w:rPr>
            </w:pPr>
          </w:p>
        </w:tc>
      </w:tr>
      <w:tr w:rsidR="004A2FFF" w:rsidRPr="00A2470A" w14:paraId="0057CBB1" w14:textId="77777777" w:rsidTr="00A2470A">
        <w:trPr>
          <w:jc w:val="center"/>
        </w:trPr>
        <w:tc>
          <w:tcPr>
            <w:tcW w:w="304" w:type="pct"/>
            <w:tcBorders>
              <w:bottom w:val="nil"/>
            </w:tcBorders>
            <w:shd w:val="clear" w:color="auto" w:fill="auto"/>
            <w:tcMar>
              <w:left w:w="28" w:type="dxa"/>
              <w:right w:w="28" w:type="dxa"/>
            </w:tcMar>
            <w:vAlign w:val="center"/>
            <w:hideMark/>
          </w:tcPr>
          <w:p w14:paraId="7BC5A039" w14:textId="77777777" w:rsidR="004A2FFF" w:rsidRPr="00A2470A" w:rsidRDefault="004A2FFF" w:rsidP="00112DA3">
            <w:pPr>
              <w:pStyle w:val="TAC"/>
              <w:keepNext w:val="0"/>
              <w:keepLines w:val="0"/>
              <w:rPr>
                <w:rFonts w:eastAsia="Yu Mincho"/>
              </w:rPr>
            </w:pPr>
            <w:r w:rsidRPr="00A2470A">
              <w:rPr>
                <w:rFonts w:eastAsia="Yu Mincho"/>
              </w:rPr>
              <w:t>n20</w:t>
            </w:r>
          </w:p>
        </w:tc>
        <w:tc>
          <w:tcPr>
            <w:tcW w:w="305" w:type="pct"/>
            <w:tcMar>
              <w:left w:w="28" w:type="dxa"/>
              <w:right w:w="28" w:type="dxa"/>
            </w:tcMar>
            <w:vAlign w:val="center"/>
            <w:hideMark/>
          </w:tcPr>
          <w:p w14:paraId="67A0985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483592D"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7009E78" w14:textId="4776681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DCC0DC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3A51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05F429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8B51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BA2599" w14:textId="77777777" w:rsidR="004A2FFF" w:rsidRPr="00A2470A" w:rsidRDefault="004A2FFF" w:rsidP="00112DA3">
            <w:pPr>
              <w:pStyle w:val="TAC"/>
              <w:keepNext w:val="0"/>
              <w:keepLines w:val="0"/>
              <w:rPr>
                <w:rFonts w:eastAsia="Yu Mincho"/>
              </w:rPr>
            </w:pPr>
          </w:p>
        </w:tc>
        <w:tc>
          <w:tcPr>
            <w:tcW w:w="305" w:type="pct"/>
          </w:tcPr>
          <w:p w14:paraId="784154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5CF37B" w14:textId="77777777" w:rsidR="004A2FFF" w:rsidRPr="00A2470A" w:rsidRDefault="004A2FFF" w:rsidP="00112DA3">
            <w:pPr>
              <w:pStyle w:val="TAC"/>
              <w:keepNext w:val="0"/>
              <w:keepLines w:val="0"/>
              <w:rPr>
                <w:rFonts w:eastAsia="Yu Mincho"/>
              </w:rPr>
            </w:pPr>
          </w:p>
        </w:tc>
        <w:tc>
          <w:tcPr>
            <w:tcW w:w="305" w:type="pct"/>
          </w:tcPr>
          <w:p w14:paraId="71F5BCA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524B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2A0D3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499D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1D733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ED9233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B2833CA" w14:textId="77777777" w:rsidR="004A2FFF" w:rsidRPr="00A2470A" w:rsidRDefault="004A2FFF" w:rsidP="00112DA3">
            <w:pPr>
              <w:pStyle w:val="TAC"/>
              <w:keepNext w:val="0"/>
              <w:keepLines w:val="0"/>
              <w:rPr>
                <w:rFonts w:eastAsia="Yu Mincho"/>
              </w:rPr>
            </w:pPr>
          </w:p>
        </w:tc>
      </w:tr>
      <w:tr w:rsidR="004A2FFF" w:rsidRPr="00A2470A" w14:paraId="00ACFDE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32DE9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36ED5D5"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136E3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0E205F" w14:textId="5E00D6A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EFCCE1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37BA3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9374AE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9406B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6E1425" w14:textId="77777777" w:rsidR="004A2FFF" w:rsidRPr="00A2470A" w:rsidRDefault="004A2FFF" w:rsidP="00112DA3">
            <w:pPr>
              <w:pStyle w:val="TAC"/>
              <w:keepNext w:val="0"/>
              <w:keepLines w:val="0"/>
              <w:rPr>
                <w:rFonts w:eastAsia="Yu Mincho"/>
              </w:rPr>
            </w:pPr>
          </w:p>
        </w:tc>
        <w:tc>
          <w:tcPr>
            <w:tcW w:w="305" w:type="pct"/>
          </w:tcPr>
          <w:p w14:paraId="5507B7A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DE813" w14:textId="77777777" w:rsidR="004A2FFF" w:rsidRPr="00A2470A" w:rsidRDefault="004A2FFF" w:rsidP="00112DA3">
            <w:pPr>
              <w:pStyle w:val="TAC"/>
              <w:keepNext w:val="0"/>
              <w:keepLines w:val="0"/>
              <w:rPr>
                <w:rFonts w:eastAsia="Yu Mincho"/>
              </w:rPr>
            </w:pPr>
          </w:p>
        </w:tc>
        <w:tc>
          <w:tcPr>
            <w:tcW w:w="305" w:type="pct"/>
          </w:tcPr>
          <w:p w14:paraId="2A5CE94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6E5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9F518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07921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7B70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4B9B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17500D1" w14:textId="77777777" w:rsidR="004A2FFF" w:rsidRPr="00A2470A" w:rsidRDefault="004A2FFF" w:rsidP="00112DA3">
            <w:pPr>
              <w:pStyle w:val="TAC"/>
              <w:keepNext w:val="0"/>
              <w:keepLines w:val="0"/>
              <w:rPr>
                <w:rFonts w:eastAsia="Yu Mincho"/>
              </w:rPr>
            </w:pPr>
          </w:p>
        </w:tc>
      </w:tr>
      <w:tr w:rsidR="004A2FFF" w:rsidRPr="00A2470A" w14:paraId="7E899A7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7959F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02842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35510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959F7E" w14:textId="11B0B67A"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81469C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22B02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711E1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0644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76F74A" w14:textId="77777777" w:rsidR="004A2FFF" w:rsidRPr="00A2470A" w:rsidRDefault="004A2FFF" w:rsidP="00112DA3">
            <w:pPr>
              <w:pStyle w:val="TAC"/>
              <w:keepNext w:val="0"/>
              <w:keepLines w:val="0"/>
              <w:rPr>
                <w:rFonts w:eastAsia="Yu Mincho"/>
              </w:rPr>
            </w:pPr>
          </w:p>
        </w:tc>
        <w:tc>
          <w:tcPr>
            <w:tcW w:w="305" w:type="pct"/>
          </w:tcPr>
          <w:p w14:paraId="41F9D0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BB4AA4" w14:textId="77777777" w:rsidR="004A2FFF" w:rsidRPr="00A2470A" w:rsidRDefault="004A2FFF" w:rsidP="00112DA3">
            <w:pPr>
              <w:pStyle w:val="TAC"/>
              <w:keepNext w:val="0"/>
              <w:keepLines w:val="0"/>
              <w:rPr>
                <w:rFonts w:eastAsia="Yu Mincho"/>
              </w:rPr>
            </w:pPr>
          </w:p>
        </w:tc>
        <w:tc>
          <w:tcPr>
            <w:tcW w:w="305" w:type="pct"/>
          </w:tcPr>
          <w:p w14:paraId="572B3A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65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1C532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AF98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7B28D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DDAA9F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B7CEE9" w14:textId="77777777" w:rsidR="004A2FFF" w:rsidRPr="00A2470A" w:rsidRDefault="004A2FFF" w:rsidP="00112DA3">
            <w:pPr>
              <w:pStyle w:val="TAC"/>
              <w:keepNext w:val="0"/>
              <w:keepLines w:val="0"/>
              <w:rPr>
                <w:rFonts w:eastAsia="Yu Mincho"/>
              </w:rPr>
            </w:pPr>
          </w:p>
        </w:tc>
      </w:tr>
      <w:tr w:rsidR="004A2FFF" w:rsidRPr="00A2470A" w14:paraId="2268D2A1" w14:textId="77777777" w:rsidTr="00A2470A">
        <w:trPr>
          <w:jc w:val="center"/>
        </w:trPr>
        <w:tc>
          <w:tcPr>
            <w:tcW w:w="304" w:type="pct"/>
            <w:tcBorders>
              <w:bottom w:val="nil"/>
            </w:tcBorders>
            <w:shd w:val="clear" w:color="auto" w:fill="auto"/>
            <w:tcMar>
              <w:left w:w="28" w:type="dxa"/>
              <w:right w:w="28" w:type="dxa"/>
            </w:tcMar>
            <w:vAlign w:val="center"/>
          </w:tcPr>
          <w:p w14:paraId="7FF858B7" w14:textId="77777777" w:rsidR="004A2FFF" w:rsidRPr="00A2470A" w:rsidRDefault="004A2FFF" w:rsidP="00112DA3">
            <w:pPr>
              <w:pStyle w:val="TAC"/>
              <w:keepNext w:val="0"/>
              <w:keepLines w:val="0"/>
              <w:rPr>
                <w:rFonts w:eastAsia="Yu Mincho"/>
              </w:rPr>
            </w:pPr>
            <w:r w:rsidRPr="00A2470A">
              <w:rPr>
                <w:rFonts w:eastAsia="Yu Mincho"/>
              </w:rPr>
              <w:t>n24</w:t>
            </w:r>
          </w:p>
        </w:tc>
        <w:tc>
          <w:tcPr>
            <w:tcW w:w="305" w:type="pct"/>
            <w:tcMar>
              <w:left w:w="28" w:type="dxa"/>
              <w:right w:w="28" w:type="dxa"/>
            </w:tcMar>
          </w:tcPr>
          <w:p w14:paraId="7570646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8CA1F9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3C7DFD6" w14:textId="316708D2" w:rsidR="004A2FFF" w:rsidRPr="00A2470A" w:rsidRDefault="004A2FFF" w:rsidP="00112DA3">
            <w:pPr>
              <w:pStyle w:val="TAC"/>
              <w:keepNext w:val="0"/>
              <w:keepLines w:val="0"/>
              <w:rPr>
                <w:rFonts w:eastAsia="SimSun"/>
              </w:rPr>
            </w:pPr>
            <w:r w:rsidRPr="00A2470A">
              <w:rPr>
                <w:rFonts w:eastAsia="SimSun"/>
              </w:rPr>
              <w:t>5</w:t>
            </w:r>
          </w:p>
        </w:tc>
        <w:tc>
          <w:tcPr>
            <w:tcW w:w="274" w:type="pct"/>
            <w:tcMar>
              <w:left w:w="28" w:type="dxa"/>
              <w:right w:w="28" w:type="dxa"/>
            </w:tcMar>
          </w:tcPr>
          <w:p w14:paraId="55E305A8"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015CF40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60B270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4E634D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E8682AA" w14:textId="77777777" w:rsidR="004A2FFF" w:rsidRPr="00A2470A" w:rsidRDefault="004A2FFF" w:rsidP="00112DA3">
            <w:pPr>
              <w:pStyle w:val="TAC"/>
              <w:keepNext w:val="0"/>
              <w:keepLines w:val="0"/>
              <w:rPr>
                <w:rFonts w:eastAsia="SimSun"/>
              </w:rPr>
            </w:pPr>
          </w:p>
        </w:tc>
        <w:tc>
          <w:tcPr>
            <w:tcW w:w="305" w:type="pct"/>
          </w:tcPr>
          <w:p w14:paraId="294F63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5B1208C" w14:textId="77777777" w:rsidR="004A2FFF" w:rsidRPr="00A2470A" w:rsidRDefault="004A2FFF" w:rsidP="00112DA3">
            <w:pPr>
              <w:pStyle w:val="TAC"/>
              <w:keepNext w:val="0"/>
              <w:keepLines w:val="0"/>
              <w:rPr>
                <w:rFonts w:eastAsia="SimSun"/>
              </w:rPr>
            </w:pPr>
          </w:p>
        </w:tc>
        <w:tc>
          <w:tcPr>
            <w:tcW w:w="305" w:type="pct"/>
          </w:tcPr>
          <w:p w14:paraId="573A761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8D266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A930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B04E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D195D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6E69F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6E320AA" w14:textId="77777777" w:rsidR="004A2FFF" w:rsidRPr="00A2470A" w:rsidRDefault="004A2FFF" w:rsidP="00112DA3">
            <w:pPr>
              <w:pStyle w:val="TAC"/>
              <w:keepNext w:val="0"/>
              <w:keepLines w:val="0"/>
              <w:rPr>
                <w:rFonts w:eastAsia="Yu Mincho"/>
              </w:rPr>
            </w:pPr>
          </w:p>
        </w:tc>
      </w:tr>
      <w:tr w:rsidR="004A2FFF" w:rsidRPr="00A2470A" w14:paraId="3C468121" w14:textId="77777777" w:rsidTr="00A2470A">
        <w:trPr>
          <w:jc w:val="center"/>
        </w:trPr>
        <w:tc>
          <w:tcPr>
            <w:tcW w:w="304" w:type="pct"/>
            <w:tcBorders>
              <w:top w:val="nil"/>
              <w:bottom w:val="nil"/>
            </w:tcBorders>
            <w:shd w:val="clear" w:color="auto" w:fill="auto"/>
            <w:tcMar>
              <w:left w:w="28" w:type="dxa"/>
              <w:right w:w="28" w:type="dxa"/>
            </w:tcMar>
            <w:vAlign w:val="center"/>
          </w:tcPr>
          <w:p w14:paraId="2A653F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4C51D"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5FC7207D"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87AAC5F" w14:textId="5D2B4371" w:rsidR="004A2FFF" w:rsidRPr="00A2470A" w:rsidRDefault="004A2FFF" w:rsidP="00112DA3">
            <w:pPr>
              <w:pStyle w:val="TAC"/>
              <w:keepNext w:val="0"/>
              <w:keepLines w:val="0"/>
              <w:rPr>
                <w:rFonts w:eastAsia="SimSun"/>
              </w:rPr>
            </w:pPr>
          </w:p>
        </w:tc>
        <w:tc>
          <w:tcPr>
            <w:tcW w:w="274" w:type="pct"/>
            <w:tcMar>
              <w:left w:w="28" w:type="dxa"/>
              <w:right w:w="28" w:type="dxa"/>
            </w:tcMar>
          </w:tcPr>
          <w:p w14:paraId="2533934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46A4D6D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CD1DE3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A4729C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1B1899" w14:textId="77777777" w:rsidR="004A2FFF" w:rsidRPr="00A2470A" w:rsidRDefault="004A2FFF" w:rsidP="00112DA3">
            <w:pPr>
              <w:pStyle w:val="TAC"/>
              <w:keepNext w:val="0"/>
              <w:keepLines w:val="0"/>
              <w:rPr>
                <w:rFonts w:eastAsia="SimSun"/>
              </w:rPr>
            </w:pPr>
          </w:p>
        </w:tc>
        <w:tc>
          <w:tcPr>
            <w:tcW w:w="305" w:type="pct"/>
          </w:tcPr>
          <w:p w14:paraId="658BAD3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A80750A" w14:textId="77777777" w:rsidR="004A2FFF" w:rsidRPr="00A2470A" w:rsidRDefault="004A2FFF" w:rsidP="00112DA3">
            <w:pPr>
              <w:pStyle w:val="TAC"/>
              <w:keepNext w:val="0"/>
              <w:keepLines w:val="0"/>
              <w:rPr>
                <w:rFonts w:eastAsia="SimSun"/>
              </w:rPr>
            </w:pPr>
          </w:p>
        </w:tc>
        <w:tc>
          <w:tcPr>
            <w:tcW w:w="305" w:type="pct"/>
          </w:tcPr>
          <w:p w14:paraId="6D16CF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F2758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7670C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D27A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AFC7D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937D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4DAF30" w14:textId="77777777" w:rsidR="004A2FFF" w:rsidRPr="00A2470A" w:rsidRDefault="004A2FFF" w:rsidP="00112DA3">
            <w:pPr>
              <w:pStyle w:val="TAC"/>
              <w:keepNext w:val="0"/>
              <w:keepLines w:val="0"/>
              <w:rPr>
                <w:rFonts w:eastAsia="Yu Mincho"/>
              </w:rPr>
            </w:pPr>
          </w:p>
        </w:tc>
      </w:tr>
      <w:tr w:rsidR="004A2FFF" w:rsidRPr="00A2470A" w14:paraId="7428499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7D4AD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1B5627"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3D073A04"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4C4EC1C" w14:textId="75363E76" w:rsidR="004A2FFF" w:rsidRPr="00A2470A" w:rsidRDefault="004A2FFF" w:rsidP="00112DA3">
            <w:pPr>
              <w:pStyle w:val="TAC"/>
              <w:keepNext w:val="0"/>
              <w:keepLines w:val="0"/>
              <w:rPr>
                <w:rFonts w:eastAsia="SimSun"/>
              </w:rPr>
            </w:pPr>
          </w:p>
        </w:tc>
        <w:tc>
          <w:tcPr>
            <w:tcW w:w="274" w:type="pct"/>
            <w:tcMar>
              <w:left w:w="28" w:type="dxa"/>
              <w:right w:w="28" w:type="dxa"/>
            </w:tcMar>
          </w:tcPr>
          <w:p w14:paraId="41A2D52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1ED6F648"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7B2F0D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6CE22E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0D1EA821" w14:textId="77777777" w:rsidR="004A2FFF" w:rsidRPr="00A2470A" w:rsidRDefault="004A2FFF" w:rsidP="00112DA3">
            <w:pPr>
              <w:pStyle w:val="TAC"/>
              <w:keepNext w:val="0"/>
              <w:keepLines w:val="0"/>
              <w:rPr>
                <w:rFonts w:eastAsia="SimSun"/>
              </w:rPr>
            </w:pPr>
          </w:p>
        </w:tc>
        <w:tc>
          <w:tcPr>
            <w:tcW w:w="305" w:type="pct"/>
          </w:tcPr>
          <w:p w14:paraId="6C24BF25"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8C5E161" w14:textId="77777777" w:rsidR="004A2FFF" w:rsidRPr="00A2470A" w:rsidRDefault="004A2FFF" w:rsidP="00112DA3">
            <w:pPr>
              <w:pStyle w:val="TAC"/>
              <w:keepNext w:val="0"/>
              <w:keepLines w:val="0"/>
              <w:rPr>
                <w:rFonts w:eastAsia="SimSun"/>
              </w:rPr>
            </w:pPr>
          </w:p>
        </w:tc>
        <w:tc>
          <w:tcPr>
            <w:tcW w:w="305" w:type="pct"/>
          </w:tcPr>
          <w:p w14:paraId="3A6438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DE4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442C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D743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8E7C0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83A10D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A49D04" w14:textId="77777777" w:rsidR="004A2FFF" w:rsidRPr="00A2470A" w:rsidRDefault="004A2FFF" w:rsidP="00112DA3">
            <w:pPr>
              <w:pStyle w:val="TAC"/>
              <w:keepNext w:val="0"/>
              <w:keepLines w:val="0"/>
              <w:rPr>
                <w:rFonts w:eastAsia="Yu Mincho"/>
              </w:rPr>
            </w:pPr>
          </w:p>
        </w:tc>
      </w:tr>
      <w:tr w:rsidR="004A2FFF" w:rsidRPr="00A2470A" w14:paraId="5EE7963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489B1279" w14:textId="77777777" w:rsidR="004A2FFF" w:rsidRPr="00A2470A" w:rsidRDefault="004A2FFF" w:rsidP="00112DA3">
            <w:pPr>
              <w:pStyle w:val="TAC"/>
              <w:keepNext w:val="0"/>
              <w:keepLines w:val="0"/>
              <w:rPr>
                <w:rFonts w:eastAsia="Yu Mincho"/>
              </w:rPr>
            </w:pPr>
            <w:r w:rsidRPr="00A2470A">
              <w:rPr>
                <w:rFonts w:eastAsia="Yu Mincho"/>
              </w:rPr>
              <w:t>n25</w:t>
            </w:r>
          </w:p>
        </w:tc>
        <w:tc>
          <w:tcPr>
            <w:tcW w:w="305" w:type="pct"/>
            <w:tcMar>
              <w:left w:w="28" w:type="dxa"/>
              <w:right w:w="28" w:type="dxa"/>
            </w:tcMar>
          </w:tcPr>
          <w:p w14:paraId="00207ADC"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7343AE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91607A9" w14:textId="59497CC0"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D30D20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F58971"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A69169"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3254F6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64B9B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836DA96" w14:textId="1EA144B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B6C6C4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981E98E" w14:textId="2BD63477"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37E9D4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903C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7568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3DCA4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C8500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57C5C24" w14:textId="77777777" w:rsidR="004A2FFF" w:rsidRPr="00A2470A" w:rsidRDefault="004A2FFF" w:rsidP="00112DA3">
            <w:pPr>
              <w:pStyle w:val="TAC"/>
              <w:keepNext w:val="0"/>
              <w:keepLines w:val="0"/>
              <w:rPr>
                <w:rFonts w:eastAsia="Yu Mincho"/>
              </w:rPr>
            </w:pPr>
          </w:p>
        </w:tc>
      </w:tr>
      <w:tr w:rsidR="004A2FFF" w:rsidRPr="00A2470A" w14:paraId="0D13C3F6" w14:textId="77777777" w:rsidTr="00A2470A">
        <w:trPr>
          <w:jc w:val="center"/>
        </w:trPr>
        <w:tc>
          <w:tcPr>
            <w:tcW w:w="304" w:type="pct"/>
            <w:tcBorders>
              <w:top w:val="nil"/>
              <w:bottom w:val="nil"/>
            </w:tcBorders>
            <w:shd w:val="clear" w:color="auto" w:fill="auto"/>
            <w:tcMar>
              <w:left w:w="28" w:type="dxa"/>
              <w:right w:w="28" w:type="dxa"/>
            </w:tcMar>
            <w:vAlign w:val="center"/>
          </w:tcPr>
          <w:p w14:paraId="757B6EB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541491"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6D94B70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A5B24E" w14:textId="06906C3B" w:rsidR="004A2FFF" w:rsidRPr="00A2470A" w:rsidRDefault="004A2FFF" w:rsidP="00112DA3">
            <w:pPr>
              <w:pStyle w:val="TAC"/>
              <w:keepNext w:val="0"/>
              <w:keepLines w:val="0"/>
              <w:rPr>
                <w:rFonts w:eastAsia="Yu Mincho"/>
              </w:rPr>
            </w:pPr>
          </w:p>
        </w:tc>
        <w:tc>
          <w:tcPr>
            <w:tcW w:w="274" w:type="pct"/>
            <w:tcMar>
              <w:left w:w="28" w:type="dxa"/>
              <w:right w:w="28" w:type="dxa"/>
            </w:tcMar>
          </w:tcPr>
          <w:p w14:paraId="06B61396"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1A0C48"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C55CEC5"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52EA2046"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AE50CE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02D9E5D" w14:textId="53A7891A"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31212D87"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0DC626B" w14:textId="5D439C69"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01B87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8F640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E01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9F51C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1022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15881F" w14:textId="77777777" w:rsidR="004A2FFF" w:rsidRPr="00A2470A" w:rsidRDefault="004A2FFF" w:rsidP="00112DA3">
            <w:pPr>
              <w:pStyle w:val="TAC"/>
              <w:keepNext w:val="0"/>
              <w:keepLines w:val="0"/>
              <w:rPr>
                <w:rFonts w:eastAsia="Yu Mincho"/>
              </w:rPr>
            </w:pPr>
          </w:p>
        </w:tc>
      </w:tr>
      <w:tr w:rsidR="004A2FFF" w:rsidRPr="00A2470A" w14:paraId="6FB5F7F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A517E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793391"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59060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BC2003" w14:textId="7D3E45B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B24E0D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D36CF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A07B15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42B5B9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E660C98" w14:textId="77777777" w:rsidR="004A2FFF" w:rsidRPr="00A2470A" w:rsidRDefault="004A2FFF" w:rsidP="00112DA3">
            <w:pPr>
              <w:pStyle w:val="TAC"/>
              <w:keepNext w:val="0"/>
              <w:keepLines w:val="0"/>
              <w:rPr>
                <w:rFonts w:eastAsia="Yu Mincho"/>
              </w:rPr>
            </w:pPr>
            <w:r w:rsidRPr="00A2470A">
              <w:rPr>
                <w:rFonts w:eastAsia="SimSun"/>
                <w:szCs w:val="18"/>
              </w:rPr>
              <w:t>30</w:t>
            </w:r>
          </w:p>
        </w:tc>
        <w:tc>
          <w:tcPr>
            <w:tcW w:w="305" w:type="pct"/>
          </w:tcPr>
          <w:p w14:paraId="3BFE0167" w14:textId="05D44C8D" w:rsidR="004A2FFF" w:rsidRPr="00A2470A" w:rsidRDefault="004A2FFF" w:rsidP="00112DA3">
            <w:pPr>
              <w:pStyle w:val="TAC"/>
              <w:keepNext w:val="0"/>
              <w:keepLines w:val="0"/>
              <w:rPr>
                <w:rFonts w:eastAsia="SimSun"/>
                <w:szCs w:val="18"/>
              </w:rPr>
            </w:pPr>
            <w:r w:rsidRPr="00A2470A">
              <w:rPr>
                <w:rFonts w:eastAsia="SimSun"/>
              </w:rPr>
              <w:t>35</w:t>
            </w:r>
          </w:p>
        </w:tc>
        <w:tc>
          <w:tcPr>
            <w:tcW w:w="305" w:type="pct"/>
            <w:tcMar>
              <w:left w:w="28" w:type="dxa"/>
              <w:right w:w="28" w:type="dxa"/>
            </w:tcMar>
          </w:tcPr>
          <w:p w14:paraId="1A88B29F"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09394E50" w14:textId="3C897FFC" w:rsidR="004A2FFF" w:rsidRPr="00A2470A" w:rsidRDefault="004A2FFF" w:rsidP="00112DA3">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767E10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51BC5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B368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BE578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3128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DAF356" w14:textId="77777777" w:rsidR="004A2FFF" w:rsidRPr="00A2470A" w:rsidRDefault="004A2FFF" w:rsidP="00112DA3">
            <w:pPr>
              <w:pStyle w:val="TAC"/>
              <w:keepNext w:val="0"/>
              <w:keepLines w:val="0"/>
              <w:rPr>
                <w:rFonts w:eastAsia="Yu Mincho"/>
              </w:rPr>
            </w:pPr>
          </w:p>
        </w:tc>
      </w:tr>
      <w:tr w:rsidR="004A2FFF" w:rsidRPr="00A2470A" w14:paraId="118366AF" w14:textId="77777777" w:rsidTr="00A2470A">
        <w:trPr>
          <w:jc w:val="center"/>
        </w:trPr>
        <w:tc>
          <w:tcPr>
            <w:tcW w:w="304" w:type="pct"/>
            <w:tcBorders>
              <w:bottom w:val="nil"/>
            </w:tcBorders>
            <w:shd w:val="clear" w:color="auto" w:fill="auto"/>
            <w:tcMar>
              <w:left w:w="28" w:type="dxa"/>
              <w:right w:w="28" w:type="dxa"/>
            </w:tcMar>
            <w:vAlign w:val="center"/>
          </w:tcPr>
          <w:p w14:paraId="32F5C041" w14:textId="77777777" w:rsidR="004A2FFF" w:rsidRPr="00A2470A" w:rsidRDefault="004A2FFF" w:rsidP="00112DA3">
            <w:pPr>
              <w:pStyle w:val="TAC"/>
              <w:keepNext w:val="0"/>
              <w:keepLines w:val="0"/>
              <w:rPr>
                <w:rFonts w:eastAsia="Yu Mincho"/>
              </w:rPr>
            </w:pPr>
            <w:r w:rsidRPr="00A2470A">
              <w:rPr>
                <w:rFonts w:eastAsia="Yu Mincho"/>
              </w:rPr>
              <w:t>n26</w:t>
            </w:r>
          </w:p>
        </w:tc>
        <w:tc>
          <w:tcPr>
            <w:tcW w:w="305" w:type="pct"/>
            <w:tcMar>
              <w:left w:w="28" w:type="dxa"/>
              <w:right w:w="28" w:type="dxa"/>
            </w:tcMar>
          </w:tcPr>
          <w:p w14:paraId="18DD4014"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7BCFCB58" w14:textId="51A2E42A"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7AEFF729" w14:textId="58597AFB"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62E9CD1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3E6CD1AE"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6FB4C52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04FBFA7B"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51C4F2A9"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0B9E1D2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4BD14040" w14:textId="77777777" w:rsidR="004A2FFF" w:rsidRPr="00A2470A" w:rsidRDefault="004A2FFF" w:rsidP="00112DA3">
            <w:pPr>
              <w:pStyle w:val="TAC"/>
              <w:keepNext w:val="0"/>
              <w:keepLines w:val="0"/>
              <w:rPr>
                <w:rFonts w:eastAsia="SimSun"/>
              </w:rPr>
            </w:pPr>
          </w:p>
        </w:tc>
        <w:tc>
          <w:tcPr>
            <w:tcW w:w="305" w:type="pct"/>
          </w:tcPr>
          <w:p w14:paraId="359AC459"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0D6B4FC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E0E0D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1E2D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B7594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AE9F64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C98EB2F" w14:textId="77777777" w:rsidR="004A2FFF" w:rsidRPr="00A2470A" w:rsidRDefault="004A2FFF" w:rsidP="00112DA3">
            <w:pPr>
              <w:pStyle w:val="TAC"/>
              <w:keepNext w:val="0"/>
              <w:keepLines w:val="0"/>
              <w:rPr>
                <w:rFonts w:eastAsia="Yu Mincho"/>
              </w:rPr>
            </w:pPr>
          </w:p>
        </w:tc>
      </w:tr>
      <w:tr w:rsidR="004A2FFF" w:rsidRPr="00A2470A" w14:paraId="24CF06A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906FDB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C416EBE"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763A3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542274C" w14:textId="6DB8D8D7" w:rsidR="004A2FFF" w:rsidRPr="00A2470A" w:rsidRDefault="004A2FFF" w:rsidP="00112DA3">
            <w:pPr>
              <w:pStyle w:val="TAC"/>
              <w:keepNext w:val="0"/>
              <w:keepLines w:val="0"/>
              <w:rPr>
                <w:rFonts w:eastAsia="Yu Mincho"/>
              </w:rPr>
            </w:pPr>
          </w:p>
        </w:tc>
        <w:tc>
          <w:tcPr>
            <w:tcW w:w="274" w:type="pct"/>
            <w:tcMar>
              <w:left w:w="28" w:type="dxa"/>
              <w:right w:w="28" w:type="dxa"/>
            </w:tcMar>
          </w:tcPr>
          <w:p w14:paraId="25EA51E6"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9549C61"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2DFFF51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4F69D0D0"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297C9F85"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2D0070A2"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04EDBCFD" w14:textId="77777777" w:rsidR="004A2FFF" w:rsidRPr="00A2470A" w:rsidRDefault="004A2FFF" w:rsidP="00112DA3">
            <w:pPr>
              <w:pStyle w:val="TAC"/>
              <w:keepNext w:val="0"/>
              <w:keepLines w:val="0"/>
              <w:rPr>
                <w:rFonts w:eastAsia="SimSun"/>
              </w:rPr>
            </w:pPr>
          </w:p>
        </w:tc>
        <w:tc>
          <w:tcPr>
            <w:tcW w:w="305" w:type="pct"/>
          </w:tcPr>
          <w:p w14:paraId="2F77E9FD"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26584B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5931B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CD5A4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07687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63FD0E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3E444D" w14:textId="77777777" w:rsidR="004A2FFF" w:rsidRPr="00A2470A" w:rsidRDefault="004A2FFF" w:rsidP="00112DA3">
            <w:pPr>
              <w:pStyle w:val="TAC"/>
              <w:keepNext w:val="0"/>
              <w:keepLines w:val="0"/>
              <w:rPr>
                <w:rFonts w:eastAsia="Yu Mincho"/>
              </w:rPr>
            </w:pPr>
          </w:p>
        </w:tc>
      </w:tr>
      <w:tr w:rsidR="00D74A59" w:rsidRPr="00A2470A" w14:paraId="210AD107" w14:textId="77777777" w:rsidTr="00EE63F6">
        <w:trPr>
          <w:jc w:val="center"/>
        </w:trPr>
        <w:tc>
          <w:tcPr>
            <w:tcW w:w="304" w:type="pct"/>
            <w:tcBorders>
              <w:bottom w:val="nil"/>
            </w:tcBorders>
            <w:shd w:val="clear" w:color="auto" w:fill="auto"/>
            <w:tcMar>
              <w:left w:w="28" w:type="dxa"/>
              <w:right w:w="28" w:type="dxa"/>
            </w:tcMar>
            <w:vAlign w:val="center"/>
            <w:hideMark/>
          </w:tcPr>
          <w:p w14:paraId="353F15DA" w14:textId="041FE909" w:rsidR="00D74A59" w:rsidRPr="00A2470A" w:rsidRDefault="00D74A59" w:rsidP="00D74A59">
            <w:pPr>
              <w:pStyle w:val="TAC"/>
              <w:rPr>
                <w:rFonts w:eastAsia="Yu Mincho"/>
              </w:rPr>
            </w:pPr>
            <w:r>
              <w:rPr>
                <w:rFonts w:eastAsia="Yu Mincho"/>
              </w:rPr>
              <w:t>n28</w:t>
            </w:r>
          </w:p>
        </w:tc>
        <w:tc>
          <w:tcPr>
            <w:tcW w:w="305" w:type="pct"/>
            <w:tcMar>
              <w:left w:w="28" w:type="dxa"/>
              <w:right w:w="28" w:type="dxa"/>
            </w:tcMar>
            <w:vAlign w:val="center"/>
            <w:hideMark/>
          </w:tcPr>
          <w:p w14:paraId="50361639" w14:textId="2AB10072" w:rsidR="00D74A59" w:rsidRPr="00A2470A" w:rsidRDefault="00D74A59" w:rsidP="00D74A59">
            <w:pPr>
              <w:pStyle w:val="TAC"/>
              <w:rPr>
                <w:rFonts w:eastAsia="Yu Mincho"/>
              </w:rPr>
            </w:pPr>
            <w:r>
              <w:rPr>
                <w:rFonts w:eastAsia="Yu Mincho"/>
              </w:rPr>
              <w:t>15</w:t>
            </w:r>
          </w:p>
        </w:tc>
        <w:tc>
          <w:tcPr>
            <w:tcW w:w="244" w:type="pct"/>
          </w:tcPr>
          <w:p w14:paraId="3E5C34CC" w14:textId="14E5AAC4" w:rsidR="00D74A59" w:rsidRPr="00A2470A" w:rsidRDefault="00D74A59" w:rsidP="00D74A59">
            <w:pPr>
              <w:pStyle w:val="TAC"/>
              <w:rPr>
                <w:rFonts w:eastAsia="Yu Mincho"/>
              </w:rPr>
            </w:pPr>
            <w:r>
              <w:rPr>
                <w:rFonts w:eastAsia="Yu Mincho"/>
              </w:rPr>
              <w:t>3</w:t>
            </w:r>
            <w:r>
              <w:rPr>
                <w:rFonts w:eastAsia="Yu Mincho"/>
                <w:vertAlign w:val="superscript"/>
              </w:rPr>
              <w:t>4</w:t>
            </w:r>
          </w:p>
        </w:tc>
        <w:tc>
          <w:tcPr>
            <w:tcW w:w="244" w:type="pct"/>
            <w:tcMar>
              <w:left w:w="28" w:type="dxa"/>
              <w:right w:w="28" w:type="dxa"/>
            </w:tcMar>
            <w:hideMark/>
          </w:tcPr>
          <w:p w14:paraId="45FF743B" w14:textId="0873A068" w:rsidR="00D74A59" w:rsidRPr="00A2470A" w:rsidRDefault="00D74A59" w:rsidP="00D74A59">
            <w:pPr>
              <w:pStyle w:val="TAC"/>
              <w:rPr>
                <w:rFonts w:eastAsia="Yu Mincho"/>
              </w:rPr>
            </w:pPr>
            <w:r>
              <w:rPr>
                <w:rFonts w:eastAsia="Yu Mincho"/>
              </w:rPr>
              <w:t>5</w:t>
            </w:r>
          </w:p>
        </w:tc>
        <w:tc>
          <w:tcPr>
            <w:tcW w:w="274" w:type="pct"/>
            <w:tcMar>
              <w:left w:w="28" w:type="dxa"/>
              <w:right w:w="28" w:type="dxa"/>
            </w:tcMar>
            <w:vAlign w:val="center"/>
            <w:hideMark/>
          </w:tcPr>
          <w:p w14:paraId="741AC802" w14:textId="09356278" w:rsidR="00D74A59" w:rsidRPr="00A2470A" w:rsidRDefault="00D74A59" w:rsidP="00D74A59">
            <w:pPr>
              <w:pStyle w:val="TAC"/>
              <w:rPr>
                <w:rFonts w:eastAsia="Yu Mincho"/>
              </w:rPr>
            </w:pPr>
            <w:r>
              <w:rPr>
                <w:rFonts w:eastAsia="Yu Mincho"/>
              </w:rPr>
              <w:t>10</w:t>
            </w:r>
          </w:p>
        </w:tc>
        <w:tc>
          <w:tcPr>
            <w:tcW w:w="275" w:type="pct"/>
            <w:tcMar>
              <w:left w:w="28" w:type="dxa"/>
              <w:right w:w="28" w:type="dxa"/>
            </w:tcMar>
            <w:vAlign w:val="center"/>
            <w:hideMark/>
          </w:tcPr>
          <w:p w14:paraId="4277E6FE" w14:textId="44E06FCE" w:rsidR="00D74A59" w:rsidRPr="00A2470A" w:rsidRDefault="00D74A59" w:rsidP="00D74A59">
            <w:pPr>
              <w:pStyle w:val="TAC"/>
              <w:rPr>
                <w:rFonts w:eastAsia="Yu Mincho"/>
              </w:rPr>
            </w:pPr>
            <w:r>
              <w:rPr>
                <w:rFonts w:eastAsia="Yu Mincho"/>
              </w:rPr>
              <w:t>15</w:t>
            </w:r>
          </w:p>
        </w:tc>
        <w:tc>
          <w:tcPr>
            <w:tcW w:w="305" w:type="pct"/>
            <w:tcMar>
              <w:left w:w="28" w:type="dxa"/>
              <w:right w:w="28" w:type="dxa"/>
            </w:tcMar>
            <w:vAlign w:val="center"/>
            <w:hideMark/>
          </w:tcPr>
          <w:p w14:paraId="0CE57844" w14:textId="1131BE9D" w:rsidR="00D74A59" w:rsidRPr="00A2470A" w:rsidRDefault="00D74A59" w:rsidP="00D74A59">
            <w:pPr>
              <w:pStyle w:val="TAC"/>
              <w:rPr>
                <w:rFonts w:eastAsia="Yu Mincho"/>
              </w:rPr>
            </w:pPr>
            <w:r>
              <w:rPr>
                <w:rFonts w:eastAsia="Yu Mincho"/>
              </w:rPr>
              <w:t>20</w:t>
            </w:r>
            <w:r>
              <w:rPr>
                <w:rFonts w:eastAsia="Yu Mincho"/>
                <w:vertAlign w:val="superscript"/>
              </w:rPr>
              <w:t>7</w:t>
            </w:r>
          </w:p>
        </w:tc>
        <w:tc>
          <w:tcPr>
            <w:tcW w:w="244" w:type="pct"/>
            <w:tcMar>
              <w:left w:w="28" w:type="dxa"/>
              <w:right w:w="28" w:type="dxa"/>
            </w:tcMar>
            <w:vAlign w:val="center"/>
          </w:tcPr>
          <w:p w14:paraId="5A4381F2" w14:textId="550B5E4F" w:rsidR="00D74A59" w:rsidRPr="00A2470A" w:rsidRDefault="00D74A59" w:rsidP="00D74A59">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4" w:type="pct"/>
            <w:tcMar>
              <w:left w:w="28" w:type="dxa"/>
              <w:right w:w="28" w:type="dxa"/>
            </w:tcMar>
          </w:tcPr>
          <w:p w14:paraId="6ADD186C" w14:textId="6CEA9701" w:rsidR="00D74A59" w:rsidRPr="00A2470A" w:rsidRDefault="00D74A59" w:rsidP="00D74A59">
            <w:pPr>
              <w:pStyle w:val="TAC"/>
              <w:rPr>
                <w:rFonts w:eastAsia="Yu Mincho"/>
              </w:rPr>
            </w:pPr>
            <w:r>
              <w:rPr>
                <w:rFonts w:eastAsia="Yu Mincho"/>
              </w:rPr>
              <w:t>30</w:t>
            </w:r>
            <w:r>
              <w:rPr>
                <w:rFonts w:eastAsia="Yu Mincho"/>
                <w:vertAlign w:val="superscript"/>
              </w:rPr>
              <w:t>7</w:t>
            </w:r>
          </w:p>
        </w:tc>
        <w:tc>
          <w:tcPr>
            <w:tcW w:w="305" w:type="pct"/>
          </w:tcPr>
          <w:p w14:paraId="3EFEDC93" w14:textId="77777777" w:rsidR="00D74A59" w:rsidRPr="00A2470A" w:rsidRDefault="00D74A59" w:rsidP="00D74A59">
            <w:pPr>
              <w:pStyle w:val="TAC"/>
              <w:rPr>
                <w:rFonts w:eastAsia="Yu Mincho"/>
              </w:rPr>
            </w:pPr>
          </w:p>
        </w:tc>
        <w:tc>
          <w:tcPr>
            <w:tcW w:w="305" w:type="pct"/>
            <w:tcMar>
              <w:left w:w="28" w:type="dxa"/>
              <w:right w:w="28" w:type="dxa"/>
            </w:tcMar>
          </w:tcPr>
          <w:p w14:paraId="5260B843" w14:textId="7EAFF86C" w:rsidR="00D74A59" w:rsidRPr="00A2470A" w:rsidRDefault="00D74A59" w:rsidP="00D74A59">
            <w:pPr>
              <w:pStyle w:val="TAC"/>
              <w:rPr>
                <w:rFonts w:eastAsia="Yu Mincho"/>
              </w:rPr>
            </w:pPr>
            <w:r>
              <w:rPr>
                <w:lang w:eastAsia="zh-CN"/>
              </w:rPr>
              <w:t>40</w:t>
            </w:r>
            <w:r>
              <w:rPr>
                <w:vertAlign w:val="superscript"/>
                <w:lang w:eastAsia="zh-CN"/>
              </w:rPr>
              <w:t>4,7</w:t>
            </w:r>
          </w:p>
        </w:tc>
        <w:tc>
          <w:tcPr>
            <w:tcW w:w="305" w:type="pct"/>
          </w:tcPr>
          <w:p w14:paraId="6389B968" w14:textId="77777777" w:rsidR="00D74A59" w:rsidRPr="00A2470A" w:rsidRDefault="00D74A59" w:rsidP="00D74A59">
            <w:pPr>
              <w:pStyle w:val="TAC"/>
              <w:rPr>
                <w:rFonts w:eastAsia="Yu Mincho"/>
              </w:rPr>
            </w:pPr>
          </w:p>
        </w:tc>
        <w:tc>
          <w:tcPr>
            <w:tcW w:w="305" w:type="pct"/>
            <w:tcMar>
              <w:left w:w="28" w:type="dxa"/>
              <w:right w:w="28" w:type="dxa"/>
            </w:tcMar>
            <w:vAlign w:val="center"/>
          </w:tcPr>
          <w:p w14:paraId="359AA72B"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090BF50A" w14:textId="77777777" w:rsidR="00D74A59" w:rsidRPr="00A2470A" w:rsidRDefault="00D74A59" w:rsidP="00D74A59">
            <w:pPr>
              <w:pStyle w:val="TAC"/>
              <w:rPr>
                <w:rFonts w:eastAsia="Yu Mincho"/>
              </w:rPr>
            </w:pPr>
          </w:p>
        </w:tc>
        <w:tc>
          <w:tcPr>
            <w:tcW w:w="305" w:type="pct"/>
            <w:tcMar>
              <w:left w:w="28" w:type="dxa"/>
              <w:right w:w="28" w:type="dxa"/>
            </w:tcMar>
          </w:tcPr>
          <w:p w14:paraId="2AC440FF"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45FE519A" w14:textId="77777777" w:rsidR="00D74A59" w:rsidRPr="00A2470A" w:rsidRDefault="00D74A59" w:rsidP="00D74A59">
            <w:pPr>
              <w:pStyle w:val="TAC"/>
              <w:rPr>
                <w:rFonts w:eastAsia="Yu Mincho"/>
              </w:rPr>
            </w:pPr>
          </w:p>
        </w:tc>
        <w:tc>
          <w:tcPr>
            <w:tcW w:w="270" w:type="pct"/>
            <w:tcMar>
              <w:left w:w="28" w:type="dxa"/>
              <w:right w:w="28" w:type="dxa"/>
            </w:tcMar>
          </w:tcPr>
          <w:p w14:paraId="488D480D" w14:textId="77777777" w:rsidR="00D74A59" w:rsidRPr="00A2470A" w:rsidRDefault="00D74A59" w:rsidP="00D74A59">
            <w:pPr>
              <w:pStyle w:val="TAC"/>
              <w:rPr>
                <w:rFonts w:eastAsia="Yu Mincho"/>
              </w:rPr>
            </w:pPr>
          </w:p>
        </w:tc>
        <w:tc>
          <w:tcPr>
            <w:tcW w:w="278" w:type="pct"/>
            <w:tcMar>
              <w:left w:w="28" w:type="dxa"/>
              <w:right w:w="28" w:type="dxa"/>
            </w:tcMar>
            <w:vAlign w:val="center"/>
          </w:tcPr>
          <w:p w14:paraId="6F120305" w14:textId="77777777" w:rsidR="00D74A59" w:rsidRPr="00A2470A" w:rsidRDefault="00D74A59" w:rsidP="00D74A59">
            <w:pPr>
              <w:pStyle w:val="TAC"/>
              <w:rPr>
                <w:rFonts w:eastAsia="Yu Mincho"/>
              </w:rPr>
            </w:pPr>
          </w:p>
        </w:tc>
      </w:tr>
      <w:tr w:rsidR="00D74A59" w:rsidRPr="00A2470A" w14:paraId="4357BA5E" w14:textId="77777777" w:rsidTr="00EE63F6">
        <w:trPr>
          <w:jc w:val="center"/>
        </w:trPr>
        <w:tc>
          <w:tcPr>
            <w:tcW w:w="304" w:type="pct"/>
            <w:tcBorders>
              <w:top w:val="nil"/>
              <w:bottom w:val="nil"/>
            </w:tcBorders>
            <w:shd w:val="clear" w:color="auto" w:fill="auto"/>
            <w:tcMar>
              <w:left w:w="28" w:type="dxa"/>
              <w:right w:w="28" w:type="dxa"/>
            </w:tcMar>
            <w:vAlign w:val="center"/>
            <w:hideMark/>
          </w:tcPr>
          <w:p w14:paraId="3701B6E9" w14:textId="77777777" w:rsidR="00D74A59" w:rsidRPr="00A2470A" w:rsidRDefault="00D74A59" w:rsidP="00D74A59">
            <w:pPr>
              <w:pStyle w:val="TAC"/>
              <w:rPr>
                <w:rFonts w:eastAsia="Yu Mincho"/>
              </w:rPr>
            </w:pPr>
          </w:p>
        </w:tc>
        <w:tc>
          <w:tcPr>
            <w:tcW w:w="305" w:type="pct"/>
            <w:tcMar>
              <w:left w:w="28" w:type="dxa"/>
              <w:right w:w="28" w:type="dxa"/>
            </w:tcMar>
            <w:vAlign w:val="center"/>
            <w:hideMark/>
          </w:tcPr>
          <w:p w14:paraId="57D2D96B" w14:textId="31D13E02" w:rsidR="00D74A59" w:rsidRPr="00A2470A" w:rsidRDefault="00D74A59" w:rsidP="00D74A59">
            <w:pPr>
              <w:pStyle w:val="TAC"/>
              <w:rPr>
                <w:rFonts w:eastAsia="Yu Mincho"/>
              </w:rPr>
            </w:pPr>
            <w:r>
              <w:rPr>
                <w:rFonts w:eastAsia="Yu Mincho"/>
              </w:rPr>
              <w:t>30</w:t>
            </w:r>
          </w:p>
        </w:tc>
        <w:tc>
          <w:tcPr>
            <w:tcW w:w="244" w:type="pct"/>
          </w:tcPr>
          <w:p w14:paraId="4000F631" w14:textId="77777777" w:rsidR="00D74A59" w:rsidRPr="00A2470A" w:rsidRDefault="00D74A59" w:rsidP="00D74A59">
            <w:pPr>
              <w:pStyle w:val="TAC"/>
              <w:rPr>
                <w:rFonts w:eastAsia="Yu Mincho"/>
              </w:rPr>
            </w:pPr>
          </w:p>
        </w:tc>
        <w:tc>
          <w:tcPr>
            <w:tcW w:w="244" w:type="pct"/>
            <w:tcMar>
              <w:left w:w="28" w:type="dxa"/>
              <w:right w:w="28" w:type="dxa"/>
            </w:tcMar>
          </w:tcPr>
          <w:p w14:paraId="4EEBB05E" w14:textId="72624BC0" w:rsidR="00D74A59" w:rsidRPr="00A2470A" w:rsidRDefault="00D74A59" w:rsidP="00D74A59">
            <w:pPr>
              <w:pStyle w:val="TAC"/>
              <w:rPr>
                <w:rFonts w:eastAsia="Yu Mincho"/>
              </w:rPr>
            </w:pPr>
          </w:p>
        </w:tc>
        <w:tc>
          <w:tcPr>
            <w:tcW w:w="274" w:type="pct"/>
            <w:tcMar>
              <w:left w:w="28" w:type="dxa"/>
              <w:right w:w="28" w:type="dxa"/>
            </w:tcMar>
            <w:hideMark/>
          </w:tcPr>
          <w:p w14:paraId="42D9DF77" w14:textId="3A330427" w:rsidR="00D74A59" w:rsidRPr="00A2470A" w:rsidRDefault="00D74A59" w:rsidP="00D74A59">
            <w:pPr>
              <w:pStyle w:val="TAC"/>
              <w:rPr>
                <w:rFonts w:eastAsia="Yu Mincho"/>
              </w:rPr>
            </w:pPr>
            <w:r>
              <w:rPr>
                <w:rFonts w:eastAsia="Yu Mincho"/>
              </w:rPr>
              <w:t>10</w:t>
            </w:r>
          </w:p>
        </w:tc>
        <w:tc>
          <w:tcPr>
            <w:tcW w:w="275" w:type="pct"/>
            <w:tcMar>
              <w:left w:w="28" w:type="dxa"/>
              <w:right w:w="28" w:type="dxa"/>
            </w:tcMar>
            <w:vAlign w:val="center"/>
            <w:hideMark/>
          </w:tcPr>
          <w:p w14:paraId="3B5E9F7D" w14:textId="0FC186D7" w:rsidR="00D74A59" w:rsidRPr="00A2470A" w:rsidRDefault="00D74A59" w:rsidP="00D74A59">
            <w:pPr>
              <w:pStyle w:val="TAC"/>
              <w:rPr>
                <w:rFonts w:eastAsia="Yu Mincho"/>
              </w:rPr>
            </w:pPr>
            <w:r>
              <w:rPr>
                <w:rFonts w:eastAsia="Yu Mincho"/>
              </w:rPr>
              <w:t>15</w:t>
            </w:r>
          </w:p>
        </w:tc>
        <w:tc>
          <w:tcPr>
            <w:tcW w:w="305" w:type="pct"/>
            <w:tcMar>
              <w:left w:w="28" w:type="dxa"/>
              <w:right w:w="28" w:type="dxa"/>
            </w:tcMar>
            <w:vAlign w:val="center"/>
            <w:hideMark/>
          </w:tcPr>
          <w:p w14:paraId="38194E49" w14:textId="6056025B" w:rsidR="00D74A59" w:rsidRPr="00A2470A" w:rsidRDefault="00D74A59" w:rsidP="00D74A59">
            <w:pPr>
              <w:pStyle w:val="TAC"/>
              <w:rPr>
                <w:rFonts w:eastAsia="Yu Mincho"/>
              </w:rPr>
            </w:pPr>
            <w:r>
              <w:rPr>
                <w:rFonts w:eastAsia="Yu Mincho"/>
              </w:rPr>
              <w:t>20</w:t>
            </w:r>
            <w:r>
              <w:rPr>
                <w:rFonts w:eastAsia="Yu Mincho"/>
                <w:vertAlign w:val="superscript"/>
              </w:rPr>
              <w:t>7</w:t>
            </w:r>
          </w:p>
        </w:tc>
        <w:tc>
          <w:tcPr>
            <w:tcW w:w="244" w:type="pct"/>
            <w:tcMar>
              <w:left w:w="28" w:type="dxa"/>
              <w:right w:w="28" w:type="dxa"/>
            </w:tcMar>
            <w:vAlign w:val="center"/>
          </w:tcPr>
          <w:p w14:paraId="3DDD121F" w14:textId="0728D9D6" w:rsidR="00D74A59" w:rsidRPr="00A2470A" w:rsidRDefault="00D74A59" w:rsidP="00D74A59">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4" w:type="pct"/>
            <w:tcMar>
              <w:left w:w="28" w:type="dxa"/>
              <w:right w:w="28" w:type="dxa"/>
            </w:tcMar>
          </w:tcPr>
          <w:p w14:paraId="650D13AA" w14:textId="4F7EF543" w:rsidR="00D74A59" w:rsidRPr="00A2470A" w:rsidRDefault="00D74A59" w:rsidP="00D74A59">
            <w:pPr>
              <w:pStyle w:val="TAC"/>
              <w:rPr>
                <w:rFonts w:eastAsia="Yu Mincho"/>
              </w:rPr>
            </w:pPr>
            <w:r>
              <w:rPr>
                <w:rFonts w:eastAsia="Yu Mincho"/>
              </w:rPr>
              <w:t>30</w:t>
            </w:r>
            <w:r>
              <w:rPr>
                <w:rFonts w:eastAsia="Yu Mincho"/>
                <w:vertAlign w:val="superscript"/>
              </w:rPr>
              <w:t>7</w:t>
            </w:r>
          </w:p>
        </w:tc>
        <w:tc>
          <w:tcPr>
            <w:tcW w:w="305" w:type="pct"/>
          </w:tcPr>
          <w:p w14:paraId="41B849E2" w14:textId="77777777" w:rsidR="00D74A59" w:rsidRPr="00A2470A" w:rsidRDefault="00D74A59" w:rsidP="00D74A59">
            <w:pPr>
              <w:pStyle w:val="TAC"/>
              <w:rPr>
                <w:rFonts w:eastAsia="Yu Mincho"/>
              </w:rPr>
            </w:pPr>
          </w:p>
        </w:tc>
        <w:tc>
          <w:tcPr>
            <w:tcW w:w="305" w:type="pct"/>
            <w:tcMar>
              <w:left w:w="28" w:type="dxa"/>
              <w:right w:w="28" w:type="dxa"/>
            </w:tcMar>
          </w:tcPr>
          <w:p w14:paraId="55F736DF" w14:textId="5493F4FD" w:rsidR="00D74A59" w:rsidRPr="00A2470A" w:rsidRDefault="00D74A59" w:rsidP="00D74A59">
            <w:pPr>
              <w:pStyle w:val="TAC"/>
              <w:rPr>
                <w:rFonts w:eastAsia="Yu Mincho"/>
              </w:rPr>
            </w:pPr>
            <w:r>
              <w:rPr>
                <w:lang w:eastAsia="zh-CN"/>
              </w:rPr>
              <w:t>40</w:t>
            </w:r>
            <w:r>
              <w:rPr>
                <w:vertAlign w:val="superscript"/>
                <w:lang w:eastAsia="zh-CN"/>
              </w:rPr>
              <w:t>4,7</w:t>
            </w:r>
          </w:p>
        </w:tc>
        <w:tc>
          <w:tcPr>
            <w:tcW w:w="305" w:type="pct"/>
          </w:tcPr>
          <w:p w14:paraId="0800E5B4" w14:textId="77777777" w:rsidR="00D74A59" w:rsidRPr="00A2470A" w:rsidRDefault="00D74A59" w:rsidP="00D74A59">
            <w:pPr>
              <w:pStyle w:val="TAC"/>
              <w:rPr>
                <w:rFonts w:eastAsia="Yu Mincho"/>
              </w:rPr>
            </w:pPr>
          </w:p>
        </w:tc>
        <w:tc>
          <w:tcPr>
            <w:tcW w:w="305" w:type="pct"/>
            <w:tcMar>
              <w:left w:w="28" w:type="dxa"/>
              <w:right w:w="28" w:type="dxa"/>
            </w:tcMar>
            <w:vAlign w:val="center"/>
          </w:tcPr>
          <w:p w14:paraId="2578D1F4"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271B53E3" w14:textId="77777777" w:rsidR="00D74A59" w:rsidRPr="00A2470A" w:rsidRDefault="00D74A59" w:rsidP="00D74A59">
            <w:pPr>
              <w:pStyle w:val="TAC"/>
              <w:rPr>
                <w:rFonts w:eastAsia="Yu Mincho"/>
              </w:rPr>
            </w:pPr>
          </w:p>
        </w:tc>
        <w:tc>
          <w:tcPr>
            <w:tcW w:w="305" w:type="pct"/>
            <w:tcMar>
              <w:left w:w="28" w:type="dxa"/>
              <w:right w:w="28" w:type="dxa"/>
            </w:tcMar>
          </w:tcPr>
          <w:p w14:paraId="5E6DE190"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387330B2" w14:textId="77777777" w:rsidR="00D74A59" w:rsidRPr="00A2470A" w:rsidRDefault="00D74A59" w:rsidP="00D74A59">
            <w:pPr>
              <w:pStyle w:val="TAC"/>
              <w:rPr>
                <w:rFonts w:eastAsia="Yu Mincho"/>
              </w:rPr>
            </w:pPr>
          </w:p>
        </w:tc>
        <w:tc>
          <w:tcPr>
            <w:tcW w:w="270" w:type="pct"/>
            <w:tcMar>
              <w:left w:w="28" w:type="dxa"/>
              <w:right w:w="28" w:type="dxa"/>
            </w:tcMar>
          </w:tcPr>
          <w:p w14:paraId="361FFF45" w14:textId="77777777" w:rsidR="00D74A59" w:rsidRPr="00A2470A" w:rsidRDefault="00D74A59" w:rsidP="00D74A59">
            <w:pPr>
              <w:pStyle w:val="TAC"/>
              <w:rPr>
                <w:rFonts w:eastAsia="Yu Mincho"/>
              </w:rPr>
            </w:pPr>
          </w:p>
        </w:tc>
        <w:tc>
          <w:tcPr>
            <w:tcW w:w="278" w:type="pct"/>
            <w:tcMar>
              <w:left w:w="28" w:type="dxa"/>
              <w:right w:w="28" w:type="dxa"/>
            </w:tcMar>
            <w:vAlign w:val="center"/>
          </w:tcPr>
          <w:p w14:paraId="0490D568" w14:textId="77777777" w:rsidR="00D74A59" w:rsidRPr="00A2470A" w:rsidRDefault="00D74A59" w:rsidP="00D74A59">
            <w:pPr>
              <w:pStyle w:val="TAC"/>
              <w:rPr>
                <w:rFonts w:eastAsia="Yu Mincho"/>
              </w:rPr>
            </w:pPr>
          </w:p>
        </w:tc>
      </w:tr>
      <w:tr w:rsidR="00D74A59" w:rsidRPr="00A2470A" w14:paraId="38C67E1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7957BD9" w14:textId="77777777" w:rsidR="00D74A59" w:rsidRPr="00A2470A" w:rsidRDefault="00D74A59" w:rsidP="00D74A59">
            <w:pPr>
              <w:pStyle w:val="TAC"/>
              <w:rPr>
                <w:rFonts w:eastAsia="Yu Mincho"/>
              </w:rPr>
            </w:pPr>
          </w:p>
        </w:tc>
        <w:tc>
          <w:tcPr>
            <w:tcW w:w="305" w:type="pct"/>
            <w:tcMar>
              <w:left w:w="28" w:type="dxa"/>
              <w:right w:w="28" w:type="dxa"/>
            </w:tcMar>
            <w:vAlign w:val="center"/>
            <w:hideMark/>
          </w:tcPr>
          <w:p w14:paraId="5CBCE32F" w14:textId="3581BAEC" w:rsidR="00D74A59" w:rsidRPr="00A2470A" w:rsidRDefault="00D74A59" w:rsidP="00D74A59">
            <w:pPr>
              <w:pStyle w:val="TAC"/>
              <w:rPr>
                <w:rFonts w:eastAsia="Yu Mincho"/>
              </w:rPr>
            </w:pPr>
            <w:r>
              <w:rPr>
                <w:rFonts w:eastAsia="Yu Mincho"/>
              </w:rPr>
              <w:t>60</w:t>
            </w:r>
          </w:p>
        </w:tc>
        <w:tc>
          <w:tcPr>
            <w:tcW w:w="244" w:type="pct"/>
          </w:tcPr>
          <w:p w14:paraId="712BD7BB" w14:textId="77777777" w:rsidR="00D74A59" w:rsidRPr="00A2470A" w:rsidRDefault="00D74A59" w:rsidP="00D74A59">
            <w:pPr>
              <w:pStyle w:val="TAC"/>
              <w:rPr>
                <w:rFonts w:eastAsia="Yu Mincho"/>
              </w:rPr>
            </w:pPr>
          </w:p>
        </w:tc>
        <w:tc>
          <w:tcPr>
            <w:tcW w:w="244" w:type="pct"/>
            <w:tcMar>
              <w:left w:w="28" w:type="dxa"/>
              <w:right w:w="28" w:type="dxa"/>
            </w:tcMar>
          </w:tcPr>
          <w:p w14:paraId="55647A7C" w14:textId="7FF18FF0" w:rsidR="00D74A59" w:rsidRPr="00A2470A" w:rsidRDefault="00D74A59" w:rsidP="00D74A59">
            <w:pPr>
              <w:pStyle w:val="TAC"/>
              <w:rPr>
                <w:rFonts w:eastAsia="Yu Mincho"/>
              </w:rPr>
            </w:pPr>
          </w:p>
        </w:tc>
        <w:tc>
          <w:tcPr>
            <w:tcW w:w="274" w:type="pct"/>
            <w:tcMar>
              <w:left w:w="28" w:type="dxa"/>
              <w:right w:w="28" w:type="dxa"/>
            </w:tcMar>
            <w:vAlign w:val="center"/>
          </w:tcPr>
          <w:p w14:paraId="0ABBBCEB" w14:textId="77777777" w:rsidR="00D74A59" w:rsidRPr="00A2470A" w:rsidRDefault="00D74A59" w:rsidP="00D74A59">
            <w:pPr>
              <w:pStyle w:val="TAC"/>
              <w:rPr>
                <w:rFonts w:eastAsia="Yu Mincho"/>
              </w:rPr>
            </w:pPr>
          </w:p>
        </w:tc>
        <w:tc>
          <w:tcPr>
            <w:tcW w:w="275" w:type="pct"/>
            <w:tcMar>
              <w:left w:w="28" w:type="dxa"/>
              <w:right w:w="28" w:type="dxa"/>
            </w:tcMar>
            <w:vAlign w:val="center"/>
          </w:tcPr>
          <w:p w14:paraId="5F4B3CFD" w14:textId="77777777" w:rsidR="00D74A59" w:rsidRPr="00A2470A" w:rsidRDefault="00D74A59" w:rsidP="00D74A59">
            <w:pPr>
              <w:pStyle w:val="TAC"/>
              <w:rPr>
                <w:rFonts w:eastAsia="Yu Mincho"/>
              </w:rPr>
            </w:pPr>
          </w:p>
        </w:tc>
        <w:tc>
          <w:tcPr>
            <w:tcW w:w="305" w:type="pct"/>
            <w:tcMar>
              <w:left w:w="28" w:type="dxa"/>
              <w:right w:w="28" w:type="dxa"/>
            </w:tcMar>
            <w:vAlign w:val="center"/>
          </w:tcPr>
          <w:p w14:paraId="646FA9E6"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2AD5BD4A" w14:textId="77777777" w:rsidR="00D74A59" w:rsidRPr="00A2470A" w:rsidRDefault="00D74A59" w:rsidP="00D74A59">
            <w:pPr>
              <w:pStyle w:val="TAC"/>
              <w:rPr>
                <w:rFonts w:eastAsia="Yu Mincho"/>
              </w:rPr>
            </w:pPr>
          </w:p>
        </w:tc>
        <w:tc>
          <w:tcPr>
            <w:tcW w:w="244" w:type="pct"/>
            <w:tcMar>
              <w:left w:w="28" w:type="dxa"/>
              <w:right w:w="28" w:type="dxa"/>
            </w:tcMar>
          </w:tcPr>
          <w:p w14:paraId="64CB8677" w14:textId="77777777" w:rsidR="00D74A59" w:rsidRPr="00A2470A" w:rsidRDefault="00D74A59" w:rsidP="00D74A59">
            <w:pPr>
              <w:pStyle w:val="TAC"/>
              <w:rPr>
                <w:rFonts w:eastAsia="Yu Mincho"/>
              </w:rPr>
            </w:pPr>
          </w:p>
        </w:tc>
        <w:tc>
          <w:tcPr>
            <w:tcW w:w="305" w:type="pct"/>
          </w:tcPr>
          <w:p w14:paraId="6EF2611D" w14:textId="77777777" w:rsidR="00D74A59" w:rsidRPr="00A2470A" w:rsidRDefault="00D74A59" w:rsidP="00D74A59">
            <w:pPr>
              <w:pStyle w:val="TAC"/>
              <w:rPr>
                <w:rFonts w:eastAsia="Yu Mincho"/>
              </w:rPr>
            </w:pPr>
          </w:p>
        </w:tc>
        <w:tc>
          <w:tcPr>
            <w:tcW w:w="305" w:type="pct"/>
            <w:tcMar>
              <w:left w:w="28" w:type="dxa"/>
              <w:right w:w="28" w:type="dxa"/>
            </w:tcMar>
            <w:vAlign w:val="center"/>
          </w:tcPr>
          <w:p w14:paraId="6384863A" w14:textId="77777777" w:rsidR="00D74A59" w:rsidRPr="00A2470A" w:rsidRDefault="00D74A59" w:rsidP="00D74A59">
            <w:pPr>
              <w:pStyle w:val="TAC"/>
              <w:rPr>
                <w:rFonts w:eastAsia="Yu Mincho"/>
              </w:rPr>
            </w:pPr>
          </w:p>
        </w:tc>
        <w:tc>
          <w:tcPr>
            <w:tcW w:w="305" w:type="pct"/>
          </w:tcPr>
          <w:p w14:paraId="6E1E401A" w14:textId="77777777" w:rsidR="00D74A59" w:rsidRPr="00A2470A" w:rsidRDefault="00D74A59" w:rsidP="00D74A59">
            <w:pPr>
              <w:pStyle w:val="TAC"/>
              <w:rPr>
                <w:rFonts w:eastAsia="Yu Mincho"/>
              </w:rPr>
            </w:pPr>
          </w:p>
        </w:tc>
        <w:tc>
          <w:tcPr>
            <w:tcW w:w="305" w:type="pct"/>
            <w:tcMar>
              <w:left w:w="28" w:type="dxa"/>
              <w:right w:w="28" w:type="dxa"/>
            </w:tcMar>
            <w:vAlign w:val="center"/>
          </w:tcPr>
          <w:p w14:paraId="198E07E7"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78D1F677" w14:textId="77777777" w:rsidR="00D74A59" w:rsidRPr="00A2470A" w:rsidRDefault="00D74A59" w:rsidP="00D74A59">
            <w:pPr>
              <w:pStyle w:val="TAC"/>
              <w:rPr>
                <w:rFonts w:eastAsia="Yu Mincho"/>
              </w:rPr>
            </w:pPr>
          </w:p>
        </w:tc>
        <w:tc>
          <w:tcPr>
            <w:tcW w:w="305" w:type="pct"/>
            <w:tcMar>
              <w:left w:w="28" w:type="dxa"/>
              <w:right w:w="28" w:type="dxa"/>
            </w:tcMar>
          </w:tcPr>
          <w:p w14:paraId="29E9335C"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72641B46" w14:textId="77777777" w:rsidR="00D74A59" w:rsidRPr="00A2470A" w:rsidRDefault="00D74A59" w:rsidP="00D74A59">
            <w:pPr>
              <w:pStyle w:val="TAC"/>
              <w:rPr>
                <w:rFonts w:eastAsia="Yu Mincho"/>
              </w:rPr>
            </w:pPr>
          </w:p>
        </w:tc>
        <w:tc>
          <w:tcPr>
            <w:tcW w:w="270" w:type="pct"/>
            <w:tcMar>
              <w:left w:w="28" w:type="dxa"/>
              <w:right w:w="28" w:type="dxa"/>
            </w:tcMar>
          </w:tcPr>
          <w:p w14:paraId="057737E1" w14:textId="77777777" w:rsidR="00D74A59" w:rsidRPr="00A2470A" w:rsidRDefault="00D74A59" w:rsidP="00D74A59">
            <w:pPr>
              <w:pStyle w:val="TAC"/>
              <w:rPr>
                <w:rFonts w:eastAsia="Yu Mincho"/>
              </w:rPr>
            </w:pPr>
          </w:p>
        </w:tc>
        <w:tc>
          <w:tcPr>
            <w:tcW w:w="278" w:type="pct"/>
            <w:tcMar>
              <w:left w:w="28" w:type="dxa"/>
              <w:right w:w="28" w:type="dxa"/>
            </w:tcMar>
            <w:vAlign w:val="center"/>
          </w:tcPr>
          <w:p w14:paraId="49A7787F" w14:textId="77777777" w:rsidR="00D74A59" w:rsidRPr="00A2470A" w:rsidRDefault="00D74A59" w:rsidP="00D74A59">
            <w:pPr>
              <w:pStyle w:val="TAC"/>
              <w:rPr>
                <w:rFonts w:eastAsia="Yu Mincho"/>
              </w:rPr>
            </w:pPr>
          </w:p>
        </w:tc>
      </w:tr>
      <w:tr w:rsidR="004A2FFF" w:rsidRPr="00A2470A" w14:paraId="13E51082" w14:textId="77777777" w:rsidTr="00A2470A">
        <w:trPr>
          <w:jc w:val="center"/>
        </w:trPr>
        <w:tc>
          <w:tcPr>
            <w:tcW w:w="304" w:type="pct"/>
            <w:tcBorders>
              <w:bottom w:val="nil"/>
            </w:tcBorders>
            <w:shd w:val="clear" w:color="auto" w:fill="auto"/>
            <w:tcMar>
              <w:left w:w="28" w:type="dxa"/>
              <w:right w:w="28" w:type="dxa"/>
            </w:tcMar>
            <w:vAlign w:val="center"/>
          </w:tcPr>
          <w:p w14:paraId="31E05661" w14:textId="77777777" w:rsidR="004A2FFF" w:rsidRPr="00A2470A" w:rsidRDefault="004A2FFF" w:rsidP="00112DA3">
            <w:pPr>
              <w:pStyle w:val="TAC"/>
              <w:keepNext w:val="0"/>
              <w:keepLines w:val="0"/>
              <w:rPr>
                <w:rFonts w:eastAsia="Yu Mincho"/>
              </w:rPr>
            </w:pPr>
            <w:r w:rsidRPr="00A2470A">
              <w:rPr>
                <w:rFonts w:eastAsia="Yu Mincho"/>
              </w:rPr>
              <w:t>n29</w:t>
            </w:r>
          </w:p>
        </w:tc>
        <w:tc>
          <w:tcPr>
            <w:tcW w:w="305" w:type="pct"/>
            <w:tcMar>
              <w:left w:w="28" w:type="dxa"/>
              <w:right w:w="28" w:type="dxa"/>
            </w:tcMar>
          </w:tcPr>
          <w:p w14:paraId="065EA42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F802A6F"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CC28A2" w14:textId="3A00105A"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E3FBF17"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1E92D9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AD19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CA2F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6D3D4" w14:textId="77777777" w:rsidR="004A2FFF" w:rsidRPr="00A2470A" w:rsidRDefault="004A2FFF" w:rsidP="00112DA3">
            <w:pPr>
              <w:pStyle w:val="TAC"/>
              <w:keepNext w:val="0"/>
              <w:keepLines w:val="0"/>
              <w:rPr>
                <w:rFonts w:eastAsia="Yu Mincho"/>
              </w:rPr>
            </w:pPr>
          </w:p>
        </w:tc>
        <w:tc>
          <w:tcPr>
            <w:tcW w:w="305" w:type="pct"/>
          </w:tcPr>
          <w:p w14:paraId="677957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2B9545" w14:textId="77777777" w:rsidR="004A2FFF" w:rsidRPr="00A2470A" w:rsidRDefault="004A2FFF" w:rsidP="00112DA3">
            <w:pPr>
              <w:pStyle w:val="TAC"/>
              <w:keepNext w:val="0"/>
              <w:keepLines w:val="0"/>
              <w:rPr>
                <w:rFonts w:eastAsia="Yu Mincho"/>
              </w:rPr>
            </w:pPr>
          </w:p>
        </w:tc>
        <w:tc>
          <w:tcPr>
            <w:tcW w:w="305" w:type="pct"/>
          </w:tcPr>
          <w:p w14:paraId="640A3A7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714B6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67AC4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4805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0E329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DB85B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8A978F" w14:textId="77777777" w:rsidR="004A2FFF" w:rsidRPr="00A2470A" w:rsidRDefault="004A2FFF" w:rsidP="00112DA3">
            <w:pPr>
              <w:pStyle w:val="TAC"/>
              <w:keepNext w:val="0"/>
              <w:keepLines w:val="0"/>
              <w:rPr>
                <w:rFonts w:eastAsia="Yu Mincho"/>
              </w:rPr>
            </w:pPr>
          </w:p>
        </w:tc>
      </w:tr>
      <w:tr w:rsidR="004A2FFF" w:rsidRPr="00A2470A" w14:paraId="2F32A4C1" w14:textId="77777777" w:rsidTr="00A2470A">
        <w:trPr>
          <w:jc w:val="center"/>
        </w:trPr>
        <w:tc>
          <w:tcPr>
            <w:tcW w:w="304" w:type="pct"/>
            <w:tcBorders>
              <w:top w:val="nil"/>
              <w:bottom w:val="nil"/>
            </w:tcBorders>
            <w:shd w:val="clear" w:color="auto" w:fill="auto"/>
            <w:tcMar>
              <w:left w:w="28" w:type="dxa"/>
              <w:right w:w="28" w:type="dxa"/>
            </w:tcMar>
            <w:vAlign w:val="center"/>
          </w:tcPr>
          <w:p w14:paraId="55B7109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0512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116A75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964812" w14:textId="62E8A0B7" w:rsidR="004A2FFF" w:rsidRPr="00A2470A" w:rsidRDefault="004A2FFF" w:rsidP="00112DA3">
            <w:pPr>
              <w:pStyle w:val="TAC"/>
              <w:keepNext w:val="0"/>
              <w:keepLines w:val="0"/>
              <w:rPr>
                <w:rFonts w:eastAsia="Yu Mincho"/>
              </w:rPr>
            </w:pPr>
          </w:p>
        </w:tc>
        <w:tc>
          <w:tcPr>
            <w:tcW w:w="274" w:type="pct"/>
            <w:tcMar>
              <w:left w:w="28" w:type="dxa"/>
              <w:right w:w="28" w:type="dxa"/>
            </w:tcMar>
          </w:tcPr>
          <w:p w14:paraId="6C57B59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7BDDBC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4A268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8D4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BEC271" w14:textId="77777777" w:rsidR="004A2FFF" w:rsidRPr="00A2470A" w:rsidRDefault="004A2FFF" w:rsidP="00112DA3">
            <w:pPr>
              <w:pStyle w:val="TAC"/>
              <w:keepNext w:val="0"/>
              <w:keepLines w:val="0"/>
              <w:rPr>
                <w:rFonts w:eastAsia="Yu Mincho"/>
              </w:rPr>
            </w:pPr>
          </w:p>
        </w:tc>
        <w:tc>
          <w:tcPr>
            <w:tcW w:w="305" w:type="pct"/>
          </w:tcPr>
          <w:p w14:paraId="493667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17735" w14:textId="77777777" w:rsidR="004A2FFF" w:rsidRPr="00A2470A" w:rsidRDefault="004A2FFF" w:rsidP="00112DA3">
            <w:pPr>
              <w:pStyle w:val="TAC"/>
              <w:keepNext w:val="0"/>
              <w:keepLines w:val="0"/>
              <w:rPr>
                <w:rFonts w:eastAsia="Yu Mincho"/>
              </w:rPr>
            </w:pPr>
          </w:p>
        </w:tc>
        <w:tc>
          <w:tcPr>
            <w:tcW w:w="305" w:type="pct"/>
          </w:tcPr>
          <w:p w14:paraId="4FB6F4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C297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3331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C39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0ADF1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1DC29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BEBBAD" w14:textId="77777777" w:rsidR="004A2FFF" w:rsidRPr="00A2470A" w:rsidRDefault="004A2FFF" w:rsidP="00112DA3">
            <w:pPr>
              <w:pStyle w:val="TAC"/>
              <w:keepNext w:val="0"/>
              <w:keepLines w:val="0"/>
              <w:rPr>
                <w:rFonts w:eastAsia="Yu Mincho"/>
              </w:rPr>
            </w:pPr>
          </w:p>
        </w:tc>
      </w:tr>
      <w:tr w:rsidR="004A2FFF" w:rsidRPr="00A2470A" w14:paraId="349E4FB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4E74FD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EA8C5"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C0A2B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CD7A36" w14:textId="3C344ED2" w:rsidR="004A2FFF" w:rsidRPr="00A2470A" w:rsidRDefault="004A2FFF" w:rsidP="00112DA3">
            <w:pPr>
              <w:pStyle w:val="TAC"/>
              <w:keepNext w:val="0"/>
              <w:keepLines w:val="0"/>
              <w:rPr>
                <w:rFonts w:eastAsia="Yu Mincho"/>
              </w:rPr>
            </w:pPr>
          </w:p>
        </w:tc>
        <w:tc>
          <w:tcPr>
            <w:tcW w:w="274" w:type="pct"/>
            <w:tcMar>
              <w:left w:w="28" w:type="dxa"/>
              <w:right w:w="28" w:type="dxa"/>
            </w:tcMar>
          </w:tcPr>
          <w:p w14:paraId="43D6522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101A17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13D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832C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F6A8BE" w14:textId="77777777" w:rsidR="004A2FFF" w:rsidRPr="00A2470A" w:rsidRDefault="004A2FFF" w:rsidP="00112DA3">
            <w:pPr>
              <w:pStyle w:val="TAC"/>
              <w:keepNext w:val="0"/>
              <w:keepLines w:val="0"/>
              <w:rPr>
                <w:rFonts w:eastAsia="Yu Mincho"/>
              </w:rPr>
            </w:pPr>
          </w:p>
        </w:tc>
        <w:tc>
          <w:tcPr>
            <w:tcW w:w="305" w:type="pct"/>
          </w:tcPr>
          <w:p w14:paraId="07B465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A10FED" w14:textId="77777777" w:rsidR="004A2FFF" w:rsidRPr="00A2470A" w:rsidRDefault="004A2FFF" w:rsidP="00112DA3">
            <w:pPr>
              <w:pStyle w:val="TAC"/>
              <w:keepNext w:val="0"/>
              <w:keepLines w:val="0"/>
              <w:rPr>
                <w:rFonts w:eastAsia="Yu Mincho"/>
              </w:rPr>
            </w:pPr>
          </w:p>
        </w:tc>
        <w:tc>
          <w:tcPr>
            <w:tcW w:w="305" w:type="pct"/>
          </w:tcPr>
          <w:p w14:paraId="73ECD5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D8F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8380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D4AD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A3A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39763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1787145" w14:textId="77777777" w:rsidR="004A2FFF" w:rsidRPr="00A2470A" w:rsidRDefault="004A2FFF" w:rsidP="00112DA3">
            <w:pPr>
              <w:pStyle w:val="TAC"/>
              <w:keepNext w:val="0"/>
              <w:keepLines w:val="0"/>
              <w:rPr>
                <w:rFonts w:eastAsia="Yu Mincho"/>
              </w:rPr>
            </w:pPr>
          </w:p>
        </w:tc>
      </w:tr>
      <w:tr w:rsidR="004A2FFF" w:rsidRPr="00A2470A" w14:paraId="48C18FFC" w14:textId="77777777" w:rsidTr="00A2470A">
        <w:trPr>
          <w:jc w:val="center"/>
        </w:trPr>
        <w:tc>
          <w:tcPr>
            <w:tcW w:w="304" w:type="pct"/>
            <w:tcBorders>
              <w:bottom w:val="nil"/>
            </w:tcBorders>
            <w:shd w:val="clear" w:color="auto" w:fill="auto"/>
            <w:tcMar>
              <w:left w:w="28" w:type="dxa"/>
              <w:right w:w="28" w:type="dxa"/>
            </w:tcMar>
            <w:vAlign w:val="center"/>
          </w:tcPr>
          <w:p w14:paraId="3865F72D" w14:textId="77777777" w:rsidR="004A2FFF" w:rsidRPr="00A2470A" w:rsidRDefault="004A2FFF" w:rsidP="00112DA3">
            <w:pPr>
              <w:pStyle w:val="TAC"/>
              <w:keepNext w:val="0"/>
              <w:keepLines w:val="0"/>
              <w:rPr>
                <w:rFonts w:eastAsia="Yu Mincho"/>
              </w:rPr>
            </w:pPr>
            <w:r w:rsidRPr="00A2470A">
              <w:rPr>
                <w:rFonts w:eastAsia="Yu Mincho"/>
              </w:rPr>
              <w:t>n30</w:t>
            </w:r>
          </w:p>
        </w:tc>
        <w:tc>
          <w:tcPr>
            <w:tcW w:w="305" w:type="pct"/>
            <w:tcMar>
              <w:left w:w="28" w:type="dxa"/>
              <w:right w:w="28" w:type="dxa"/>
            </w:tcMar>
          </w:tcPr>
          <w:p w14:paraId="3AC85A4E"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00A23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33D3DD3" w14:textId="222FD4F9"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F79992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6F61E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0874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7B0C8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19D769B" w14:textId="77777777" w:rsidR="004A2FFF" w:rsidRPr="00A2470A" w:rsidRDefault="004A2FFF" w:rsidP="00112DA3">
            <w:pPr>
              <w:pStyle w:val="TAC"/>
              <w:keepNext w:val="0"/>
              <w:keepLines w:val="0"/>
              <w:rPr>
                <w:rFonts w:eastAsia="Yu Mincho"/>
              </w:rPr>
            </w:pPr>
          </w:p>
        </w:tc>
        <w:tc>
          <w:tcPr>
            <w:tcW w:w="305" w:type="pct"/>
          </w:tcPr>
          <w:p w14:paraId="20DBFC0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60DC68" w14:textId="77777777" w:rsidR="004A2FFF" w:rsidRPr="00A2470A" w:rsidRDefault="004A2FFF" w:rsidP="00112DA3">
            <w:pPr>
              <w:pStyle w:val="TAC"/>
              <w:keepNext w:val="0"/>
              <w:keepLines w:val="0"/>
              <w:rPr>
                <w:rFonts w:eastAsia="Yu Mincho"/>
              </w:rPr>
            </w:pPr>
          </w:p>
        </w:tc>
        <w:tc>
          <w:tcPr>
            <w:tcW w:w="305" w:type="pct"/>
          </w:tcPr>
          <w:p w14:paraId="48F454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52011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0156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5D89D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7DA25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C9EE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CA9BA4" w14:textId="77777777" w:rsidR="004A2FFF" w:rsidRPr="00A2470A" w:rsidRDefault="004A2FFF" w:rsidP="00112DA3">
            <w:pPr>
              <w:pStyle w:val="TAC"/>
              <w:keepNext w:val="0"/>
              <w:keepLines w:val="0"/>
              <w:rPr>
                <w:rFonts w:eastAsia="Yu Mincho"/>
              </w:rPr>
            </w:pPr>
          </w:p>
        </w:tc>
      </w:tr>
      <w:tr w:rsidR="004A2FFF" w:rsidRPr="00A2470A" w14:paraId="3DE4413F" w14:textId="77777777" w:rsidTr="00A2470A">
        <w:trPr>
          <w:jc w:val="center"/>
        </w:trPr>
        <w:tc>
          <w:tcPr>
            <w:tcW w:w="304" w:type="pct"/>
            <w:tcBorders>
              <w:top w:val="nil"/>
              <w:bottom w:val="nil"/>
            </w:tcBorders>
            <w:shd w:val="clear" w:color="auto" w:fill="auto"/>
            <w:tcMar>
              <w:left w:w="28" w:type="dxa"/>
              <w:right w:w="28" w:type="dxa"/>
            </w:tcMar>
          </w:tcPr>
          <w:p w14:paraId="44BD93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C632B9"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DA6461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94B973" w14:textId="4006BDA5" w:rsidR="004A2FFF" w:rsidRPr="00A2470A" w:rsidRDefault="004A2FFF" w:rsidP="00112DA3">
            <w:pPr>
              <w:pStyle w:val="TAC"/>
              <w:keepNext w:val="0"/>
              <w:keepLines w:val="0"/>
              <w:rPr>
                <w:rFonts w:eastAsia="Yu Mincho"/>
              </w:rPr>
            </w:pPr>
          </w:p>
        </w:tc>
        <w:tc>
          <w:tcPr>
            <w:tcW w:w="274" w:type="pct"/>
            <w:tcMar>
              <w:left w:w="28" w:type="dxa"/>
              <w:right w:w="28" w:type="dxa"/>
            </w:tcMar>
          </w:tcPr>
          <w:p w14:paraId="699B4D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5EEFC8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C5B43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2A17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DDF3D9B" w14:textId="77777777" w:rsidR="004A2FFF" w:rsidRPr="00A2470A" w:rsidRDefault="004A2FFF" w:rsidP="00112DA3">
            <w:pPr>
              <w:pStyle w:val="TAC"/>
              <w:keepNext w:val="0"/>
              <w:keepLines w:val="0"/>
              <w:rPr>
                <w:rFonts w:eastAsia="Yu Mincho"/>
              </w:rPr>
            </w:pPr>
          </w:p>
        </w:tc>
        <w:tc>
          <w:tcPr>
            <w:tcW w:w="305" w:type="pct"/>
          </w:tcPr>
          <w:p w14:paraId="684B370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89F715" w14:textId="77777777" w:rsidR="004A2FFF" w:rsidRPr="00A2470A" w:rsidRDefault="004A2FFF" w:rsidP="00112DA3">
            <w:pPr>
              <w:pStyle w:val="TAC"/>
              <w:keepNext w:val="0"/>
              <w:keepLines w:val="0"/>
              <w:rPr>
                <w:rFonts w:eastAsia="Yu Mincho"/>
              </w:rPr>
            </w:pPr>
          </w:p>
        </w:tc>
        <w:tc>
          <w:tcPr>
            <w:tcW w:w="305" w:type="pct"/>
          </w:tcPr>
          <w:p w14:paraId="4FD8B2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4B6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9688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FE0A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F3544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587D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F68ADE7" w14:textId="77777777" w:rsidR="004A2FFF" w:rsidRPr="00A2470A" w:rsidRDefault="004A2FFF" w:rsidP="00112DA3">
            <w:pPr>
              <w:pStyle w:val="TAC"/>
              <w:keepNext w:val="0"/>
              <w:keepLines w:val="0"/>
              <w:rPr>
                <w:rFonts w:eastAsia="Yu Mincho"/>
              </w:rPr>
            </w:pPr>
          </w:p>
        </w:tc>
      </w:tr>
      <w:tr w:rsidR="004A2FFF" w:rsidRPr="00A2470A" w14:paraId="45200916" w14:textId="77777777" w:rsidTr="00A2470A">
        <w:trPr>
          <w:jc w:val="center"/>
        </w:trPr>
        <w:tc>
          <w:tcPr>
            <w:tcW w:w="304" w:type="pct"/>
            <w:tcBorders>
              <w:top w:val="nil"/>
              <w:bottom w:val="single" w:sz="4" w:space="0" w:color="auto"/>
            </w:tcBorders>
            <w:shd w:val="clear" w:color="auto" w:fill="auto"/>
            <w:tcMar>
              <w:left w:w="28" w:type="dxa"/>
              <w:right w:w="28" w:type="dxa"/>
            </w:tcMar>
          </w:tcPr>
          <w:p w14:paraId="78A7EEE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58FD3"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438D38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B8590" w14:textId="4EDB064B" w:rsidR="004A2FFF" w:rsidRPr="00A2470A" w:rsidRDefault="004A2FFF" w:rsidP="00112DA3">
            <w:pPr>
              <w:pStyle w:val="TAC"/>
              <w:keepNext w:val="0"/>
              <w:keepLines w:val="0"/>
              <w:rPr>
                <w:rFonts w:eastAsia="Yu Mincho"/>
              </w:rPr>
            </w:pPr>
          </w:p>
        </w:tc>
        <w:tc>
          <w:tcPr>
            <w:tcW w:w="274" w:type="pct"/>
            <w:tcMar>
              <w:left w:w="28" w:type="dxa"/>
              <w:right w:w="28" w:type="dxa"/>
            </w:tcMar>
          </w:tcPr>
          <w:p w14:paraId="516FE570"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CC1EAC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57CB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86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E5F418" w14:textId="77777777" w:rsidR="004A2FFF" w:rsidRPr="00A2470A" w:rsidRDefault="004A2FFF" w:rsidP="00112DA3">
            <w:pPr>
              <w:pStyle w:val="TAC"/>
              <w:keepNext w:val="0"/>
              <w:keepLines w:val="0"/>
              <w:rPr>
                <w:rFonts w:eastAsia="Yu Mincho"/>
              </w:rPr>
            </w:pPr>
          </w:p>
        </w:tc>
        <w:tc>
          <w:tcPr>
            <w:tcW w:w="305" w:type="pct"/>
          </w:tcPr>
          <w:p w14:paraId="29D21D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BAF20E" w14:textId="77777777" w:rsidR="004A2FFF" w:rsidRPr="00A2470A" w:rsidRDefault="004A2FFF" w:rsidP="00112DA3">
            <w:pPr>
              <w:pStyle w:val="TAC"/>
              <w:keepNext w:val="0"/>
              <w:keepLines w:val="0"/>
              <w:rPr>
                <w:rFonts w:eastAsia="Yu Mincho"/>
              </w:rPr>
            </w:pPr>
          </w:p>
        </w:tc>
        <w:tc>
          <w:tcPr>
            <w:tcW w:w="305" w:type="pct"/>
          </w:tcPr>
          <w:p w14:paraId="2AE4F0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DF00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449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323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83D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39B3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2A31317" w14:textId="77777777" w:rsidR="004A2FFF" w:rsidRPr="00A2470A" w:rsidRDefault="004A2FFF" w:rsidP="00112DA3">
            <w:pPr>
              <w:pStyle w:val="TAC"/>
              <w:keepNext w:val="0"/>
              <w:keepLines w:val="0"/>
              <w:rPr>
                <w:rFonts w:eastAsia="Yu Mincho"/>
              </w:rPr>
            </w:pPr>
          </w:p>
        </w:tc>
      </w:tr>
      <w:tr w:rsidR="00E71843" w:rsidRPr="00A2470A" w14:paraId="03C9959F" w14:textId="77777777" w:rsidTr="00A2470A">
        <w:trPr>
          <w:jc w:val="center"/>
        </w:trPr>
        <w:tc>
          <w:tcPr>
            <w:tcW w:w="304" w:type="pct"/>
            <w:tcBorders>
              <w:top w:val="nil"/>
              <w:bottom w:val="single" w:sz="4" w:space="0" w:color="FFFFFF" w:themeColor="background1"/>
            </w:tcBorders>
            <w:shd w:val="clear" w:color="auto" w:fill="auto"/>
            <w:tcMar>
              <w:left w:w="28" w:type="dxa"/>
              <w:right w:w="28" w:type="dxa"/>
            </w:tcMar>
          </w:tcPr>
          <w:p w14:paraId="7CAF50B2" w14:textId="0EF0FF70" w:rsidR="00E71843" w:rsidRPr="00A2470A" w:rsidRDefault="00E71843" w:rsidP="00112DA3">
            <w:pPr>
              <w:pStyle w:val="TAC"/>
              <w:keepNext w:val="0"/>
              <w:keepLines w:val="0"/>
              <w:rPr>
                <w:rFonts w:eastAsia="Yu Mincho"/>
              </w:rPr>
            </w:pPr>
            <w:r w:rsidRPr="00A2470A">
              <w:rPr>
                <w:rFonts w:eastAsia="Yu Mincho"/>
              </w:rPr>
              <w:t>n31</w:t>
            </w:r>
          </w:p>
        </w:tc>
        <w:tc>
          <w:tcPr>
            <w:tcW w:w="305" w:type="pct"/>
            <w:tcMar>
              <w:left w:w="28" w:type="dxa"/>
              <w:right w:w="28" w:type="dxa"/>
            </w:tcMar>
          </w:tcPr>
          <w:p w14:paraId="6CB7B033" w14:textId="4E8413B3" w:rsidR="00E71843" w:rsidRPr="00A2470A" w:rsidRDefault="00E71843" w:rsidP="00112DA3">
            <w:pPr>
              <w:pStyle w:val="TAC"/>
              <w:keepNext w:val="0"/>
              <w:keepLines w:val="0"/>
              <w:rPr>
                <w:rFonts w:eastAsia="SimSun"/>
              </w:rPr>
            </w:pPr>
            <w:r w:rsidRPr="00A2470A">
              <w:t>15</w:t>
            </w:r>
          </w:p>
        </w:tc>
        <w:tc>
          <w:tcPr>
            <w:tcW w:w="244" w:type="pct"/>
          </w:tcPr>
          <w:p w14:paraId="5DEF9853" w14:textId="380919CD"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4BB39579" w14:textId="30D3BD95"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437A1D52"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3EC3AEE0"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418AA47"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71495D00"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2681C8E8" w14:textId="77777777" w:rsidR="00E71843" w:rsidRPr="00A2470A" w:rsidRDefault="00E71843" w:rsidP="00112DA3">
            <w:pPr>
              <w:pStyle w:val="TAC"/>
              <w:keepNext w:val="0"/>
              <w:keepLines w:val="0"/>
              <w:rPr>
                <w:rFonts w:eastAsia="Yu Mincho"/>
              </w:rPr>
            </w:pPr>
          </w:p>
        </w:tc>
        <w:tc>
          <w:tcPr>
            <w:tcW w:w="305" w:type="pct"/>
          </w:tcPr>
          <w:p w14:paraId="5C052227"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BFC2302" w14:textId="77777777" w:rsidR="00E71843" w:rsidRPr="00A2470A" w:rsidRDefault="00E71843" w:rsidP="00112DA3">
            <w:pPr>
              <w:pStyle w:val="TAC"/>
              <w:keepNext w:val="0"/>
              <w:keepLines w:val="0"/>
              <w:rPr>
                <w:rFonts w:eastAsia="Yu Mincho"/>
              </w:rPr>
            </w:pPr>
          </w:p>
        </w:tc>
        <w:tc>
          <w:tcPr>
            <w:tcW w:w="305" w:type="pct"/>
          </w:tcPr>
          <w:p w14:paraId="22D7F2B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18670E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DA535E4"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611309D"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C82C722"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501E43DC"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341E26F7" w14:textId="77777777" w:rsidR="00E71843" w:rsidRPr="00A2470A" w:rsidRDefault="00E71843" w:rsidP="00112DA3">
            <w:pPr>
              <w:pStyle w:val="TAC"/>
              <w:keepNext w:val="0"/>
              <w:keepLines w:val="0"/>
              <w:rPr>
                <w:rFonts w:eastAsia="Yu Mincho"/>
              </w:rPr>
            </w:pPr>
          </w:p>
        </w:tc>
      </w:tr>
      <w:tr w:rsidR="00E71843" w:rsidRPr="00A2470A" w14:paraId="5032EE7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tcPr>
          <w:p w14:paraId="701534DE" w14:textId="461CB866" w:rsidR="00E71843" w:rsidRPr="00A2470A" w:rsidRDefault="00E71843" w:rsidP="00112DA3">
            <w:pPr>
              <w:pStyle w:val="TAC"/>
              <w:keepNext w:val="0"/>
              <w:keepLines w:val="0"/>
              <w:rPr>
                <w:rFonts w:eastAsia="SimSun"/>
              </w:rPr>
            </w:pPr>
            <w:r w:rsidRPr="00A2470A">
              <w:t>30</w:t>
            </w:r>
          </w:p>
        </w:tc>
        <w:tc>
          <w:tcPr>
            <w:tcW w:w="244" w:type="pct"/>
          </w:tcPr>
          <w:p w14:paraId="789A0FD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95DF023"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33D24A8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2580FDE6"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60991B86"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CC1BBA5"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F488C38" w14:textId="77777777" w:rsidR="00E71843" w:rsidRPr="00A2470A" w:rsidRDefault="00E71843" w:rsidP="00112DA3">
            <w:pPr>
              <w:pStyle w:val="TAC"/>
              <w:keepNext w:val="0"/>
              <w:keepLines w:val="0"/>
              <w:rPr>
                <w:rFonts w:eastAsia="Yu Mincho"/>
              </w:rPr>
            </w:pPr>
          </w:p>
        </w:tc>
        <w:tc>
          <w:tcPr>
            <w:tcW w:w="305" w:type="pct"/>
          </w:tcPr>
          <w:p w14:paraId="7D38341B"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033E1FF" w14:textId="77777777" w:rsidR="00E71843" w:rsidRPr="00A2470A" w:rsidRDefault="00E71843" w:rsidP="00112DA3">
            <w:pPr>
              <w:pStyle w:val="TAC"/>
              <w:keepNext w:val="0"/>
              <w:keepLines w:val="0"/>
              <w:rPr>
                <w:rFonts w:eastAsia="Yu Mincho"/>
              </w:rPr>
            </w:pPr>
          </w:p>
        </w:tc>
        <w:tc>
          <w:tcPr>
            <w:tcW w:w="305" w:type="pct"/>
          </w:tcPr>
          <w:p w14:paraId="1171ECF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A9BDCC0"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8708D9D"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0F58E0A"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756CC7A"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07EF63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5B6C868" w14:textId="77777777" w:rsidR="00E71843" w:rsidRPr="00A2470A" w:rsidRDefault="00E71843" w:rsidP="00112DA3">
            <w:pPr>
              <w:pStyle w:val="TAC"/>
              <w:keepNext w:val="0"/>
              <w:keepLines w:val="0"/>
              <w:rPr>
                <w:rFonts w:eastAsia="Yu Mincho"/>
              </w:rPr>
            </w:pPr>
          </w:p>
        </w:tc>
      </w:tr>
      <w:tr w:rsidR="00E71843" w:rsidRPr="00A2470A" w14:paraId="7539CA13"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7309D67F" w14:textId="56DAEE88" w:rsidR="00E71843" w:rsidRPr="00A2470A" w:rsidRDefault="00E71843" w:rsidP="00112DA3">
            <w:pPr>
              <w:pStyle w:val="TAC"/>
              <w:keepNext w:val="0"/>
              <w:keepLines w:val="0"/>
              <w:rPr>
                <w:rFonts w:eastAsia="SimSun"/>
              </w:rPr>
            </w:pPr>
            <w:r w:rsidRPr="00A2470A">
              <w:t>60</w:t>
            </w:r>
          </w:p>
        </w:tc>
        <w:tc>
          <w:tcPr>
            <w:tcW w:w="244" w:type="pct"/>
          </w:tcPr>
          <w:p w14:paraId="5B76B00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34B3B6D"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2833CAB9"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5F4D41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C78D7EE"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300CF67"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11218BB2" w14:textId="77777777" w:rsidR="00E71843" w:rsidRPr="00A2470A" w:rsidRDefault="00E71843" w:rsidP="00112DA3">
            <w:pPr>
              <w:pStyle w:val="TAC"/>
              <w:keepNext w:val="0"/>
              <w:keepLines w:val="0"/>
              <w:rPr>
                <w:rFonts w:eastAsia="Yu Mincho"/>
              </w:rPr>
            </w:pPr>
          </w:p>
        </w:tc>
        <w:tc>
          <w:tcPr>
            <w:tcW w:w="305" w:type="pct"/>
          </w:tcPr>
          <w:p w14:paraId="4EF8E702"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DC30C2C" w14:textId="77777777" w:rsidR="00E71843" w:rsidRPr="00A2470A" w:rsidRDefault="00E71843" w:rsidP="00112DA3">
            <w:pPr>
              <w:pStyle w:val="TAC"/>
              <w:keepNext w:val="0"/>
              <w:keepLines w:val="0"/>
              <w:rPr>
                <w:rFonts w:eastAsia="Yu Mincho"/>
              </w:rPr>
            </w:pPr>
          </w:p>
        </w:tc>
        <w:tc>
          <w:tcPr>
            <w:tcW w:w="305" w:type="pct"/>
          </w:tcPr>
          <w:p w14:paraId="7EB6C2A8"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4569C98"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9C24CE8"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E0D4A6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1EEB4CDF"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43F0D47D"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9149236" w14:textId="77777777" w:rsidR="00E71843" w:rsidRPr="00A2470A" w:rsidRDefault="00E71843" w:rsidP="00112DA3">
            <w:pPr>
              <w:pStyle w:val="TAC"/>
              <w:keepNext w:val="0"/>
              <w:keepLines w:val="0"/>
              <w:rPr>
                <w:rFonts w:eastAsia="Yu Mincho"/>
              </w:rPr>
            </w:pPr>
          </w:p>
        </w:tc>
      </w:tr>
      <w:tr w:rsidR="004A2FFF" w:rsidRPr="00A2470A" w14:paraId="1E305449" w14:textId="77777777" w:rsidTr="00A2470A">
        <w:trPr>
          <w:jc w:val="center"/>
        </w:trPr>
        <w:tc>
          <w:tcPr>
            <w:tcW w:w="304" w:type="pct"/>
            <w:tcBorders>
              <w:bottom w:val="nil"/>
            </w:tcBorders>
            <w:shd w:val="clear" w:color="auto" w:fill="auto"/>
            <w:tcMar>
              <w:left w:w="28" w:type="dxa"/>
              <w:right w:w="28" w:type="dxa"/>
            </w:tcMar>
            <w:vAlign w:val="center"/>
          </w:tcPr>
          <w:p w14:paraId="79095F84" w14:textId="77777777" w:rsidR="004A2FFF" w:rsidRPr="00A2470A" w:rsidRDefault="004A2FFF" w:rsidP="00112DA3">
            <w:pPr>
              <w:pStyle w:val="TAC"/>
              <w:keepNext w:val="0"/>
              <w:keepLines w:val="0"/>
              <w:rPr>
                <w:rFonts w:eastAsia="Yu Mincho"/>
              </w:rPr>
            </w:pPr>
            <w:r w:rsidRPr="00A2470A">
              <w:rPr>
                <w:rFonts w:eastAsia="Yu Mincho"/>
              </w:rPr>
              <w:t>n34</w:t>
            </w:r>
          </w:p>
        </w:tc>
        <w:tc>
          <w:tcPr>
            <w:tcW w:w="305" w:type="pct"/>
            <w:tcMar>
              <w:left w:w="28" w:type="dxa"/>
              <w:right w:w="28" w:type="dxa"/>
            </w:tcMar>
          </w:tcPr>
          <w:p w14:paraId="77A24994"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6A68B7B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7EDB212" w14:textId="1BB784A7"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4D5276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05512C6"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ABE2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276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7918" w14:textId="77777777" w:rsidR="004A2FFF" w:rsidRPr="00A2470A" w:rsidRDefault="004A2FFF" w:rsidP="00112DA3">
            <w:pPr>
              <w:pStyle w:val="TAC"/>
              <w:keepNext w:val="0"/>
              <w:keepLines w:val="0"/>
              <w:rPr>
                <w:rFonts w:eastAsia="Yu Mincho"/>
              </w:rPr>
            </w:pPr>
          </w:p>
        </w:tc>
        <w:tc>
          <w:tcPr>
            <w:tcW w:w="305" w:type="pct"/>
          </w:tcPr>
          <w:p w14:paraId="51B84384"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50308D4" w14:textId="77777777" w:rsidR="004A2FFF" w:rsidRPr="00A2470A" w:rsidRDefault="004A2FFF" w:rsidP="00112DA3">
            <w:pPr>
              <w:pStyle w:val="TAC"/>
              <w:keepNext w:val="0"/>
              <w:keepLines w:val="0"/>
              <w:rPr>
                <w:rFonts w:eastAsia="Yu Mincho"/>
              </w:rPr>
            </w:pPr>
          </w:p>
        </w:tc>
        <w:tc>
          <w:tcPr>
            <w:tcW w:w="305" w:type="pct"/>
          </w:tcPr>
          <w:p w14:paraId="007679B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C2947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B6BA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2F2D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F17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272E6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E2BB7A0" w14:textId="77777777" w:rsidR="004A2FFF" w:rsidRPr="00A2470A" w:rsidRDefault="004A2FFF" w:rsidP="00112DA3">
            <w:pPr>
              <w:pStyle w:val="TAC"/>
              <w:keepNext w:val="0"/>
              <w:keepLines w:val="0"/>
              <w:rPr>
                <w:rFonts w:eastAsia="Yu Mincho"/>
              </w:rPr>
            </w:pPr>
          </w:p>
        </w:tc>
      </w:tr>
      <w:tr w:rsidR="004A2FFF" w:rsidRPr="00A2470A" w14:paraId="6B56510B" w14:textId="77777777" w:rsidTr="00A2470A">
        <w:trPr>
          <w:jc w:val="center"/>
        </w:trPr>
        <w:tc>
          <w:tcPr>
            <w:tcW w:w="304" w:type="pct"/>
            <w:tcBorders>
              <w:top w:val="nil"/>
              <w:bottom w:val="nil"/>
            </w:tcBorders>
            <w:shd w:val="clear" w:color="auto" w:fill="auto"/>
            <w:tcMar>
              <w:left w:w="28" w:type="dxa"/>
              <w:right w:w="28" w:type="dxa"/>
            </w:tcMar>
            <w:vAlign w:val="center"/>
          </w:tcPr>
          <w:p w14:paraId="3F1E425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E505CA"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4668A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B1BD09B" w14:textId="4E5D828F" w:rsidR="004A2FFF" w:rsidRPr="00A2470A" w:rsidRDefault="004A2FFF" w:rsidP="00112DA3">
            <w:pPr>
              <w:pStyle w:val="TAC"/>
              <w:keepNext w:val="0"/>
              <w:keepLines w:val="0"/>
              <w:rPr>
                <w:rFonts w:eastAsia="Yu Mincho"/>
              </w:rPr>
            </w:pPr>
          </w:p>
        </w:tc>
        <w:tc>
          <w:tcPr>
            <w:tcW w:w="274" w:type="pct"/>
            <w:tcMar>
              <w:left w:w="28" w:type="dxa"/>
              <w:right w:w="28" w:type="dxa"/>
            </w:tcMar>
          </w:tcPr>
          <w:p w14:paraId="151E82F5"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E92B0C4"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C943F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475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CEEB54" w14:textId="77777777" w:rsidR="004A2FFF" w:rsidRPr="00A2470A" w:rsidRDefault="004A2FFF" w:rsidP="00112DA3">
            <w:pPr>
              <w:pStyle w:val="TAC"/>
              <w:keepNext w:val="0"/>
              <w:keepLines w:val="0"/>
              <w:rPr>
                <w:rFonts w:eastAsia="Yu Mincho"/>
              </w:rPr>
            </w:pPr>
          </w:p>
        </w:tc>
        <w:tc>
          <w:tcPr>
            <w:tcW w:w="305" w:type="pct"/>
          </w:tcPr>
          <w:p w14:paraId="5A26EC80"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24BD56D" w14:textId="77777777" w:rsidR="004A2FFF" w:rsidRPr="00A2470A" w:rsidRDefault="004A2FFF" w:rsidP="00112DA3">
            <w:pPr>
              <w:pStyle w:val="TAC"/>
              <w:keepNext w:val="0"/>
              <w:keepLines w:val="0"/>
              <w:rPr>
                <w:rFonts w:eastAsia="Yu Mincho"/>
              </w:rPr>
            </w:pPr>
          </w:p>
        </w:tc>
        <w:tc>
          <w:tcPr>
            <w:tcW w:w="305" w:type="pct"/>
          </w:tcPr>
          <w:p w14:paraId="524771C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9E53F4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B877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CE6AD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E6343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86E07F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0342404" w14:textId="77777777" w:rsidR="004A2FFF" w:rsidRPr="00A2470A" w:rsidRDefault="004A2FFF" w:rsidP="00112DA3">
            <w:pPr>
              <w:pStyle w:val="TAC"/>
              <w:keepNext w:val="0"/>
              <w:keepLines w:val="0"/>
              <w:rPr>
                <w:rFonts w:eastAsia="Yu Mincho"/>
              </w:rPr>
            </w:pPr>
          </w:p>
        </w:tc>
      </w:tr>
      <w:tr w:rsidR="004A2FFF" w:rsidRPr="00A2470A" w14:paraId="545B7CD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96FF7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78BB4F"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670D2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B68C6F" w14:textId="1CECA448" w:rsidR="004A2FFF" w:rsidRPr="00A2470A" w:rsidRDefault="004A2FFF" w:rsidP="00112DA3">
            <w:pPr>
              <w:pStyle w:val="TAC"/>
              <w:keepNext w:val="0"/>
              <w:keepLines w:val="0"/>
              <w:rPr>
                <w:rFonts w:eastAsia="Yu Mincho"/>
              </w:rPr>
            </w:pPr>
          </w:p>
        </w:tc>
        <w:tc>
          <w:tcPr>
            <w:tcW w:w="274" w:type="pct"/>
            <w:tcMar>
              <w:left w:w="28" w:type="dxa"/>
              <w:right w:w="28" w:type="dxa"/>
            </w:tcMar>
          </w:tcPr>
          <w:p w14:paraId="1F3643C9"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7FD3381A"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51C45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A68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93A7D" w14:textId="77777777" w:rsidR="004A2FFF" w:rsidRPr="00A2470A" w:rsidRDefault="004A2FFF" w:rsidP="00112DA3">
            <w:pPr>
              <w:pStyle w:val="TAC"/>
              <w:keepNext w:val="0"/>
              <w:keepLines w:val="0"/>
              <w:rPr>
                <w:rFonts w:eastAsia="Yu Mincho"/>
              </w:rPr>
            </w:pPr>
          </w:p>
        </w:tc>
        <w:tc>
          <w:tcPr>
            <w:tcW w:w="305" w:type="pct"/>
          </w:tcPr>
          <w:p w14:paraId="4395BF3A"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2D5EA9C" w14:textId="77777777" w:rsidR="004A2FFF" w:rsidRPr="00A2470A" w:rsidRDefault="004A2FFF" w:rsidP="00112DA3">
            <w:pPr>
              <w:pStyle w:val="TAC"/>
              <w:keepNext w:val="0"/>
              <w:keepLines w:val="0"/>
              <w:rPr>
                <w:rFonts w:eastAsia="Yu Mincho"/>
              </w:rPr>
            </w:pPr>
          </w:p>
        </w:tc>
        <w:tc>
          <w:tcPr>
            <w:tcW w:w="305" w:type="pct"/>
          </w:tcPr>
          <w:p w14:paraId="43965B02"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2E2A9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2620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AF44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EAD1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2808D3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B5DFE7" w14:textId="77777777" w:rsidR="004A2FFF" w:rsidRPr="00A2470A" w:rsidRDefault="004A2FFF" w:rsidP="00112DA3">
            <w:pPr>
              <w:pStyle w:val="TAC"/>
              <w:keepNext w:val="0"/>
              <w:keepLines w:val="0"/>
              <w:rPr>
                <w:rFonts w:eastAsia="Yu Mincho"/>
              </w:rPr>
            </w:pPr>
          </w:p>
        </w:tc>
      </w:tr>
      <w:tr w:rsidR="004A2FFF" w:rsidRPr="00A2470A" w14:paraId="379BB810"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4A2FFF" w:rsidRPr="00A2470A" w:rsidRDefault="004A2FFF" w:rsidP="00112DA3">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1D232DA2"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4A2FFF" w:rsidRPr="00A2470A" w:rsidRDefault="004A2FFF" w:rsidP="00112DA3">
            <w:pPr>
              <w:pStyle w:val="TAC"/>
              <w:keepNext w:val="0"/>
              <w:keepLines w:val="0"/>
              <w:rPr>
                <w:rFonts w:eastAsia="Yu Mincho"/>
              </w:rPr>
            </w:pPr>
            <w:r w:rsidRPr="00A2470A">
              <w:rPr>
                <w:rFonts w:eastAsia="Yu Mincho"/>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C25731F"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1042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C421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50BC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38D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F68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3B6DE3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976A4C3" w14:textId="77777777" w:rsidR="004A2FFF" w:rsidRPr="00A2470A" w:rsidRDefault="004A2FFF" w:rsidP="00112DA3">
            <w:pPr>
              <w:pStyle w:val="TAC"/>
              <w:keepNext w:val="0"/>
              <w:keepLines w:val="0"/>
              <w:rPr>
                <w:rFonts w:eastAsia="Yu Mincho"/>
              </w:rPr>
            </w:pPr>
          </w:p>
        </w:tc>
      </w:tr>
      <w:tr w:rsidR="004A2FFF" w:rsidRPr="00A2470A" w14:paraId="0F918F15"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11F67D0"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4561617"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6128B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08DFF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8513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64B42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5004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C1F8C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471DF55" w14:textId="77777777" w:rsidR="004A2FFF" w:rsidRPr="00A2470A" w:rsidRDefault="004A2FFF" w:rsidP="00112DA3">
            <w:pPr>
              <w:pStyle w:val="TAC"/>
              <w:keepNext w:val="0"/>
              <w:keepLines w:val="0"/>
              <w:rPr>
                <w:rFonts w:eastAsia="Yu Mincho"/>
              </w:rPr>
            </w:pPr>
          </w:p>
        </w:tc>
      </w:tr>
      <w:tr w:rsidR="004A2FFF" w:rsidRPr="00A2470A" w14:paraId="3FDEAE83"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518457C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34783803"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5C9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3BF04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7EAF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0FB5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A5BB6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12A87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D5E5D4" w14:textId="77777777" w:rsidR="004A2FFF" w:rsidRPr="00A2470A" w:rsidRDefault="004A2FFF" w:rsidP="00112DA3">
            <w:pPr>
              <w:pStyle w:val="TAC"/>
              <w:keepNext w:val="0"/>
              <w:keepLines w:val="0"/>
              <w:rPr>
                <w:rFonts w:eastAsia="Yu Mincho"/>
              </w:rPr>
            </w:pPr>
          </w:p>
        </w:tc>
      </w:tr>
      <w:tr w:rsidR="00D85964" w:rsidRPr="00A2470A" w14:paraId="63C52AC7" w14:textId="77777777" w:rsidTr="00A2470A">
        <w:trPr>
          <w:jc w:val="center"/>
        </w:trPr>
        <w:tc>
          <w:tcPr>
            <w:tcW w:w="304" w:type="pct"/>
            <w:tcBorders>
              <w:bottom w:val="nil"/>
            </w:tcBorders>
            <w:shd w:val="clear" w:color="auto" w:fill="auto"/>
            <w:tcMar>
              <w:left w:w="28" w:type="dxa"/>
              <w:right w:w="28" w:type="dxa"/>
            </w:tcMar>
            <w:vAlign w:val="center"/>
          </w:tcPr>
          <w:p w14:paraId="5CD9AFC7" w14:textId="77777777" w:rsidR="00D85964" w:rsidRPr="00A2470A" w:rsidRDefault="00D85964" w:rsidP="00112DA3">
            <w:pPr>
              <w:pStyle w:val="TAC"/>
              <w:keepNext w:val="0"/>
              <w:keepLines w:val="0"/>
              <w:rPr>
                <w:rFonts w:eastAsia="Yu Mincho"/>
              </w:rPr>
            </w:pPr>
            <w:r w:rsidRPr="00A2470A">
              <w:rPr>
                <w:rFonts w:eastAsia="Yu Mincho"/>
              </w:rPr>
              <w:t>n39</w:t>
            </w:r>
          </w:p>
        </w:tc>
        <w:tc>
          <w:tcPr>
            <w:tcW w:w="305" w:type="pct"/>
            <w:tcMar>
              <w:left w:w="28" w:type="dxa"/>
              <w:right w:w="28" w:type="dxa"/>
            </w:tcMar>
          </w:tcPr>
          <w:p w14:paraId="26395D7B" w14:textId="77777777" w:rsidR="00D85964" w:rsidRPr="00A2470A" w:rsidRDefault="00D85964" w:rsidP="00112DA3">
            <w:pPr>
              <w:pStyle w:val="TAC"/>
              <w:keepNext w:val="0"/>
              <w:keepLines w:val="0"/>
              <w:rPr>
                <w:rFonts w:eastAsia="Yu Mincho"/>
              </w:rPr>
            </w:pPr>
            <w:r w:rsidRPr="00A2470A">
              <w:rPr>
                <w:rFonts w:eastAsia="SimSun"/>
              </w:rPr>
              <w:t>15</w:t>
            </w:r>
          </w:p>
        </w:tc>
        <w:tc>
          <w:tcPr>
            <w:tcW w:w="244" w:type="pct"/>
          </w:tcPr>
          <w:p w14:paraId="0C49AF71" w14:textId="77777777" w:rsidR="00D85964" w:rsidRPr="00A2470A" w:rsidRDefault="00D85964" w:rsidP="00112DA3">
            <w:pPr>
              <w:pStyle w:val="TAC"/>
              <w:keepNext w:val="0"/>
              <w:keepLines w:val="0"/>
              <w:rPr>
                <w:rFonts w:eastAsia="SimSun"/>
              </w:rPr>
            </w:pPr>
          </w:p>
        </w:tc>
        <w:tc>
          <w:tcPr>
            <w:tcW w:w="244" w:type="pct"/>
            <w:tcMar>
              <w:left w:w="28" w:type="dxa"/>
              <w:right w:w="28" w:type="dxa"/>
            </w:tcMar>
          </w:tcPr>
          <w:p w14:paraId="01C3F8A7" w14:textId="5D29164F" w:rsidR="00D85964" w:rsidRPr="00A2470A" w:rsidRDefault="00D85964"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626BE49"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75EE964"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7F2C56E6"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30EB0E3"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5A4CDB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5E74590A" w14:textId="3A93A959"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3088CEFE"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0B79B18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69B636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24223F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5E6A8CA0"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8A1C46C"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0F9251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110FCF5" w14:textId="77777777" w:rsidR="00D85964" w:rsidRPr="00A2470A" w:rsidRDefault="00D85964" w:rsidP="00112DA3">
            <w:pPr>
              <w:pStyle w:val="TAC"/>
              <w:keepNext w:val="0"/>
              <w:keepLines w:val="0"/>
              <w:rPr>
                <w:rFonts w:eastAsia="Yu Mincho"/>
              </w:rPr>
            </w:pPr>
          </w:p>
        </w:tc>
      </w:tr>
      <w:tr w:rsidR="00D85964" w:rsidRPr="00A2470A" w14:paraId="4C915B7C" w14:textId="77777777" w:rsidTr="00A2470A">
        <w:trPr>
          <w:jc w:val="center"/>
        </w:trPr>
        <w:tc>
          <w:tcPr>
            <w:tcW w:w="304" w:type="pct"/>
            <w:tcBorders>
              <w:top w:val="nil"/>
              <w:bottom w:val="nil"/>
            </w:tcBorders>
            <w:shd w:val="clear" w:color="auto" w:fill="auto"/>
            <w:tcMar>
              <w:left w:w="28" w:type="dxa"/>
              <w:right w:w="28" w:type="dxa"/>
            </w:tcMar>
            <w:vAlign w:val="center"/>
          </w:tcPr>
          <w:p w14:paraId="1E07041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0E349A22" w14:textId="77777777" w:rsidR="00D85964" w:rsidRPr="00A2470A" w:rsidRDefault="00D85964" w:rsidP="00112DA3">
            <w:pPr>
              <w:pStyle w:val="TAC"/>
              <w:keepNext w:val="0"/>
              <w:keepLines w:val="0"/>
              <w:rPr>
                <w:rFonts w:eastAsia="Yu Mincho"/>
              </w:rPr>
            </w:pPr>
            <w:r w:rsidRPr="00A2470A">
              <w:rPr>
                <w:rFonts w:eastAsia="SimSun"/>
              </w:rPr>
              <w:t>30</w:t>
            </w:r>
          </w:p>
        </w:tc>
        <w:tc>
          <w:tcPr>
            <w:tcW w:w="244" w:type="pct"/>
          </w:tcPr>
          <w:p w14:paraId="77CD6FE9"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1309D189" w14:textId="01DC3442" w:rsidR="00D85964" w:rsidRPr="00A2470A" w:rsidRDefault="00D85964" w:rsidP="00112DA3">
            <w:pPr>
              <w:pStyle w:val="TAC"/>
              <w:keepNext w:val="0"/>
              <w:keepLines w:val="0"/>
              <w:rPr>
                <w:rFonts w:eastAsia="Yu Mincho"/>
              </w:rPr>
            </w:pPr>
          </w:p>
        </w:tc>
        <w:tc>
          <w:tcPr>
            <w:tcW w:w="274" w:type="pct"/>
            <w:tcMar>
              <w:left w:w="28" w:type="dxa"/>
              <w:right w:w="28" w:type="dxa"/>
            </w:tcMar>
          </w:tcPr>
          <w:p w14:paraId="7AB83DAC"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0922E593"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ACDF612"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A65D6D2"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FEF1EAA"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73783A91" w14:textId="4DD48DFA"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666BD292"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517A1BA8"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483D61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0B93D4B"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D7159A3"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0889190"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524528D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23D812C" w14:textId="77777777" w:rsidR="00D85964" w:rsidRPr="00A2470A" w:rsidRDefault="00D85964" w:rsidP="00112DA3">
            <w:pPr>
              <w:pStyle w:val="TAC"/>
              <w:keepNext w:val="0"/>
              <w:keepLines w:val="0"/>
              <w:rPr>
                <w:rFonts w:eastAsia="Yu Mincho"/>
              </w:rPr>
            </w:pPr>
          </w:p>
        </w:tc>
      </w:tr>
      <w:tr w:rsidR="00D85964" w:rsidRPr="00A2470A" w14:paraId="1B1E0D8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F6F907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6061F10" w14:textId="77777777" w:rsidR="00D85964" w:rsidRPr="00A2470A" w:rsidRDefault="00D85964" w:rsidP="00112DA3">
            <w:pPr>
              <w:pStyle w:val="TAC"/>
              <w:keepNext w:val="0"/>
              <w:keepLines w:val="0"/>
              <w:rPr>
                <w:rFonts w:eastAsia="Yu Mincho"/>
              </w:rPr>
            </w:pPr>
            <w:r w:rsidRPr="00A2470A">
              <w:rPr>
                <w:rFonts w:eastAsia="SimSun"/>
              </w:rPr>
              <w:t>60</w:t>
            </w:r>
          </w:p>
        </w:tc>
        <w:tc>
          <w:tcPr>
            <w:tcW w:w="244" w:type="pct"/>
          </w:tcPr>
          <w:p w14:paraId="237F82DF"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63E29023" w14:textId="1F4B36BC" w:rsidR="00D85964" w:rsidRPr="00A2470A" w:rsidRDefault="00D85964" w:rsidP="00112DA3">
            <w:pPr>
              <w:pStyle w:val="TAC"/>
              <w:keepNext w:val="0"/>
              <w:keepLines w:val="0"/>
              <w:rPr>
                <w:rFonts w:eastAsia="Yu Mincho"/>
              </w:rPr>
            </w:pPr>
          </w:p>
        </w:tc>
        <w:tc>
          <w:tcPr>
            <w:tcW w:w="274" w:type="pct"/>
            <w:tcMar>
              <w:left w:w="28" w:type="dxa"/>
              <w:right w:w="28" w:type="dxa"/>
            </w:tcMar>
          </w:tcPr>
          <w:p w14:paraId="05C07B24"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40C12F"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3400F41"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4B95E8A9"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10B702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3ED9F044" w14:textId="6E579712"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49E33CB7"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2D9D146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7E2521D6"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71900E31"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E7D6CF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C9AFEB"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106EBE10"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37E30AD" w14:textId="77777777" w:rsidR="00D85964" w:rsidRPr="00A2470A" w:rsidRDefault="00D85964" w:rsidP="00112DA3">
            <w:pPr>
              <w:pStyle w:val="TAC"/>
              <w:keepNext w:val="0"/>
              <w:keepLines w:val="0"/>
              <w:rPr>
                <w:rFonts w:eastAsia="Yu Mincho"/>
              </w:rPr>
            </w:pPr>
          </w:p>
        </w:tc>
      </w:tr>
      <w:tr w:rsidR="004A2FFF" w:rsidRPr="00A2470A" w14:paraId="71CBBC59" w14:textId="77777777" w:rsidTr="00A2470A">
        <w:trPr>
          <w:jc w:val="center"/>
        </w:trPr>
        <w:tc>
          <w:tcPr>
            <w:tcW w:w="304" w:type="pct"/>
            <w:tcBorders>
              <w:bottom w:val="nil"/>
            </w:tcBorders>
            <w:shd w:val="clear" w:color="auto" w:fill="auto"/>
            <w:tcMar>
              <w:left w:w="28" w:type="dxa"/>
              <w:right w:w="28" w:type="dxa"/>
            </w:tcMar>
            <w:vAlign w:val="center"/>
          </w:tcPr>
          <w:p w14:paraId="6AFAB69B" w14:textId="77777777" w:rsidR="004A2FFF" w:rsidRPr="00A2470A" w:rsidRDefault="004A2FFF" w:rsidP="00112DA3">
            <w:pPr>
              <w:pStyle w:val="TAC"/>
              <w:keepNext w:val="0"/>
              <w:keepLines w:val="0"/>
              <w:rPr>
                <w:rFonts w:eastAsia="Yu Mincho"/>
              </w:rPr>
            </w:pPr>
            <w:r w:rsidRPr="00A2470A">
              <w:rPr>
                <w:rFonts w:eastAsia="Yu Mincho"/>
              </w:rPr>
              <w:t>n40</w:t>
            </w:r>
          </w:p>
        </w:tc>
        <w:tc>
          <w:tcPr>
            <w:tcW w:w="305" w:type="pct"/>
            <w:tcMar>
              <w:left w:w="28" w:type="dxa"/>
              <w:right w:w="28" w:type="dxa"/>
            </w:tcMar>
          </w:tcPr>
          <w:p w14:paraId="2F3C571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4379BE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8E5CDB8" w14:textId="6DCC5DCE"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tcPr>
          <w:p w14:paraId="6311E6CE"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0D05A4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4254AA4"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5AD230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0E26DA1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038A07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58A86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140F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4F8F6D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6E230CF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B659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9516D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19AE4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E2C3A77" w14:textId="77777777" w:rsidR="004A2FFF" w:rsidRPr="00A2470A" w:rsidRDefault="004A2FFF" w:rsidP="00112DA3">
            <w:pPr>
              <w:pStyle w:val="TAC"/>
              <w:keepNext w:val="0"/>
              <w:keepLines w:val="0"/>
              <w:rPr>
                <w:rFonts w:eastAsia="Yu Mincho"/>
              </w:rPr>
            </w:pPr>
          </w:p>
        </w:tc>
      </w:tr>
      <w:tr w:rsidR="004A2FFF" w:rsidRPr="00A2470A" w14:paraId="2685A6FF" w14:textId="77777777" w:rsidTr="00A2470A">
        <w:trPr>
          <w:jc w:val="center"/>
        </w:trPr>
        <w:tc>
          <w:tcPr>
            <w:tcW w:w="304" w:type="pct"/>
            <w:tcBorders>
              <w:top w:val="nil"/>
              <w:bottom w:val="nil"/>
            </w:tcBorders>
            <w:shd w:val="clear" w:color="auto" w:fill="auto"/>
            <w:tcMar>
              <w:left w:w="28" w:type="dxa"/>
              <w:right w:w="28" w:type="dxa"/>
            </w:tcMar>
            <w:vAlign w:val="center"/>
          </w:tcPr>
          <w:p w14:paraId="300594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2C9B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80BC4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7492234" w14:textId="7464AE54" w:rsidR="004A2FFF" w:rsidRPr="00A2470A" w:rsidRDefault="004A2FFF" w:rsidP="00112DA3">
            <w:pPr>
              <w:pStyle w:val="TAC"/>
              <w:keepNext w:val="0"/>
              <w:keepLines w:val="0"/>
              <w:rPr>
                <w:rFonts w:eastAsia="Yu Mincho"/>
              </w:rPr>
            </w:pPr>
          </w:p>
        </w:tc>
        <w:tc>
          <w:tcPr>
            <w:tcW w:w="274" w:type="pct"/>
            <w:tcMar>
              <w:left w:w="28" w:type="dxa"/>
              <w:right w:w="28" w:type="dxa"/>
            </w:tcMar>
          </w:tcPr>
          <w:p w14:paraId="1BB1E21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3C0F03"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25189A7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3BEA9FCC"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3012369"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DB845D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5D1D8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41BF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4DD942"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0294A06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1AD97631"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397FE30"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18FF2D6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107D006A"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E93250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06438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FE640EA"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0E248B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55278D" w14:textId="46C4FCD6" w:rsidR="004A2FFF" w:rsidRPr="00A2470A" w:rsidRDefault="004A2FFF" w:rsidP="00112DA3">
            <w:pPr>
              <w:pStyle w:val="TAC"/>
              <w:keepNext w:val="0"/>
              <w:keepLines w:val="0"/>
              <w:rPr>
                <w:rFonts w:eastAsia="Yu Mincho"/>
              </w:rPr>
            </w:pPr>
          </w:p>
        </w:tc>
        <w:tc>
          <w:tcPr>
            <w:tcW w:w="274" w:type="pct"/>
            <w:tcMar>
              <w:left w:w="28" w:type="dxa"/>
              <w:right w:w="28" w:type="dxa"/>
            </w:tcMar>
          </w:tcPr>
          <w:p w14:paraId="10DB1E3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223310"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580DD0E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251494A0"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21967C05"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52080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F3EF9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B3B4FC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70F3C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11456C7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2F5DFFA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425398E"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631DC38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07E385D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7A18A9F" w14:textId="77777777" w:rsidTr="00A2470A">
        <w:trPr>
          <w:jc w:val="center"/>
        </w:trPr>
        <w:tc>
          <w:tcPr>
            <w:tcW w:w="304" w:type="pct"/>
            <w:tcBorders>
              <w:bottom w:val="nil"/>
            </w:tcBorders>
            <w:shd w:val="clear" w:color="auto" w:fill="auto"/>
            <w:tcMar>
              <w:left w:w="28" w:type="dxa"/>
              <w:right w:w="28" w:type="dxa"/>
            </w:tcMar>
            <w:vAlign w:val="center"/>
            <w:hideMark/>
          </w:tcPr>
          <w:p w14:paraId="2DFFA0A2" w14:textId="77777777" w:rsidR="004A2FFF" w:rsidRPr="00A2470A" w:rsidRDefault="004A2FFF" w:rsidP="00112DA3">
            <w:pPr>
              <w:pStyle w:val="TAC"/>
              <w:keepNext w:val="0"/>
              <w:keepLines w:val="0"/>
              <w:rPr>
                <w:rFonts w:eastAsia="Yu Mincho"/>
              </w:rPr>
            </w:pPr>
            <w:r w:rsidRPr="00A2470A">
              <w:rPr>
                <w:rFonts w:eastAsia="Yu Mincho"/>
              </w:rPr>
              <w:t>n41</w:t>
            </w:r>
          </w:p>
        </w:tc>
        <w:tc>
          <w:tcPr>
            <w:tcW w:w="305" w:type="pct"/>
            <w:tcMar>
              <w:left w:w="28" w:type="dxa"/>
              <w:right w:w="28" w:type="dxa"/>
            </w:tcMar>
            <w:vAlign w:val="center"/>
            <w:hideMark/>
          </w:tcPr>
          <w:p w14:paraId="42C237B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8413B1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FDFA77E" w14:textId="2B005ECA"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74" w:type="pct"/>
            <w:tcMar>
              <w:left w:w="28" w:type="dxa"/>
              <w:right w:w="28" w:type="dxa"/>
            </w:tcMar>
            <w:vAlign w:val="center"/>
            <w:hideMark/>
          </w:tcPr>
          <w:p w14:paraId="322961F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8A02EB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42D61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C12782B" w14:textId="01FFBA52"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B98F6D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643760B" w14:textId="4A9B921D"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5514644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A57E14C" w14:textId="4D41307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86ACA7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3E732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7E5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EE761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349F6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5015A" w14:textId="77777777" w:rsidR="004A2FFF" w:rsidRPr="00A2470A" w:rsidRDefault="004A2FFF" w:rsidP="00112DA3">
            <w:pPr>
              <w:pStyle w:val="TAC"/>
              <w:keepNext w:val="0"/>
              <w:keepLines w:val="0"/>
              <w:rPr>
                <w:rFonts w:eastAsia="Yu Mincho"/>
              </w:rPr>
            </w:pPr>
          </w:p>
        </w:tc>
      </w:tr>
      <w:tr w:rsidR="004A2FFF" w:rsidRPr="00A2470A" w14:paraId="7063EB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B4FE7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35FD02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C9424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C0B6A4" w14:textId="09855ED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52B890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2345DA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DFAC66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998634" w14:textId="58ED0C1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4BE423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2003E0F" w14:textId="18F687EF"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7E5990C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D1304A5" w14:textId="44C99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DA6012F"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48860B6"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EF2EAAD"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821D0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444EC4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329A9C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3FAE66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45E9D6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CC9026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D462E6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6D4982" w14:textId="3A44D257"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9A9ED3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6FF6E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048353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D2EF9D7" w14:textId="047FA3A8"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E338C0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A904940" w14:textId="2FB6120A"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6C57127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36D1103" w14:textId="76DED15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A32849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F149EC5"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51BBB3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3EA0A0A"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4901266"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361EBB0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79BE5ED" w14:textId="77777777" w:rsidTr="00A2470A">
        <w:trPr>
          <w:jc w:val="center"/>
        </w:trPr>
        <w:tc>
          <w:tcPr>
            <w:tcW w:w="304" w:type="pct"/>
            <w:tcBorders>
              <w:bottom w:val="nil"/>
            </w:tcBorders>
            <w:shd w:val="clear" w:color="auto" w:fill="auto"/>
            <w:tcMar>
              <w:left w:w="28" w:type="dxa"/>
              <w:right w:w="28" w:type="dxa"/>
            </w:tcMar>
            <w:vAlign w:val="center"/>
          </w:tcPr>
          <w:p w14:paraId="5B668B02" w14:textId="77777777" w:rsidR="004A2FFF" w:rsidRPr="00A2470A" w:rsidRDefault="004A2FFF" w:rsidP="00112DA3">
            <w:pPr>
              <w:pStyle w:val="TAC"/>
              <w:keepNext w:val="0"/>
              <w:keepLines w:val="0"/>
              <w:rPr>
                <w:rFonts w:eastAsia="Yu Mincho"/>
              </w:rPr>
            </w:pPr>
            <w:r w:rsidRPr="00A2470A">
              <w:rPr>
                <w:rFonts w:eastAsia="Yu Mincho"/>
              </w:rPr>
              <w:t>n46</w:t>
            </w:r>
          </w:p>
        </w:tc>
        <w:tc>
          <w:tcPr>
            <w:tcW w:w="305" w:type="pct"/>
            <w:tcMar>
              <w:left w:w="28" w:type="dxa"/>
              <w:right w:w="28" w:type="dxa"/>
            </w:tcMar>
            <w:vAlign w:val="center"/>
          </w:tcPr>
          <w:p w14:paraId="07EFBA66"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D1CC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CE9966" w14:textId="086F9E6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ADF9654"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0E96D7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E1B1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C69603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9DAE58" w14:textId="77777777" w:rsidR="004A2FFF" w:rsidRPr="00A2470A" w:rsidRDefault="004A2FFF" w:rsidP="00112DA3">
            <w:pPr>
              <w:pStyle w:val="TAC"/>
              <w:keepNext w:val="0"/>
              <w:keepLines w:val="0"/>
              <w:rPr>
                <w:rFonts w:eastAsia="SimSun"/>
              </w:rPr>
            </w:pPr>
          </w:p>
        </w:tc>
        <w:tc>
          <w:tcPr>
            <w:tcW w:w="305" w:type="pct"/>
          </w:tcPr>
          <w:p w14:paraId="793649E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BEC86A"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C1B50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F45DE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2AC6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5CA4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149FA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EBDE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087C79" w14:textId="77777777" w:rsidR="004A2FFF" w:rsidRPr="00A2470A" w:rsidRDefault="004A2FFF" w:rsidP="00112DA3">
            <w:pPr>
              <w:pStyle w:val="TAC"/>
              <w:keepNext w:val="0"/>
              <w:keepLines w:val="0"/>
              <w:rPr>
                <w:rFonts w:eastAsia="Yu Mincho"/>
              </w:rPr>
            </w:pPr>
          </w:p>
        </w:tc>
      </w:tr>
      <w:tr w:rsidR="004A2FFF" w:rsidRPr="00A2470A" w14:paraId="4548BDE4" w14:textId="77777777" w:rsidTr="00A2470A">
        <w:trPr>
          <w:jc w:val="center"/>
        </w:trPr>
        <w:tc>
          <w:tcPr>
            <w:tcW w:w="304" w:type="pct"/>
            <w:tcBorders>
              <w:top w:val="nil"/>
              <w:bottom w:val="nil"/>
            </w:tcBorders>
            <w:shd w:val="clear" w:color="auto" w:fill="auto"/>
            <w:tcMar>
              <w:left w:w="28" w:type="dxa"/>
              <w:right w:w="28" w:type="dxa"/>
            </w:tcMar>
            <w:vAlign w:val="center"/>
          </w:tcPr>
          <w:p w14:paraId="32D0A9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9F9688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E99A0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02C7F1A" w14:textId="13E62156" w:rsidR="004A2FFF" w:rsidRPr="00A2470A" w:rsidRDefault="004A2FFF" w:rsidP="00112DA3">
            <w:pPr>
              <w:pStyle w:val="TAC"/>
              <w:keepNext w:val="0"/>
              <w:keepLines w:val="0"/>
              <w:rPr>
                <w:rFonts w:eastAsia="Yu Mincho"/>
              </w:rPr>
            </w:pPr>
          </w:p>
        </w:tc>
        <w:tc>
          <w:tcPr>
            <w:tcW w:w="274" w:type="pct"/>
            <w:tcMar>
              <w:left w:w="28" w:type="dxa"/>
              <w:right w:w="28" w:type="dxa"/>
            </w:tcMar>
          </w:tcPr>
          <w:p w14:paraId="0614E3C9"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6A73599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641630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57FF31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9D3EAD" w14:textId="77777777" w:rsidR="004A2FFF" w:rsidRPr="00A2470A" w:rsidRDefault="004A2FFF" w:rsidP="00112DA3">
            <w:pPr>
              <w:pStyle w:val="TAC"/>
              <w:keepNext w:val="0"/>
              <w:keepLines w:val="0"/>
              <w:rPr>
                <w:rFonts w:eastAsia="SimSun"/>
              </w:rPr>
            </w:pPr>
          </w:p>
        </w:tc>
        <w:tc>
          <w:tcPr>
            <w:tcW w:w="305" w:type="pct"/>
          </w:tcPr>
          <w:p w14:paraId="537A48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475456"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C7B30B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09F0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5BFB33"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10C09CC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4C7D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3973A7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FAD1A0"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4ADFD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2A9BA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6C744B"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244" w:type="pct"/>
          </w:tcPr>
          <w:p w14:paraId="2782B1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B6201D" w14:textId="66AD758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8FABB39" w14:textId="77777777" w:rsidR="004A2FFF" w:rsidRPr="00A2470A" w:rsidRDefault="004A2FFF" w:rsidP="00112DA3">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75" w:type="pct"/>
            <w:tcMar>
              <w:left w:w="28" w:type="dxa"/>
              <w:right w:w="28" w:type="dxa"/>
            </w:tcMar>
            <w:vAlign w:val="center"/>
          </w:tcPr>
          <w:p w14:paraId="35ED46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B6CA0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17188D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9ABA0D" w14:textId="77777777" w:rsidR="004A2FFF" w:rsidRPr="00A2470A" w:rsidRDefault="004A2FFF" w:rsidP="00112DA3">
            <w:pPr>
              <w:pStyle w:val="TAC"/>
              <w:keepNext w:val="0"/>
              <w:keepLines w:val="0"/>
              <w:rPr>
                <w:rFonts w:eastAsia="SimSun"/>
              </w:rPr>
            </w:pPr>
          </w:p>
        </w:tc>
        <w:tc>
          <w:tcPr>
            <w:tcW w:w="305" w:type="pct"/>
          </w:tcPr>
          <w:p w14:paraId="79E075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313AF82"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tcPr>
          <w:p w14:paraId="1540E21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DB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CD37F7"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7FE8FB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102E01"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FC1AA1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3A60F84"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3992142"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4A2FFF" w:rsidRPr="00A2470A" w:rsidRDefault="004A2FFF" w:rsidP="00112DA3">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3FF3F4A5"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1382605"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9EFE72D"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538468A9"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9B00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12B90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4A63C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E1E84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C982390" w14:textId="77777777" w:rsidR="004A2FFF" w:rsidRPr="00A2470A" w:rsidRDefault="004A2FFF" w:rsidP="00112DA3">
            <w:pPr>
              <w:pStyle w:val="TAC"/>
              <w:keepNext w:val="0"/>
              <w:keepLines w:val="0"/>
              <w:rPr>
                <w:rFonts w:eastAsia="Yu Mincho"/>
              </w:rPr>
            </w:pPr>
          </w:p>
        </w:tc>
      </w:tr>
      <w:tr w:rsidR="004A2FFF" w:rsidRPr="00A2470A" w14:paraId="5C784972"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149DA19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B378F78"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A3C1813"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306F8C62"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42694AD7"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5C68FFA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23C86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CC46D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C5EEF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D6D12D4" w14:textId="77777777" w:rsidR="004A2FFF" w:rsidRPr="00A2470A" w:rsidRDefault="004A2FFF" w:rsidP="00112DA3">
            <w:pPr>
              <w:pStyle w:val="TAC"/>
              <w:keepNext w:val="0"/>
              <w:keepLines w:val="0"/>
              <w:rPr>
                <w:rFonts w:eastAsia="Yu Mincho"/>
              </w:rPr>
            </w:pPr>
          </w:p>
        </w:tc>
      </w:tr>
      <w:tr w:rsidR="004A2FFF" w:rsidRPr="00A2470A" w14:paraId="721782B6"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71EC84EC"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74EB8E01"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A7DEB2E"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1BB40234"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63C54B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DEDF7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309D5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11182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1D777B0" w14:textId="77777777" w:rsidR="004A2FFF" w:rsidRPr="00A2470A" w:rsidRDefault="004A2FFF" w:rsidP="00112DA3">
            <w:pPr>
              <w:pStyle w:val="TAC"/>
              <w:keepNext w:val="0"/>
              <w:keepLines w:val="0"/>
              <w:rPr>
                <w:rFonts w:eastAsia="Yu Mincho"/>
              </w:rPr>
            </w:pPr>
          </w:p>
        </w:tc>
      </w:tr>
      <w:tr w:rsidR="004A2FFF" w:rsidRPr="00A2470A" w14:paraId="4C4E573A"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0AFE6FFD" w14:textId="77777777" w:rsidR="004A2FFF" w:rsidRPr="00A2470A" w:rsidRDefault="004A2FFF" w:rsidP="00112DA3">
            <w:pPr>
              <w:pStyle w:val="TAC"/>
              <w:keepNext w:val="0"/>
              <w:keepLines w:val="0"/>
              <w:rPr>
                <w:rFonts w:eastAsia="Yu Mincho"/>
              </w:rPr>
            </w:pPr>
            <w:r w:rsidRPr="00A2470A">
              <w:rPr>
                <w:rFonts w:eastAsia="Yu Mincho"/>
              </w:rPr>
              <w:t>n48</w:t>
            </w:r>
          </w:p>
        </w:tc>
        <w:tc>
          <w:tcPr>
            <w:tcW w:w="305" w:type="pct"/>
            <w:tcMar>
              <w:left w:w="28" w:type="dxa"/>
              <w:right w:w="28" w:type="dxa"/>
            </w:tcMar>
            <w:vAlign w:val="center"/>
          </w:tcPr>
          <w:p w14:paraId="5E1AF7B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BE78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9E8AF6" w14:textId="19B43E15"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74" w:type="pct"/>
            <w:tcMar>
              <w:left w:w="28" w:type="dxa"/>
              <w:right w:w="28" w:type="dxa"/>
            </w:tcMar>
            <w:vAlign w:val="center"/>
          </w:tcPr>
          <w:p w14:paraId="1C45EA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50F96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A7CD6A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244D1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5810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AD4A4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CA89E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7183BE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BEEB7A"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vAlign w:val="center"/>
          </w:tcPr>
          <w:p w14:paraId="025C8A0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2704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DD0A2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DBD85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06FE15" w14:textId="77777777" w:rsidR="004A2FFF" w:rsidRPr="00A2470A" w:rsidRDefault="004A2FFF" w:rsidP="00112DA3">
            <w:pPr>
              <w:pStyle w:val="TAC"/>
              <w:keepNext w:val="0"/>
              <w:keepLines w:val="0"/>
              <w:rPr>
                <w:rFonts w:eastAsia="Yu Mincho"/>
              </w:rPr>
            </w:pPr>
          </w:p>
        </w:tc>
      </w:tr>
      <w:tr w:rsidR="004A2FFF" w:rsidRPr="00A2470A" w14:paraId="50F9F747" w14:textId="77777777" w:rsidTr="00A2470A">
        <w:trPr>
          <w:jc w:val="center"/>
        </w:trPr>
        <w:tc>
          <w:tcPr>
            <w:tcW w:w="304" w:type="pct"/>
            <w:tcBorders>
              <w:top w:val="nil"/>
              <w:bottom w:val="nil"/>
            </w:tcBorders>
            <w:shd w:val="clear" w:color="auto" w:fill="auto"/>
            <w:tcMar>
              <w:left w:w="28" w:type="dxa"/>
              <w:right w:w="28" w:type="dxa"/>
            </w:tcMar>
            <w:vAlign w:val="center"/>
          </w:tcPr>
          <w:p w14:paraId="74751F9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4AB82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21423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9889726" w14:textId="5019350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81B6FD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F9F29B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80FD5F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290ADC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66F8C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60634D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97715B"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38E499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E0F354"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34E3A9B8"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CF2C745"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28D36A39"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519EE37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57897FD5"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34CF7A9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090440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98E5CD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1FE7C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58D7D73" w14:textId="099C734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012859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9B99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4B14C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06847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8D7D0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5E0183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219409"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3924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F3110"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2E7A1FE9"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E26F31B"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574914E5"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29B376F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64E809DE"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559834B7" w14:textId="77777777" w:rsidTr="00A2470A">
        <w:trPr>
          <w:jc w:val="center"/>
        </w:trPr>
        <w:tc>
          <w:tcPr>
            <w:tcW w:w="304" w:type="pct"/>
            <w:tcBorders>
              <w:bottom w:val="nil"/>
            </w:tcBorders>
            <w:shd w:val="clear" w:color="auto" w:fill="auto"/>
            <w:tcMar>
              <w:left w:w="28" w:type="dxa"/>
              <w:right w:w="28" w:type="dxa"/>
            </w:tcMar>
            <w:vAlign w:val="center"/>
          </w:tcPr>
          <w:p w14:paraId="169DDC41" w14:textId="77777777" w:rsidR="004A2FFF" w:rsidRPr="00A2470A" w:rsidRDefault="004A2FFF" w:rsidP="00112DA3">
            <w:pPr>
              <w:pStyle w:val="TAC"/>
              <w:keepNext w:val="0"/>
              <w:keepLines w:val="0"/>
              <w:rPr>
                <w:rFonts w:eastAsia="Yu Mincho"/>
              </w:rPr>
            </w:pPr>
            <w:r w:rsidRPr="00A2470A">
              <w:rPr>
                <w:rFonts w:eastAsia="Yu Mincho"/>
              </w:rPr>
              <w:t>n50</w:t>
            </w:r>
          </w:p>
        </w:tc>
        <w:tc>
          <w:tcPr>
            <w:tcW w:w="305" w:type="pct"/>
            <w:tcMar>
              <w:left w:w="28" w:type="dxa"/>
              <w:right w:w="28" w:type="dxa"/>
            </w:tcMar>
            <w:vAlign w:val="center"/>
          </w:tcPr>
          <w:p w14:paraId="4117595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5F375C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CB537F" w14:textId="2B03A591"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vAlign w:val="center"/>
          </w:tcPr>
          <w:p w14:paraId="0E4EF06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5695AE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5D17F0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102F5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A347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7805232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821D5F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451B81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38CBE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CF374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2CBF77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104F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954A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3823782" w14:textId="77777777" w:rsidR="004A2FFF" w:rsidRPr="00A2470A" w:rsidRDefault="004A2FFF" w:rsidP="00112DA3">
            <w:pPr>
              <w:pStyle w:val="TAC"/>
              <w:keepNext w:val="0"/>
              <w:keepLines w:val="0"/>
              <w:rPr>
                <w:rFonts w:eastAsia="Yu Mincho"/>
              </w:rPr>
            </w:pPr>
          </w:p>
        </w:tc>
      </w:tr>
      <w:tr w:rsidR="004A2FFF" w:rsidRPr="00A2470A" w14:paraId="57C698AF" w14:textId="77777777" w:rsidTr="00A2470A">
        <w:trPr>
          <w:jc w:val="center"/>
        </w:trPr>
        <w:tc>
          <w:tcPr>
            <w:tcW w:w="304" w:type="pct"/>
            <w:tcBorders>
              <w:top w:val="nil"/>
              <w:bottom w:val="nil"/>
            </w:tcBorders>
            <w:shd w:val="clear" w:color="auto" w:fill="auto"/>
            <w:tcMar>
              <w:left w:w="28" w:type="dxa"/>
              <w:right w:w="28" w:type="dxa"/>
            </w:tcMar>
            <w:vAlign w:val="center"/>
          </w:tcPr>
          <w:p w14:paraId="4B2B3D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D1FD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753F87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8B9ED" w14:textId="27FA45C9" w:rsidR="004A2FFF" w:rsidRPr="00A2470A" w:rsidRDefault="004A2FFF" w:rsidP="00112DA3">
            <w:pPr>
              <w:pStyle w:val="TAC"/>
              <w:keepNext w:val="0"/>
              <w:keepLines w:val="0"/>
              <w:rPr>
                <w:rFonts w:eastAsia="Yu Mincho"/>
              </w:rPr>
            </w:pPr>
          </w:p>
        </w:tc>
        <w:tc>
          <w:tcPr>
            <w:tcW w:w="274" w:type="pct"/>
            <w:tcMar>
              <w:left w:w="28" w:type="dxa"/>
              <w:right w:w="28" w:type="dxa"/>
            </w:tcMar>
          </w:tcPr>
          <w:p w14:paraId="793171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78EB2BE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tcPr>
          <w:p w14:paraId="70FFB19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4D50D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221CBE"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0B5956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131EF0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3ABD2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B6B66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980D26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E14A7C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75B936"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644F3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B38372" w14:textId="77777777" w:rsidR="004A2FFF" w:rsidRPr="00A2470A" w:rsidRDefault="004A2FFF" w:rsidP="00112DA3">
            <w:pPr>
              <w:pStyle w:val="TAC"/>
              <w:keepNext w:val="0"/>
              <w:keepLines w:val="0"/>
              <w:rPr>
                <w:rFonts w:eastAsia="Yu Mincho"/>
              </w:rPr>
            </w:pPr>
          </w:p>
        </w:tc>
      </w:tr>
      <w:tr w:rsidR="004A2FFF" w:rsidRPr="00A2470A" w14:paraId="6620236D"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8DC5D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AB40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96BBF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4D8B4D4" w14:textId="7B702C9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89DE5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C76B00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04CEAC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D842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70207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89AB78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27F59E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AA9FFE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A8E3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3BDC8C4"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42CBCE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B69500"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3A7EF4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83E620" w14:textId="77777777" w:rsidR="004A2FFF" w:rsidRPr="00A2470A" w:rsidRDefault="004A2FFF" w:rsidP="00112DA3">
            <w:pPr>
              <w:pStyle w:val="TAC"/>
              <w:keepNext w:val="0"/>
              <w:keepLines w:val="0"/>
              <w:rPr>
                <w:rFonts w:eastAsia="Yu Mincho"/>
              </w:rPr>
            </w:pPr>
          </w:p>
        </w:tc>
      </w:tr>
      <w:tr w:rsidR="004A2FFF" w:rsidRPr="00A2470A" w14:paraId="503D4D41" w14:textId="77777777" w:rsidTr="00A2470A">
        <w:trPr>
          <w:jc w:val="center"/>
        </w:trPr>
        <w:tc>
          <w:tcPr>
            <w:tcW w:w="304" w:type="pct"/>
            <w:tcBorders>
              <w:bottom w:val="nil"/>
            </w:tcBorders>
            <w:shd w:val="clear" w:color="auto" w:fill="auto"/>
            <w:tcMar>
              <w:left w:w="28" w:type="dxa"/>
              <w:right w:w="28" w:type="dxa"/>
            </w:tcMar>
            <w:vAlign w:val="center"/>
            <w:hideMark/>
          </w:tcPr>
          <w:p w14:paraId="79FC0993" w14:textId="77777777" w:rsidR="004A2FFF" w:rsidRPr="00A2470A" w:rsidRDefault="004A2FFF" w:rsidP="008945E6">
            <w:pPr>
              <w:pStyle w:val="TAC"/>
              <w:keepLines w:val="0"/>
              <w:rPr>
                <w:rFonts w:eastAsia="Yu Mincho"/>
              </w:rPr>
            </w:pPr>
            <w:r w:rsidRPr="00A2470A">
              <w:rPr>
                <w:rFonts w:eastAsia="Yu Mincho"/>
              </w:rPr>
              <w:t>n51</w:t>
            </w:r>
          </w:p>
        </w:tc>
        <w:tc>
          <w:tcPr>
            <w:tcW w:w="305" w:type="pct"/>
            <w:tcMar>
              <w:left w:w="28" w:type="dxa"/>
              <w:right w:w="28" w:type="dxa"/>
            </w:tcMar>
            <w:vAlign w:val="center"/>
            <w:hideMark/>
          </w:tcPr>
          <w:p w14:paraId="55084BB4"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73A79191" w14:textId="77777777" w:rsidR="004A2FFF" w:rsidRPr="00A2470A" w:rsidRDefault="004A2FFF" w:rsidP="008945E6">
            <w:pPr>
              <w:pStyle w:val="TAC"/>
              <w:keepLines w:val="0"/>
              <w:rPr>
                <w:rFonts w:eastAsia="Yu Mincho"/>
              </w:rPr>
            </w:pPr>
          </w:p>
        </w:tc>
        <w:tc>
          <w:tcPr>
            <w:tcW w:w="244" w:type="pct"/>
            <w:tcMar>
              <w:left w:w="28" w:type="dxa"/>
              <w:right w:w="28" w:type="dxa"/>
            </w:tcMar>
            <w:hideMark/>
          </w:tcPr>
          <w:p w14:paraId="3A4D299C" w14:textId="55B09DEE" w:rsidR="004A2FFF" w:rsidRPr="00A2470A" w:rsidRDefault="004A2FFF" w:rsidP="008945E6">
            <w:pPr>
              <w:pStyle w:val="TAC"/>
              <w:keepLines w:val="0"/>
              <w:rPr>
                <w:rFonts w:eastAsia="Yu Mincho"/>
              </w:rPr>
            </w:pPr>
            <w:r w:rsidRPr="00A2470A">
              <w:rPr>
                <w:rFonts w:eastAsia="Yu Mincho"/>
              </w:rPr>
              <w:t>5</w:t>
            </w:r>
          </w:p>
        </w:tc>
        <w:tc>
          <w:tcPr>
            <w:tcW w:w="274" w:type="pct"/>
            <w:tcMar>
              <w:left w:w="28" w:type="dxa"/>
              <w:right w:w="28" w:type="dxa"/>
            </w:tcMar>
            <w:vAlign w:val="center"/>
          </w:tcPr>
          <w:p w14:paraId="3D420AC2" w14:textId="77777777" w:rsidR="004A2FFF" w:rsidRPr="00A2470A" w:rsidRDefault="004A2FFF" w:rsidP="008945E6">
            <w:pPr>
              <w:pStyle w:val="TAC"/>
              <w:keepLines w:val="0"/>
              <w:rPr>
                <w:rFonts w:eastAsia="Yu Mincho"/>
              </w:rPr>
            </w:pPr>
          </w:p>
        </w:tc>
        <w:tc>
          <w:tcPr>
            <w:tcW w:w="275" w:type="pct"/>
            <w:tcMar>
              <w:left w:w="28" w:type="dxa"/>
              <w:right w:w="28" w:type="dxa"/>
            </w:tcMar>
            <w:vAlign w:val="center"/>
          </w:tcPr>
          <w:p w14:paraId="29A37A16"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F8F6E0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C7C68FE" w14:textId="77777777" w:rsidR="004A2FFF" w:rsidRPr="00A2470A" w:rsidRDefault="004A2FFF" w:rsidP="008945E6">
            <w:pPr>
              <w:pStyle w:val="TAC"/>
              <w:keepLines w:val="0"/>
              <w:rPr>
                <w:rFonts w:eastAsia="Yu Mincho"/>
              </w:rPr>
            </w:pPr>
          </w:p>
        </w:tc>
        <w:tc>
          <w:tcPr>
            <w:tcW w:w="244" w:type="pct"/>
            <w:tcMar>
              <w:left w:w="28" w:type="dxa"/>
              <w:right w:w="28" w:type="dxa"/>
            </w:tcMar>
          </w:tcPr>
          <w:p w14:paraId="0BD4B484" w14:textId="77777777" w:rsidR="004A2FFF" w:rsidRPr="00A2470A" w:rsidRDefault="004A2FFF" w:rsidP="008945E6">
            <w:pPr>
              <w:pStyle w:val="TAC"/>
              <w:keepLines w:val="0"/>
              <w:rPr>
                <w:rFonts w:eastAsia="Yu Mincho"/>
              </w:rPr>
            </w:pPr>
          </w:p>
        </w:tc>
        <w:tc>
          <w:tcPr>
            <w:tcW w:w="305" w:type="pct"/>
            <w:vAlign w:val="center"/>
          </w:tcPr>
          <w:p w14:paraId="7A1DD011"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64C40B25" w14:textId="77777777" w:rsidR="004A2FFF" w:rsidRPr="00A2470A" w:rsidRDefault="004A2FFF" w:rsidP="008945E6">
            <w:pPr>
              <w:pStyle w:val="TAC"/>
              <w:keepLines w:val="0"/>
              <w:rPr>
                <w:rFonts w:eastAsia="Yu Mincho"/>
              </w:rPr>
            </w:pPr>
          </w:p>
        </w:tc>
        <w:tc>
          <w:tcPr>
            <w:tcW w:w="305" w:type="pct"/>
            <w:vAlign w:val="center"/>
          </w:tcPr>
          <w:p w14:paraId="4FEC64BB"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3AE12F0E"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BD6ECBF" w14:textId="77777777" w:rsidR="004A2FFF" w:rsidRPr="00A2470A" w:rsidRDefault="004A2FFF" w:rsidP="008945E6">
            <w:pPr>
              <w:pStyle w:val="TAC"/>
              <w:keepLines w:val="0"/>
              <w:rPr>
                <w:rFonts w:eastAsia="Yu Mincho"/>
              </w:rPr>
            </w:pPr>
          </w:p>
        </w:tc>
        <w:tc>
          <w:tcPr>
            <w:tcW w:w="305" w:type="pct"/>
            <w:tcMar>
              <w:left w:w="28" w:type="dxa"/>
              <w:right w:w="28" w:type="dxa"/>
            </w:tcMar>
          </w:tcPr>
          <w:p w14:paraId="2F455239"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17031D9" w14:textId="77777777" w:rsidR="004A2FFF" w:rsidRPr="00A2470A" w:rsidRDefault="004A2FFF" w:rsidP="008945E6">
            <w:pPr>
              <w:pStyle w:val="TAC"/>
              <w:keepLines w:val="0"/>
              <w:rPr>
                <w:rFonts w:eastAsia="Yu Mincho"/>
              </w:rPr>
            </w:pPr>
          </w:p>
        </w:tc>
        <w:tc>
          <w:tcPr>
            <w:tcW w:w="270" w:type="pct"/>
            <w:tcMar>
              <w:left w:w="28" w:type="dxa"/>
              <w:right w:w="28" w:type="dxa"/>
            </w:tcMar>
          </w:tcPr>
          <w:p w14:paraId="1834FCD8"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43D4A7FC" w14:textId="77777777" w:rsidR="004A2FFF" w:rsidRPr="00A2470A" w:rsidRDefault="004A2FFF" w:rsidP="008945E6">
            <w:pPr>
              <w:pStyle w:val="TAC"/>
              <w:keepLines w:val="0"/>
              <w:rPr>
                <w:rFonts w:eastAsia="Yu Mincho"/>
              </w:rPr>
            </w:pPr>
          </w:p>
        </w:tc>
      </w:tr>
      <w:tr w:rsidR="004A2FFF" w:rsidRPr="00A2470A" w14:paraId="16BBE30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5AC9A7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215C8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D4EB2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E65AB6" w14:textId="7E886D45" w:rsidR="004A2FFF" w:rsidRPr="00A2470A" w:rsidRDefault="004A2FFF" w:rsidP="00112DA3">
            <w:pPr>
              <w:pStyle w:val="TAC"/>
              <w:keepNext w:val="0"/>
              <w:keepLines w:val="0"/>
              <w:rPr>
                <w:rFonts w:eastAsia="Yu Mincho"/>
              </w:rPr>
            </w:pPr>
          </w:p>
        </w:tc>
        <w:tc>
          <w:tcPr>
            <w:tcW w:w="274" w:type="pct"/>
            <w:tcMar>
              <w:left w:w="28" w:type="dxa"/>
              <w:right w:w="28" w:type="dxa"/>
            </w:tcMar>
          </w:tcPr>
          <w:p w14:paraId="7F32EB81"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81A9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5354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726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F0956F" w14:textId="77777777" w:rsidR="004A2FFF" w:rsidRPr="00A2470A" w:rsidRDefault="004A2FFF" w:rsidP="00112DA3">
            <w:pPr>
              <w:pStyle w:val="TAC"/>
              <w:keepNext w:val="0"/>
              <w:keepLines w:val="0"/>
              <w:rPr>
                <w:rFonts w:eastAsia="Yu Mincho"/>
              </w:rPr>
            </w:pPr>
          </w:p>
        </w:tc>
        <w:tc>
          <w:tcPr>
            <w:tcW w:w="305" w:type="pct"/>
            <w:vAlign w:val="center"/>
          </w:tcPr>
          <w:p w14:paraId="4EA1B0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F14515" w14:textId="77777777" w:rsidR="004A2FFF" w:rsidRPr="00A2470A" w:rsidRDefault="004A2FFF" w:rsidP="00112DA3">
            <w:pPr>
              <w:pStyle w:val="TAC"/>
              <w:keepNext w:val="0"/>
              <w:keepLines w:val="0"/>
              <w:rPr>
                <w:rFonts w:eastAsia="Yu Mincho"/>
              </w:rPr>
            </w:pPr>
          </w:p>
        </w:tc>
        <w:tc>
          <w:tcPr>
            <w:tcW w:w="305" w:type="pct"/>
            <w:vAlign w:val="center"/>
          </w:tcPr>
          <w:p w14:paraId="61F405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73B0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573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67AF2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B6289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F9A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100C7D" w14:textId="77777777" w:rsidR="004A2FFF" w:rsidRPr="00A2470A" w:rsidRDefault="004A2FFF" w:rsidP="00112DA3">
            <w:pPr>
              <w:pStyle w:val="TAC"/>
              <w:keepNext w:val="0"/>
              <w:keepLines w:val="0"/>
              <w:rPr>
                <w:rFonts w:eastAsia="Yu Mincho"/>
              </w:rPr>
            </w:pPr>
          </w:p>
        </w:tc>
      </w:tr>
      <w:tr w:rsidR="004A2FFF" w:rsidRPr="00A2470A" w14:paraId="3706F61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100CE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6FEA0E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31E35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6F6B54" w14:textId="4D4EE19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A752BD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C1FA50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0B05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E49C8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55BE1B" w14:textId="77777777" w:rsidR="004A2FFF" w:rsidRPr="00A2470A" w:rsidRDefault="004A2FFF" w:rsidP="00112DA3">
            <w:pPr>
              <w:pStyle w:val="TAC"/>
              <w:keepNext w:val="0"/>
              <w:keepLines w:val="0"/>
              <w:rPr>
                <w:rFonts w:eastAsia="Yu Mincho"/>
              </w:rPr>
            </w:pPr>
          </w:p>
        </w:tc>
        <w:tc>
          <w:tcPr>
            <w:tcW w:w="305" w:type="pct"/>
            <w:vAlign w:val="center"/>
          </w:tcPr>
          <w:p w14:paraId="2F6B14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008A71" w14:textId="77777777" w:rsidR="004A2FFF" w:rsidRPr="00A2470A" w:rsidRDefault="004A2FFF" w:rsidP="00112DA3">
            <w:pPr>
              <w:pStyle w:val="TAC"/>
              <w:keepNext w:val="0"/>
              <w:keepLines w:val="0"/>
              <w:rPr>
                <w:rFonts w:eastAsia="Yu Mincho"/>
              </w:rPr>
            </w:pPr>
          </w:p>
        </w:tc>
        <w:tc>
          <w:tcPr>
            <w:tcW w:w="305" w:type="pct"/>
            <w:vAlign w:val="center"/>
          </w:tcPr>
          <w:p w14:paraId="41CBD8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8F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98622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58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A102B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F14C3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04D25C" w14:textId="77777777" w:rsidR="004A2FFF" w:rsidRPr="00A2470A" w:rsidRDefault="004A2FFF" w:rsidP="00112DA3">
            <w:pPr>
              <w:pStyle w:val="TAC"/>
              <w:keepNext w:val="0"/>
              <w:keepLines w:val="0"/>
              <w:rPr>
                <w:rFonts w:eastAsia="Yu Mincho"/>
              </w:rPr>
            </w:pPr>
          </w:p>
        </w:tc>
      </w:tr>
      <w:tr w:rsidR="004A2FFF" w:rsidRPr="00A2470A" w14:paraId="1A4B4D58" w14:textId="77777777" w:rsidTr="00A2470A">
        <w:trPr>
          <w:jc w:val="center"/>
        </w:trPr>
        <w:tc>
          <w:tcPr>
            <w:tcW w:w="304" w:type="pct"/>
            <w:tcBorders>
              <w:bottom w:val="nil"/>
            </w:tcBorders>
            <w:shd w:val="clear" w:color="auto" w:fill="auto"/>
            <w:tcMar>
              <w:left w:w="28" w:type="dxa"/>
              <w:right w:w="28" w:type="dxa"/>
            </w:tcMar>
            <w:vAlign w:val="center"/>
          </w:tcPr>
          <w:p w14:paraId="211C25C1" w14:textId="77777777" w:rsidR="004A2FFF" w:rsidRPr="00A2470A" w:rsidRDefault="004A2FFF" w:rsidP="00112DA3">
            <w:pPr>
              <w:pStyle w:val="TAC"/>
              <w:keepNext w:val="0"/>
              <w:keepLines w:val="0"/>
              <w:rPr>
                <w:rFonts w:eastAsia="Yu Mincho"/>
              </w:rPr>
            </w:pPr>
            <w:r w:rsidRPr="00A2470A">
              <w:rPr>
                <w:rFonts w:eastAsia="Yu Mincho"/>
              </w:rPr>
              <w:t>n53</w:t>
            </w:r>
          </w:p>
        </w:tc>
        <w:tc>
          <w:tcPr>
            <w:tcW w:w="305" w:type="pct"/>
            <w:tcMar>
              <w:left w:w="28" w:type="dxa"/>
              <w:right w:w="28" w:type="dxa"/>
            </w:tcMar>
            <w:vAlign w:val="center"/>
          </w:tcPr>
          <w:p w14:paraId="4FE11C9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08B55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122DD7" w14:textId="22EBF10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76753CE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AAFA6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A636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7305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5B36FB5" w14:textId="77777777" w:rsidR="004A2FFF" w:rsidRPr="00A2470A" w:rsidRDefault="004A2FFF" w:rsidP="00112DA3">
            <w:pPr>
              <w:pStyle w:val="TAC"/>
              <w:keepNext w:val="0"/>
              <w:keepLines w:val="0"/>
              <w:rPr>
                <w:rFonts w:eastAsia="Yu Mincho"/>
              </w:rPr>
            </w:pPr>
          </w:p>
        </w:tc>
        <w:tc>
          <w:tcPr>
            <w:tcW w:w="305" w:type="pct"/>
            <w:vAlign w:val="center"/>
          </w:tcPr>
          <w:p w14:paraId="3FD136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8271AE9" w14:textId="77777777" w:rsidR="004A2FFF" w:rsidRPr="00A2470A" w:rsidRDefault="004A2FFF" w:rsidP="00112DA3">
            <w:pPr>
              <w:pStyle w:val="TAC"/>
              <w:keepNext w:val="0"/>
              <w:keepLines w:val="0"/>
              <w:rPr>
                <w:rFonts w:eastAsia="Yu Mincho"/>
              </w:rPr>
            </w:pPr>
          </w:p>
        </w:tc>
        <w:tc>
          <w:tcPr>
            <w:tcW w:w="305" w:type="pct"/>
            <w:vAlign w:val="center"/>
          </w:tcPr>
          <w:p w14:paraId="6F404C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BE5E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4DA87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4466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2F299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35C26A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42C9FA" w14:textId="77777777" w:rsidR="004A2FFF" w:rsidRPr="00A2470A" w:rsidRDefault="004A2FFF" w:rsidP="00112DA3">
            <w:pPr>
              <w:pStyle w:val="TAC"/>
              <w:keepNext w:val="0"/>
              <w:keepLines w:val="0"/>
              <w:rPr>
                <w:rFonts w:eastAsia="Yu Mincho"/>
              </w:rPr>
            </w:pPr>
          </w:p>
        </w:tc>
      </w:tr>
      <w:tr w:rsidR="004A2FFF" w:rsidRPr="00A2470A" w14:paraId="5E748DFA" w14:textId="77777777" w:rsidTr="00A2470A">
        <w:trPr>
          <w:jc w:val="center"/>
        </w:trPr>
        <w:tc>
          <w:tcPr>
            <w:tcW w:w="304" w:type="pct"/>
            <w:tcBorders>
              <w:top w:val="nil"/>
              <w:bottom w:val="nil"/>
            </w:tcBorders>
            <w:shd w:val="clear" w:color="auto" w:fill="auto"/>
            <w:tcMar>
              <w:left w:w="28" w:type="dxa"/>
              <w:right w:w="28" w:type="dxa"/>
            </w:tcMar>
            <w:vAlign w:val="center"/>
          </w:tcPr>
          <w:p w14:paraId="55E2F46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EC7A9B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C92C76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C62965" w14:textId="0C4E22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92EDA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58C3B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DBC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8DB1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CC6F85" w14:textId="77777777" w:rsidR="004A2FFF" w:rsidRPr="00A2470A" w:rsidRDefault="004A2FFF" w:rsidP="00112DA3">
            <w:pPr>
              <w:pStyle w:val="TAC"/>
              <w:keepNext w:val="0"/>
              <w:keepLines w:val="0"/>
              <w:rPr>
                <w:rFonts w:eastAsia="Yu Mincho"/>
              </w:rPr>
            </w:pPr>
          </w:p>
        </w:tc>
        <w:tc>
          <w:tcPr>
            <w:tcW w:w="305" w:type="pct"/>
            <w:vAlign w:val="center"/>
          </w:tcPr>
          <w:p w14:paraId="09DF1A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0200A0" w14:textId="77777777" w:rsidR="004A2FFF" w:rsidRPr="00A2470A" w:rsidRDefault="004A2FFF" w:rsidP="00112DA3">
            <w:pPr>
              <w:pStyle w:val="TAC"/>
              <w:keepNext w:val="0"/>
              <w:keepLines w:val="0"/>
              <w:rPr>
                <w:rFonts w:eastAsia="Yu Mincho"/>
              </w:rPr>
            </w:pPr>
          </w:p>
        </w:tc>
        <w:tc>
          <w:tcPr>
            <w:tcW w:w="305" w:type="pct"/>
            <w:vAlign w:val="center"/>
          </w:tcPr>
          <w:p w14:paraId="1ADEDA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7091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7D5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9A499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90ED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4F2518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F2EB8CF" w14:textId="77777777" w:rsidR="004A2FFF" w:rsidRPr="00A2470A" w:rsidRDefault="004A2FFF" w:rsidP="00112DA3">
            <w:pPr>
              <w:pStyle w:val="TAC"/>
              <w:keepNext w:val="0"/>
              <w:keepLines w:val="0"/>
              <w:rPr>
                <w:rFonts w:eastAsia="Yu Mincho"/>
              </w:rPr>
            </w:pPr>
          </w:p>
        </w:tc>
      </w:tr>
      <w:tr w:rsidR="004A2FFF" w:rsidRPr="00A2470A" w14:paraId="40C14BD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8779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5F9A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0FBA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56EFAE" w14:textId="15F7FF7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35BDA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DB988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B7B39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711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834861" w14:textId="77777777" w:rsidR="004A2FFF" w:rsidRPr="00A2470A" w:rsidRDefault="004A2FFF" w:rsidP="00112DA3">
            <w:pPr>
              <w:pStyle w:val="TAC"/>
              <w:keepNext w:val="0"/>
              <w:keepLines w:val="0"/>
              <w:rPr>
                <w:rFonts w:eastAsia="Yu Mincho"/>
              </w:rPr>
            </w:pPr>
          </w:p>
        </w:tc>
        <w:tc>
          <w:tcPr>
            <w:tcW w:w="305" w:type="pct"/>
            <w:vAlign w:val="center"/>
          </w:tcPr>
          <w:p w14:paraId="247C59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92A4C7" w14:textId="77777777" w:rsidR="004A2FFF" w:rsidRPr="00A2470A" w:rsidRDefault="004A2FFF" w:rsidP="00112DA3">
            <w:pPr>
              <w:pStyle w:val="TAC"/>
              <w:keepNext w:val="0"/>
              <w:keepLines w:val="0"/>
              <w:rPr>
                <w:rFonts w:eastAsia="Yu Mincho"/>
              </w:rPr>
            </w:pPr>
          </w:p>
        </w:tc>
        <w:tc>
          <w:tcPr>
            <w:tcW w:w="305" w:type="pct"/>
            <w:vAlign w:val="center"/>
          </w:tcPr>
          <w:p w14:paraId="01C836C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B4A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88F2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1BD56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BE3B7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7FD0A9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8D31EE" w14:textId="77777777" w:rsidR="004A2FFF" w:rsidRPr="00A2470A" w:rsidRDefault="004A2FFF" w:rsidP="00112DA3">
            <w:pPr>
              <w:pStyle w:val="TAC"/>
              <w:keepNext w:val="0"/>
              <w:keepLines w:val="0"/>
              <w:rPr>
                <w:rFonts w:eastAsia="Yu Mincho"/>
              </w:rPr>
            </w:pPr>
          </w:p>
        </w:tc>
      </w:tr>
      <w:tr w:rsidR="004A2FFF" w:rsidRPr="00A2470A" w14:paraId="7AEB017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5286F216" w14:textId="77777777" w:rsidR="004A2FFF" w:rsidRPr="00A2470A" w:rsidRDefault="004A2FFF" w:rsidP="00112DA3">
            <w:pPr>
              <w:pStyle w:val="TAC"/>
              <w:keepNext w:val="0"/>
              <w:keepLines w:val="0"/>
              <w:rPr>
                <w:rFonts w:eastAsia="Yu Mincho"/>
              </w:rPr>
            </w:pPr>
            <w:r w:rsidRPr="00A2470A">
              <w:rPr>
                <w:rFonts w:eastAsia="Yu Mincho"/>
              </w:rPr>
              <w:t>n54</w:t>
            </w:r>
          </w:p>
        </w:tc>
        <w:tc>
          <w:tcPr>
            <w:tcW w:w="305" w:type="pct"/>
            <w:tcMar>
              <w:left w:w="28" w:type="dxa"/>
              <w:right w:w="28" w:type="dxa"/>
            </w:tcMar>
            <w:vAlign w:val="center"/>
          </w:tcPr>
          <w:p w14:paraId="1E02095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C3B7E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2C1B4D" w14:textId="047233D7"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A203F9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235B11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D8BD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A4C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7F569B" w14:textId="77777777" w:rsidR="004A2FFF" w:rsidRPr="00A2470A" w:rsidRDefault="004A2FFF" w:rsidP="00112DA3">
            <w:pPr>
              <w:pStyle w:val="TAC"/>
              <w:keepNext w:val="0"/>
              <w:keepLines w:val="0"/>
              <w:rPr>
                <w:rFonts w:eastAsia="Yu Mincho"/>
              </w:rPr>
            </w:pPr>
          </w:p>
        </w:tc>
        <w:tc>
          <w:tcPr>
            <w:tcW w:w="305" w:type="pct"/>
            <w:vAlign w:val="center"/>
          </w:tcPr>
          <w:p w14:paraId="782A70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2D58F9" w14:textId="77777777" w:rsidR="004A2FFF" w:rsidRPr="00A2470A" w:rsidRDefault="004A2FFF" w:rsidP="00112DA3">
            <w:pPr>
              <w:pStyle w:val="TAC"/>
              <w:keepNext w:val="0"/>
              <w:keepLines w:val="0"/>
              <w:rPr>
                <w:rFonts w:eastAsia="Yu Mincho"/>
              </w:rPr>
            </w:pPr>
          </w:p>
        </w:tc>
        <w:tc>
          <w:tcPr>
            <w:tcW w:w="305" w:type="pct"/>
            <w:vAlign w:val="center"/>
          </w:tcPr>
          <w:p w14:paraId="59BB0A5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87B8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C43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EE006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5D8C8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6E54D3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5CF4086" w14:textId="77777777" w:rsidR="004A2FFF" w:rsidRPr="00A2470A" w:rsidRDefault="004A2FFF" w:rsidP="00112DA3">
            <w:pPr>
              <w:pStyle w:val="TAC"/>
              <w:keepNext w:val="0"/>
              <w:keepLines w:val="0"/>
              <w:rPr>
                <w:rFonts w:eastAsia="Yu Mincho"/>
              </w:rPr>
            </w:pPr>
          </w:p>
        </w:tc>
      </w:tr>
      <w:tr w:rsidR="004A2FFF" w:rsidRPr="00A2470A" w14:paraId="6E6F8E5A" w14:textId="77777777" w:rsidTr="00A2470A">
        <w:trPr>
          <w:jc w:val="center"/>
        </w:trPr>
        <w:tc>
          <w:tcPr>
            <w:tcW w:w="304" w:type="pct"/>
            <w:tcBorders>
              <w:top w:val="nil"/>
              <w:bottom w:val="nil"/>
            </w:tcBorders>
            <w:shd w:val="clear" w:color="auto" w:fill="auto"/>
            <w:tcMar>
              <w:left w:w="28" w:type="dxa"/>
              <w:right w:w="28" w:type="dxa"/>
            </w:tcMar>
            <w:vAlign w:val="center"/>
          </w:tcPr>
          <w:p w14:paraId="24A4E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C0AC1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EE6A1E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96A235" w14:textId="01651B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3D9996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DDEEF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995D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AF557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6D81BB" w14:textId="77777777" w:rsidR="004A2FFF" w:rsidRPr="00A2470A" w:rsidRDefault="004A2FFF" w:rsidP="00112DA3">
            <w:pPr>
              <w:pStyle w:val="TAC"/>
              <w:keepNext w:val="0"/>
              <w:keepLines w:val="0"/>
              <w:rPr>
                <w:rFonts w:eastAsia="Yu Mincho"/>
              </w:rPr>
            </w:pPr>
          </w:p>
        </w:tc>
        <w:tc>
          <w:tcPr>
            <w:tcW w:w="305" w:type="pct"/>
            <w:vAlign w:val="center"/>
          </w:tcPr>
          <w:p w14:paraId="7316A6D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0A8F7E" w14:textId="77777777" w:rsidR="004A2FFF" w:rsidRPr="00A2470A" w:rsidRDefault="004A2FFF" w:rsidP="00112DA3">
            <w:pPr>
              <w:pStyle w:val="TAC"/>
              <w:keepNext w:val="0"/>
              <w:keepLines w:val="0"/>
              <w:rPr>
                <w:rFonts w:eastAsia="Yu Mincho"/>
              </w:rPr>
            </w:pPr>
          </w:p>
        </w:tc>
        <w:tc>
          <w:tcPr>
            <w:tcW w:w="305" w:type="pct"/>
            <w:vAlign w:val="center"/>
          </w:tcPr>
          <w:p w14:paraId="7B2FC0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F6AF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801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DFDD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E2190"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5CA85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5829A8B" w14:textId="77777777" w:rsidR="004A2FFF" w:rsidRPr="00A2470A" w:rsidRDefault="004A2FFF" w:rsidP="00112DA3">
            <w:pPr>
              <w:pStyle w:val="TAC"/>
              <w:keepNext w:val="0"/>
              <w:keepLines w:val="0"/>
              <w:rPr>
                <w:rFonts w:eastAsia="Yu Mincho"/>
              </w:rPr>
            </w:pPr>
          </w:p>
        </w:tc>
      </w:tr>
      <w:tr w:rsidR="004A2FFF" w:rsidRPr="00A2470A" w14:paraId="1E07D1E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8B4F3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FFA8C9"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0793F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FB1C5B" w14:textId="10DE6FF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E7BBA22"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0BA07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B1A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AD46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7F3B57" w14:textId="77777777" w:rsidR="004A2FFF" w:rsidRPr="00A2470A" w:rsidRDefault="004A2FFF" w:rsidP="00112DA3">
            <w:pPr>
              <w:pStyle w:val="TAC"/>
              <w:keepNext w:val="0"/>
              <w:keepLines w:val="0"/>
              <w:rPr>
                <w:rFonts w:eastAsia="Yu Mincho"/>
              </w:rPr>
            </w:pPr>
          </w:p>
        </w:tc>
        <w:tc>
          <w:tcPr>
            <w:tcW w:w="305" w:type="pct"/>
            <w:vAlign w:val="center"/>
          </w:tcPr>
          <w:p w14:paraId="241456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B46EA1A" w14:textId="77777777" w:rsidR="004A2FFF" w:rsidRPr="00A2470A" w:rsidRDefault="004A2FFF" w:rsidP="00112DA3">
            <w:pPr>
              <w:pStyle w:val="TAC"/>
              <w:keepNext w:val="0"/>
              <w:keepLines w:val="0"/>
              <w:rPr>
                <w:rFonts w:eastAsia="Yu Mincho"/>
              </w:rPr>
            </w:pPr>
          </w:p>
        </w:tc>
        <w:tc>
          <w:tcPr>
            <w:tcW w:w="305" w:type="pct"/>
            <w:vAlign w:val="center"/>
          </w:tcPr>
          <w:p w14:paraId="2A8FC8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90AD2C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44E9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C61D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663DB8"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55A98A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FA02712" w14:textId="77777777" w:rsidR="004A2FFF" w:rsidRPr="00A2470A" w:rsidRDefault="004A2FFF" w:rsidP="00112DA3">
            <w:pPr>
              <w:pStyle w:val="TAC"/>
              <w:keepNext w:val="0"/>
              <w:keepLines w:val="0"/>
              <w:rPr>
                <w:rFonts w:eastAsia="Yu Mincho"/>
              </w:rPr>
            </w:pPr>
          </w:p>
        </w:tc>
      </w:tr>
      <w:tr w:rsidR="004A2FFF" w:rsidRPr="00A2470A" w14:paraId="497CE617" w14:textId="77777777" w:rsidTr="00A2470A">
        <w:trPr>
          <w:jc w:val="center"/>
        </w:trPr>
        <w:tc>
          <w:tcPr>
            <w:tcW w:w="304" w:type="pct"/>
            <w:tcBorders>
              <w:bottom w:val="nil"/>
            </w:tcBorders>
            <w:shd w:val="clear" w:color="auto" w:fill="auto"/>
            <w:tcMar>
              <w:left w:w="28" w:type="dxa"/>
              <w:right w:w="28" w:type="dxa"/>
            </w:tcMar>
            <w:vAlign w:val="center"/>
          </w:tcPr>
          <w:p w14:paraId="2D0C6821" w14:textId="77777777" w:rsidR="004A2FFF" w:rsidRPr="00A2470A" w:rsidRDefault="004A2FFF" w:rsidP="00112DA3">
            <w:pPr>
              <w:pStyle w:val="TAC"/>
              <w:keepNext w:val="0"/>
              <w:keepLines w:val="0"/>
              <w:rPr>
                <w:rFonts w:eastAsia="Yu Mincho"/>
              </w:rPr>
            </w:pPr>
            <w:r w:rsidRPr="00A2470A">
              <w:rPr>
                <w:rFonts w:eastAsia="Yu Mincho"/>
              </w:rPr>
              <w:t>n65</w:t>
            </w:r>
          </w:p>
        </w:tc>
        <w:tc>
          <w:tcPr>
            <w:tcW w:w="305" w:type="pct"/>
            <w:tcMar>
              <w:left w:w="28" w:type="dxa"/>
              <w:right w:w="28" w:type="dxa"/>
            </w:tcMar>
            <w:vAlign w:val="center"/>
          </w:tcPr>
          <w:p w14:paraId="5003925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EC1EF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4118046" w14:textId="0674339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1E72DC8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7827AB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3A977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75646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CDB4DD" w14:textId="77777777" w:rsidR="004A2FFF" w:rsidRPr="00A2470A" w:rsidRDefault="004A2FFF" w:rsidP="00112DA3">
            <w:pPr>
              <w:pStyle w:val="TAC"/>
              <w:keepNext w:val="0"/>
              <w:keepLines w:val="0"/>
              <w:rPr>
                <w:rFonts w:eastAsia="Yu Mincho"/>
              </w:rPr>
            </w:pPr>
          </w:p>
        </w:tc>
        <w:tc>
          <w:tcPr>
            <w:tcW w:w="305" w:type="pct"/>
            <w:vAlign w:val="center"/>
          </w:tcPr>
          <w:p w14:paraId="05A037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77A8CB" w14:textId="77777777" w:rsidR="004A2FFF" w:rsidRPr="00A2470A" w:rsidRDefault="004A2FFF" w:rsidP="00112DA3">
            <w:pPr>
              <w:pStyle w:val="TAC"/>
              <w:keepNext w:val="0"/>
              <w:keepLines w:val="0"/>
              <w:rPr>
                <w:rFonts w:eastAsia="Yu Mincho"/>
              </w:rPr>
            </w:pPr>
          </w:p>
        </w:tc>
        <w:tc>
          <w:tcPr>
            <w:tcW w:w="305" w:type="pct"/>
            <w:vAlign w:val="center"/>
          </w:tcPr>
          <w:p w14:paraId="7F9369A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4A34D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AD912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4A61F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0885D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602F1B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A005300" w14:textId="77777777" w:rsidR="004A2FFF" w:rsidRPr="00A2470A" w:rsidRDefault="004A2FFF" w:rsidP="00112DA3">
            <w:pPr>
              <w:pStyle w:val="TAC"/>
              <w:keepNext w:val="0"/>
              <w:keepLines w:val="0"/>
              <w:rPr>
                <w:rFonts w:eastAsia="Yu Mincho"/>
              </w:rPr>
            </w:pPr>
          </w:p>
        </w:tc>
      </w:tr>
      <w:tr w:rsidR="004A2FFF" w:rsidRPr="00A2470A" w14:paraId="41D4F203" w14:textId="77777777" w:rsidTr="00A2470A">
        <w:trPr>
          <w:jc w:val="center"/>
        </w:trPr>
        <w:tc>
          <w:tcPr>
            <w:tcW w:w="304" w:type="pct"/>
            <w:tcBorders>
              <w:top w:val="nil"/>
              <w:bottom w:val="nil"/>
            </w:tcBorders>
            <w:shd w:val="clear" w:color="auto" w:fill="auto"/>
            <w:tcMar>
              <w:left w:w="28" w:type="dxa"/>
              <w:right w:w="28" w:type="dxa"/>
            </w:tcMar>
            <w:vAlign w:val="center"/>
          </w:tcPr>
          <w:p w14:paraId="5793D7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D04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BC06E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0F5F6A" w14:textId="276DC8C5" w:rsidR="004A2FFF" w:rsidRPr="00A2470A" w:rsidRDefault="004A2FFF" w:rsidP="00112DA3">
            <w:pPr>
              <w:pStyle w:val="TAC"/>
              <w:keepNext w:val="0"/>
              <w:keepLines w:val="0"/>
              <w:rPr>
                <w:rFonts w:eastAsia="Yu Mincho"/>
              </w:rPr>
            </w:pPr>
          </w:p>
        </w:tc>
        <w:tc>
          <w:tcPr>
            <w:tcW w:w="274" w:type="pct"/>
            <w:tcMar>
              <w:left w:w="28" w:type="dxa"/>
              <w:right w:w="28" w:type="dxa"/>
            </w:tcMar>
          </w:tcPr>
          <w:p w14:paraId="5ACC287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53A52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79D61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217727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903DD0" w14:textId="77777777" w:rsidR="004A2FFF" w:rsidRPr="00A2470A" w:rsidRDefault="004A2FFF" w:rsidP="00112DA3">
            <w:pPr>
              <w:pStyle w:val="TAC"/>
              <w:keepNext w:val="0"/>
              <w:keepLines w:val="0"/>
              <w:rPr>
                <w:rFonts w:eastAsia="Yu Mincho"/>
              </w:rPr>
            </w:pPr>
          </w:p>
        </w:tc>
        <w:tc>
          <w:tcPr>
            <w:tcW w:w="305" w:type="pct"/>
            <w:vAlign w:val="center"/>
          </w:tcPr>
          <w:p w14:paraId="50A03F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198E7" w14:textId="77777777" w:rsidR="004A2FFF" w:rsidRPr="00A2470A" w:rsidRDefault="004A2FFF" w:rsidP="00112DA3">
            <w:pPr>
              <w:pStyle w:val="TAC"/>
              <w:keepNext w:val="0"/>
              <w:keepLines w:val="0"/>
              <w:rPr>
                <w:rFonts w:eastAsia="Yu Mincho"/>
              </w:rPr>
            </w:pPr>
          </w:p>
        </w:tc>
        <w:tc>
          <w:tcPr>
            <w:tcW w:w="305" w:type="pct"/>
            <w:vAlign w:val="center"/>
          </w:tcPr>
          <w:p w14:paraId="5413B10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7B54F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076CE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D68D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0C275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F4E950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4B794D0" w14:textId="77777777" w:rsidR="004A2FFF" w:rsidRPr="00A2470A" w:rsidRDefault="004A2FFF" w:rsidP="00112DA3">
            <w:pPr>
              <w:pStyle w:val="TAC"/>
              <w:keepNext w:val="0"/>
              <w:keepLines w:val="0"/>
              <w:rPr>
                <w:rFonts w:eastAsia="Yu Mincho"/>
              </w:rPr>
            </w:pPr>
          </w:p>
        </w:tc>
      </w:tr>
      <w:tr w:rsidR="004A2FFF" w:rsidRPr="00A2470A" w14:paraId="0BA812D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155401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87CA5A"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940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ADA68" w14:textId="7D60D35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04976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D668C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21679E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505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59898C" w14:textId="77777777" w:rsidR="004A2FFF" w:rsidRPr="00A2470A" w:rsidRDefault="004A2FFF" w:rsidP="00112DA3">
            <w:pPr>
              <w:pStyle w:val="TAC"/>
              <w:keepNext w:val="0"/>
              <w:keepLines w:val="0"/>
              <w:rPr>
                <w:rFonts w:eastAsia="Yu Mincho"/>
              </w:rPr>
            </w:pPr>
          </w:p>
        </w:tc>
        <w:tc>
          <w:tcPr>
            <w:tcW w:w="305" w:type="pct"/>
            <w:vAlign w:val="center"/>
          </w:tcPr>
          <w:p w14:paraId="51FEA3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D0FFE4" w14:textId="77777777" w:rsidR="004A2FFF" w:rsidRPr="00A2470A" w:rsidRDefault="004A2FFF" w:rsidP="00112DA3">
            <w:pPr>
              <w:pStyle w:val="TAC"/>
              <w:keepNext w:val="0"/>
              <w:keepLines w:val="0"/>
              <w:rPr>
                <w:rFonts w:eastAsia="Yu Mincho"/>
              </w:rPr>
            </w:pPr>
          </w:p>
        </w:tc>
        <w:tc>
          <w:tcPr>
            <w:tcW w:w="305" w:type="pct"/>
            <w:vAlign w:val="center"/>
          </w:tcPr>
          <w:p w14:paraId="5CF59F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F4CAE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185B0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9F3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BC4B1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99458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00C871C" w14:textId="77777777" w:rsidR="004A2FFF" w:rsidRPr="00A2470A" w:rsidRDefault="004A2FFF" w:rsidP="00112DA3">
            <w:pPr>
              <w:pStyle w:val="TAC"/>
              <w:keepNext w:val="0"/>
              <w:keepLines w:val="0"/>
              <w:rPr>
                <w:rFonts w:eastAsia="Yu Mincho"/>
              </w:rPr>
            </w:pPr>
          </w:p>
        </w:tc>
      </w:tr>
      <w:tr w:rsidR="004A2FFF" w:rsidRPr="00A2470A" w14:paraId="7934855F" w14:textId="77777777" w:rsidTr="00A2470A">
        <w:trPr>
          <w:jc w:val="center"/>
        </w:trPr>
        <w:tc>
          <w:tcPr>
            <w:tcW w:w="304" w:type="pct"/>
            <w:tcBorders>
              <w:bottom w:val="nil"/>
            </w:tcBorders>
            <w:shd w:val="clear" w:color="auto" w:fill="auto"/>
            <w:tcMar>
              <w:left w:w="28" w:type="dxa"/>
              <w:right w:w="28" w:type="dxa"/>
            </w:tcMar>
            <w:vAlign w:val="center"/>
            <w:hideMark/>
          </w:tcPr>
          <w:p w14:paraId="49E6A701" w14:textId="77777777" w:rsidR="004A2FFF" w:rsidRPr="00A2470A" w:rsidRDefault="004A2FFF" w:rsidP="00112DA3">
            <w:pPr>
              <w:pStyle w:val="TAC"/>
              <w:keepNext w:val="0"/>
              <w:keepLines w:val="0"/>
              <w:rPr>
                <w:rFonts w:eastAsia="Yu Mincho"/>
              </w:rPr>
            </w:pPr>
            <w:r w:rsidRPr="00A2470A">
              <w:rPr>
                <w:rFonts w:eastAsia="Yu Mincho"/>
              </w:rPr>
              <w:t>n66</w:t>
            </w:r>
          </w:p>
        </w:tc>
        <w:tc>
          <w:tcPr>
            <w:tcW w:w="305" w:type="pct"/>
            <w:tcMar>
              <w:left w:w="28" w:type="dxa"/>
              <w:right w:w="28" w:type="dxa"/>
            </w:tcMar>
            <w:vAlign w:val="center"/>
            <w:hideMark/>
          </w:tcPr>
          <w:p w14:paraId="30A1AB5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C710EC4"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5377B4E" w14:textId="40446F5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C82307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98AD40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DF4AF0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EEBE9B3"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B715469"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45C03EEC" w14:textId="5D11C9E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3ACA7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975EBD5" w14:textId="0E7C6257"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BE511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E26A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0CBF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E2CFE7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F2BA4D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6015E3" w14:textId="77777777" w:rsidR="004A2FFF" w:rsidRPr="00A2470A" w:rsidRDefault="004A2FFF" w:rsidP="00112DA3">
            <w:pPr>
              <w:pStyle w:val="TAC"/>
              <w:keepNext w:val="0"/>
              <w:keepLines w:val="0"/>
              <w:rPr>
                <w:rFonts w:eastAsia="Yu Mincho"/>
              </w:rPr>
            </w:pPr>
          </w:p>
        </w:tc>
      </w:tr>
      <w:tr w:rsidR="004A2FFF" w:rsidRPr="00A2470A" w14:paraId="29E63837"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EED7A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782985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743A0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1AE87E" w14:textId="38502F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B560E0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F64FDB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066CAF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8481DA"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20765D3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7E3CD37" w14:textId="54D563E5"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944B1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B6B20DF" w14:textId="19661C3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37D8FF6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9E31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E199B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68EBA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F24AB4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CC6FB4" w14:textId="77777777" w:rsidR="004A2FFF" w:rsidRPr="00A2470A" w:rsidRDefault="004A2FFF" w:rsidP="00112DA3">
            <w:pPr>
              <w:pStyle w:val="TAC"/>
              <w:keepNext w:val="0"/>
              <w:keepLines w:val="0"/>
              <w:rPr>
                <w:rFonts w:eastAsia="Yu Mincho"/>
              </w:rPr>
            </w:pPr>
          </w:p>
        </w:tc>
      </w:tr>
      <w:tr w:rsidR="004A2FFF" w:rsidRPr="00A2470A" w14:paraId="33AD427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00758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4CA65F5"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4F56A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B6436B" w14:textId="7879D536"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245381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4848FA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C87212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10A7B2"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4FE2450"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54C40A4C" w14:textId="7D5428A9"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FCBDB8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AB2972C" w14:textId="20A8E9B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05E630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08E60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6E15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2F4FB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412FEF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7CC4CDB" w14:textId="77777777" w:rsidR="004A2FFF" w:rsidRPr="00A2470A" w:rsidRDefault="004A2FFF" w:rsidP="00112DA3">
            <w:pPr>
              <w:pStyle w:val="TAC"/>
              <w:keepNext w:val="0"/>
              <w:keepLines w:val="0"/>
              <w:rPr>
                <w:rFonts w:eastAsia="Yu Mincho"/>
              </w:rPr>
            </w:pPr>
          </w:p>
        </w:tc>
      </w:tr>
      <w:tr w:rsidR="004A2FFF" w:rsidRPr="00A2470A" w14:paraId="2F78253F"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4A2FFF" w:rsidRPr="00A2470A" w:rsidRDefault="004A2FFF" w:rsidP="00112DA3">
            <w:pPr>
              <w:pStyle w:val="TAC"/>
              <w:keepNext w:val="0"/>
              <w:keepLines w:val="0"/>
              <w:rPr>
                <w:rFonts w:eastAsia="Yu Mincho"/>
              </w:rPr>
            </w:pPr>
            <w:r w:rsidRPr="00A2470A">
              <w:rPr>
                <w:rFonts w:eastAsia="Yu Mincho"/>
              </w:rPr>
              <w:t>n67</w:t>
            </w:r>
          </w:p>
        </w:tc>
        <w:tc>
          <w:tcPr>
            <w:tcW w:w="305" w:type="pct"/>
            <w:tcBorders>
              <w:left w:val="single" w:sz="4" w:space="0" w:color="000000" w:themeColor="text1"/>
            </w:tcBorders>
            <w:tcMar>
              <w:left w:w="28" w:type="dxa"/>
              <w:right w:w="28" w:type="dxa"/>
            </w:tcMar>
            <w:vAlign w:val="center"/>
          </w:tcPr>
          <w:p w14:paraId="2B8A9D2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58B41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FBCA335" w14:textId="05F57B63" w:rsidR="004A2FFF" w:rsidRPr="00A2470A" w:rsidDel="00B30034"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2CE1C9F"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82CB6A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66936E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6B6EBE"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0D84456B" w14:textId="77777777" w:rsidR="004A2FFF" w:rsidRPr="00A2470A" w:rsidRDefault="004A2FFF" w:rsidP="00112DA3">
            <w:pPr>
              <w:pStyle w:val="TAC"/>
              <w:keepNext w:val="0"/>
              <w:keepLines w:val="0"/>
              <w:rPr>
                <w:rFonts w:eastAsia="Yu Mincho"/>
              </w:rPr>
            </w:pPr>
          </w:p>
        </w:tc>
        <w:tc>
          <w:tcPr>
            <w:tcW w:w="305" w:type="pct"/>
          </w:tcPr>
          <w:p w14:paraId="2667DD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B8E46B" w14:textId="77777777" w:rsidR="004A2FFF" w:rsidRPr="00A2470A" w:rsidRDefault="004A2FFF" w:rsidP="00112DA3">
            <w:pPr>
              <w:pStyle w:val="TAC"/>
              <w:keepNext w:val="0"/>
              <w:keepLines w:val="0"/>
              <w:rPr>
                <w:rFonts w:eastAsia="Yu Mincho"/>
              </w:rPr>
            </w:pPr>
          </w:p>
        </w:tc>
        <w:tc>
          <w:tcPr>
            <w:tcW w:w="305" w:type="pct"/>
          </w:tcPr>
          <w:p w14:paraId="451FE69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DE034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316FA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9502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93A83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A947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51E88EF" w14:textId="77777777" w:rsidR="004A2FFF" w:rsidRPr="00A2470A" w:rsidRDefault="004A2FFF" w:rsidP="00112DA3">
            <w:pPr>
              <w:pStyle w:val="TAC"/>
              <w:keepNext w:val="0"/>
              <w:keepLines w:val="0"/>
              <w:rPr>
                <w:rFonts w:eastAsia="Yu Mincho"/>
              </w:rPr>
            </w:pPr>
          </w:p>
        </w:tc>
      </w:tr>
      <w:tr w:rsidR="004A2FFF" w:rsidRPr="00A2470A" w14:paraId="02C9F13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53F22B1B"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20645E9"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0C6C851A" w14:textId="3A4E89B9" w:rsidR="004A2FFF" w:rsidRPr="00A2470A" w:rsidDel="00B30034" w:rsidRDefault="004A2FFF" w:rsidP="00112DA3">
            <w:pPr>
              <w:pStyle w:val="TAC"/>
              <w:keepNext w:val="0"/>
              <w:keepLines w:val="0"/>
              <w:rPr>
                <w:rFonts w:eastAsia="Yu Mincho"/>
              </w:rPr>
            </w:pPr>
          </w:p>
        </w:tc>
        <w:tc>
          <w:tcPr>
            <w:tcW w:w="274" w:type="pct"/>
            <w:tcMar>
              <w:left w:w="28" w:type="dxa"/>
              <w:right w:w="28" w:type="dxa"/>
            </w:tcMar>
          </w:tcPr>
          <w:p w14:paraId="3A3AE534"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077BC8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C896410"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D070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07647A1" w14:textId="77777777" w:rsidR="004A2FFF" w:rsidRPr="00A2470A" w:rsidRDefault="004A2FFF" w:rsidP="00112DA3">
            <w:pPr>
              <w:pStyle w:val="TAC"/>
              <w:keepNext w:val="0"/>
              <w:keepLines w:val="0"/>
              <w:rPr>
                <w:rFonts w:eastAsia="Yu Mincho"/>
              </w:rPr>
            </w:pPr>
          </w:p>
        </w:tc>
        <w:tc>
          <w:tcPr>
            <w:tcW w:w="305" w:type="pct"/>
          </w:tcPr>
          <w:p w14:paraId="24A69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5CD4C8" w14:textId="77777777" w:rsidR="004A2FFF" w:rsidRPr="00A2470A" w:rsidRDefault="004A2FFF" w:rsidP="00112DA3">
            <w:pPr>
              <w:pStyle w:val="TAC"/>
              <w:keepNext w:val="0"/>
              <w:keepLines w:val="0"/>
              <w:rPr>
                <w:rFonts w:eastAsia="Yu Mincho"/>
              </w:rPr>
            </w:pPr>
          </w:p>
        </w:tc>
        <w:tc>
          <w:tcPr>
            <w:tcW w:w="305" w:type="pct"/>
          </w:tcPr>
          <w:p w14:paraId="525BBA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797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2479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4521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109E3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92CF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434A5D0" w14:textId="77777777" w:rsidR="004A2FFF" w:rsidRPr="00A2470A" w:rsidRDefault="004A2FFF" w:rsidP="00112DA3">
            <w:pPr>
              <w:pStyle w:val="TAC"/>
              <w:keepNext w:val="0"/>
              <w:keepLines w:val="0"/>
              <w:rPr>
                <w:rFonts w:eastAsia="Yu Mincho"/>
              </w:rPr>
            </w:pPr>
          </w:p>
        </w:tc>
      </w:tr>
      <w:tr w:rsidR="004A2FFF" w:rsidRPr="00A2470A" w14:paraId="76D5E88B"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22F844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A3470C2"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33F2FCA0" w14:textId="75B4F553" w:rsidR="004A2FFF" w:rsidRPr="00A2470A" w:rsidDel="00B30034" w:rsidRDefault="004A2FFF" w:rsidP="00112DA3">
            <w:pPr>
              <w:pStyle w:val="TAC"/>
              <w:keepNext w:val="0"/>
              <w:keepLines w:val="0"/>
              <w:rPr>
                <w:rFonts w:eastAsia="Yu Mincho"/>
              </w:rPr>
            </w:pPr>
          </w:p>
        </w:tc>
        <w:tc>
          <w:tcPr>
            <w:tcW w:w="274" w:type="pct"/>
            <w:tcMar>
              <w:left w:w="28" w:type="dxa"/>
              <w:right w:w="28" w:type="dxa"/>
            </w:tcMar>
            <w:vAlign w:val="center"/>
          </w:tcPr>
          <w:p w14:paraId="0BD255A1" w14:textId="77777777" w:rsidR="004A2FFF" w:rsidRPr="00A2470A" w:rsidDel="00B30034" w:rsidRDefault="004A2FFF" w:rsidP="00112DA3">
            <w:pPr>
              <w:pStyle w:val="TAC"/>
              <w:keepNext w:val="0"/>
              <w:keepLines w:val="0"/>
              <w:rPr>
                <w:rFonts w:eastAsia="Yu Mincho"/>
              </w:rPr>
            </w:pPr>
          </w:p>
        </w:tc>
        <w:tc>
          <w:tcPr>
            <w:tcW w:w="275" w:type="pct"/>
            <w:tcMar>
              <w:left w:w="28" w:type="dxa"/>
              <w:right w:w="28" w:type="dxa"/>
            </w:tcMar>
            <w:vAlign w:val="center"/>
          </w:tcPr>
          <w:p w14:paraId="1F2BAA40" w14:textId="77777777" w:rsidR="004A2FFF" w:rsidRPr="00A2470A" w:rsidDel="00B30034" w:rsidRDefault="004A2FFF" w:rsidP="00112DA3">
            <w:pPr>
              <w:pStyle w:val="TAC"/>
              <w:keepNext w:val="0"/>
              <w:keepLines w:val="0"/>
              <w:rPr>
                <w:rFonts w:eastAsia="Yu Mincho"/>
              </w:rPr>
            </w:pPr>
          </w:p>
        </w:tc>
        <w:tc>
          <w:tcPr>
            <w:tcW w:w="305" w:type="pct"/>
            <w:tcMar>
              <w:left w:w="28" w:type="dxa"/>
              <w:right w:w="28" w:type="dxa"/>
            </w:tcMar>
            <w:vAlign w:val="center"/>
          </w:tcPr>
          <w:p w14:paraId="692F2BE5"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vAlign w:val="center"/>
          </w:tcPr>
          <w:p w14:paraId="51B3D7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7B5CEF6D" w14:textId="77777777" w:rsidR="004A2FFF" w:rsidRPr="00A2470A" w:rsidRDefault="004A2FFF" w:rsidP="00112DA3">
            <w:pPr>
              <w:pStyle w:val="TAC"/>
              <w:keepNext w:val="0"/>
              <w:keepLines w:val="0"/>
              <w:rPr>
                <w:rFonts w:eastAsia="Yu Mincho"/>
              </w:rPr>
            </w:pPr>
          </w:p>
        </w:tc>
        <w:tc>
          <w:tcPr>
            <w:tcW w:w="305" w:type="pct"/>
          </w:tcPr>
          <w:p w14:paraId="375A1F9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77A820E" w14:textId="77777777" w:rsidR="004A2FFF" w:rsidRPr="00A2470A" w:rsidRDefault="004A2FFF" w:rsidP="00112DA3">
            <w:pPr>
              <w:pStyle w:val="TAC"/>
              <w:keepNext w:val="0"/>
              <w:keepLines w:val="0"/>
              <w:rPr>
                <w:rFonts w:eastAsia="Yu Mincho"/>
              </w:rPr>
            </w:pPr>
          </w:p>
        </w:tc>
        <w:tc>
          <w:tcPr>
            <w:tcW w:w="305" w:type="pct"/>
          </w:tcPr>
          <w:p w14:paraId="51DC0E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1CA6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329EA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FE21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50584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5572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3EF8A6" w14:textId="77777777" w:rsidR="004A2FFF" w:rsidRPr="00A2470A" w:rsidRDefault="004A2FFF" w:rsidP="00112DA3">
            <w:pPr>
              <w:pStyle w:val="TAC"/>
              <w:keepNext w:val="0"/>
              <w:keepLines w:val="0"/>
              <w:rPr>
                <w:rFonts w:eastAsia="Yu Mincho"/>
              </w:rPr>
            </w:pPr>
          </w:p>
        </w:tc>
      </w:tr>
      <w:tr w:rsidR="00552A7F" w:rsidRPr="00A2470A" w14:paraId="3C406CE3" w14:textId="77777777" w:rsidTr="00940BE2">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D4EE156" w14:textId="114BEB7E" w:rsidR="00552A7F" w:rsidRPr="00A2470A" w:rsidRDefault="00552A7F" w:rsidP="00552A7F">
            <w:pPr>
              <w:pStyle w:val="TAC"/>
              <w:keepNext w:val="0"/>
              <w:keepLines w:val="0"/>
              <w:rPr>
                <w:rFonts w:eastAsia="Yu Mincho"/>
              </w:rPr>
            </w:pPr>
            <w:r>
              <w:rPr>
                <w:rFonts w:eastAsia="Yu Mincho"/>
              </w:rPr>
              <w:t>n68</w:t>
            </w:r>
          </w:p>
        </w:tc>
        <w:tc>
          <w:tcPr>
            <w:tcW w:w="305" w:type="pct"/>
            <w:tcBorders>
              <w:left w:val="single" w:sz="4" w:space="0" w:color="000000" w:themeColor="text1"/>
            </w:tcBorders>
            <w:tcMar>
              <w:left w:w="28" w:type="dxa"/>
              <w:right w:w="28" w:type="dxa"/>
            </w:tcMar>
            <w:vAlign w:val="center"/>
          </w:tcPr>
          <w:p w14:paraId="26274CD4" w14:textId="289604F6" w:rsidR="00552A7F" w:rsidRPr="00A2470A" w:rsidRDefault="00552A7F" w:rsidP="00552A7F">
            <w:pPr>
              <w:pStyle w:val="TAC"/>
              <w:keepNext w:val="0"/>
              <w:keepLines w:val="0"/>
              <w:rPr>
                <w:rFonts w:eastAsia="SimSun"/>
              </w:rPr>
            </w:pPr>
            <w:r>
              <w:rPr>
                <w:rFonts w:eastAsia="SimSun"/>
              </w:rPr>
              <w:t>15</w:t>
            </w:r>
          </w:p>
        </w:tc>
        <w:tc>
          <w:tcPr>
            <w:tcW w:w="244" w:type="pct"/>
          </w:tcPr>
          <w:p w14:paraId="4CBB176A" w14:textId="77777777" w:rsidR="00552A7F" w:rsidRPr="00A2470A" w:rsidDel="00B30034" w:rsidRDefault="00552A7F" w:rsidP="00552A7F">
            <w:pPr>
              <w:pStyle w:val="TAC"/>
              <w:keepNext w:val="0"/>
              <w:keepLines w:val="0"/>
              <w:rPr>
                <w:rFonts w:eastAsia="Yu Mincho"/>
              </w:rPr>
            </w:pPr>
          </w:p>
        </w:tc>
        <w:tc>
          <w:tcPr>
            <w:tcW w:w="244" w:type="pct"/>
            <w:tcMar>
              <w:left w:w="28" w:type="dxa"/>
              <w:right w:w="28" w:type="dxa"/>
            </w:tcMar>
          </w:tcPr>
          <w:p w14:paraId="407E1267" w14:textId="1E491016" w:rsidR="00552A7F" w:rsidRPr="00A2470A" w:rsidDel="00B30034" w:rsidRDefault="00552A7F" w:rsidP="00552A7F">
            <w:pPr>
              <w:pStyle w:val="TAC"/>
              <w:keepNext w:val="0"/>
              <w:keepLines w:val="0"/>
              <w:rPr>
                <w:rFonts w:eastAsia="Yu Mincho"/>
              </w:rPr>
            </w:pPr>
            <w:r>
              <w:rPr>
                <w:rFonts w:eastAsia="Yu Mincho"/>
              </w:rPr>
              <w:t>5</w:t>
            </w:r>
          </w:p>
        </w:tc>
        <w:tc>
          <w:tcPr>
            <w:tcW w:w="274" w:type="pct"/>
            <w:tcMar>
              <w:left w:w="28" w:type="dxa"/>
              <w:right w:w="28" w:type="dxa"/>
            </w:tcMar>
            <w:vAlign w:val="center"/>
          </w:tcPr>
          <w:p w14:paraId="3F94CB8A" w14:textId="73FAD0BD" w:rsidR="00552A7F" w:rsidRPr="00A2470A" w:rsidDel="00B30034" w:rsidRDefault="00552A7F" w:rsidP="00552A7F">
            <w:pPr>
              <w:pStyle w:val="TAC"/>
              <w:keepNext w:val="0"/>
              <w:keepLines w:val="0"/>
              <w:rPr>
                <w:rFonts w:eastAsia="Yu Mincho"/>
              </w:rPr>
            </w:pPr>
            <w:r>
              <w:rPr>
                <w:rFonts w:eastAsia="Yu Mincho"/>
              </w:rPr>
              <w:t>10</w:t>
            </w:r>
          </w:p>
        </w:tc>
        <w:tc>
          <w:tcPr>
            <w:tcW w:w="275" w:type="pct"/>
            <w:tcMar>
              <w:left w:w="28" w:type="dxa"/>
              <w:right w:w="28" w:type="dxa"/>
            </w:tcMar>
            <w:vAlign w:val="center"/>
          </w:tcPr>
          <w:p w14:paraId="4A5149F8" w14:textId="7826DE10" w:rsidR="00552A7F" w:rsidRPr="00A2470A" w:rsidDel="00B30034" w:rsidRDefault="00552A7F" w:rsidP="00552A7F">
            <w:pPr>
              <w:pStyle w:val="TAC"/>
              <w:keepNext w:val="0"/>
              <w:keepLines w:val="0"/>
              <w:rPr>
                <w:rFonts w:eastAsia="Yu Mincho"/>
              </w:rPr>
            </w:pPr>
            <w:r>
              <w:rPr>
                <w:rFonts w:eastAsia="Yu Mincho"/>
              </w:rPr>
              <w:t>15</w:t>
            </w:r>
            <w:r w:rsidRPr="004D562D">
              <w:rPr>
                <w:rFonts w:eastAsia="Yu Mincho"/>
                <w:vertAlign w:val="superscript"/>
              </w:rPr>
              <w:t>13</w:t>
            </w:r>
          </w:p>
        </w:tc>
        <w:tc>
          <w:tcPr>
            <w:tcW w:w="305" w:type="pct"/>
            <w:tcMar>
              <w:left w:w="28" w:type="dxa"/>
              <w:right w:w="28" w:type="dxa"/>
            </w:tcMar>
            <w:vAlign w:val="center"/>
          </w:tcPr>
          <w:p w14:paraId="2B8F8AF5" w14:textId="77777777" w:rsidR="00552A7F" w:rsidRPr="00A2470A" w:rsidDel="00B30034" w:rsidRDefault="00552A7F" w:rsidP="00552A7F">
            <w:pPr>
              <w:pStyle w:val="TAC"/>
              <w:keepNext w:val="0"/>
              <w:keepLines w:val="0"/>
              <w:rPr>
                <w:rFonts w:eastAsia="Yu Mincho"/>
              </w:rPr>
            </w:pPr>
          </w:p>
        </w:tc>
        <w:tc>
          <w:tcPr>
            <w:tcW w:w="244" w:type="pct"/>
            <w:tcMar>
              <w:left w:w="28" w:type="dxa"/>
              <w:right w:w="28" w:type="dxa"/>
            </w:tcMar>
            <w:vAlign w:val="center"/>
          </w:tcPr>
          <w:p w14:paraId="3CD2A701" w14:textId="77777777" w:rsidR="00552A7F" w:rsidRPr="00A2470A" w:rsidDel="005672C0" w:rsidRDefault="00552A7F" w:rsidP="00552A7F">
            <w:pPr>
              <w:pStyle w:val="TAC"/>
              <w:keepNext w:val="0"/>
              <w:keepLines w:val="0"/>
              <w:rPr>
                <w:rFonts w:eastAsia="Yu Mincho"/>
              </w:rPr>
            </w:pPr>
          </w:p>
        </w:tc>
        <w:tc>
          <w:tcPr>
            <w:tcW w:w="244" w:type="pct"/>
            <w:tcMar>
              <w:left w:w="28" w:type="dxa"/>
              <w:right w:w="28" w:type="dxa"/>
            </w:tcMar>
          </w:tcPr>
          <w:p w14:paraId="785DAE92" w14:textId="77777777" w:rsidR="00552A7F" w:rsidRPr="00A2470A" w:rsidRDefault="00552A7F" w:rsidP="00552A7F">
            <w:pPr>
              <w:pStyle w:val="TAC"/>
              <w:keepNext w:val="0"/>
              <w:keepLines w:val="0"/>
              <w:rPr>
                <w:rFonts w:eastAsia="Yu Mincho"/>
              </w:rPr>
            </w:pPr>
          </w:p>
        </w:tc>
        <w:tc>
          <w:tcPr>
            <w:tcW w:w="305" w:type="pct"/>
          </w:tcPr>
          <w:p w14:paraId="3CFF15BE" w14:textId="77777777" w:rsidR="00552A7F" w:rsidRPr="00A2470A" w:rsidRDefault="00552A7F" w:rsidP="00552A7F">
            <w:pPr>
              <w:pStyle w:val="TAC"/>
              <w:keepNext w:val="0"/>
              <w:keepLines w:val="0"/>
              <w:rPr>
                <w:rFonts w:eastAsia="SimSun"/>
              </w:rPr>
            </w:pPr>
          </w:p>
        </w:tc>
        <w:tc>
          <w:tcPr>
            <w:tcW w:w="305" w:type="pct"/>
            <w:tcMar>
              <w:left w:w="28" w:type="dxa"/>
              <w:right w:w="28" w:type="dxa"/>
            </w:tcMar>
            <w:vAlign w:val="center"/>
          </w:tcPr>
          <w:p w14:paraId="20F1F9DC" w14:textId="77777777" w:rsidR="00552A7F" w:rsidRPr="00A2470A" w:rsidRDefault="00552A7F" w:rsidP="00552A7F">
            <w:pPr>
              <w:pStyle w:val="TAC"/>
              <w:keepNext w:val="0"/>
              <w:keepLines w:val="0"/>
              <w:rPr>
                <w:rFonts w:eastAsia="Yu Mincho"/>
              </w:rPr>
            </w:pPr>
          </w:p>
        </w:tc>
        <w:tc>
          <w:tcPr>
            <w:tcW w:w="305" w:type="pct"/>
          </w:tcPr>
          <w:p w14:paraId="7E0B2C9C" w14:textId="77777777" w:rsidR="00552A7F" w:rsidRPr="00A2470A" w:rsidRDefault="00552A7F" w:rsidP="00552A7F">
            <w:pPr>
              <w:pStyle w:val="TAC"/>
              <w:keepNext w:val="0"/>
              <w:keepLines w:val="0"/>
              <w:rPr>
                <w:rFonts w:eastAsia="Yu Mincho"/>
              </w:rPr>
            </w:pPr>
          </w:p>
        </w:tc>
        <w:tc>
          <w:tcPr>
            <w:tcW w:w="305" w:type="pct"/>
            <w:tcMar>
              <w:left w:w="28" w:type="dxa"/>
              <w:right w:w="28" w:type="dxa"/>
            </w:tcMar>
            <w:vAlign w:val="center"/>
          </w:tcPr>
          <w:p w14:paraId="0DBB45A6" w14:textId="77777777" w:rsidR="00552A7F" w:rsidRPr="00A2470A" w:rsidRDefault="00552A7F" w:rsidP="00552A7F">
            <w:pPr>
              <w:pStyle w:val="TAC"/>
              <w:keepNext w:val="0"/>
              <w:keepLines w:val="0"/>
              <w:rPr>
                <w:rFonts w:eastAsia="Yu Mincho"/>
              </w:rPr>
            </w:pPr>
          </w:p>
        </w:tc>
        <w:tc>
          <w:tcPr>
            <w:tcW w:w="244" w:type="pct"/>
            <w:tcMar>
              <w:left w:w="28" w:type="dxa"/>
              <w:right w:w="28" w:type="dxa"/>
            </w:tcMar>
            <w:vAlign w:val="center"/>
          </w:tcPr>
          <w:p w14:paraId="646BB736" w14:textId="77777777" w:rsidR="00552A7F" w:rsidRPr="00A2470A" w:rsidRDefault="00552A7F" w:rsidP="00552A7F">
            <w:pPr>
              <w:pStyle w:val="TAC"/>
              <w:keepNext w:val="0"/>
              <w:keepLines w:val="0"/>
              <w:rPr>
                <w:rFonts w:eastAsia="Yu Mincho"/>
              </w:rPr>
            </w:pPr>
          </w:p>
        </w:tc>
        <w:tc>
          <w:tcPr>
            <w:tcW w:w="305" w:type="pct"/>
            <w:tcMar>
              <w:left w:w="28" w:type="dxa"/>
              <w:right w:w="28" w:type="dxa"/>
            </w:tcMar>
          </w:tcPr>
          <w:p w14:paraId="13607E84" w14:textId="77777777" w:rsidR="00552A7F" w:rsidRPr="00A2470A" w:rsidRDefault="00552A7F" w:rsidP="00552A7F">
            <w:pPr>
              <w:pStyle w:val="TAC"/>
              <w:keepNext w:val="0"/>
              <w:keepLines w:val="0"/>
              <w:rPr>
                <w:rFonts w:eastAsia="Yu Mincho"/>
              </w:rPr>
            </w:pPr>
          </w:p>
        </w:tc>
        <w:tc>
          <w:tcPr>
            <w:tcW w:w="244" w:type="pct"/>
            <w:tcMar>
              <w:left w:w="28" w:type="dxa"/>
              <w:right w:w="28" w:type="dxa"/>
            </w:tcMar>
            <w:vAlign w:val="center"/>
          </w:tcPr>
          <w:p w14:paraId="77E25701" w14:textId="77777777" w:rsidR="00552A7F" w:rsidRPr="00A2470A" w:rsidRDefault="00552A7F" w:rsidP="00552A7F">
            <w:pPr>
              <w:pStyle w:val="TAC"/>
              <w:keepNext w:val="0"/>
              <w:keepLines w:val="0"/>
              <w:rPr>
                <w:rFonts w:eastAsia="Yu Mincho"/>
              </w:rPr>
            </w:pPr>
          </w:p>
        </w:tc>
        <w:tc>
          <w:tcPr>
            <w:tcW w:w="270" w:type="pct"/>
            <w:tcMar>
              <w:left w:w="28" w:type="dxa"/>
              <w:right w:w="28" w:type="dxa"/>
            </w:tcMar>
          </w:tcPr>
          <w:p w14:paraId="4130C563" w14:textId="77777777" w:rsidR="00552A7F" w:rsidRPr="00A2470A" w:rsidRDefault="00552A7F" w:rsidP="00552A7F">
            <w:pPr>
              <w:pStyle w:val="TAC"/>
              <w:keepNext w:val="0"/>
              <w:keepLines w:val="0"/>
              <w:rPr>
                <w:rFonts w:eastAsia="Yu Mincho"/>
              </w:rPr>
            </w:pPr>
          </w:p>
        </w:tc>
        <w:tc>
          <w:tcPr>
            <w:tcW w:w="278" w:type="pct"/>
            <w:tcMar>
              <w:left w:w="28" w:type="dxa"/>
              <w:right w:w="28" w:type="dxa"/>
            </w:tcMar>
            <w:vAlign w:val="center"/>
          </w:tcPr>
          <w:p w14:paraId="071142E8" w14:textId="77777777" w:rsidR="00552A7F" w:rsidRPr="00A2470A" w:rsidRDefault="00552A7F" w:rsidP="00552A7F">
            <w:pPr>
              <w:pStyle w:val="TAC"/>
              <w:keepNext w:val="0"/>
              <w:keepLines w:val="0"/>
              <w:rPr>
                <w:rFonts w:eastAsia="Yu Mincho"/>
              </w:rPr>
            </w:pPr>
          </w:p>
        </w:tc>
      </w:tr>
      <w:tr w:rsidR="00552A7F" w:rsidRPr="00A2470A" w14:paraId="2CE10B7C" w14:textId="77777777" w:rsidTr="00940BE2">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9B35277" w14:textId="77777777" w:rsidR="00552A7F" w:rsidRPr="00A2470A" w:rsidRDefault="00552A7F" w:rsidP="00552A7F">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F6F9611" w14:textId="06221250" w:rsidR="00552A7F" w:rsidRPr="00A2470A" w:rsidRDefault="00552A7F" w:rsidP="00552A7F">
            <w:pPr>
              <w:pStyle w:val="TAC"/>
              <w:keepNext w:val="0"/>
              <w:keepLines w:val="0"/>
              <w:rPr>
                <w:rFonts w:eastAsia="SimSun"/>
              </w:rPr>
            </w:pPr>
            <w:r>
              <w:rPr>
                <w:rFonts w:eastAsia="SimSun"/>
              </w:rPr>
              <w:t>30</w:t>
            </w:r>
          </w:p>
        </w:tc>
        <w:tc>
          <w:tcPr>
            <w:tcW w:w="244" w:type="pct"/>
          </w:tcPr>
          <w:p w14:paraId="06DCE72A" w14:textId="77777777" w:rsidR="00552A7F" w:rsidRPr="00A2470A" w:rsidDel="00B30034" w:rsidRDefault="00552A7F" w:rsidP="00552A7F">
            <w:pPr>
              <w:pStyle w:val="TAC"/>
              <w:keepNext w:val="0"/>
              <w:keepLines w:val="0"/>
              <w:rPr>
                <w:rFonts w:eastAsia="Yu Mincho"/>
              </w:rPr>
            </w:pPr>
          </w:p>
        </w:tc>
        <w:tc>
          <w:tcPr>
            <w:tcW w:w="244" w:type="pct"/>
            <w:tcMar>
              <w:left w:w="28" w:type="dxa"/>
              <w:right w:w="28" w:type="dxa"/>
            </w:tcMar>
          </w:tcPr>
          <w:p w14:paraId="639CF9B1" w14:textId="77777777" w:rsidR="00552A7F" w:rsidRPr="00A2470A" w:rsidDel="00B30034" w:rsidRDefault="00552A7F" w:rsidP="00552A7F">
            <w:pPr>
              <w:pStyle w:val="TAC"/>
              <w:keepNext w:val="0"/>
              <w:keepLines w:val="0"/>
              <w:rPr>
                <w:rFonts w:eastAsia="Yu Mincho"/>
              </w:rPr>
            </w:pPr>
          </w:p>
        </w:tc>
        <w:tc>
          <w:tcPr>
            <w:tcW w:w="274" w:type="pct"/>
            <w:tcMar>
              <w:left w:w="28" w:type="dxa"/>
              <w:right w:w="28" w:type="dxa"/>
            </w:tcMar>
            <w:vAlign w:val="center"/>
          </w:tcPr>
          <w:p w14:paraId="1823E76D" w14:textId="64253C56" w:rsidR="00552A7F" w:rsidRPr="00A2470A" w:rsidDel="00B30034" w:rsidRDefault="00552A7F" w:rsidP="00552A7F">
            <w:pPr>
              <w:pStyle w:val="TAC"/>
              <w:keepNext w:val="0"/>
              <w:keepLines w:val="0"/>
              <w:rPr>
                <w:rFonts w:eastAsia="Yu Mincho"/>
              </w:rPr>
            </w:pPr>
            <w:r>
              <w:rPr>
                <w:rFonts w:eastAsia="Yu Mincho"/>
              </w:rPr>
              <w:t>10</w:t>
            </w:r>
          </w:p>
        </w:tc>
        <w:tc>
          <w:tcPr>
            <w:tcW w:w="275" w:type="pct"/>
            <w:tcMar>
              <w:left w:w="28" w:type="dxa"/>
              <w:right w:w="28" w:type="dxa"/>
            </w:tcMar>
            <w:vAlign w:val="center"/>
          </w:tcPr>
          <w:p w14:paraId="3471F832" w14:textId="03888EB4" w:rsidR="00552A7F" w:rsidRPr="00A2470A" w:rsidDel="00B30034" w:rsidRDefault="00552A7F" w:rsidP="00552A7F">
            <w:pPr>
              <w:pStyle w:val="TAC"/>
              <w:keepNext w:val="0"/>
              <w:keepLines w:val="0"/>
              <w:rPr>
                <w:rFonts w:eastAsia="Yu Mincho"/>
              </w:rPr>
            </w:pPr>
            <w:r>
              <w:rPr>
                <w:rFonts w:eastAsia="Yu Mincho"/>
              </w:rPr>
              <w:t>15</w:t>
            </w:r>
            <w:r w:rsidRPr="004D562D">
              <w:rPr>
                <w:rFonts w:eastAsia="Yu Mincho"/>
                <w:vertAlign w:val="superscript"/>
              </w:rPr>
              <w:t>13</w:t>
            </w:r>
          </w:p>
        </w:tc>
        <w:tc>
          <w:tcPr>
            <w:tcW w:w="305" w:type="pct"/>
            <w:tcMar>
              <w:left w:w="28" w:type="dxa"/>
              <w:right w:w="28" w:type="dxa"/>
            </w:tcMar>
            <w:vAlign w:val="center"/>
          </w:tcPr>
          <w:p w14:paraId="134B6777" w14:textId="77777777" w:rsidR="00552A7F" w:rsidRPr="00A2470A" w:rsidDel="00B30034" w:rsidRDefault="00552A7F" w:rsidP="00552A7F">
            <w:pPr>
              <w:pStyle w:val="TAC"/>
              <w:keepNext w:val="0"/>
              <w:keepLines w:val="0"/>
              <w:rPr>
                <w:rFonts w:eastAsia="Yu Mincho"/>
              </w:rPr>
            </w:pPr>
          </w:p>
        </w:tc>
        <w:tc>
          <w:tcPr>
            <w:tcW w:w="244" w:type="pct"/>
            <w:tcMar>
              <w:left w:w="28" w:type="dxa"/>
              <w:right w:w="28" w:type="dxa"/>
            </w:tcMar>
            <w:vAlign w:val="center"/>
          </w:tcPr>
          <w:p w14:paraId="4ECCF6C7" w14:textId="77777777" w:rsidR="00552A7F" w:rsidRPr="00A2470A" w:rsidDel="005672C0" w:rsidRDefault="00552A7F" w:rsidP="00552A7F">
            <w:pPr>
              <w:pStyle w:val="TAC"/>
              <w:keepNext w:val="0"/>
              <w:keepLines w:val="0"/>
              <w:rPr>
                <w:rFonts w:eastAsia="Yu Mincho"/>
              </w:rPr>
            </w:pPr>
          </w:p>
        </w:tc>
        <w:tc>
          <w:tcPr>
            <w:tcW w:w="244" w:type="pct"/>
            <w:tcMar>
              <w:left w:w="28" w:type="dxa"/>
              <w:right w:w="28" w:type="dxa"/>
            </w:tcMar>
          </w:tcPr>
          <w:p w14:paraId="28241320" w14:textId="77777777" w:rsidR="00552A7F" w:rsidRPr="00A2470A" w:rsidRDefault="00552A7F" w:rsidP="00552A7F">
            <w:pPr>
              <w:pStyle w:val="TAC"/>
              <w:keepNext w:val="0"/>
              <w:keepLines w:val="0"/>
              <w:rPr>
                <w:rFonts w:eastAsia="Yu Mincho"/>
              </w:rPr>
            </w:pPr>
          </w:p>
        </w:tc>
        <w:tc>
          <w:tcPr>
            <w:tcW w:w="305" w:type="pct"/>
          </w:tcPr>
          <w:p w14:paraId="0AFE7C82" w14:textId="77777777" w:rsidR="00552A7F" w:rsidRPr="00A2470A" w:rsidRDefault="00552A7F" w:rsidP="00552A7F">
            <w:pPr>
              <w:pStyle w:val="TAC"/>
              <w:keepNext w:val="0"/>
              <w:keepLines w:val="0"/>
              <w:rPr>
                <w:rFonts w:eastAsia="SimSun"/>
              </w:rPr>
            </w:pPr>
          </w:p>
        </w:tc>
        <w:tc>
          <w:tcPr>
            <w:tcW w:w="305" w:type="pct"/>
            <w:tcMar>
              <w:left w:w="28" w:type="dxa"/>
              <w:right w:w="28" w:type="dxa"/>
            </w:tcMar>
            <w:vAlign w:val="center"/>
          </w:tcPr>
          <w:p w14:paraId="5FFB3E72" w14:textId="77777777" w:rsidR="00552A7F" w:rsidRPr="00A2470A" w:rsidRDefault="00552A7F" w:rsidP="00552A7F">
            <w:pPr>
              <w:pStyle w:val="TAC"/>
              <w:keepNext w:val="0"/>
              <w:keepLines w:val="0"/>
              <w:rPr>
                <w:rFonts w:eastAsia="Yu Mincho"/>
              </w:rPr>
            </w:pPr>
          </w:p>
        </w:tc>
        <w:tc>
          <w:tcPr>
            <w:tcW w:w="305" w:type="pct"/>
          </w:tcPr>
          <w:p w14:paraId="44979699" w14:textId="77777777" w:rsidR="00552A7F" w:rsidRPr="00A2470A" w:rsidRDefault="00552A7F" w:rsidP="00552A7F">
            <w:pPr>
              <w:pStyle w:val="TAC"/>
              <w:keepNext w:val="0"/>
              <w:keepLines w:val="0"/>
              <w:rPr>
                <w:rFonts w:eastAsia="Yu Mincho"/>
              </w:rPr>
            </w:pPr>
          </w:p>
        </w:tc>
        <w:tc>
          <w:tcPr>
            <w:tcW w:w="305" w:type="pct"/>
            <w:tcMar>
              <w:left w:w="28" w:type="dxa"/>
              <w:right w:w="28" w:type="dxa"/>
            </w:tcMar>
            <w:vAlign w:val="center"/>
          </w:tcPr>
          <w:p w14:paraId="067936BD" w14:textId="77777777" w:rsidR="00552A7F" w:rsidRPr="00A2470A" w:rsidRDefault="00552A7F" w:rsidP="00552A7F">
            <w:pPr>
              <w:pStyle w:val="TAC"/>
              <w:keepNext w:val="0"/>
              <w:keepLines w:val="0"/>
              <w:rPr>
                <w:rFonts w:eastAsia="Yu Mincho"/>
              </w:rPr>
            </w:pPr>
          </w:p>
        </w:tc>
        <w:tc>
          <w:tcPr>
            <w:tcW w:w="244" w:type="pct"/>
            <w:tcMar>
              <w:left w:w="28" w:type="dxa"/>
              <w:right w:w="28" w:type="dxa"/>
            </w:tcMar>
            <w:vAlign w:val="center"/>
          </w:tcPr>
          <w:p w14:paraId="7335AB40" w14:textId="77777777" w:rsidR="00552A7F" w:rsidRPr="00A2470A" w:rsidRDefault="00552A7F" w:rsidP="00552A7F">
            <w:pPr>
              <w:pStyle w:val="TAC"/>
              <w:keepNext w:val="0"/>
              <w:keepLines w:val="0"/>
              <w:rPr>
                <w:rFonts w:eastAsia="Yu Mincho"/>
              </w:rPr>
            </w:pPr>
          </w:p>
        </w:tc>
        <w:tc>
          <w:tcPr>
            <w:tcW w:w="305" w:type="pct"/>
            <w:tcMar>
              <w:left w:w="28" w:type="dxa"/>
              <w:right w:w="28" w:type="dxa"/>
            </w:tcMar>
          </w:tcPr>
          <w:p w14:paraId="6CF7B819" w14:textId="77777777" w:rsidR="00552A7F" w:rsidRPr="00A2470A" w:rsidRDefault="00552A7F" w:rsidP="00552A7F">
            <w:pPr>
              <w:pStyle w:val="TAC"/>
              <w:keepNext w:val="0"/>
              <w:keepLines w:val="0"/>
              <w:rPr>
                <w:rFonts w:eastAsia="Yu Mincho"/>
              </w:rPr>
            </w:pPr>
          </w:p>
        </w:tc>
        <w:tc>
          <w:tcPr>
            <w:tcW w:w="244" w:type="pct"/>
            <w:tcMar>
              <w:left w:w="28" w:type="dxa"/>
              <w:right w:w="28" w:type="dxa"/>
            </w:tcMar>
            <w:vAlign w:val="center"/>
          </w:tcPr>
          <w:p w14:paraId="765E8F0A" w14:textId="77777777" w:rsidR="00552A7F" w:rsidRPr="00A2470A" w:rsidRDefault="00552A7F" w:rsidP="00552A7F">
            <w:pPr>
              <w:pStyle w:val="TAC"/>
              <w:keepNext w:val="0"/>
              <w:keepLines w:val="0"/>
              <w:rPr>
                <w:rFonts w:eastAsia="Yu Mincho"/>
              </w:rPr>
            </w:pPr>
          </w:p>
        </w:tc>
        <w:tc>
          <w:tcPr>
            <w:tcW w:w="270" w:type="pct"/>
            <w:tcMar>
              <w:left w:w="28" w:type="dxa"/>
              <w:right w:w="28" w:type="dxa"/>
            </w:tcMar>
          </w:tcPr>
          <w:p w14:paraId="24A26B7F" w14:textId="77777777" w:rsidR="00552A7F" w:rsidRPr="00A2470A" w:rsidRDefault="00552A7F" w:rsidP="00552A7F">
            <w:pPr>
              <w:pStyle w:val="TAC"/>
              <w:keepNext w:val="0"/>
              <w:keepLines w:val="0"/>
              <w:rPr>
                <w:rFonts w:eastAsia="Yu Mincho"/>
              </w:rPr>
            </w:pPr>
          </w:p>
        </w:tc>
        <w:tc>
          <w:tcPr>
            <w:tcW w:w="278" w:type="pct"/>
            <w:tcMar>
              <w:left w:w="28" w:type="dxa"/>
              <w:right w:w="28" w:type="dxa"/>
            </w:tcMar>
            <w:vAlign w:val="center"/>
          </w:tcPr>
          <w:p w14:paraId="06029A2B" w14:textId="77777777" w:rsidR="00552A7F" w:rsidRPr="00A2470A" w:rsidRDefault="00552A7F" w:rsidP="00552A7F">
            <w:pPr>
              <w:pStyle w:val="TAC"/>
              <w:keepNext w:val="0"/>
              <w:keepLines w:val="0"/>
              <w:rPr>
                <w:rFonts w:eastAsia="Yu Mincho"/>
              </w:rPr>
            </w:pPr>
          </w:p>
        </w:tc>
      </w:tr>
      <w:tr w:rsidR="00552A7F" w:rsidRPr="00A2470A" w14:paraId="1660C912"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62C5C54" w14:textId="77777777" w:rsidR="00552A7F" w:rsidRPr="00A2470A" w:rsidRDefault="00552A7F" w:rsidP="00552A7F">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3EDEB22C" w14:textId="28D7529A" w:rsidR="00552A7F" w:rsidRPr="00A2470A" w:rsidRDefault="00552A7F" w:rsidP="00552A7F">
            <w:pPr>
              <w:pStyle w:val="TAC"/>
              <w:keepNext w:val="0"/>
              <w:keepLines w:val="0"/>
              <w:rPr>
                <w:rFonts w:eastAsia="SimSun"/>
              </w:rPr>
            </w:pPr>
            <w:r>
              <w:rPr>
                <w:rFonts w:eastAsia="SimSun"/>
              </w:rPr>
              <w:t>60</w:t>
            </w:r>
          </w:p>
        </w:tc>
        <w:tc>
          <w:tcPr>
            <w:tcW w:w="244" w:type="pct"/>
          </w:tcPr>
          <w:p w14:paraId="0066098C" w14:textId="77777777" w:rsidR="00552A7F" w:rsidRPr="00A2470A" w:rsidDel="00B30034" w:rsidRDefault="00552A7F" w:rsidP="00552A7F">
            <w:pPr>
              <w:pStyle w:val="TAC"/>
              <w:keepNext w:val="0"/>
              <w:keepLines w:val="0"/>
              <w:rPr>
                <w:rFonts w:eastAsia="Yu Mincho"/>
              </w:rPr>
            </w:pPr>
          </w:p>
        </w:tc>
        <w:tc>
          <w:tcPr>
            <w:tcW w:w="244" w:type="pct"/>
            <w:tcMar>
              <w:left w:w="28" w:type="dxa"/>
              <w:right w:w="28" w:type="dxa"/>
            </w:tcMar>
          </w:tcPr>
          <w:p w14:paraId="6588DEE1" w14:textId="77777777" w:rsidR="00552A7F" w:rsidRPr="00A2470A" w:rsidDel="00B30034" w:rsidRDefault="00552A7F" w:rsidP="00552A7F">
            <w:pPr>
              <w:pStyle w:val="TAC"/>
              <w:keepNext w:val="0"/>
              <w:keepLines w:val="0"/>
              <w:rPr>
                <w:rFonts w:eastAsia="Yu Mincho"/>
              </w:rPr>
            </w:pPr>
          </w:p>
        </w:tc>
        <w:tc>
          <w:tcPr>
            <w:tcW w:w="274" w:type="pct"/>
            <w:tcMar>
              <w:left w:w="28" w:type="dxa"/>
              <w:right w:w="28" w:type="dxa"/>
            </w:tcMar>
            <w:vAlign w:val="center"/>
          </w:tcPr>
          <w:p w14:paraId="4EDB3F39" w14:textId="77777777" w:rsidR="00552A7F" w:rsidRPr="00A2470A" w:rsidDel="00B30034" w:rsidRDefault="00552A7F" w:rsidP="00552A7F">
            <w:pPr>
              <w:pStyle w:val="TAC"/>
              <w:keepNext w:val="0"/>
              <w:keepLines w:val="0"/>
              <w:rPr>
                <w:rFonts w:eastAsia="Yu Mincho"/>
              </w:rPr>
            </w:pPr>
          </w:p>
        </w:tc>
        <w:tc>
          <w:tcPr>
            <w:tcW w:w="275" w:type="pct"/>
            <w:tcMar>
              <w:left w:w="28" w:type="dxa"/>
              <w:right w:w="28" w:type="dxa"/>
            </w:tcMar>
            <w:vAlign w:val="center"/>
          </w:tcPr>
          <w:p w14:paraId="4C153BA2" w14:textId="77777777" w:rsidR="00552A7F" w:rsidRPr="00A2470A" w:rsidDel="00B30034" w:rsidRDefault="00552A7F" w:rsidP="00552A7F">
            <w:pPr>
              <w:pStyle w:val="TAC"/>
              <w:keepNext w:val="0"/>
              <w:keepLines w:val="0"/>
              <w:rPr>
                <w:rFonts w:eastAsia="Yu Mincho"/>
              </w:rPr>
            </w:pPr>
          </w:p>
        </w:tc>
        <w:tc>
          <w:tcPr>
            <w:tcW w:w="305" w:type="pct"/>
            <w:tcMar>
              <w:left w:w="28" w:type="dxa"/>
              <w:right w:w="28" w:type="dxa"/>
            </w:tcMar>
            <w:vAlign w:val="center"/>
          </w:tcPr>
          <w:p w14:paraId="659D8C18" w14:textId="77777777" w:rsidR="00552A7F" w:rsidRPr="00A2470A" w:rsidDel="00B30034" w:rsidRDefault="00552A7F" w:rsidP="00552A7F">
            <w:pPr>
              <w:pStyle w:val="TAC"/>
              <w:keepNext w:val="0"/>
              <w:keepLines w:val="0"/>
              <w:rPr>
                <w:rFonts w:eastAsia="Yu Mincho"/>
              </w:rPr>
            </w:pPr>
          </w:p>
        </w:tc>
        <w:tc>
          <w:tcPr>
            <w:tcW w:w="244" w:type="pct"/>
            <w:tcMar>
              <w:left w:w="28" w:type="dxa"/>
              <w:right w:w="28" w:type="dxa"/>
            </w:tcMar>
            <w:vAlign w:val="center"/>
          </w:tcPr>
          <w:p w14:paraId="6814512E" w14:textId="77777777" w:rsidR="00552A7F" w:rsidRPr="00A2470A" w:rsidDel="005672C0" w:rsidRDefault="00552A7F" w:rsidP="00552A7F">
            <w:pPr>
              <w:pStyle w:val="TAC"/>
              <w:keepNext w:val="0"/>
              <w:keepLines w:val="0"/>
              <w:rPr>
                <w:rFonts w:eastAsia="Yu Mincho"/>
              </w:rPr>
            </w:pPr>
          </w:p>
        </w:tc>
        <w:tc>
          <w:tcPr>
            <w:tcW w:w="244" w:type="pct"/>
            <w:tcMar>
              <w:left w:w="28" w:type="dxa"/>
              <w:right w:w="28" w:type="dxa"/>
            </w:tcMar>
          </w:tcPr>
          <w:p w14:paraId="6E7B3118" w14:textId="77777777" w:rsidR="00552A7F" w:rsidRPr="00A2470A" w:rsidRDefault="00552A7F" w:rsidP="00552A7F">
            <w:pPr>
              <w:pStyle w:val="TAC"/>
              <w:keepNext w:val="0"/>
              <w:keepLines w:val="0"/>
              <w:rPr>
                <w:rFonts w:eastAsia="Yu Mincho"/>
              </w:rPr>
            </w:pPr>
          </w:p>
        </w:tc>
        <w:tc>
          <w:tcPr>
            <w:tcW w:w="305" w:type="pct"/>
          </w:tcPr>
          <w:p w14:paraId="07174854" w14:textId="77777777" w:rsidR="00552A7F" w:rsidRPr="00A2470A" w:rsidRDefault="00552A7F" w:rsidP="00552A7F">
            <w:pPr>
              <w:pStyle w:val="TAC"/>
              <w:keepNext w:val="0"/>
              <w:keepLines w:val="0"/>
              <w:rPr>
                <w:rFonts w:eastAsia="SimSun"/>
              </w:rPr>
            </w:pPr>
          </w:p>
        </w:tc>
        <w:tc>
          <w:tcPr>
            <w:tcW w:w="305" w:type="pct"/>
            <w:tcMar>
              <w:left w:w="28" w:type="dxa"/>
              <w:right w:w="28" w:type="dxa"/>
            </w:tcMar>
            <w:vAlign w:val="center"/>
          </w:tcPr>
          <w:p w14:paraId="233E737E" w14:textId="77777777" w:rsidR="00552A7F" w:rsidRPr="00A2470A" w:rsidRDefault="00552A7F" w:rsidP="00552A7F">
            <w:pPr>
              <w:pStyle w:val="TAC"/>
              <w:keepNext w:val="0"/>
              <w:keepLines w:val="0"/>
              <w:rPr>
                <w:rFonts w:eastAsia="Yu Mincho"/>
              </w:rPr>
            </w:pPr>
          </w:p>
        </w:tc>
        <w:tc>
          <w:tcPr>
            <w:tcW w:w="305" w:type="pct"/>
          </w:tcPr>
          <w:p w14:paraId="2DE16C5C" w14:textId="77777777" w:rsidR="00552A7F" w:rsidRPr="00A2470A" w:rsidRDefault="00552A7F" w:rsidP="00552A7F">
            <w:pPr>
              <w:pStyle w:val="TAC"/>
              <w:keepNext w:val="0"/>
              <w:keepLines w:val="0"/>
              <w:rPr>
                <w:rFonts w:eastAsia="Yu Mincho"/>
              </w:rPr>
            </w:pPr>
          </w:p>
        </w:tc>
        <w:tc>
          <w:tcPr>
            <w:tcW w:w="305" w:type="pct"/>
            <w:tcMar>
              <w:left w:w="28" w:type="dxa"/>
              <w:right w:w="28" w:type="dxa"/>
            </w:tcMar>
            <w:vAlign w:val="center"/>
          </w:tcPr>
          <w:p w14:paraId="3C06D91E" w14:textId="77777777" w:rsidR="00552A7F" w:rsidRPr="00A2470A" w:rsidRDefault="00552A7F" w:rsidP="00552A7F">
            <w:pPr>
              <w:pStyle w:val="TAC"/>
              <w:keepNext w:val="0"/>
              <w:keepLines w:val="0"/>
              <w:rPr>
                <w:rFonts w:eastAsia="Yu Mincho"/>
              </w:rPr>
            </w:pPr>
          </w:p>
        </w:tc>
        <w:tc>
          <w:tcPr>
            <w:tcW w:w="244" w:type="pct"/>
            <w:tcMar>
              <w:left w:w="28" w:type="dxa"/>
              <w:right w:w="28" w:type="dxa"/>
            </w:tcMar>
            <w:vAlign w:val="center"/>
          </w:tcPr>
          <w:p w14:paraId="6DC4299D" w14:textId="77777777" w:rsidR="00552A7F" w:rsidRPr="00A2470A" w:rsidRDefault="00552A7F" w:rsidP="00552A7F">
            <w:pPr>
              <w:pStyle w:val="TAC"/>
              <w:keepNext w:val="0"/>
              <w:keepLines w:val="0"/>
              <w:rPr>
                <w:rFonts w:eastAsia="Yu Mincho"/>
              </w:rPr>
            </w:pPr>
          </w:p>
        </w:tc>
        <w:tc>
          <w:tcPr>
            <w:tcW w:w="305" w:type="pct"/>
            <w:tcMar>
              <w:left w:w="28" w:type="dxa"/>
              <w:right w:w="28" w:type="dxa"/>
            </w:tcMar>
          </w:tcPr>
          <w:p w14:paraId="197D6473" w14:textId="77777777" w:rsidR="00552A7F" w:rsidRPr="00A2470A" w:rsidRDefault="00552A7F" w:rsidP="00552A7F">
            <w:pPr>
              <w:pStyle w:val="TAC"/>
              <w:keepNext w:val="0"/>
              <w:keepLines w:val="0"/>
              <w:rPr>
                <w:rFonts w:eastAsia="Yu Mincho"/>
              </w:rPr>
            </w:pPr>
          </w:p>
        </w:tc>
        <w:tc>
          <w:tcPr>
            <w:tcW w:w="244" w:type="pct"/>
            <w:tcMar>
              <w:left w:w="28" w:type="dxa"/>
              <w:right w:w="28" w:type="dxa"/>
            </w:tcMar>
            <w:vAlign w:val="center"/>
          </w:tcPr>
          <w:p w14:paraId="7A833F5B" w14:textId="77777777" w:rsidR="00552A7F" w:rsidRPr="00A2470A" w:rsidRDefault="00552A7F" w:rsidP="00552A7F">
            <w:pPr>
              <w:pStyle w:val="TAC"/>
              <w:keepNext w:val="0"/>
              <w:keepLines w:val="0"/>
              <w:rPr>
                <w:rFonts w:eastAsia="Yu Mincho"/>
              </w:rPr>
            </w:pPr>
          </w:p>
        </w:tc>
        <w:tc>
          <w:tcPr>
            <w:tcW w:w="270" w:type="pct"/>
            <w:tcMar>
              <w:left w:w="28" w:type="dxa"/>
              <w:right w:w="28" w:type="dxa"/>
            </w:tcMar>
          </w:tcPr>
          <w:p w14:paraId="18226D03" w14:textId="77777777" w:rsidR="00552A7F" w:rsidRPr="00A2470A" w:rsidRDefault="00552A7F" w:rsidP="00552A7F">
            <w:pPr>
              <w:pStyle w:val="TAC"/>
              <w:keepNext w:val="0"/>
              <w:keepLines w:val="0"/>
              <w:rPr>
                <w:rFonts w:eastAsia="Yu Mincho"/>
              </w:rPr>
            </w:pPr>
          </w:p>
        </w:tc>
        <w:tc>
          <w:tcPr>
            <w:tcW w:w="278" w:type="pct"/>
            <w:tcMar>
              <w:left w:w="28" w:type="dxa"/>
              <w:right w:w="28" w:type="dxa"/>
            </w:tcMar>
            <w:vAlign w:val="center"/>
          </w:tcPr>
          <w:p w14:paraId="7BBCD5BE" w14:textId="77777777" w:rsidR="00552A7F" w:rsidRPr="00A2470A" w:rsidRDefault="00552A7F" w:rsidP="00552A7F">
            <w:pPr>
              <w:pStyle w:val="TAC"/>
              <w:keepNext w:val="0"/>
              <w:keepLines w:val="0"/>
              <w:rPr>
                <w:rFonts w:eastAsia="Yu Mincho"/>
              </w:rPr>
            </w:pPr>
          </w:p>
        </w:tc>
      </w:tr>
      <w:tr w:rsidR="004A2FFF" w:rsidRPr="00A2470A" w14:paraId="639E0F83"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hideMark/>
          </w:tcPr>
          <w:p w14:paraId="07472073" w14:textId="77777777" w:rsidR="004A2FFF" w:rsidRPr="00A2470A" w:rsidRDefault="004A2FFF" w:rsidP="00112DA3">
            <w:pPr>
              <w:pStyle w:val="TAC"/>
              <w:keepNext w:val="0"/>
              <w:keepLines w:val="0"/>
              <w:rPr>
                <w:rFonts w:eastAsia="Yu Mincho"/>
              </w:rPr>
            </w:pPr>
            <w:r w:rsidRPr="00A2470A">
              <w:rPr>
                <w:rFonts w:eastAsia="Yu Mincho"/>
              </w:rPr>
              <w:t>n70</w:t>
            </w:r>
          </w:p>
        </w:tc>
        <w:tc>
          <w:tcPr>
            <w:tcW w:w="305" w:type="pct"/>
            <w:tcMar>
              <w:left w:w="28" w:type="dxa"/>
              <w:right w:w="28" w:type="dxa"/>
            </w:tcMar>
            <w:vAlign w:val="center"/>
            <w:hideMark/>
          </w:tcPr>
          <w:p w14:paraId="4EB48A4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8664D1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7F2ACAD1" w14:textId="08D682D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7B3B72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85229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28BC347"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76CF7A3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0919BAE" w14:textId="77777777" w:rsidR="004A2FFF" w:rsidRPr="00A2470A" w:rsidRDefault="004A2FFF" w:rsidP="00112DA3">
            <w:pPr>
              <w:pStyle w:val="TAC"/>
              <w:keepNext w:val="0"/>
              <w:keepLines w:val="0"/>
              <w:rPr>
                <w:rFonts w:eastAsia="Yu Mincho"/>
              </w:rPr>
            </w:pPr>
          </w:p>
        </w:tc>
        <w:tc>
          <w:tcPr>
            <w:tcW w:w="305" w:type="pct"/>
          </w:tcPr>
          <w:p w14:paraId="3D0E1F2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CD0250" w14:textId="77777777" w:rsidR="004A2FFF" w:rsidRPr="00A2470A" w:rsidRDefault="004A2FFF" w:rsidP="00112DA3">
            <w:pPr>
              <w:pStyle w:val="TAC"/>
              <w:keepNext w:val="0"/>
              <w:keepLines w:val="0"/>
              <w:rPr>
                <w:rFonts w:eastAsia="Yu Mincho"/>
              </w:rPr>
            </w:pPr>
          </w:p>
        </w:tc>
        <w:tc>
          <w:tcPr>
            <w:tcW w:w="305" w:type="pct"/>
          </w:tcPr>
          <w:p w14:paraId="10DEA2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04A1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B7D3E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B48372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78B9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80612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1C02A4" w14:textId="77777777" w:rsidR="004A2FFF" w:rsidRPr="00A2470A" w:rsidRDefault="004A2FFF" w:rsidP="00112DA3">
            <w:pPr>
              <w:pStyle w:val="TAC"/>
              <w:keepNext w:val="0"/>
              <w:keepLines w:val="0"/>
              <w:rPr>
                <w:rFonts w:eastAsia="Yu Mincho"/>
              </w:rPr>
            </w:pPr>
          </w:p>
        </w:tc>
      </w:tr>
      <w:tr w:rsidR="004A2FFF" w:rsidRPr="00A2470A" w14:paraId="71E8818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1C60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328BC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DE60C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28A802" w14:textId="77A772A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EC22B5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05A7E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607607F"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40DD3A9"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17DC6F9" w14:textId="77777777" w:rsidR="004A2FFF" w:rsidRPr="00A2470A" w:rsidRDefault="004A2FFF" w:rsidP="00112DA3">
            <w:pPr>
              <w:pStyle w:val="TAC"/>
              <w:keepNext w:val="0"/>
              <w:keepLines w:val="0"/>
              <w:rPr>
                <w:rFonts w:eastAsia="Yu Mincho"/>
              </w:rPr>
            </w:pPr>
          </w:p>
        </w:tc>
        <w:tc>
          <w:tcPr>
            <w:tcW w:w="305" w:type="pct"/>
          </w:tcPr>
          <w:p w14:paraId="11470A5D"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D654555" w14:textId="77777777" w:rsidR="004A2FFF" w:rsidRPr="00A2470A" w:rsidRDefault="004A2FFF" w:rsidP="00112DA3">
            <w:pPr>
              <w:pStyle w:val="TAC"/>
              <w:keepNext w:val="0"/>
              <w:keepLines w:val="0"/>
              <w:rPr>
                <w:rFonts w:eastAsia="Yu Mincho"/>
              </w:rPr>
            </w:pPr>
          </w:p>
        </w:tc>
        <w:tc>
          <w:tcPr>
            <w:tcW w:w="305" w:type="pct"/>
          </w:tcPr>
          <w:p w14:paraId="6121CC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CF7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CC1DF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A710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36DB2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1D3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9478BC" w14:textId="77777777" w:rsidR="004A2FFF" w:rsidRPr="00A2470A" w:rsidRDefault="004A2FFF" w:rsidP="00112DA3">
            <w:pPr>
              <w:pStyle w:val="TAC"/>
              <w:keepNext w:val="0"/>
              <w:keepLines w:val="0"/>
              <w:rPr>
                <w:rFonts w:eastAsia="Yu Mincho"/>
              </w:rPr>
            </w:pPr>
          </w:p>
        </w:tc>
      </w:tr>
      <w:tr w:rsidR="004A2FFF" w:rsidRPr="00A2470A" w14:paraId="18EC99F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FBD67C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0438B20"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F134BE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3CFCE7" w14:textId="2D707A5F"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0BEFF2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A50A30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B7EF1"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C91A1E5"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69FC8676" w14:textId="77777777" w:rsidR="004A2FFF" w:rsidRPr="00A2470A" w:rsidRDefault="004A2FFF" w:rsidP="00112DA3">
            <w:pPr>
              <w:pStyle w:val="TAC"/>
              <w:keepNext w:val="0"/>
              <w:keepLines w:val="0"/>
              <w:rPr>
                <w:rFonts w:eastAsia="Yu Mincho"/>
              </w:rPr>
            </w:pPr>
          </w:p>
        </w:tc>
        <w:tc>
          <w:tcPr>
            <w:tcW w:w="305" w:type="pct"/>
          </w:tcPr>
          <w:p w14:paraId="17BF468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0011424" w14:textId="77777777" w:rsidR="004A2FFF" w:rsidRPr="00A2470A" w:rsidRDefault="004A2FFF" w:rsidP="00112DA3">
            <w:pPr>
              <w:pStyle w:val="TAC"/>
              <w:keepNext w:val="0"/>
              <w:keepLines w:val="0"/>
              <w:rPr>
                <w:rFonts w:eastAsia="Yu Mincho"/>
              </w:rPr>
            </w:pPr>
          </w:p>
        </w:tc>
        <w:tc>
          <w:tcPr>
            <w:tcW w:w="305" w:type="pct"/>
          </w:tcPr>
          <w:p w14:paraId="646E68E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BBCF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2244E5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5DDABF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1B90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079DFC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8BEC14" w14:textId="77777777" w:rsidR="004A2FFF" w:rsidRPr="00A2470A" w:rsidRDefault="004A2FFF" w:rsidP="00112DA3">
            <w:pPr>
              <w:pStyle w:val="TAC"/>
              <w:keepNext w:val="0"/>
              <w:keepLines w:val="0"/>
              <w:rPr>
                <w:rFonts w:eastAsia="Yu Mincho"/>
              </w:rPr>
            </w:pPr>
          </w:p>
        </w:tc>
      </w:tr>
      <w:tr w:rsidR="00D85964" w:rsidRPr="00A2470A" w14:paraId="23236F67" w14:textId="77777777" w:rsidTr="00A2470A">
        <w:trPr>
          <w:jc w:val="center"/>
        </w:trPr>
        <w:tc>
          <w:tcPr>
            <w:tcW w:w="304" w:type="pct"/>
            <w:tcBorders>
              <w:bottom w:val="nil"/>
            </w:tcBorders>
            <w:shd w:val="clear" w:color="auto" w:fill="auto"/>
            <w:tcMar>
              <w:left w:w="28" w:type="dxa"/>
              <w:right w:w="28" w:type="dxa"/>
            </w:tcMar>
            <w:vAlign w:val="center"/>
            <w:hideMark/>
          </w:tcPr>
          <w:p w14:paraId="47DBD613" w14:textId="77777777" w:rsidR="00D85964" w:rsidRPr="00A2470A" w:rsidRDefault="00D85964" w:rsidP="00112DA3">
            <w:pPr>
              <w:pStyle w:val="TAC"/>
              <w:keepNext w:val="0"/>
              <w:keepLines w:val="0"/>
              <w:rPr>
                <w:rFonts w:eastAsia="Yu Mincho"/>
              </w:rPr>
            </w:pPr>
            <w:r w:rsidRPr="00A2470A">
              <w:rPr>
                <w:rFonts w:eastAsia="Yu Mincho"/>
              </w:rPr>
              <w:t>n71</w:t>
            </w:r>
          </w:p>
        </w:tc>
        <w:tc>
          <w:tcPr>
            <w:tcW w:w="305" w:type="pct"/>
            <w:tcMar>
              <w:left w:w="28" w:type="dxa"/>
              <w:right w:w="28" w:type="dxa"/>
            </w:tcMar>
            <w:vAlign w:val="center"/>
            <w:hideMark/>
          </w:tcPr>
          <w:p w14:paraId="57B070F7" w14:textId="77777777" w:rsidR="00D85964" w:rsidRPr="00A2470A" w:rsidRDefault="00D85964" w:rsidP="00112DA3">
            <w:pPr>
              <w:pStyle w:val="TAC"/>
              <w:keepNext w:val="0"/>
              <w:keepLines w:val="0"/>
              <w:rPr>
                <w:rFonts w:eastAsia="Yu Mincho"/>
              </w:rPr>
            </w:pPr>
            <w:r w:rsidRPr="00A2470A">
              <w:rPr>
                <w:rFonts w:eastAsia="Yu Mincho"/>
              </w:rPr>
              <w:t>15</w:t>
            </w:r>
          </w:p>
        </w:tc>
        <w:tc>
          <w:tcPr>
            <w:tcW w:w="244" w:type="pct"/>
          </w:tcPr>
          <w:p w14:paraId="2CBCBF16" w14:textId="77777777" w:rsidR="00D85964" w:rsidRPr="00A2470A" w:rsidRDefault="00D85964" w:rsidP="00112DA3">
            <w:pPr>
              <w:pStyle w:val="TAC"/>
              <w:keepNext w:val="0"/>
              <w:keepLines w:val="0"/>
              <w:rPr>
                <w:rFonts w:eastAsia="Yu Mincho"/>
              </w:rPr>
            </w:pPr>
          </w:p>
        </w:tc>
        <w:tc>
          <w:tcPr>
            <w:tcW w:w="244" w:type="pct"/>
            <w:tcMar>
              <w:left w:w="28" w:type="dxa"/>
              <w:right w:w="28" w:type="dxa"/>
            </w:tcMar>
            <w:hideMark/>
          </w:tcPr>
          <w:p w14:paraId="26EA9A4F" w14:textId="3252C783" w:rsidR="00D85964" w:rsidRPr="00A2470A" w:rsidRDefault="00D85964"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2E95B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32CFE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5F51ED"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6D6A59F" w14:textId="0B19B605"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039CAB45" w14:textId="74689051"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2C6315C3" w14:textId="07B405B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7046AD4F" w14:textId="77777777" w:rsidR="00D85964" w:rsidRPr="00A2470A" w:rsidRDefault="00D85964" w:rsidP="00112DA3">
            <w:pPr>
              <w:pStyle w:val="TAC"/>
              <w:keepNext w:val="0"/>
              <w:keepLines w:val="0"/>
              <w:rPr>
                <w:rFonts w:eastAsia="Yu Mincho"/>
              </w:rPr>
            </w:pPr>
          </w:p>
        </w:tc>
        <w:tc>
          <w:tcPr>
            <w:tcW w:w="305" w:type="pct"/>
          </w:tcPr>
          <w:p w14:paraId="627396E0"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076FEDD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04ECA2"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13F6E94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02602E53"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EDDDE5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0A7DF03" w14:textId="77777777" w:rsidR="00D85964" w:rsidRPr="00A2470A" w:rsidRDefault="00D85964" w:rsidP="00112DA3">
            <w:pPr>
              <w:pStyle w:val="TAC"/>
              <w:keepNext w:val="0"/>
              <w:keepLines w:val="0"/>
              <w:rPr>
                <w:rFonts w:eastAsia="Yu Mincho"/>
              </w:rPr>
            </w:pPr>
          </w:p>
        </w:tc>
      </w:tr>
      <w:tr w:rsidR="00D85964" w:rsidRPr="00A2470A" w14:paraId="12DA20A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17578D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hideMark/>
          </w:tcPr>
          <w:p w14:paraId="32A8BED2" w14:textId="77777777" w:rsidR="00D85964" w:rsidRPr="00A2470A" w:rsidRDefault="00D85964" w:rsidP="00112DA3">
            <w:pPr>
              <w:pStyle w:val="TAC"/>
              <w:keepNext w:val="0"/>
              <w:keepLines w:val="0"/>
              <w:rPr>
                <w:rFonts w:eastAsia="Yu Mincho"/>
              </w:rPr>
            </w:pPr>
            <w:r w:rsidRPr="00A2470A">
              <w:rPr>
                <w:rFonts w:eastAsia="Yu Mincho"/>
              </w:rPr>
              <w:t>30</w:t>
            </w:r>
          </w:p>
        </w:tc>
        <w:tc>
          <w:tcPr>
            <w:tcW w:w="244" w:type="pct"/>
          </w:tcPr>
          <w:p w14:paraId="4FA905F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EAD506A" w14:textId="5FFB884E" w:rsidR="00D85964" w:rsidRPr="00A2470A" w:rsidRDefault="00D85964" w:rsidP="00112DA3">
            <w:pPr>
              <w:pStyle w:val="TAC"/>
              <w:keepNext w:val="0"/>
              <w:keepLines w:val="0"/>
              <w:rPr>
                <w:rFonts w:eastAsia="Yu Mincho"/>
              </w:rPr>
            </w:pPr>
          </w:p>
        </w:tc>
        <w:tc>
          <w:tcPr>
            <w:tcW w:w="274" w:type="pct"/>
            <w:tcMar>
              <w:left w:w="28" w:type="dxa"/>
              <w:right w:w="28" w:type="dxa"/>
            </w:tcMar>
            <w:hideMark/>
          </w:tcPr>
          <w:p w14:paraId="29F2A8F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D49810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7E8775C"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C37E1A2" w14:textId="33949F42"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66D7DC31" w14:textId="67AE774C"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02272390" w14:textId="204C9C8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328C0409" w14:textId="77777777" w:rsidR="00D85964" w:rsidRPr="00A2470A" w:rsidRDefault="00D85964" w:rsidP="00112DA3">
            <w:pPr>
              <w:pStyle w:val="TAC"/>
              <w:keepNext w:val="0"/>
              <w:keepLines w:val="0"/>
              <w:rPr>
                <w:rFonts w:eastAsia="Yu Mincho"/>
              </w:rPr>
            </w:pPr>
          </w:p>
        </w:tc>
        <w:tc>
          <w:tcPr>
            <w:tcW w:w="305" w:type="pct"/>
          </w:tcPr>
          <w:p w14:paraId="4083940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2D1C6D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14C56C0A"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4CE77DF"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FD9A7B7"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4C03DB24"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AFACEBE" w14:textId="77777777" w:rsidR="00D85964" w:rsidRPr="00A2470A" w:rsidRDefault="00D85964" w:rsidP="00112DA3">
            <w:pPr>
              <w:pStyle w:val="TAC"/>
              <w:keepNext w:val="0"/>
              <w:keepLines w:val="0"/>
              <w:rPr>
                <w:rFonts w:eastAsia="Yu Mincho"/>
              </w:rPr>
            </w:pPr>
          </w:p>
        </w:tc>
      </w:tr>
      <w:tr w:rsidR="00E71843" w:rsidRPr="00A2470A" w14:paraId="06294836" w14:textId="77777777" w:rsidTr="00A2470A">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E71843" w:rsidRPr="00A2470A" w:rsidRDefault="00E71843" w:rsidP="00112DA3">
            <w:pPr>
              <w:pStyle w:val="TAC"/>
              <w:keepNext w:val="0"/>
              <w:keepLines w:val="0"/>
              <w:rPr>
                <w:rFonts w:eastAsia="Yu Mincho"/>
              </w:rPr>
            </w:pPr>
            <w:r w:rsidRPr="00A2470A">
              <w:rPr>
                <w:rFonts w:eastAsia="Yu Mincho"/>
              </w:rPr>
              <w:t>n72</w:t>
            </w:r>
          </w:p>
        </w:tc>
        <w:tc>
          <w:tcPr>
            <w:tcW w:w="305" w:type="pct"/>
            <w:tcMar>
              <w:left w:w="28" w:type="dxa"/>
              <w:right w:w="28" w:type="dxa"/>
            </w:tcMar>
            <w:vAlign w:val="center"/>
          </w:tcPr>
          <w:p w14:paraId="66197B56" w14:textId="265961CD" w:rsidR="00E71843" w:rsidRPr="00A2470A" w:rsidRDefault="00E71843" w:rsidP="00112DA3">
            <w:pPr>
              <w:pStyle w:val="TAC"/>
              <w:keepNext w:val="0"/>
              <w:keepLines w:val="0"/>
              <w:rPr>
                <w:rFonts w:eastAsia="Yu Mincho"/>
              </w:rPr>
            </w:pPr>
            <w:r w:rsidRPr="00A2470A">
              <w:rPr>
                <w:rFonts w:eastAsia="Yu Mincho"/>
              </w:rPr>
              <w:t>15</w:t>
            </w:r>
          </w:p>
        </w:tc>
        <w:tc>
          <w:tcPr>
            <w:tcW w:w="244" w:type="pct"/>
          </w:tcPr>
          <w:p w14:paraId="7A9D8C26" w14:textId="30D15FE6"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09167BF4" w14:textId="640ABF4B"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E9DF3B7"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4C9B9689"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7EAE48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94EECC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3DF9724" w14:textId="77777777" w:rsidR="00E71843" w:rsidRPr="00A2470A" w:rsidRDefault="00E71843" w:rsidP="00112DA3">
            <w:pPr>
              <w:pStyle w:val="TAC"/>
              <w:keepNext w:val="0"/>
              <w:keepLines w:val="0"/>
              <w:rPr>
                <w:rFonts w:eastAsia="Yu Mincho"/>
              </w:rPr>
            </w:pPr>
          </w:p>
        </w:tc>
        <w:tc>
          <w:tcPr>
            <w:tcW w:w="305" w:type="pct"/>
          </w:tcPr>
          <w:p w14:paraId="73B62707"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2E04276A" w14:textId="77777777" w:rsidR="00E71843" w:rsidRPr="00A2470A" w:rsidRDefault="00E71843" w:rsidP="00112DA3">
            <w:pPr>
              <w:pStyle w:val="TAC"/>
              <w:keepNext w:val="0"/>
              <w:keepLines w:val="0"/>
              <w:rPr>
                <w:rFonts w:eastAsia="Yu Mincho"/>
              </w:rPr>
            </w:pPr>
          </w:p>
        </w:tc>
        <w:tc>
          <w:tcPr>
            <w:tcW w:w="305" w:type="pct"/>
          </w:tcPr>
          <w:p w14:paraId="7068C853"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EDA088B"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D86A806"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1E894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294927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28C3B5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7049732" w14:textId="77777777" w:rsidR="00E71843" w:rsidRPr="00A2470A" w:rsidRDefault="00E71843" w:rsidP="00112DA3">
            <w:pPr>
              <w:pStyle w:val="TAC"/>
              <w:keepNext w:val="0"/>
              <w:keepLines w:val="0"/>
              <w:rPr>
                <w:rFonts w:eastAsia="Yu Mincho"/>
              </w:rPr>
            </w:pPr>
          </w:p>
        </w:tc>
      </w:tr>
      <w:tr w:rsidR="00E71843" w:rsidRPr="00A2470A" w14:paraId="45C97A6F"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83C9203" w14:textId="0B597EBC" w:rsidR="00E71843" w:rsidRPr="00A2470A" w:rsidRDefault="00E71843" w:rsidP="00112DA3">
            <w:pPr>
              <w:pStyle w:val="TAC"/>
              <w:keepNext w:val="0"/>
              <w:keepLines w:val="0"/>
              <w:rPr>
                <w:rFonts w:eastAsia="Yu Mincho"/>
              </w:rPr>
            </w:pPr>
            <w:r w:rsidRPr="00A2470A">
              <w:rPr>
                <w:rFonts w:eastAsia="Yu Mincho"/>
              </w:rPr>
              <w:t>30</w:t>
            </w:r>
          </w:p>
        </w:tc>
        <w:tc>
          <w:tcPr>
            <w:tcW w:w="244" w:type="pct"/>
          </w:tcPr>
          <w:p w14:paraId="56BA5A7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62CDF85"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4287C0D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CFCE10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C52825E"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46037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A3D094E" w14:textId="77777777" w:rsidR="00E71843" w:rsidRPr="00A2470A" w:rsidRDefault="00E71843" w:rsidP="00112DA3">
            <w:pPr>
              <w:pStyle w:val="TAC"/>
              <w:keepNext w:val="0"/>
              <w:keepLines w:val="0"/>
              <w:rPr>
                <w:rFonts w:eastAsia="Yu Mincho"/>
              </w:rPr>
            </w:pPr>
          </w:p>
        </w:tc>
        <w:tc>
          <w:tcPr>
            <w:tcW w:w="305" w:type="pct"/>
          </w:tcPr>
          <w:p w14:paraId="529AC1D6"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160B1A0B" w14:textId="77777777" w:rsidR="00E71843" w:rsidRPr="00A2470A" w:rsidRDefault="00E71843" w:rsidP="00112DA3">
            <w:pPr>
              <w:pStyle w:val="TAC"/>
              <w:keepNext w:val="0"/>
              <w:keepLines w:val="0"/>
              <w:rPr>
                <w:rFonts w:eastAsia="Yu Mincho"/>
              </w:rPr>
            </w:pPr>
          </w:p>
        </w:tc>
        <w:tc>
          <w:tcPr>
            <w:tcW w:w="305" w:type="pct"/>
          </w:tcPr>
          <w:p w14:paraId="42F2CFA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815AB6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25CCDC1"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6D4E4864"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F3C181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6F751C9E"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AD7D9BF" w14:textId="77777777" w:rsidR="00E71843" w:rsidRPr="00A2470A" w:rsidRDefault="00E71843" w:rsidP="00112DA3">
            <w:pPr>
              <w:pStyle w:val="TAC"/>
              <w:keepNext w:val="0"/>
              <w:keepLines w:val="0"/>
              <w:rPr>
                <w:rFonts w:eastAsia="Yu Mincho"/>
              </w:rPr>
            </w:pPr>
          </w:p>
        </w:tc>
      </w:tr>
      <w:tr w:rsidR="00E71843" w:rsidRPr="00A2470A" w14:paraId="4729AB44"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92B1B87" w14:textId="035FA7A6" w:rsidR="00E71843" w:rsidRPr="00A2470A" w:rsidRDefault="00E71843" w:rsidP="00112DA3">
            <w:pPr>
              <w:pStyle w:val="TAC"/>
              <w:keepNext w:val="0"/>
              <w:keepLines w:val="0"/>
              <w:rPr>
                <w:rFonts w:eastAsia="Yu Mincho"/>
              </w:rPr>
            </w:pPr>
            <w:r w:rsidRPr="00A2470A">
              <w:rPr>
                <w:rFonts w:eastAsia="Yu Mincho"/>
              </w:rPr>
              <w:t>60</w:t>
            </w:r>
          </w:p>
        </w:tc>
        <w:tc>
          <w:tcPr>
            <w:tcW w:w="244" w:type="pct"/>
          </w:tcPr>
          <w:p w14:paraId="15CBE6A8"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A5C81FD"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59F3A146"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727ED684"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6F868DD"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2DB90C6"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C4DAF08" w14:textId="77777777" w:rsidR="00E71843" w:rsidRPr="00A2470A" w:rsidRDefault="00E71843" w:rsidP="00112DA3">
            <w:pPr>
              <w:pStyle w:val="TAC"/>
              <w:keepNext w:val="0"/>
              <w:keepLines w:val="0"/>
              <w:rPr>
                <w:rFonts w:eastAsia="Yu Mincho"/>
              </w:rPr>
            </w:pPr>
          </w:p>
        </w:tc>
        <w:tc>
          <w:tcPr>
            <w:tcW w:w="305" w:type="pct"/>
          </w:tcPr>
          <w:p w14:paraId="0B409B1B"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488B1314" w14:textId="77777777" w:rsidR="00E71843" w:rsidRPr="00A2470A" w:rsidRDefault="00E71843" w:rsidP="00112DA3">
            <w:pPr>
              <w:pStyle w:val="TAC"/>
              <w:keepNext w:val="0"/>
              <w:keepLines w:val="0"/>
              <w:rPr>
                <w:rFonts w:eastAsia="Yu Mincho"/>
              </w:rPr>
            </w:pPr>
          </w:p>
        </w:tc>
        <w:tc>
          <w:tcPr>
            <w:tcW w:w="305" w:type="pct"/>
          </w:tcPr>
          <w:p w14:paraId="1A67CFE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1BA0223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94C9800"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A702EE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CC48498"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1A1FC743"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502C1B8C" w14:textId="77777777" w:rsidR="00E71843" w:rsidRPr="00A2470A" w:rsidRDefault="00E71843" w:rsidP="00112DA3">
            <w:pPr>
              <w:pStyle w:val="TAC"/>
              <w:keepNext w:val="0"/>
              <w:keepLines w:val="0"/>
              <w:rPr>
                <w:rFonts w:eastAsia="Yu Mincho"/>
              </w:rPr>
            </w:pPr>
          </w:p>
        </w:tc>
      </w:tr>
      <w:tr w:rsidR="004A2FFF" w:rsidRPr="00A2470A" w14:paraId="02E8154A" w14:textId="77777777" w:rsidTr="00A2470A">
        <w:trPr>
          <w:jc w:val="center"/>
        </w:trPr>
        <w:tc>
          <w:tcPr>
            <w:tcW w:w="304" w:type="pct"/>
            <w:tcBorders>
              <w:bottom w:val="nil"/>
            </w:tcBorders>
            <w:shd w:val="clear" w:color="auto" w:fill="auto"/>
            <w:tcMar>
              <w:left w:w="28" w:type="dxa"/>
              <w:right w:w="28" w:type="dxa"/>
            </w:tcMar>
            <w:vAlign w:val="center"/>
          </w:tcPr>
          <w:p w14:paraId="12F51768" w14:textId="77777777" w:rsidR="004A2FFF" w:rsidRPr="00A2470A" w:rsidRDefault="004A2FFF" w:rsidP="00112DA3">
            <w:pPr>
              <w:pStyle w:val="TAC"/>
              <w:keepNext w:val="0"/>
              <w:keepLines w:val="0"/>
              <w:rPr>
                <w:rFonts w:eastAsia="Yu Mincho"/>
              </w:rPr>
            </w:pPr>
            <w:r w:rsidRPr="00A2470A">
              <w:rPr>
                <w:rFonts w:eastAsia="Yu Mincho"/>
              </w:rPr>
              <w:t>n74</w:t>
            </w:r>
          </w:p>
        </w:tc>
        <w:tc>
          <w:tcPr>
            <w:tcW w:w="305" w:type="pct"/>
            <w:tcMar>
              <w:left w:w="28" w:type="dxa"/>
              <w:right w:w="28" w:type="dxa"/>
            </w:tcMar>
            <w:vAlign w:val="center"/>
          </w:tcPr>
          <w:p w14:paraId="5F8F9B1D"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B039D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3E996E" w14:textId="7F76D40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390C80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456C82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049539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38179B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B61FD8" w14:textId="77777777" w:rsidR="004A2FFF" w:rsidRPr="00A2470A" w:rsidRDefault="004A2FFF" w:rsidP="00112DA3">
            <w:pPr>
              <w:pStyle w:val="TAC"/>
              <w:keepNext w:val="0"/>
              <w:keepLines w:val="0"/>
              <w:rPr>
                <w:rFonts w:eastAsia="Yu Mincho"/>
              </w:rPr>
            </w:pPr>
          </w:p>
        </w:tc>
        <w:tc>
          <w:tcPr>
            <w:tcW w:w="305" w:type="pct"/>
          </w:tcPr>
          <w:p w14:paraId="71F09C3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6A53EBF" w14:textId="77777777" w:rsidR="004A2FFF" w:rsidRPr="00A2470A" w:rsidRDefault="004A2FFF" w:rsidP="00112DA3">
            <w:pPr>
              <w:pStyle w:val="TAC"/>
              <w:keepNext w:val="0"/>
              <w:keepLines w:val="0"/>
              <w:rPr>
                <w:rFonts w:eastAsia="Yu Mincho"/>
              </w:rPr>
            </w:pPr>
          </w:p>
        </w:tc>
        <w:tc>
          <w:tcPr>
            <w:tcW w:w="305" w:type="pct"/>
          </w:tcPr>
          <w:p w14:paraId="7C6506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ABF98C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35620A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2E9BC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919F7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44198C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8DD318" w14:textId="77777777" w:rsidR="004A2FFF" w:rsidRPr="00A2470A" w:rsidRDefault="004A2FFF" w:rsidP="00112DA3">
            <w:pPr>
              <w:pStyle w:val="TAC"/>
              <w:keepNext w:val="0"/>
              <w:keepLines w:val="0"/>
              <w:rPr>
                <w:rFonts w:eastAsia="Yu Mincho"/>
              </w:rPr>
            </w:pPr>
          </w:p>
        </w:tc>
      </w:tr>
      <w:tr w:rsidR="004A2FFF" w:rsidRPr="00A2470A" w14:paraId="34C75C8D" w14:textId="77777777" w:rsidTr="00A2470A">
        <w:trPr>
          <w:jc w:val="center"/>
        </w:trPr>
        <w:tc>
          <w:tcPr>
            <w:tcW w:w="304" w:type="pct"/>
            <w:tcBorders>
              <w:top w:val="nil"/>
              <w:bottom w:val="nil"/>
            </w:tcBorders>
            <w:shd w:val="clear" w:color="auto" w:fill="auto"/>
            <w:tcMar>
              <w:left w:w="28" w:type="dxa"/>
              <w:right w:w="28" w:type="dxa"/>
            </w:tcMar>
            <w:vAlign w:val="center"/>
          </w:tcPr>
          <w:p w14:paraId="1C857B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F29D6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E14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8CAED7" w14:textId="5FA8340A" w:rsidR="004A2FFF" w:rsidRPr="00A2470A" w:rsidRDefault="004A2FFF" w:rsidP="00112DA3">
            <w:pPr>
              <w:pStyle w:val="TAC"/>
              <w:keepNext w:val="0"/>
              <w:keepLines w:val="0"/>
              <w:rPr>
                <w:rFonts w:eastAsia="Yu Mincho"/>
              </w:rPr>
            </w:pPr>
          </w:p>
        </w:tc>
        <w:tc>
          <w:tcPr>
            <w:tcW w:w="274" w:type="pct"/>
            <w:tcMar>
              <w:left w:w="28" w:type="dxa"/>
              <w:right w:w="28" w:type="dxa"/>
            </w:tcMar>
          </w:tcPr>
          <w:p w14:paraId="4D1C3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DEB92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1721C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1C22C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3D9129" w14:textId="77777777" w:rsidR="004A2FFF" w:rsidRPr="00A2470A" w:rsidRDefault="004A2FFF" w:rsidP="00112DA3">
            <w:pPr>
              <w:pStyle w:val="TAC"/>
              <w:keepNext w:val="0"/>
              <w:keepLines w:val="0"/>
              <w:rPr>
                <w:rFonts w:eastAsia="Yu Mincho"/>
              </w:rPr>
            </w:pPr>
          </w:p>
        </w:tc>
        <w:tc>
          <w:tcPr>
            <w:tcW w:w="305" w:type="pct"/>
          </w:tcPr>
          <w:p w14:paraId="21F69FD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D5E1189" w14:textId="77777777" w:rsidR="004A2FFF" w:rsidRPr="00A2470A" w:rsidRDefault="004A2FFF" w:rsidP="00112DA3">
            <w:pPr>
              <w:pStyle w:val="TAC"/>
              <w:keepNext w:val="0"/>
              <w:keepLines w:val="0"/>
              <w:rPr>
                <w:rFonts w:eastAsia="Yu Mincho"/>
              </w:rPr>
            </w:pPr>
          </w:p>
        </w:tc>
        <w:tc>
          <w:tcPr>
            <w:tcW w:w="305" w:type="pct"/>
          </w:tcPr>
          <w:p w14:paraId="6CD36AD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05B7A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16963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1E53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819EE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0BB315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4860631E" w14:textId="77777777" w:rsidR="004A2FFF" w:rsidRPr="00A2470A" w:rsidRDefault="004A2FFF" w:rsidP="00112DA3">
            <w:pPr>
              <w:pStyle w:val="TAC"/>
              <w:keepNext w:val="0"/>
              <w:keepLines w:val="0"/>
              <w:rPr>
                <w:rFonts w:eastAsia="Yu Mincho"/>
              </w:rPr>
            </w:pPr>
          </w:p>
        </w:tc>
      </w:tr>
      <w:tr w:rsidR="004A2FFF" w:rsidRPr="00A2470A" w14:paraId="529DCD1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F36613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C6C9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B5F55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1E04F7" w14:textId="2778ABB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B14F1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43443F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420BC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6DD8C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6DE1B8" w14:textId="77777777" w:rsidR="004A2FFF" w:rsidRPr="00A2470A" w:rsidRDefault="004A2FFF" w:rsidP="00112DA3">
            <w:pPr>
              <w:pStyle w:val="TAC"/>
              <w:keepNext w:val="0"/>
              <w:keepLines w:val="0"/>
              <w:rPr>
                <w:rFonts w:eastAsia="Yu Mincho"/>
              </w:rPr>
            </w:pPr>
          </w:p>
        </w:tc>
        <w:tc>
          <w:tcPr>
            <w:tcW w:w="305" w:type="pct"/>
          </w:tcPr>
          <w:p w14:paraId="0E791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9D9A26" w14:textId="77777777" w:rsidR="004A2FFF" w:rsidRPr="00A2470A" w:rsidRDefault="004A2FFF" w:rsidP="00112DA3">
            <w:pPr>
              <w:pStyle w:val="TAC"/>
              <w:keepNext w:val="0"/>
              <w:keepLines w:val="0"/>
              <w:rPr>
                <w:rFonts w:eastAsia="Yu Mincho"/>
              </w:rPr>
            </w:pPr>
          </w:p>
        </w:tc>
        <w:tc>
          <w:tcPr>
            <w:tcW w:w="305" w:type="pct"/>
          </w:tcPr>
          <w:p w14:paraId="1A2F7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C3425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D42C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A962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E18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66BEA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CADCCFD" w14:textId="77777777" w:rsidR="004A2FFF" w:rsidRPr="00A2470A" w:rsidRDefault="004A2FFF" w:rsidP="00112DA3">
            <w:pPr>
              <w:pStyle w:val="TAC"/>
              <w:keepNext w:val="0"/>
              <w:keepLines w:val="0"/>
              <w:rPr>
                <w:rFonts w:eastAsia="Yu Mincho"/>
              </w:rPr>
            </w:pPr>
          </w:p>
        </w:tc>
      </w:tr>
      <w:tr w:rsidR="004A2FFF" w:rsidRPr="00A2470A" w14:paraId="0E2089D9" w14:textId="77777777" w:rsidTr="00A2470A">
        <w:trPr>
          <w:jc w:val="center"/>
        </w:trPr>
        <w:tc>
          <w:tcPr>
            <w:tcW w:w="304" w:type="pct"/>
            <w:tcBorders>
              <w:bottom w:val="nil"/>
            </w:tcBorders>
            <w:shd w:val="clear" w:color="auto" w:fill="auto"/>
            <w:tcMar>
              <w:left w:w="28" w:type="dxa"/>
              <w:right w:w="28" w:type="dxa"/>
            </w:tcMar>
            <w:vAlign w:val="center"/>
            <w:hideMark/>
          </w:tcPr>
          <w:p w14:paraId="0AD1DAA1" w14:textId="77777777" w:rsidR="004A2FFF" w:rsidRPr="00A2470A" w:rsidRDefault="004A2FFF" w:rsidP="00112DA3">
            <w:pPr>
              <w:pStyle w:val="TAC"/>
              <w:keepNext w:val="0"/>
              <w:keepLines w:val="0"/>
              <w:rPr>
                <w:rFonts w:eastAsia="Yu Mincho"/>
              </w:rPr>
            </w:pPr>
            <w:r w:rsidRPr="00A2470A">
              <w:rPr>
                <w:rFonts w:eastAsia="Yu Mincho"/>
              </w:rPr>
              <w:t>n75</w:t>
            </w:r>
          </w:p>
        </w:tc>
        <w:tc>
          <w:tcPr>
            <w:tcW w:w="305" w:type="pct"/>
            <w:tcMar>
              <w:left w:w="28" w:type="dxa"/>
              <w:right w:w="28" w:type="dxa"/>
            </w:tcMar>
            <w:vAlign w:val="center"/>
            <w:hideMark/>
          </w:tcPr>
          <w:p w14:paraId="2FBCFBD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1E162D3"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01697DE" w14:textId="73620186"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DCCBF9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2DE06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A9B094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8BE9EA2"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3D8AA82"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6A1208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D2927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39494F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89EEC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29A678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820C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7A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5EA92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F0E226" w14:textId="77777777" w:rsidR="004A2FFF" w:rsidRPr="00A2470A" w:rsidRDefault="004A2FFF" w:rsidP="00112DA3">
            <w:pPr>
              <w:pStyle w:val="TAC"/>
              <w:keepNext w:val="0"/>
              <w:keepLines w:val="0"/>
              <w:rPr>
                <w:rFonts w:eastAsia="Yu Mincho"/>
              </w:rPr>
            </w:pPr>
          </w:p>
        </w:tc>
      </w:tr>
      <w:tr w:rsidR="004A2FFF" w:rsidRPr="00A2470A" w14:paraId="6054A688"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1550C9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6D0F6F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D456D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9A02499" w14:textId="0E98F6EC"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FA8CF8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2D847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F3FCC0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D84149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F17E1F1"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243AD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697DA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F05C9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05AF4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12319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87E0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A9581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A60A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CEECDA9" w14:textId="77777777" w:rsidR="004A2FFF" w:rsidRPr="00A2470A" w:rsidRDefault="004A2FFF" w:rsidP="00112DA3">
            <w:pPr>
              <w:pStyle w:val="TAC"/>
              <w:keepNext w:val="0"/>
              <w:keepLines w:val="0"/>
              <w:rPr>
                <w:rFonts w:eastAsia="Yu Mincho"/>
              </w:rPr>
            </w:pPr>
          </w:p>
        </w:tc>
      </w:tr>
      <w:tr w:rsidR="004A2FFF" w:rsidRPr="00A2470A" w14:paraId="30D703E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A859C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2E3058B"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DC3B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589B95" w14:textId="0B74E00B"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455872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02EF62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A704D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672C7C3"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C665B48"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DC8B20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6253FD"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723CF9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3CDFF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42681A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069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8F5B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4A4158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AAACC" w14:textId="77777777" w:rsidR="004A2FFF" w:rsidRPr="00A2470A" w:rsidRDefault="004A2FFF" w:rsidP="00112DA3">
            <w:pPr>
              <w:pStyle w:val="TAC"/>
              <w:keepNext w:val="0"/>
              <w:keepLines w:val="0"/>
              <w:rPr>
                <w:rFonts w:eastAsia="Yu Mincho"/>
              </w:rPr>
            </w:pPr>
          </w:p>
        </w:tc>
      </w:tr>
      <w:tr w:rsidR="004A2FFF" w:rsidRPr="00A2470A" w14:paraId="3425B89E" w14:textId="77777777" w:rsidTr="00A2470A">
        <w:trPr>
          <w:jc w:val="center"/>
        </w:trPr>
        <w:tc>
          <w:tcPr>
            <w:tcW w:w="304" w:type="pct"/>
            <w:tcBorders>
              <w:bottom w:val="nil"/>
            </w:tcBorders>
            <w:shd w:val="clear" w:color="auto" w:fill="auto"/>
            <w:tcMar>
              <w:left w:w="28" w:type="dxa"/>
              <w:right w:w="28" w:type="dxa"/>
            </w:tcMar>
            <w:vAlign w:val="center"/>
            <w:hideMark/>
          </w:tcPr>
          <w:p w14:paraId="43BDFD80" w14:textId="77777777" w:rsidR="004A2FFF" w:rsidRPr="00A2470A" w:rsidRDefault="004A2FFF" w:rsidP="00112DA3">
            <w:pPr>
              <w:pStyle w:val="TAC"/>
              <w:keepNext w:val="0"/>
              <w:keepLines w:val="0"/>
              <w:rPr>
                <w:rFonts w:eastAsia="Yu Mincho"/>
              </w:rPr>
            </w:pPr>
            <w:r w:rsidRPr="00A2470A">
              <w:rPr>
                <w:rFonts w:eastAsia="Yu Mincho"/>
              </w:rPr>
              <w:t>n76</w:t>
            </w:r>
          </w:p>
        </w:tc>
        <w:tc>
          <w:tcPr>
            <w:tcW w:w="305" w:type="pct"/>
            <w:tcMar>
              <w:left w:w="28" w:type="dxa"/>
              <w:right w:w="28" w:type="dxa"/>
            </w:tcMar>
            <w:vAlign w:val="center"/>
            <w:hideMark/>
          </w:tcPr>
          <w:p w14:paraId="6AB2FB0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4A6E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F543797" w14:textId="794781C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CE5A115"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06154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F79E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77D1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A3BE13" w14:textId="77777777" w:rsidR="004A2FFF" w:rsidRPr="00A2470A" w:rsidRDefault="004A2FFF" w:rsidP="00112DA3">
            <w:pPr>
              <w:pStyle w:val="TAC"/>
              <w:keepNext w:val="0"/>
              <w:keepLines w:val="0"/>
              <w:rPr>
                <w:rFonts w:eastAsia="Yu Mincho"/>
              </w:rPr>
            </w:pPr>
          </w:p>
        </w:tc>
        <w:tc>
          <w:tcPr>
            <w:tcW w:w="305" w:type="pct"/>
          </w:tcPr>
          <w:p w14:paraId="4DBFA4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1145DF" w14:textId="77777777" w:rsidR="004A2FFF" w:rsidRPr="00A2470A" w:rsidRDefault="004A2FFF" w:rsidP="00112DA3">
            <w:pPr>
              <w:pStyle w:val="TAC"/>
              <w:keepNext w:val="0"/>
              <w:keepLines w:val="0"/>
              <w:rPr>
                <w:rFonts w:eastAsia="Yu Mincho"/>
              </w:rPr>
            </w:pPr>
          </w:p>
        </w:tc>
        <w:tc>
          <w:tcPr>
            <w:tcW w:w="305" w:type="pct"/>
          </w:tcPr>
          <w:p w14:paraId="4DB25DC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EC5102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09BF7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026E5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5048F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10AFB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D64EEB0" w14:textId="77777777" w:rsidR="004A2FFF" w:rsidRPr="00A2470A" w:rsidRDefault="004A2FFF" w:rsidP="00112DA3">
            <w:pPr>
              <w:pStyle w:val="TAC"/>
              <w:keepNext w:val="0"/>
              <w:keepLines w:val="0"/>
              <w:rPr>
                <w:rFonts w:eastAsia="Yu Mincho"/>
              </w:rPr>
            </w:pPr>
          </w:p>
        </w:tc>
      </w:tr>
      <w:tr w:rsidR="004A2FFF" w:rsidRPr="00A2470A" w14:paraId="01C61270"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2867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1F4A3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FB0BFC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6F1A6B" w14:textId="0D6DFDDD" w:rsidR="004A2FFF" w:rsidRPr="00A2470A" w:rsidRDefault="004A2FFF" w:rsidP="00112DA3">
            <w:pPr>
              <w:pStyle w:val="TAC"/>
              <w:keepNext w:val="0"/>
              <w:keepLines w:val="0"/>
              <w:rPr>
                <w:rFonts w:eastAsia="Yu Mincho"/>
              </w:rPr>
            </w:pPr>
          </w:p>
        </w:tc>
        <w:tc>
          <w:tcPr>
            <w:tcW w:w="274" w:type="pct"/>
            <w:tcMar>
              <w:left w:w="28" w:type="dxa"/>
              <w:right w:w="28" w:type="dxa"/>
            </w:tcMar>
          </w:tcPr>
          <w:p w14:paraId="6F5526DA"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30C06A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D348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9E16C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DA73D" w14:textId="77777777" w:rsidR="004A2FFF" w:rsidRPr="00A2470A" w:rsidRDefault="004A2FFF" w:rsidP="00112DA3">
            <w:pPr>
              <w:pStyle w:val="TAC"/>
              <w:keepNext w:val="0"/>
              <w:keepLines w:val="0"/>
              <w:rPr>
                <w:rFonts w:eastAsia="Yu Mincho"/>
              </w:rPr>
            </w:pPr>
          </w:p>
        </w:tc>
        <w:tc>
          <w:tcPr>
            <w:tcW w:w="305" w:type="pct"/>
          </w:tcPr>
          <w:p w14:paraId="5565B729"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A307E3B" w14:textId="77777777" w:rsidR="004A2FFF" w:rsidRPr="00A2470A" w:rsidRDefault="004A2FFF" w:rsidP="00112DA3">
            <w:pPr>
              <w:pStyle w:val="TAC"/>
              <w:keepNext w:val="0"/>
              <w:keepLines w:val="0"/>
              <w:rPr>
                <w:rFonts w:eastAsia="Yu Mincho"/>
              </w:rPr>
            </w:pPr>
          </w:p>
        </w:tc>
        <w:tc>
          <w:tcPr>
            <w:tcW w:w="305" w:type="pct"/>
          </w:tcPr>
          <w:p w14:paraId="71676B3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88BE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1148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17AF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A8D0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4D051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DC88C96" w14:textId="77777777" w:rsidR="004A2FFF" w:rsidRPr="00A2470A" w:rsidRDefault="004A2FFF" w:rsidP="00112DA3">
            <w:pPr>
              <w:pStyle w:val="TAC"/>
              <w:keepNext w:val="0"/>
              <w:keepLines w:val="0"/>
              <w:rPr>
                <w:rFonts w:eastAsia="Yu Mincho"/>
              </w:rPr>
            </w:pPr>
          </w:p>
        </w:tc>
      </w:tr>
      <w:tr w:rsidR="004A2FFF" w:rsidRPr="00A2470A" w14:paraId="7B20012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6BE12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4CB363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463DDA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ECAB5C" w14:textId="4ABA33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C76C32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329D4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6C881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10215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6DBF4D3" w14:textId="77777777" w:rsidR="004A2FFF" w:rsidRPr="00A2470A" w:rsidRDefault="004A2FFF" w:rsidP="00112DA3">
            <w:pPr>
              <w:pStyle w:val="TAC"/>
              <w:keepNext w:val="0"/>
              <w:keepLines w:val="0"/>
              <w:rPr>
                <w:rFonts w:eastAsia="Yu Mincho"/>
              </w:rPr>
            </w:pPr>
          </w:p>
        </w:tc>
        <w:tc>
          <w:tcPr>
            <w:tcW w:w="305" w:type="pct"/>
          </w:tcPr>
          <w:p w14:paraId="2F4C23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0A72A5" w14:textId="77777777" w:rsidR="004A2FFF" w:rsidRPr="00A2470A" w:rsidRDefault="004A2FFF" w:rsidP="00112DA3">
            <w:pPr>
              <w:pStyle w:val="TAC"/>
              <w:keepNext w:val="0"/>
              <w:keepLines w:val="0"/>
              <w:rPr>
                <w:rFonts w:eastAsia="Yu Mincho"/>
              </w:rPr>
            </w:pPr>
          </w:p>
        </w:tc>
        <w:tc>
          <w:tcPr>
            <w:tcW w:w="305" w:type="pct"/>
          </w:tcPr>
          <w:p w14:paraId="06DCE4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3493E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BE18D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EEBD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E47F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09452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AADDDB9" w14:textId="77777777" w:rsidR="004A2FFF" w:rsidRPr="00A2470A" w:rsidRDefault="004A2FFF" w:rsidP="00112DA3">
            <w:pPr>
              <w:pStyle w:val="TAC"/>
              <w:keepNext w:val="0"/>
              <w:keepLines w:val="0"/>
              <w:rPr>
                <w:rFonts w:eastAsia="Yu Mincho"/>
              </w:rPr>
            </w:pPr>
          </w:p>
        </w:tc>
      </w:tr>
      <w:tr w:rsidR="004A2FFF" w:rsidRPr="00A2470A" w14:paraId="313E99D9" w14:textId="77777777" w:rsidTr="00A2470A">
        <w:trPr>
          <w:jc w:val="center"/>
        </w:trPr>
        <w:tc>
          <w:tcPr>
            <w:tcW w:w="304" w:type="pct"/>
            <w:tcBorders>
              <w:bottom w:val="nil"/>
            </w:tcBorders>
            <w:shd w:val="clear" w:color="auto" w:fill="auto"/>
            <w:tcMar>
              <w:left w:w="28" w:type="dxa"/>
              <w:right w:w="28" w:type="dxa"/>
            </w:tcMar>
            <w:vAlign w:val="center"/>
            <w:hideMark/>
          </w:tcPr>
          <w:p w14:paraId="15D86A2B" w14:textId="77777777" w:rsidR="004A2FFF" w:rsidRPr="00A2470A" w:rsidRDefault="004A2FFF" w:rsidP="00112DA3">
            <w:pPr>
              <w:pStyle w:val="TAC"/>
              <w:keepNext w:val="0"/>
              <w:keepLines w:val="0"/>
              <w:rPr>
                <w:rFonts w:eastAsia="Yu Mincho"/>
              </w:rPr>
            </w:pPr>
            <w:r w:rsidRPr="00A2470A">
              <w:rPr>
                <w:rFonts w:eastAsia="Yu Mincho"/>
              </w:rPr>
              <w:t>n77</w:t>
            </w:r>
          </w:p>
        </w:tc>
        <w:tc>
          <w:tcPr>
            <w:tcW w:w="305" w:type="pct"/>
            <w:tcMar>
              <w:left w:w="28" w:type="dxa"/>
              <w:right w:w="28" w:type="dxa"/>
            </w:tcMar>
            <w:vAlign w:val="center"/>
            <w:hideMark/>
          </w:tcPr>
          <w:p w14:paraId="2A6DADFE"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8B99AA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B8AFDB" w14:textId="663B36F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43F427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9E4D9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B822F0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540E8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FBEB7E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2A1BE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211888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5B03F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858B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F4B952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1A5F3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73ADD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EDFBA0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F1C5D1" w14:textId="77777777" w:rsidR="004A2FFF" w:rsidRPr="00A2470A" w:rsidRDefault="004A2FFF" w:rsidP="00112DA3">
            <w:pPr>
              <w:pStyle w:val="TAC"/>
              <w:keepNext w:val="0"/>
              <w:keepLines w:val="0"/>
              <w:rPr>
                <w:rFonts w:eastAsia="Yu Mincho"/>
              </w:rPr>
            </w:pPr>
          </w:p>
        </w:tc>
      </w:tr>
      <w:tr w:rsidR="004A2FFF" w:rsidRPr="00A2470A" w14:paraId="7362E8E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9A0F92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F82B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D90FF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4820CF1" w14:textId="536D9243"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C373C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22DC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A60EF6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3CD5F51"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8CE8DE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726AAD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174BE5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26B7E1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5F7F8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5ABF4A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50D63EEE"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4638FF23"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3A0B0E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6AFDAA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A97CB0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348D589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D8C196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DFE5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827D" w14:textId="2EABEE40"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5EB8F6F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8E7177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7BA00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5B7BD35"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4E273B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E7E2F0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DF5A43"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896AF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C6897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693C0B2"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3D541DE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F0B9AA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B37F46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CA89639"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03A41F0" w14:textId="77777777" w:rsidTr="00A2470A">
        <w:trPr>
          <w:jc w:val="center"/>
        </w:trPr>
        <w:tc>
          <w:tcPr>
            <w:tcW w:w="304" w:type="pct"/>
            <w:tcBorders>
              <w:bottom w:val="nil"/>
            </w:tcBorders>
            <w:shd w:val="clear" w:color="auto" w:fill="auto"/>
            <w:tcMar>
              <w:left w:w="28" w:type="dxa"/>
              <w:right w:w="28" w:type="dxa"/>
            </w:tcMar>
            <w:vAlign w:val="center"/>
            <w:hideMark/>
          </w:tcPr>
          <w:p w14:paraId="6C544F23" w14:textId="77777777" w:rsidR="004A2FFF" w:rsidRPr="00A2470A" w:rsidRDefault="004A2FFF" w:rsidP="00112DA3">
            <w:pPr>
              <w:pStyle w:val="TAC"/>
              <w:keepNext w:val="0"/>
              <w:keepLines w:val="0"/>
              <w:rPr>
                <w:rFonts w:eastAsia="Yu Mincho"/>
              </w:rPr>
            </w:pPr>
            <w:r w:rsidRPr="00A2470A">
              <w:rPr>
                <w:rFonts w:eastAsia="Yu Mincho"/>
              </w:rPr>
              <w:t>n78</w:t>
            </w:r>
          </w:p>
        </w:tc>
        <w:tc>
          <w:tcPr>
            <w:tcW w:w="305" w:type="pct"/>
            <w:tcMar>
              <w:left w:w="28" w:type="dxa"/>
              <w:right w:w="28" w:type="dxa"/>
            </w:tcMar>
            <w:vAlign w:val="center"/>
            <w:hideMark/>
          </w:tcPr>
          <w:p w14:paraId="796CE72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89F493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EBA8BD" w14:textId="6C74D1B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28B54D1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5AB9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994F1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02049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2779C3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1B148D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435B6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8168AB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3D3369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8E2F3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955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2B19E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68E062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8E6EB8" w14:textId="77777777" w:rsidR="004A2FFF" w:rsidRPr="00A2470A" w:rsidRDefault="004A2FFF" w:rsidP="00112DA3">
            <w:pPr>
              <w:pStyle w:val="TAC"/>
              <w:keepNext w:val="0"/>
              <w:keepLines w:val="0"/>
              <w:rPr>
                <w:rFonts w:eastAsia="Yu Mincho"/>
              </w:rPr>
            </w:pPr>
          </w:p>
        </w:tc>
      </w:tr>
      <w:tr w:rsidR="004A2FFF" w:rsidRPr="00A2470A" w14:paraId="1CF1CDB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6007DC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BE579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488E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D64D849" w14:textId="71C922CA"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0CA0E3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28FEF1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D4AF5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581A0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6EACA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871ADB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C21867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D3066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4D3BD2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A0D349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67A7B5E9"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27FA8DE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221A93C"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70663AF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6194E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36E66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D55DE5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BB845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E2A8" w14:textId="16984C6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18A0BF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7F9E0C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830977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2FAF6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F6825C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97F3C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14302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D43B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2EE271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55DF0E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FF0729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668D13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6E2EF3F5"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A51FB1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D45B53A"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4A2FFF" w:rsidRPr="00A2470A" w:rsidRDefault="004A2FFF" w:rsidP="008945E6">
            <w:pPr>
              <w:pStyle w:val="TAC"/>
              <w:keepLines w:val="0"/>
              <w:rPr>
                <w:rFonts w:eastAsia="Yu Mincho"/>
              </w:rPr>
            </w:pPr>
            <w:r w:rsidRPr="00A2470A">
              <w:rPr>
                <w:rFonts w:eastAsia="Yu Mincho"/>
              </w:rPr>
              <w:t>n79</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20CF489E" w14:textId="77777777" w:rsidR="004A2FFF" w:rsidRPr="00A2470A" w:rsidRDefault="004A2FFF" w:rsidP="008945E6">
            <w:pPr>
              <w:pStyle w:val="TAC"/>
              <w:keepLines w:val="0"/>
              <w:rPr>
                <w:rFonts w:eastAsia="Yu Mincho"/>
              </w:rPr>
            </w:pPr>
          </w:p>
        </w:tc>
        <w:tc>
          <w:tcPr>
            <w:tcW w:w="244" w:type="pct"/>
            <w:tcMar>
              <w:left w:w="28" w:type="dxa"/>
              <w:right w:w="28" w:type="dxa"/>
            </w:tcMar>
          </w:tcPr>
          <w:p w14:paraId="609525AC" w14:textId="1761DFB1" w:rsidR="004A2FFF" w:rsidRPr="00A2470A" w:rsidRDefault="004A2FFF" w:rsidP="008945E6">
            <w:pPr>
              <w:pStyle w:val="TAC"/>
              <w:keepLines w:val="0"/>
              <w:rPr>
                <w:rFonts w:eastAsia="Yu Mincho"/>
              </w:rPr>
            </w:pPr>
          </w:p>
        </w:tc>
        <w:tc>
          <w:tcPr>
            <w:tcW w:w="274" w:type="pct"/>
            <w:tcMar>
              <w:left w:w="28" w:type="dxa"/>
              <w:right w:w="28" w:type="dxa"/>
            </w:tcMar>
          </w:tcPr>
          <w:p w14:paraId="54D3155E" w14:textId="77777777" w:rsidR="004A2FFF" w:rsidRPr="00A2470A" w:rsidRDefault="004A2FFF" w:rsidP="008945E6">
            <w:pPr>
              <w:pStyle w:val="TAC"/>
              <w:keepLines w:val="0"/>
              <w:rPr>
                <w:rFonts w:eastAsia="Yu Mincho"/>
              </w:rPr>
            </w:pPr>
            <w:r w:rsidRPr="00A2470A">
              <w:rPr>
                <w:rFonts w:eastAsia="Yu Mincho"/>
              </w:rPr>
              <w:t>10</w:t>
            </w:r>
          </w:p>
        </w:tc>
        <w:tc>
          <w:tcPr>
            <w:tcW w:w="275" w:type="pct"/>
            <w:tcMar>
              <w:left w:w="28" w:type="dxa"/>
              <w:right w:w="28" w:type="dxa"/>
            </w:tcMar>
          </w:tcPr>
          <w:p w14:paraId="40E7A7D7" w14:textId="77777777" w:rsidR="004A2FFF" w:rsidRPr="00A2470A" w:rsidRDefault="004A2FFF" w:rsidP="008945E6">
            <w:pPr>
              <w:pStyle w:val="TAC"/>
              <w:keepLines w:val="0"/>
              <w:rPr>
                <w:rFonts w:eastAsia="Yu Mincho"/>
              </w:rPr>
            </w:pPr>
          </w:p>
        </w:tc>
        <w:tc>
          <w:tcPr>
            <w:tcW w:w="305" w:type="pct"/>
            <w:tcMar>
              <w:left w:w="28" w:type="dxa"/>
              <w:right w:w="28" w:type="dxa"/>
            </w:tcMar>
          </w:tcPr>
          <w:p w14:paraId="121EC424"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4157552C" w14:textId="77777777" w:rsidR="004A2FFF" w:rsidRPr="00A2470A" w:rsidRDefault="004A2FFF" w:rsidP="008945E6">
            <w:pPr>
              <w:pStyle w:val="TAC"/>
              <w:keepLines w:val="0"/>
              <w:rPr>
                <w:rFonts w:eastAsia="Yu Mincho"/>
              </w:rPr>
            </w:pPr>
          </w:p>
        </w:tc>
        <w:tc>
          <w:tcPr>
            <w:tcW w:w="244" w:type="pct"/>
            <w:tcMar>
              <w:left w:w="28" w:type="dxa"/>
              <w:right w:w="28" w:type="dxa"/>
            </w:tcMar>
          </w:tcPr>
          <w:p w14:paraId="4E6B4662" w14:textId="77777777" w:rsidR="004A2FFF" w:rsidRPr="00A2470A" w:rsidRDefault="004A2FFF" w:rsidP="008945E6">
            <w:pPr>
              <w:pStyle w:val="TAC"/>
              <w:keepLines w:val="0"/>
              <w:rPr>
                <w:rFonts w:eastAsia="Yu Mincho"/>
              </w:rPr>
            </w:pPr>
            <w:r w:rsidRPr="00A2470A">
              <w:rPr>
                <w:rFonts w:eastAsia="Yu Mincho"/>
              </w:rPr>
              <w:t>30</w:t>
            </w:r>
          </w:p>
        </w:tc>
        <w:tc>
          <w:tcPr>
            <w:tcW w:w="305" w:type="pct"/>
          </w:tcPr>
          <w:p w14:paraId="04780FC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0D02B1B2" w14:textId="77777777" w:rsidR="004A2FFF" w:rsidRPr="00A2470A" w:rsidRDefault="004A2FFF" w:rsidP="008945E6">
            <w:pPr>
              <w:pStyle w:val="TAC"/>
              <w:keepLines w:val="0"/>
              <w:rPr>
                <w:rFonts w:eastAsia="Yu Mincho"/>
              </w:rPr>
            </w:pPr>
            <w:r w:rsidRPr="00A2470A">
              <w:rPr>
                <w:rFonts w:eastAsia="Yu Mincho"/>
              </w:rPr>
              <w:t>40</w:t>
            </w:r>
          </w:p>
        </w:tc>
        <w:tc>
          <w:tcPr>
            <w:tcW w:w="305" w:type="pct"/>
          </w:tcPr>
          <w:p w14:paraId="3B67B010"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13DA2AB6" w14:textId="77777777" w:rsidR="004A2FFF" w:rsidRPr="00A2470A" w:rsidRDefault="004A2FFF" w:rsidP="008945E6">
            <w:pPr>
              <w:pStyle w:val="TAC"/>
              <w:keepLines w:val="0"/>
              <w:rPr>
                <w:rFonts w:eastAsia="Yu Mincho"/>
              </w:rPr>
            </w:pPr>
            <w:r w:rsidRPr="00A2470A">
              <w:rPr>
                <w:rFonts w:eastAsia="Yu Mincho"/>
              </w:rPr>
              <w:t>50</w:t>
            </w:r>
          </w:p>
        </w:tc>
        <w:tc>
          <w:tcPr>
            <w:tcW w:w="244" w:type="pct"/>
            <w:tcMar>
              <w:left w:w="28" w:type="dxa"/>
              <w:right w:w="28" w:type="dxa"/>
            </w:tcMar>
            <w:vAlign w:val="center"/>
          </w:tcPr>
          <w:p w14:paraId="33A533E0" w14:textId="77777777" w:rsidR="004A2FFF" w:rsidRPr="00A2470A" w:rsidRDefault="004A2FFF" w:rsidP="008945E6">
            <w:pPr>
              <w:pStyle w:val="TAC"/>
              <w:keepLines w:val="0"/>
              <w:rPr>
                <w:rFonts w:eastAsia="Yu Mincho"/>
              </w:rPr>
            </w:pPr>
          </w:p>
        </w:tc>
        <w:tc>
          <w:tcPr>
            <w:tcW w:w="305" w:type="pct"/>
            <w:tcMar>
              <w:left w:w="28" w:type="dxa"/>
              <w:right w:w="28" w:type="dxa"/>
            </w:tcMar>
          </w:tcPr>
          <w:p w14:paraId="63C3F536"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FA2F47A" w14:textId="77777777" w:rsidR="004A2FFF" w:rsidRPr="00A2470A" w:rsidRDefault="004A2FFF" w:rsidP="008945E6">
            <w:pPr>
              <w:pStyle w:val="TAC"/>
              <w:keepLines w:val="0"/>
              <w:rPr>
                <w:rFonts w:eastAsia="Yu Mincho"/>
              </w:rPr>
            </w:pPr>
          </w:p>
        </w:tc>
        <w:tc>
          <w:tcPr>
            <w:tcW w:w="270" w:type="pct"/>
            <w:tcMar>
              <w:left w:w="28" w:type="dxa"/>
              <w:right w:w="28" w:type="dxa"/>
            </w:tcMar>
          </w:tcPr>
          <w:p w14:paraId="5989E0AF"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197D76DD" w14:textId="77777777" w:rsidR="004A2FFF" w:rsidRPr="00A2470A" w:rsidRDefault="004A2FFF" w:rsidP="008945E6">
            <w:pPr>
              <w:pStyle w:val="TAC"/>
              <w:keepLines w:val="0"/>
              <w:rPr>
                <w:rFonts w:eastAsia="Yu Mincho"/>
              </w:rPr>
            </w:pPr>
          </w:p>
        </w:tc>
      </w:tr>
      <w:tr w:rsidR="004A2FFF" w:rsidRPr="00A2470A" w14:paraId="1D55A924"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3588AD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58C128" w14:textId="4B219B8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F6F59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438A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96952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4E42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EE605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3F3AA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5ED2EC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72959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85FF8D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54DAF06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6E468400"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2242DE40"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7A55069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AEB3B7B"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9BDC7BC"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DEA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705A5C" w14:textId="56D3638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B4766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D285F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0F250A3"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0C75A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0951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877E0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9DE1B7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8D191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AD64E2A"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A816A9D"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1E3DC35"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5D83A88E"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EE63E7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1F7C7EF" w14:textId="77777777" w:rsidR="004A2FFF" w:rsidRPr="00A2470A" w:rsidRDefault="004A2FFF" w:rsidP="00112DA3">
            <w:pPr>
              <w:pStyle w:val="TAC"/>
              <w:keepNext w:val="0"/>
              <w:keepLines w:val="0"/>
              <w:rPr>
                <w:rFonts w:eastAsia="Yu Mincho"/>
              </w:rPr>
            </w:pPr>
            <w:r w:rsidRPr="00A2470A">
              <w:rPr>
                <w:rFonts w:eastAsia="Yu Mincho"/>
              </w:rPr>
              <w:t>100</w:t>
            </w:r>
          </w:p>
        </w:tc>
      </w:tr>
      <w:tr w:rsidR="00630397" w:rsidRPr="00A2470A" w14:paraId="0AC44534" w14:textId="77777777" w:rsidTr="00A2470A">
        <w:trPr>
          <w:jc w:val="center"/>
        </w:trPr>
        <w:tc>
          <w:tcPr>
            <w:tcW w:w="304" w:type="pct"/>
            <w:tcBorders>
              <w:bottom w:val="nil"/>
            </w:tcBorders>
            <w:shd w:val="clear" w:color="auto" w:fill="auto"/>
            <w:tcMar>
              <w:left w:w="28" w:type="dxa"/>
              <w:right w:w="28" w:type="dxa"/>
            </w:tcMar>
            <w:vAlign w:val="center"/>
            <w:hideMark/>
          </w:tcPr>
          <w:p w14:paraId="20A43BB6" w14:textId="77777777" w:rsidR="00630397" w:rsidRPr="00A2470A" w:rsidRDefault="00630397" w:rsidP="00630397">
            <w:pPr>
              <w:pStyle w:val="TAC"/>
              <w:keepNext w:val="0"/>
              <w:keepLines w:val="0"/>
              <w:rPr>
                <w:rFonts w:eastAsia="Yu Mincho"/>
              </w:rPr>
            </w:pPr>
            <w:r w:rsidRPr="00A2470A">
              <w:rPr>
                <w:rFonts w:eastAsia="Yu Mincho"/>
              </w:rPr>
              <w:t>n80</w:t>
            </w:r>
          </w:p>
        </w:tc>
        <w:tc>
          <w:tcPr>
            <w:tcW w:w="305" w:type="pct"/>
            <w:tcMar>
              <w:left w:w="28" w:type="dxa"/>
              <w:right w:w="28" w:type="dxa"/>
            </w:tcMar>
            <w:vAlign w:val="center"/>
            <w:hideMark/>
          </w:tcPr>
          <w:p w14:paraId="57937960" w14:textId="77777777" w:rsidR="00630397" w:rsidRPr="00A2470A" w:rsidRDefault="00630397" w:rsidP="00630397">
            <w:pPr>
              <w:pStyle w:val="TAC"/>
              <w:keepNext w:val="0"/>
              <w:keepLines w:val="0"/>
              <w:rPr>
                <w:rFonts w:eastAsia="Yu Mincho"/>
              </w:rPr>
            </w:pPr>
            <w:r w:rsidRPr="00A2470A">
              <w:rPr>
                <w:rFonts w:eastAsia="Yu Mincho"/>
              </w:rPr>
              <w:t>15</w:t>
            </w:r>
          </w:p>
        </w:tc>
        <w:tc>
          <w:tcPr>
            <w:tcW w:w="244" w:type="pct"/>
          </w:tcPr>
          <w:p w14:paraId="5FA34015" w14:textId="77777777" w:rsidR="00630397" w:rsidRPr="00A2470A" w:rsidRDefault="00630397" w:rsidP="00630397">
            <w:pPr>
              <w:pStyle w:val="TAC"/>
              <w:keepNext w:val="0"/>
              <w:keepLines w:val="0"/>
              <w:rPr>
                <w:rFonts w:eastAsia="Yu Mincho"/>
              </w:rPr>
            </w:pPr>
          </w:p>
        </w:tc>
        <w:tc>
          <w:tcPr>
            <w:tcW w:w="244" w:type="pct"/>
            <w:tcMar>
              <w:left w:w="28" w:type="dxa"/>
              <w:right w:w="28" w:type="dxa"/>
            </w:tcMar>
            <w:hideMark/>
          </w:tcPr>
          <w:p w14:paraId="4FA443EC" w14:textId="7338A873" w:rsidR="00630397" w:rsidRPr="00A2470A" w:rsidRDefault="00630397" w:rsidP="00630397">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BCE8BB9" w14:textId="77777777" w:rsidR="00630397" w:rsidRPr="00A2470A" w:rsidRDefault="00630397" w:rsidP="00630397">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D333FC" w14:textId="77777777" w:rsidR="00630397" w:rsidRPr="00A2470A" w:rsidRDefault="00630397" w:rsidP="00630397">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A7E4D72" w14:textId="77777777" w:rsidR="00630397" w:rsidRPr="00A2470A" w:rsidRDefault="00630397" w:rsidP="00630397">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A6DF4D7" w14:textId="77777777" w:rsidR="00630397" w:rsidRPr="00A2470A" w:rsidRDefault="00630397" w:rsidP="00630397">
            <w:pPr>
              <w:pStyle w:val="TAC"/>
              <w:keepNext w:val="0"/>
              <w:keepLines w:val="0"/>
              <w:rPr>
                <w:rFonts w:eastAsia="Yu Mincho"/>
              </w:rPr>
            </w:pPr>
            <w:r w:rsidRPr="00A2470A">
              <w:rPr>
                <w:rFonts w:eastAsia="Yu Mincho"/>
              </w:rPr>
              <w:t>25</w:t>
            </w:r>
          </w:p>
        </w:tc>
        <w:tc>
          <w:tcPr>
            <w:tcW w:w="244" w:type="pct"/>
            <w:tcMar>
              <w:left w:w="28" w:type="dxa"/>
              <w:right w:w="28" w:type="dxa"/>
            </w:tcMar>
          </w:tcPr>
          <w:p w14:paraId="2756C18F" w14:textId="77777777" w:rsidR="00630397" w:rsidRPr="00A2470A" w:rsidRDefault="00630397" w:rsidP="00630397">
            <w:pPr>
              <w:pStyle w:val="TAC"/>
              <w:keepNext w:val="0"/>
              <w:keepLines w:val="0"/>
              <w:rPr>
                <w:rFonts w:eastAsia="Yu Mincho"/>
              </w:rPr>
            </w:pPr>
            <w:r w:rsidRPr="00A2470A">
              <w:rPr>
                <w:rFonts w:eastAsia="Yu Mincho"/>
              </w:rPr>
              <w:t>30</w:t>
            </w:r>
          </w:p>
        </w:tc>
        <w:tc>
          <w:tcPr>
            <w:tcW w:w="305" w:type="pct"/>
          </w:tcPr>
          <w:p w14:paraId="464C628A" w14:textId="0C2D9A06" w:rsidR="00630397" w:rsidRPr="00A2470A" w:rsidRDefault="00630397" w:rsidP="00630397">
            <w:pPr>
              <w:pStyle w:val="TAC"/>
              <w:keepNext w:val="0"/>
              <w:keepLines w:val="0"/>
              <w:rPr>
                <w:rFonts w:eastAsia="SimSun"/>
              </w:rPr>
            </w:pPr>
            <w:r>
              <w:rPr>
                <w:rFonts w:eastAsia="SimSun"/>
              </w:rPr>
              <w:t>35</w:t>
            </w:r>
          </w:p>
        </w:tc>
        <w:tc>
          <w:tcPr>
            <w:tcW w:w="305" w:type="pct"/>
            <w:tcMar>
              <w:left w:w="28" w:type="dxa"/>
              <w:right w:w="28" w:type="dxa"/>
            </w:tcMar>
          </w:tcPr>
          <w:p w14:paraId="7B6D2EEE" w14:textId="15970ED5" w:rsidR="00630397" w:rsidRPr="00A2470A" w:rsidRDefault="00630397" w:rsidP="00630397">
            <w:pPr>
              <w:pStyle w:val="TAC"/>
              <w:keepNext w:val="0"/>
              <w:keepLines w:val="0"/>
              <w:rPr>
                <w:rFonts w:eastAsia="SimSun"/>
              </w:rPr>
            </w:pPr>
            <w:r w:rsidRPr="00A2470A">
              <w:rPr>
                <w:rFonts w:eastAsia="SimSun"/>
              </w:rPr>
              <w:t>40</w:t>
            </w:r>
          </w:p>
        </w:tc>
        <w:tc>
          <w:tcPr>
            <w:tcW w:w="305" w:type="pct"/>
          </w:tcPr>
          <w:p w14:paraId="26AE68C2" w14:textId="5F20CD34" w:rsidR="00630397" w:rsidRPr="00A2470A" w:rsidRDefault="00630397" w:rsidP="00630397">
            <w:pPr>
              <w:pStyle w:val="TAC"/>
              <w:keepNext w:val="0"/>
              <w:keepLines w:val="0"/>
              <w:rPr>
                <w:rFonts w:eastAsia="Yu Mincho"/>
              </w:rPr>
            </w:pPr>
            <w:r>
              <w:rPr>
                <w:rFonts w:eastAsia="Yu Mincho"/>
              </w:rPr>
              <w:t>45</w:t>
            </w:r>
          </w:p>
        </w:tc>
        <w:tc>
          <w:tcPr>
            <w:tcW w:w="305" w:type="pct"/>
            <w:tcMar>
              <w:left w:w="28" w:type="dxa"/>
              <w:right w:w="28" w:type="dxa"/>
            </w:tcMar>
            <w:vAlign w:val="center"/>
          </w:tcPr>
          <w:p w14:paraId="0BF59D8A" w14:textId="086D3D34" w:rsidR="00630397" w:rsidRPr="00A2470A" w:rsidRDefault="00630397" w:rsidP="00630397">
            <w:pPr>
              <w:pStyle w:val="TAC"/>
              <w:keepNext w:val="0"/>
              <w:keepLines w:val="0"/>
              <w:rPr>
                <w:rFonts w:eastAsia="Yu Mincho"/>
              </w:rPr>
            </w:pPr>
            <w:r>
              <w:rPr>
                <w:rFonts w:eastAsia="Yu Mincho"/>
              </w:rPr>
              <w:t>50</w:t>
            </w:r>
          </w:p>
        </w:tc>
        <w:tc>
          <w:tcPr>
            <w:tcW w:w="244" w:type="pct"/>
            <w:tcMar>
              <w:left w:w="28" w:type="dxa"/>
              <w:right w:w="28" w:type="dxa"/>
            </w:tcMar>
            <w:vAlign w:val="center"/>
          </w:tcPr>
          <w:p w14:paraId="68A98069" w14:textId="77777777" w:rsidR="00630397" w:rsidRPr="00A2470A" w:rsidRDefault="00630397" w:rsidP="00630397">
            <w:pPr>
              <w:pStyle w:val="TAC"/>
              <w:keepNext w:val="0"/>
              <w:keepLines w:val="0"/>
              <w:rPr>
                <w:rFonts w:eastAsia="Yu Mincho"/>
              </w:rPr>
            </w:pPr>
          </w:p>
        </w:tc>
        <w:tc>
          <w:tcPr>
            <w:tcW w:w="305" w:type="pct"/>
            <w:tcMar>
              <w:left w:w="28" w:type="dxa"/>
              <w:right w:w="28" w:type="dxa"/>
            </w:tcMar>
          </w:tcPr>
          <w:p w14:paraId="49B02EB6"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06FCCB8C" w14:textId="77777777" w:rsidR="00630397" w:rsidRPr="00A2470A" w:rsidRDefault="00630397" w:rsidP="00630397">
            <w:pPr>
              <w:pStyle w:val="TAC"/>
              <w:keepNext w:val="0"/>
              <w:keepLines w:val="0"/>
              <w:rPr>
                <w:rFonts w:eastAsia="Yu Mincho"/>
              </w:rPr>
            </w:pPr>
          </w:p>
        </w:tc>
        <w:tc>
          <w:tcPr>
            <w:tcW w:w="270" w:type="pct"/>
            <w:tcMar>
              <w:left w:w="28" w:type="dxa"/>
              <w:right w:w="28" w:type="dxa"/>
            </w:tcMar>
          </w:tcPr>
          <w:p w14:paraId="2B195BA7" w14:textId="77777777" w:rsidR="00630397" w:rsidRPr="00A2470A" w:rsidRDefault="00630397" w:rsidP="00630397">
            <w:pPr>
              <w:pStyle w:val="TAC"/>
              <w:keepNext w:val="0"/>
              <w:keepLines w:val="0"/>
              <w:rPr>
                <w:rFonts w:eastAsia="Yu Mincho"/>
              </w:rPr>
            </w:pPr>
          </w:p>
        </w:tc>
        <w:tc>
          <w:tcPr>
            <w:tcW w:w="278" w:type="pct"/>
            <w:tcMar>
              <w:left w:w="28" w:type="dxa"/>
              <w:right w:w="28" w:type="dxa"/>
            </w:tcMar>
            <w:vAlign w:val="center"/>
          </w:tcPr>
          <w:p w14:paraId="06DDEC70" w14:textId="77777777" w:rsidR="00630397" w:rsidRPr="00A2470A" w:rsidRDefault="00630397" w:rsidP="00630397">
            <w:pPr>
              <w:pStyle w:val="TAC"/>
              <w:keepNext w:val="0"/>
              <w:keepLines w:val="0"/>
              <w:rPr>
                <w:rFonts w:eastAsia="Yu Mincho"/>
              </w:rPr>
            </w:pPr>
          </w:p>
        </w:tc>
      </w:tr>
      <w:tr w:rsidR="00630397" w:rsidRPr="00A2470A" w14:paraId="168373A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9F9E6E" w14:textId="77777777" w:rsidR="00630397" w:rsidRPr="00A2470A" w:rsidRDefault="00630397" w:rsidP="00630397">
            <w:pPr>
              <w:pStyle w:val="TAC"/>
              <w:keepNext w:val="0"/>
              <w:keepLines w:val="0"/>
              <w:rPr>
                <w:rFonts w:eastAsia="Yu Mincho"/>
              </w:rPr>
            </w:pPr>
          </w:p>
        </w:tc>
        <w:tc>
          <w:tcPr>
            <w:tcW w:w="305" w:type="pct"/>
            <w:tcMar>
              <w:left w:w="28" w:type="dxa"/>
              <w:right w:w="28" w:type="dxa"/>
            </w:tcMar>
            <w:vAlign w:val="center"/>
            <w:hideMark/>
          </w:tcPr>
          <w:p w14:paraId="548DA0D3" w14:textId="77777777" w:rsidR="00630397" w:rsidRPr="00A2470A" w:rsidRDefault="00630397" w:rsidP="00630397">
            <w:pPr>
              <w:pStyle w:val="TAC"/>
              <w:keepNext w:val="0"/>
              <w:keepLines w:val="0"/>
              <w:rPr>
                <w:rFonts w:eastAsia="Yu Mincho"/>
              </w:rPr>
            </w:pPr>
            <w:r w:rsidRPr="00A2470A">
              <w:rPr>
                <w:rFonts w:eastAsia="Yu Mincho"/>
              </w:rPr>
              <w:t>30</w:t>
            </w:r>
          </w:p>
        </w:tc>
        <w:tc>
          <w:tcPr>
            <w:tcW w:w="244" w:type="pct"/>
          </w:tcPr>
          <w:p w14:paraId="2F2F9981" w14:textId="77777777" w:rsidR="00630397" w:rsidRPr="00A2470A" w:rsidRDefault="00630397" w:rsidP="00630397">
            <w:pPr>
              <w:pStyle w:val="TAC"/>
              <w:keepNext w:val="0"/>
              <w:keepLines w:val="0"/>
              <w:rPr>
                <w:rFonts w:eastAsia="Yu Mincho"/>
              </w:rPr>
            </w:pPr>
          </w:p>
        </w:tc>
        <w:tc>
          <w:tcPr>
            <w:tcW w:w="244" w:type="pct"/>
            <w:tcMar>
              <w:left w:w="28" w:type="dxa"/>
              <w:right w:w="28" w:type="dxa"/>
            </w:tcMar>
          </w:tcPr>
          <w:p w14:paraId="585FA7B3" w14:textId="14DE4CA9" w:rsidR="00630397" w:rsidRPr="00A2470A" w:rsidRDefault="00630397" w:rsidP="00630397">
            <w:pPr>
              <w:pStyle w:val="TAC"/>
              <w:keepNext w:val="0"/>
              <w:keepLines w:val="0"/>
              <w:rPr>
                <w:rFonts w:eastAsia="Yu Mincho"/>
              </w:rPr>
            </w:pPr>
          </w:p>
        </w:tc>
        <w:tc>
          <w:tcPr>
            <w:tcW w:w="274" w:type="pct"/>
            <w:tcMar>
              <w:left w:w="28" w:type="dxa"/>
              <w:right w:w="28" w:type="dxa"/>
            </w:tcMar>
            <w:hideMark/>
          </w:tcPr>
          <w:p w14:paraId="68B17131" w14:textId="77777777" w:rsidR="00630397" w:rsidRPr="00A2470A" w:rsidRDefault="00630397" w:rsidP="00630397">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50459B" w14:textId="77777777" w:rsidR="00630397" w:rsidRPr="00A2470A" w:rsidRDefault="00630397" w:rsidP="00630397">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8B3F38" w14:textId="77777777" w:rsidR="00630397" w:rsidRPr="00A2470A" w:rsidRDefault="00630397" w:rsidP="00630397">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D05478C" w14:textId="77777777" w:rsidR="00630397" w:rsidRPr="00A2470A" w:rsidRDefault="00630397" w:rsidP="00630397">
            <w:pPr>
              <w:pStyle w:val="TAC"/>
              <w:keepNext w:val="0"/>
              <w:keepLines w:val="0"/>
              <w:rPr>
                <w:rFonts w:eastAsia="Yu Mincho"/>
              </w:rPr>
            </w:pPr>
            <w:r w:rsidRPr="00A2470A">
              <w:rPr>
                <w:rFonts w:eastAsia="Yu Mincho"/>
              </w:rPr>
              <w:t>25</w:t>
            </w:r>
          </w:p>
        </w:tc>
        <w:tc>
          <w:tcPr>
            <w:tcW w:w="244" w:type="pct"/>
            <w:tcMar>
              <w:left w:w="28" w:type="dxa"/>
              <w:right w:w="28" w:type="dxa"/>
            </w:tcMar>
          </w:tcPr>
          <w:p w14:paraId="6E96979B" w14:textId="77777777" w:rsidR="00630397" w:rsidRPr="00A2470A" w:rsidRDefault="00630397" w:rsidP="00630397">
            <w:pPr>
              <w:pStyle w:val="TAC"/>
              <w:keepNext w:val="0"/>
              <w:keepLines w:val="0"/>
              <w:rPr>
                <w:rFonts w:eastAsia="Yu Mincho"/>
              </w:rPr>
            </w:pPr>
            <w:r w:rsidRPr="00A2470A">
              <w:rPr>
                <w:rFonts w:eastAsia="Yu Mincho"/>
              </w:rPr>
              <w:t>30</w:t>
            </w:r>
          </w:p>
        </w:tc>
        <w:tc>
          <w:tcPr>
            <w:tcW w:w="305" w:type="pct"/>
          </w:tcPr>
          <w:p w14:paraId="2242F5AB" w14:textId="61D1AA49" w:rsidR="00630397" w:rsidRPr="00A2470A" w:rsidRDefault="00630397" w:rsidP="00630397">
            <w:pPr>
              <w:pStyle w:val="TAC"/>
              <w:keepNext w:val="0"/>
              <w:keepLines w:val="0"/>
              <w:rPr>
                <w:rFonts w:eastAsia="SimSun"/>
              </w:rPr>
            </w:pPr>
            <w:r>
              <w:rPr>
                <w:rFonts w:eastAsia="SimSun"/>
              </w:rPr>
              <w:t>35</w:t>
            </w:r>
          </w:p>
        </w:tc>
        <w:tc>
          <w:tcPr>
            <w:tcW w:w="305" w:type="pct"/>
            <w:tcMar>
              <w:left w:w="28" w:type="dxa"/>
              <w:right w:w="28" w:type="dxa"/>
            </w:tcMar>
          </w:tcPr>
          <w:p w14:paraId="7DD76B5F" w14:textId="6DDD7D69" w:rsidR="00630397" w:rsidRPr="00A2470A" w:rsidRDefault="00630397" w:rsidP="00630397">
            <w:pPr>
              <w:pStyle w:val="TAC"/>
              <w:keepNext w:val="0"/>
              <w:keepLines w:val="0"/>
              <w:rPr>
                <w:rFonts w:eastAsia="SimSun"/>
              </w:rPr>
            </w:pPr>
            <w:r w:rsidRPr="00A2470A">
              <w:rPr>
                <w:rFonts w:eastAsia="SimSun"/>
              </w:rPr>
              <w:t>40</w:t>
            </w:r>
          </w:p>
        </w:tc>
        <w:tc>
          <w:tcPr>
            <w:tcW w:w="305" w:type="pct"/>
          </w:tcPr>
          <w:p w14:paraId="4C3F1BF0" w14:textId="65212858" w:rsidR="00630397" w:rsidRPr="00A2470A" w:rsidRDefault="00630397" w:rsidP="00630397">
            <w:pPr>
              <w:pStyle w:val="TAC"/>
              <w:keepNext w:val="0"/>
              <w:keepLines w:val="0"/>
              <w:rPr>
                <w:rFonts w:eastAsia="Yu Mincho"/>
              </w:rPr>
            </w:pPr>
            <w:r>
              <w:rPr>
                <w:rFonts w:eastAsia="Yu Mincho"/>
              </w:rPr>
              <w:t>45</w:t>
            </w:r>
          </w:p>
        </w:tc>
        <w:tc>
          <w:tcPr>
            <w:tcW w:w="305" w:type="pct"/>
            <w:tcMar>
              <w:left w:w="28" w:type="dxa"/>
              <w:right w:w="28" w:type="dxa"/>
            </w:tcMar>
            <w:vAlign w:val="center"/>
          </w:tcPr>
          <w:p w14:paraId="2C1FACEA" w14:textId="441593E8" w:rsidR="00630397" w:rsidRPr="00A2470A" w:rsidRDefault="00630397" w:rsidP="00630397">
            <w:pPr>
              <w:pStyle w:val="TAC"/>
              <w:keepNext w:val="0"/>
              <w:keepLines w:val="0"/>
              <w:rPr>
                <w:rFonts w:eastAsia="Yu Mincho"/>
              </w:rPr>
            </w:pPr>
            <w:r>
              <w:rPr>
                <w:rFonts w:eastAsia="Yu Mincho"/>
              </w:rPr>
              <w:t>50</w:t>
            </w:r>
          </w:p>
        </w:tc>
        <w:tc>
          <w:tcPr>
            <w:tcW w:w="244" w:type="pct"/>
            <w:tcMar>
              <w:left w:w="28" w:type="dxa"/>
              <w:right w:w="28" w:type="dxa"/>
            </w:tcMar>
            <w:vAlign w:val="center"/>
          </w:tcPr>
          <w:p w14:paraId="563967F8" w14:textId="77777777" w:rsidR="00630397" w:rsidRPr="00A2470A" w:rsidRDefault="00630397" w:rsidP="00630397">
            <w:pPr>
              <w:pStyle w:val="TAC"/>
              <w:keepNext w:val="0"/>
              <w:keepLines w:val="0"/>
              <w:rPr>
                <w:rFonts w:eastAsia="Yu Mincho"/>
              </w:rPr>
            </w:pPr>
          </w:p>
        </w:tc>
        <w:tc>
          <w:tcPr>
            <w:tcW w:w="305" w:type="pct"/>
            <w:tcMar>
              <w:left w:w="28" w:type="dxa"/>
              <w:right w:w="28" w:type="dxa"/>
            </w:tcMar>
          </w:tcPr>
          <w:p w14:paraId="73568290"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58DBB69D" w14:textId="77777777" w:rsidR="00630397" w:rsidRPr="00A2470A" w:rsidRDefault="00630397" w:rsidP="00630397">
            <w:pPr>
              <w:pStyle w:val="TAC"/>
              <w:keepNext w:val="0"/>
              <w:keepLines w:val="0"/>
              <w:rPr>
                <w:rFonts w:eastAsia="Yu Mincho"/>
              </w:rPr>
            </w:pPr>
          </w:p>
        </w:tc>
        <w:tc>
          <w:tcPr>
            <w:tcW w:w="270" w:type="pct"/>
            <w:tcMar>
              <w:left w:w="28" w:type="dxa"/>
              <w:right w:w="28" w:type="dxa"/>
            </w:tcMar>
          </w:tcPr>
          <w:p w14:paraId="7FF978E0" w14:textId="77777777" w:rsidR="00630397" w:rsidRPr="00A2470A" w:rsidRDefault="00630397" w:rsidP="00630397">
            <w:pPr>
              <w:pStyle w:val="TAC"/>
              <w:keepNext w:val="0"/>
              <w:keepLines w:val="0"/>
              <w:rPr>
                <w:rFonts w:eastAsia="Yu Mincho"/>
              </w:rPr>
            </w:pPr>
          </w:p>
        </w:tc>
        <w:tc>
          <w:tcPr>
            <w:tcW w:w="278" w:type="pct"/>
            <w:tcMar>
              <w:left w:w="28" w:type="dxa"/>
              <w:right w:w="28" w:type="dxa"/>
            </w:tcMar>
            <w:vAlign w:val="center"/>
          </w:tcPr>
          <w:p w14:paraId="209F3365" w14:textId="77777777" w:rsidR="00630397" w:rsidRPr="00A2470A" w:rsidRDefault="00630397" w:rsidP="00630397">
            <w:pPr>
              <w:pStyle w:val="TAC"/>
              <w:keepNext w:val="0"/>
              <w:keepLines w:val="0"/>
              <w:rPr>
                <w:rFonts w:eastAsia="Yu Mincho"/>
              </w:rPr>
            </w:pPr>
          </w:p>
        </w:tc>
      </w:tr>
      <w:tr w:rsidR="00630397" w:rsidRPr="00A2470A" w14:paraId="6674019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F8657F" w14:textId="77777777" w:rsidR="00630397" w:rsidRPr="00A2470A" w:rsidRDefault="00630397" w:rsidP="00630397">
            <w:pPr>
              <w:pStyle w:val="TAC"/>
              <w:keepNext w:val="0"/>
              <w:keepLines w:val="0"/>
              <w:rPr>
                <w:rFonts w:eastAsia="Yu Mincho"/>
              </w:rPr>
            </w:pPr>
          </w:p>
        </w:tc>
        <w:tc>
          <w:tcPr>
            <w:tcW w:w="305" w:type="pct"/>
            <w:tcMar>
              <w:left w:w="28" w:type="dxa"/>
              <w:right w:w="28" w:type="dxa"/>
            </w:tcMar>
            <w:vAlign w:val="center"/>
            <w:hideMark/>
          </w:tcPr>
          <w:p w14:paraId="135A89D6" w14:textId="77777777" w:rsidR="00630397" w:rsidRPr="00A2470A" w:rsidRDefault="00630397" w:rsidP="00630397">
            <w:pPr>
              <w:pStyle w:val="TAC"/>
              <w:keepNext w:val="0"/>
              <w:keepLines w:val="0"/>
              <w:rPr>
                <w:rFonts w:eastAsia="Yu Mincho"/>
              </w:rPr>
            </w:pPr>
            <w:r w:rsidRPr="00A2470A">
              <w:rPr>
                <w:rFonts w:eastAsia="Yu Mincho"/>
              </w:rPr>
              <w:t>60</w:t>
            </w:r>
          </w:p>
        </w:tc>
        <w:tc>
          <w:tcPr>
            <w:tcW w:w="244" w:type="pct"/>
          </w:tcPr>
          <w:p w14:paraId="14795CA2" w14:textId="77777777" w:rsidR="00630397" w:rsidRPr="00A2470A" w:rsidRDefault="00630397" w:rsidP="00630397">
            <w:pPr>
              <w:pStyle w:val="TAC"/>
              <w:keepNext w:val="0"/>
              <w:keepLines w:val="0"/>
              <w:rPr>
                <w:rFonts w:eastAsia="Yu Mincho"/>
              </w:rPr>
            </w:pPr>
          </w:p>
        </w:tc>
        <w:tc>
          <w:tcPr>
            <w:tcW w:w="244" w:type="pct"/>
            <w:tcMar>
              <w:left w:w="28" w:type="dxa"/>
              <w:right w:w="28" w:type="dxa"/>
            </w:tcMar>
          </w:tcPr>
          <w:p w14:paraId="1366A246" w14:textId="5020C6D9" w:rsidR="00630397" w:rsidRPr="00A2470A" w:rsidRDefault="00630397" w:rsidP="00630397">
            <w:pPr>
              <w:pStyle w:val="TAC"/>
              <w:keepNext w:val="0"/>
              <w:keepLines w:val="0"/>
              <w:rPr>
                <w:rFonts w:eastAsia="Yu Mincho"/>
              </w:rPr>
            </w:pPr>
          </w:p>
        </w:tc>
        <w:tc>
          <w:tcPr>
            <w:tcW w:w="274" w:type="pct"/>
            <w:tcMar>
              <w:left w:w="28" w:type="dxa"/>
              <w:right w:w="28" w:type="dxa"/>
            </w:tcMar>
            <w:vAlign w:val="center"/>
            <w:hideMark/>
          </w:tcPr>
          <w:p w14:paraId="636C0E80" w14:textId="77777777" w:rsidR="00630397" w:rsidRPr="00A2470A" w:rsidRDefault="00630397" w:rsidP="00630397">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7531BF" w14:textId="77777777" w:rsidR="00630397" w:rsidRPr="00A2470A" w:rsidRDefault="00630397" w:rsidP="00630397">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2023FC9" w14:textId="77777777" w:rsidR="00630397" w:rsidRPr="00A2470A" w:rsidRDefault="00630397" w:rsidP="00630397">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B55BBDE" w14:textId="77777777" w:rsidR="00630397" w:rsidRPr="00A2470A" w:rsidRDefault="00630397" w:rsidP="00630397">
            <w:pPr>
              <w:pStyle w:val="TAC"/>
              <w:keepNext w:val="0"/>
              <w:keepLines w:val="0"/>
              <w:rPr>
                <w:rFonts w:eastAsia="Yu Mincho"/>
              </w:rPr>
            </w:pPr>
            <w:r w:rsidRPr="00A2470A">
              <w:rPr>
                <w:rFonts w:eastAsia="Yu Mincho"/>
              </w:rPr>
              <w:t>25</w:t>
            </w:r>
          </w:p>
        </w:tc>
        <w:tc>
          <w:tcPr>
            <w:tcW w:w="244" w:type="pct"/>
            <w:tcMar>
              <w:left w:w="28" w:type="dxa"/>
              <w:right w:w="28" w:type="dxa"/>
            </w:tcMar>
          </w:tcPr>
          <w:p w14:paraId="1314EFD2" w14:textId="77777777" w:rsidR="00630397" w:rsidRPr="00A2470A" w:rsidRDefault="00630397" w:rsidP="00630397">
            <w:pPr>
              <w:pStyle w:val="TAC"/>
              <w:keepNext w:val="0"/>
              <w:keepLines w:val="0"/>
              <w:rPr>
                <w:rFonts w:eastAsia="Yu Mincho"/>
              </w:rPr>
            </w:pPr>
            <w:r w:rsidRPr="00A2470A">
              <w:rPr>
                <w:rFonts w:eastAsia="Yu Mincho"/>
              </w:rPr>
              <w:t>30</w:t>
            </w:r>
          </w:p>
        </w:tc>
        <w:tc>
          <w:tcPr>
            <w:tcW w:w="305" w:type="pct"/>
          </w:tcPr>
          <w:p w14:paraId="2541104D" w14:textId="0AD80041" w:rsidR="00630397" w:rsidRPr="00A2470A" w:rsidRDefault="00630397" w:rsidP="00630397">
            <w:pPr>
              <w:pStyle w:val="TAC"/>
              <w:keepNext w:val="0"/>
              <w:keepLines w:val="0"/>
              <w:rPr>
                <w:rFonts w:eastAsia="SimSun"/>
              </w:rPr>
            </w:pPr>
            <w:r>
              <w:rPr>
                <w:rFonts w:eastAsia="SimSun"/>
              </w:rPr>
              <w:t>35</w:t>
            </w:r>
          </w:p>
        </w:tc>
        <w:tc>
          <w:tcPr>
            <w:tcW w:w="305" w:type="pct"/>
            <w:tcMar>
              <w:left w:w="28" w:type="dxa"/>
              <w:right w:w="28" w:type="dxa"/>
            </w:tcMar>
          </w:tcPr>
          <w:p w14:paraId="4C1B189D" w14:textId="42789252" w:rsidR="00630397" w:rsidRPr="00A2470A" w:rsidRDefault="00630397" w:rsidP="00630397">
            <w:pPr>
              <w:pStyle w:val="TAC"/>
              <w:keepNext w:val="0"/>
              <w:keepLines w:val="0"/>
              <w:rPr>
                <w:rFonts w:eastAsia="SimSun"/>
              </w:rPr>
            </w:pPr>
            <w:r w:rsidRPr="00A2470A">
              <w:rPr>
                <w:rFonts w:eastAsia="SimSun"/>
              </w:rPr>
              <w:t>40</w:t>
            </w:r>
          </w:p>
        </w:tc>
        <w:tc>
          <w:tcPr>
            <w:tcW w:w="305" w:type="pct"/>
          </w:tcPr>
          <w:p w14:paraId="468C132E" w14:textId="26923007" w:rsidR="00630397" w:rsidRPr="00A2470A" w:rsidRDefault="00630397" w:rsidP="00630397">
            <w:pPr>
              <w:pStyle w:val="TAC"/>
              <w:keepNext w:val="0"/>
              <w:keepLines w:val="0"/>
              <w:rPr>
                <w:rFonts w:eastAsia="Yu Mincho"/>
              </w:rPr>
            </w:pPr>
            <w:r>
              <w:rPr>
                <w:rFonts w:eastAsia="Yu Mincho"/>
              </w:rPr>
              <w:t>45</w:t>
            </w:r>
          </w:p>
        </w:tc>
        <w:tc>
          <w:tcPr>
            <w:tcW w:w="305" w:type="pct"/>
            <w:tcMar>
              <w:left w:w="28" w:type="dxa"/>
              <w:right w:w="28" w:type="dxa"/>
            </w:tcMar>
            <w:vAlign w:val="center"/>
          </w:tcPr>
          <w:p w14:paraId="06C8A4E1" w14:textId="51494705" w:rsidR="00630397" w:rsidRPr="00A2470A" w:rsidRDefault="00630397" w:rsidP="00630397">
            <w:pPr>
              <w:pStyle w:val="TAC"/>
              <w:keepNext w:val="0"/>
              <w:keepLines w:val="0"/>
              <w:rPr>
                <w:rFonts w:eastAsia="Yu Mincho"/>
              </w:rPr>
            </w:pPr>
            <w:r>
              <w:rPr>
                <w:rFonts w:eastAsia="Yu Mincho"/>
              </w:rPr>
              <w:t>50</w:t>
            </w:r>
          </w:p>
        </w:tc>
        <w:tc>
          <w:tcPr>
            <w:tcW w:w="244" w:type="pct"/>
            <w:tcMar>
              <w:left w:w="28" w:type="dxa"/>
              <w:right w:w="28" w:type="dxa"/>
            </w:tcMar>
            <w:vAlign w:val="center"/>
          </w:tcPr>
          <w:p w14:paraId="5A6A050F" w14:textId="77777777" w:rsidR="00630397" w:rsidRPr="00A2470A" w:rsidRDefault="00630397" w:rsidP="00630397">
            <w:pPr>
              <w:pStyle w:val="TAC"/>
              <w:keepNext w:val="0"/>
              <w:keepLines w:val="0"/>
              <w:rPr>
                <w:rFonts w:eastAsia="Yu Mincho"/>
              </w:rPr>
            </w:pPr>
          </w:p>
        </w:tc>
        <w:tc>
          <w:tcPr>
            <w:tcW w:w="305" w:type="pct"/>
            <w:tcMar>
              <w:left w:w="28" w:type="dxa"/>
              <w:right w:w="28" w:type="dxa"/>
            </w:tcMar>
          </w:tcPr>
          <w:p w14:paraId="3050E891"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2AF6CD88" w14:textId="77777777" w:rsidR="00630397" w:rsidRPr="00A2470A" w:rsidRDefault="00630397" w:rsidP="00630397">
            <w:pPr>
              <w:pStyle w:val="TAC"/>
              <w:keepNext w:val="0"/>
              <w:keepLines w:val="0"/>
              <w:rPr>
                <w:rFonts w:eastAsia="Yu Mincho"/>
              </w:rPr>
            </w:pPr>
          </w:p>
        </w:tc>
        <w:tc>
          <w:tcPr>
            <w:tcW w:w="270" w:type="pct"/>
            <w:tcMar>
              <w:left w:w="28" w:type="dxa"/>
              <w:right w:w="28" w:type="dxa"/>
            </w:tcMar>
          </w:tcPr>
          <w:p w14:paraId="59379F7D" w14:textId="77777777" w:rsidR="00630397" w:rsidRPr="00A2470A" w:rsidRDefault="00630397" w:rsidP="00630397">
            <w:pPr>
              <w:pStyle w:val="TAC"/>
              <w:keepNext w:val="0"/>
              <w:keepLines w:val="0"/>
              <w:rPr>
                <w:rFonts w:eastAsia="Yu Mincho"/>
              </w:rPr>
            </w:pPr>
          </w:p>
        </w:tc>
        <w:tc>
          <w:tcPr>
            <w:tcW w:w="278" w:type="pct"/>
            <w:tcMar>
              <w:left w:w="28" w:type="dxa"/>
              <w:right w:w="28" w:type="dxa"/>
            </w:tcMar>
            <w:vAlign w:val="center"/>
          </w:tcPr>
          <w:p w14:paraId="45EE6A62" w14:textId="77777777" w:rsidR="00630397" w:rsidRPr="00A2470A" w:rsidRDefault="00630397" w:rsidP="00630397">
            <w:pPr>
              <w:pStyle w:val="TAC"/>
              <w:keepNext w:val="0"/>
              <w:keepLines w:val="0"/>
              <w:rPr>
                <w:rFonts w:eastAsia="Yu Mincho"/>
              </w:rPr>
            </w:pPr>
          </w:p>
        </w:tc>
      </w:tr>
      <w:tr w:rsidR="004A2FFF" w:rsidRPr="00A2470A" w14:paraId="42A5B7D4" w14:textId="77777777" w:rsidTr="00A2470A">
        <w:trPr>
          <w:jc w:val="center"/>
        </w:trPr>
        <w:tc>
          <w:tcPr>
            <w:tcW w:w="304" w:type="pct"/>
            <w:tcBorders>
              <w:bottom w:val="nil"/>
            </w:tcBorders>
            <w:shd w:val="clear" w:color="auto" w:fill="auto"/>
            <w:tcMar>
              <w:left w:w="28" w:type="dxa"/>
              <w:right w:w="28" w:type="dxa"/>
            </w:tcMar>
            <w:vAlign w:val="center"/>
            <w:hideMark/>
          </w:tcPr>
          <w:p w14:paraId="0B6F30AB" w14:textId="77777777" w:rsidR="004A2FFF" w:rsidRPr="00A2470A" w:rsidRDefault="004A2FFF" w:rsidP="00112DA3">
            <w:pPr>
              <w:pStyle w:val="TAC"/>
              <w:keepNext w:val="0"/>
              <w:keepLines w:val="0"/>
              <w:rPr>
                <w:rFonts w:eastAsia="Yu Mincho"/>
              </w:rPr>
            </w:pPr>
            <w:r w:rsidRPr="00A2470A">
              <w:rPr>
                <w:rFonts w:eastAsia="Yu Mincho"/>
              </w:rPr>
              <w:t>n81</w:t>
            </w:r>
          </w:p>
        </w:tc>
        <w:tc>
          <w:tcPr>
            <w:tcW w:w="305" w:type="pct"/>
            <w:tcMar>
              <w:left w:w="28" w:type="dxa"/>
              <w:right w:w="28" w:type="dxa"/>
            </w:tcMar>
            <w:vAlign w:val="center"/>
            <w:hideMark/>
          </w:tcPr>
          <w:p w14:paraId="43AAC5EB"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96D6A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977B240" w14:textId="0EE3789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FFDE79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AAB4BD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8AA20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9777F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6CB70C" w14:textId="77777777" w:rsidR="004A2FFF" w:rsidRPr="00A2470A" w:rsidRDefault="004A2FFF" w:rsidP="00112DA3">
            <w:pPr>
              <w:pStyle w:val="TAC"/>
              <w:keepNext w:val="0"/>
              <w:keepLines w:val="0"/>
              <w:rPr>
                <w:rFonts w:eastAsia="Yu Mincho"/>
              </w:rPr>
            </w:pPr>
          </w:p>
        </w:tc>
        <w:tc>
          <w:tcPr>
            <w:tcW w:w="305" w:type="pct"/>
          </w:tcPr>
          <w:p w14:paraId="7DB7408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32FD36" w14:textId="77777777" w:rsidR="004A2FFF" w:rsidRPr="00A2470A" w:rsidRDefault="004A2FFF" w:rsidP="00112DA3">
            <w:pPr>
              <w:pStyle w:val="TAC"/>
              <w:keepNext w:val="0"/>
              <w:keepLines w:val="0"/>
              <w:rPr>
                <w:rFonts w:eastAsia="Yu Mincho"/>
              </w:rPr>
            </w:pPr>
          </w:p>
        </w:tc>
        <w:tc>
          <w:tcPr>
            <w:tcW w:w="305" w:type="pct"/>
          </w:tcPr>
          <w:p w14:paraId="11290B2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E9DF83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4730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1DF5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62E14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B68D80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03454CB" w14:textId="77777777" w:rsidR="004A2FFF" w:rsidRPr="00A2470A" w:rsidRDefault="004A2FFF" w:rsidP="00112DA3">
            <w:pPr>
              <w:pStyle w:val="TAC"/>
              <w:keepNext w:val="0"/>
              <w:keepLines w:val="0"/>
              <w:rPr>
                <w:rFonts w:eastAsia="Yu Mincho"/>
              </w:rPr>
            </w:pPr>
          </w:p>
        </w:tc>
      </w:tr>
      <w:tr w:rsidR="004A2FFF" w:rsidRPr="00A2470A" w14:paraId="4FCB3F8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A8A0F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D8D898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4884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E31B79" w14:textId="00B4D62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8A1D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429CC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5B34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E3BE9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8A5DAC" w14:textId="77777777" w:rsidR="004A2FFF" w:rsidRPr="00A2470A" w:rsidRDefault="004A2FFF" w:rsidP="00112DA3">
            <w:pPr>
              <w:pStyle w:val="TAC"/>
              <w:keepNext w:val="0"/>
              <w:keepLines w:val="0"/>
              <w:rPr>
                <w:rFonts w:eastAsia="Yu Mincho"/>
              </w:rPr>
            </w:pPr>
          </w:p>
        </w:tc>
        <w:tc>
          <w:tcPr>
            <w:tcW w:w="305" w:type="pct"/>
          </w:tcPr>
          <w:p w14:paraId="3638863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82F4FB" w14:textId="77777777" w:rsidR="004A2FFF" w:rsidRPr="00A2470A" w:rsidRDefault="004A2FFF" w:rsidP="00112DA3">
            <w:pPr>
              <w:pStyle w:val="TAC"/>
              <w:keepNext w:val="0"/>
              <w:keepLines w:val="0"/>
              <w:rPr>
                <w:rFonts w:eastAsia="Yu Mincho"/>
              </w:rPr>
            </w:pPr>
          </w:p>
        </w:tc>
        <w:tc>
          <w:tcPr>
            <w:tcW w:w="305" w:type="pct"/>
          </w:tcPr>
          <w:p w14:paraId="07FD0FB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2507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73BD1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A241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B7BFE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248EAB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2603482" w14:textId="77777777" w:rsidR="004A2FFF" w:rsidRPr="00A2470A" w:rsidRDefault="004A2FFF" w:rsidP="00112DA3">
            <w:pPr>
              <w:pStyle w:val="TAC"/>
              <w:keepNext w:val="0"/>
              <w:keepLines w:val="0"/>
              <w:rPr>
                <w:rFonts w:eastAsia="Yu Mincho"/>
              </w:rPr>
            </w:pPr>
          </w:p>
        </w:tc>
      </w:tr>
      <w:tr w:rsidR="004A2FFF" w:rsidRPr="00A2470A" w14:paraId="2108D4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35047B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9DC7AD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79731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0925F" w14:textId="6BF3EB4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5DC167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7567F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63CB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94D29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75FE178" w14:textId="77777777" w:rsidR="004A2FFF" w:rsidRPr="00A2470A" w:rsidRDefault="004A2FFF" w:rsidP="00112DA3">
            <w:pPr>
              <w:pStyle w:val="TAC"/>
              <w:keepNext w:val="0"/>
              <w:keepLines w:val="0"/>
              <w:rPr>
                <w:rFonts w:eastAsia="Yu Mincho"/>
              </w:rPr>
            </w:pPr>
          </w:p>
        </w:tc>
        <w:tc>
          <w:tcPr>
            <w:tcW w:w="305" w:type="pct"/>
          </w:tcPr>
          <w:p w14:paraId="745980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AA3CA6" w14:textId="77777777" w:rsidR="004A2FFF" w:rsidRPr="00A2470A" w:rsidRDefault="004A2FFF" w:rsidP="00112DA3">
            <w:pPr>
              <w:pStyle w:val="TAC"/>
              <w:keepNext w:val="0"/>
              <w:keepLines w:val="0"/>
              <w:rPr>
                <w:rFonts w:eastAsia="Yu Mincho"/>
              </w:rPr>
            </w:pPr>
          </w:p>
        </w:tc>
        <w:tc>
          <w:tcPr>
            <w:tcW w:w="305" w:type="pct"/>
          </w:tcPr>
          <w:p w14:paraId="25E5710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E2D6F9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1E8BC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E469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A557B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2307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E4D694" w14:textId="77777777" w:rsidR="004A2FFF" w:rsidRPr="00A2470A" w:rsidRDefault="004A2FFF" w:rsidP="00112DA3">
            <w:pPr>
              <w:pStyle w:val="TAC"/>
              <w:keepNext w:val="0"/>
              <w:keepLines w:val="0"/>
              <w:rPr>
                <w:rFonts w:eastAsia="Yu Mincho"/>
              </w:rPr>
            </w:pPr>
          </w:p>
        </w:tc>
      </w:tr>
      <w:tr w:rsidR="004A2FFF" w:rsidRPr="00A2470A" w14:paraId="75D887A5" w14:textId="77777777" w:rsidTr="00A2470A">
        <w:trPr>
          <w:jc w:val="center"/>
        </w:trPr>
        <w:tc>
          <w:tcPr>
            <w:tcW w:w="304" w:type="pct"/>
            <w:tcBorders>
              <w:bottom w:val="nil"/>
            </w:tcBorders>
            <w:shd w:val="clear" w:color="auto" w:fill="auto"/>
            <w:tcMar>
              <w:left w:w="28" w:type="dxa"/>
              <w:right w:w="28" w:type="dxa"/>
            </w:tcMar>
            <w:vAlign w:val="center"/>
            <w:hideMark/>
          </w:tcPr>
          <w:p w14:paraId="6AC7E380" w14:textId="77777777" w:rsidR="004A2FFF" w:rsidRPr="00A2470A" w:rsidRDefault="004A2FFF" w:rsidP="00112DA3">
            <w:pPr>
              <w:pStyle w:val="TAC"/>
              <w:keepNext w:val="0"/>
              <w:keepLines w:val="0"/>
              <w:rPr>
                <w:rFonts w:eastAsia="Yu Mincho"/>
              </w:rPr>
            </w:pPr>
            <w:r w:rsidRPr="00A2470A">
              <w:rPr>
                <w:rFonts w:eastAsia="Yu Mincho"/>
              </w:rPr>
              <w:t>n82</w:t>
            </w:r>
          </w:p>
        </w:tc>
        <w:tc>
          <w:tcPr>
            <w:tcW w:w="305" w:type="pct"/>
            <w:tcMar>
              <w:left w:w="28" w:type="dxa"/>
              <w:right w:w="28" w:type="dxa"/>
            </w:tcMar>
            <w:vAlign w:val="center"/>
            <w:hideMark/>
          </w:tcPr>
          <w:p w14:paraId="116F9F0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7563DB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234E7BA" w14:textId="4E50A85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2AA7AA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13109D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53DA3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8E7710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E72B7A" w14:textId="77777777" w:rsidR="004A2FFF" w:rsidRPr="00A2470A" w:rsidRDefault="004A2FFF" w:rsidP="00112DA3">
            <w:pPr>
              <w:pStyle w:val="TAC"/>
              <w:keepNext w:val="0"/>
              <w:keepLines w:val="0"/>
              <w:rPr>
                <w:rFonts w:eastAsia="Yu Mincho"/>
              </w:rPr>
            </w:pPr>
          </w:p>
        </w:tc>
        <w:tc>
          <w:tcPr>
            <w:tcW w:w="305" w:type="pct"/>
          </w:tcPr>
          <w:p w14:paraId="3C7BA15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E86A87" w14:textId="77777777" w:rsidR="004A2FFF" w:rsidRPr="00A2470A" w:rsidRDefault="004A2FFF" w:rsidP="00112DA3">
            <w:pPr>
              <w:pStyle w:val="TAC"/>
              <w:keepNext w:val="0"/>
              <w:keepLines w:val="0"/>
              <w:rPr>
                <w:rFonts w:eastAsia="Yu Mincho"/>
              </w:rPr>
            </w:pPr>
          </w:p>
        </w:tc>
        <w:tc>
          <w:tcPr>
            <w:tcW w:w="305" w:type="pct"/>
          </w:tcPr>
          <w:p w14:paraId="084BAF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A99E3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AEF45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E0D0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B4339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92C987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E15723" w14:textId="77777777" w:rsidR="004A2FFF" w:rsidRPr="00A2470A" w:rsidRDefault="004A2FFF" w:rsidP="00112DA3">
            <w:pPr>
              <w:pStyle w:val="TAC"/>
              <w:keepNext w:val="0"/>
              <w:keepLines w:val="0"/>
              <w:rPr>
                <w:rFonts w:eastAsia="Yu Mincho"/>
              </w:rPr>
            </w:pPr>
          </w:p>
        </w:tc>
      </w:tr>
      <w:tr w:rsidR="004A2FFF" w:rsidRPr="00A2470A" w14:paraId="2062EA6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ED8AC0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94CF97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1B5A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0A168E" w14:textId="128951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310096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5504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326169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3DE5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8E5B26" w14:textId="77777777" w:rsidR="004A2FFF" w:rsidRPr="00A2470A" w:rsidRDefault="004A2FFF" w:rsidP="00112DA3">
            <w:pPr>
              <w:pStyle w:val="TAC"/>
              <w:keepNext w:val="0"/>
              <w:keepLines w:val="0"/>
              <w:rPr>
                <w:rFonts w:eastAsia="Yu Mincho"/>
              </w:rPr>
            </w:pPr>
          </w:p>
        </w:tc>
        <w:tc>
          <w:tcPr>
            <w:tcW w:w="305" w:type="pct"/>
          </w:tcPr>
          <w:p w14:paraId="3C4B8C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4DB693" w14:textId="77777777" w:rsidR="004A2FFF" w:rsidRPr="00A2470A" w:rsidRDefault="004A2FFF" w:rsidP="00112DA3">
            <w:pPr>
              <w:pStyle w:val="TAC"/>
              <w:keepNext w:val="0"/>
              <w:keepLines w:val="0"/>
              <w:rPr>
                <w:rFonts w:eastAsia="Yu Mincho"/>
              </w:rPr>
            </w:pPr>
          </w:p>
        </w:tc>
        <w:tc>
          <w:tcPr>
            <w:tcW w:w="305" w:type="pct"/>
          </w:tcPr>
          <w:p w14:paraId="7561F48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9EEB1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3944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BBA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35BE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D7B9F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06D696" w14:textId="77777777" w:rsidR="004A2FFF" w:rsidRPr="00A2470A" w:rsidRDefault="004A2FFF" w:rsidP="00112DA3">
            <w:pPr>
              <w:pStyle w:val="TAC"/>
              <w:keepNext w:val="0"/>
              <w:keepLines w:val="0"/>
              <w:rPr>
                <w:rFonts w:eastAsia="Yu Mincho"/>
              </w:rPr>
            </w:pPr>
          </w:p>
        </w:tc>
      </w:tr>
      <w:tr w:rsidR="004A2FFF" w:rsidRPr="00A2470A" w14:paraId="1D11FF56"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DC6FD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5F73AE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34674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89B0330" w14:textId="697C5E9C"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DD6116C"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8670C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59D0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95E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F391A3" w14:textId="77777777" w:rsidR="004A2FFF" w:rsidRPr="00A2470A" w:rsidRDefault="004A2FFF" w:rsidP="00112DA3">
            <w:pPr>
              <w:pStyle w:val="TAC"/>
              <w:keepNext w:val="0"/>
              <w:keepLines w:val="0"/>
              <w:rPr>
                <w:rFonts w:eastAsia="Yu Mincho"/>
              </w:rPr>
            </w:pPr>
          </w:p>
        </w:tc>
        <w:tc>
          <w:tcPr>
            <w:tcW w:w="305" w:type="pct"/>
          </w:tcPr>
          <w:p w14:paraId="1F2706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3C2E6D" w14:textId="77777777" w:rsidR="004A2FFF" w:rsidRPr="00A2470A" w:rsidRDefault="004A2FFF" w:rsidP="00112DA3">
            <w:pPr>
              <w:pStyle w:val="TAC"/>
              <w:keepNext w:val="0"/>
              <w:keepLines w:val="0"/>
              <w:rPr>
                <w:rFonts w:eastAsia="Yu Mincho"/>
              </w:rPr>
            </w:pPr>
          </w:p>
        </w:tc>
        <w:tc>
          <w:tcPr>
            <w:tcW w:w="305" w:type="pct"/>
          </w:tcPr>
          <w:p w14:paraId="1ACDEA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AB4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D25826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78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75E43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C1636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0F5A8F" w14:textId="77777777" w:rsidR="004A2FFF" w:rsidRPr="00A2470A" w:rsidRDefault="004A2FFF" w:rsidP="00112DA3">
            <w:pPr>
              <w:pStyle w:val="TAC"/>
              <w:keepNext w:val="0"/>
              <w:keepLines w:val="0"/>
              <w:rPr>
                <w:rFonts w:eastAsia="Yu Mincho"/>
              </w:rPr>
            </w:pPr>
          </w:p>
        </w:tc>
      </w:tr>
      <w:tr w:rsidR="004A2FFF" w:rsidRPr="00A2470A" w14:paraId="35FDDF4E" w14:textId="77777777" w:rsidTr="00A2470A">
        <w:trPr>
          <w:jc w:val="center"/>
        </w:trPr>
        <w:tc>
          <w:tcPr>
            <w:tcW w:w="304" w:type="pct"/>
            <w:tcBorders>
              <w:bottom w:val="nil"/>
            </w:tcBorders>
            <w:shd w:val="clear" w:color="auto" w:fill="auto"/>
            <w:tcMar>
              <w:left w:w="28" w:type="dxa"/>
              <w:right w:w="28" w:type="dxa"/>
            </w:tcMar>
            <w:vAlign w:val="center"/>
            <w:hideMark/>
          </w:tcPr>
          <w:p w14:paraId="567D427C" w14:textId="77777777" w:rsidR="004A2FFF" w:rsidRPr="00A2470A" w:rsidRDefault="004A2FFF" w:rsidP="00112DA3">
            <w:pPr>
              <w:pStyle w:val="TAC"/>
              <w:keepNext w:val="0"/>
              <w:keepLines w:val="0"/>
              <w:rPr>
                <w:rFonts w:eastAsia="Yu Mincho"/>
              </w:rPr>
            </w:pPr>
            <w:r w:rsidRPr="00A2470A">
              <w:rPr>
                <w:rFonts w:eastAsia="Yu Mincho"/>
              </w:rPr>
              <w:t>n83</w:t>
            </w:r>
          </w:p>
        </w:tc>
        <w:tc>
          <w:tcPr>
            <w:tcW w:w="305" w:type="pct"/>
            <w:tcMar>
              <w:left w:w="28" w:type="dxa"/>
              <w:right w:w="28" w:type="dxa"/>
            </w:tcMar>
            <w:vAlign w:val="center"/>
            <w:hideMark/>
          </w:tcPr>
          <w:p w14:paraId="1E6C6A6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BDE0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03A1B8D" w14:textId="20DF918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03FC3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BE41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3A06FD5D"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39329973"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6535A1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77F13C" w14:textId="77777777" w:rsidR="004A2FFF" w:rsidRPr="00A2470A" w:rsidRDefault="004A2FFF" w:rsidP="00112DA3">
            <w:pPr>
              <w:pStyle w:val="TAC"/>
              <w:keepNext w:val="0"/>
              <w:keepLines w:val="0"/>
              <w:rPr>
                <w:rFonts w:eastAsia="Yu Mincho"/>
              </w:rPr>
            </w:pPr>
          </w:p>
        </w:tc>
        <w:tc>
          <w:tcPr>
            <w:tcW w:w="305" w:type="pct"/>
          </w:tcPr>
          <w:p w14:paraId="756E74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7BD75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0102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CF25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EBA84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A2CF2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F3046E" w14:textId="77777777" w:rsidR="004A2FFF" w:rsidRPr="00A2470A" w:rsidRDefault="004A2FFF" w:rsidP="00112DA3">
            <w:pPr>
              <w:pStyle w:val="TAC"/>
              <w:keepNext w:val="0"/>
              <w:keepLines w:val="0"/>
              <w:rPr>
                <w:rFonts w:eastAsia="Yu Mincho"/>
              </w:rPr>
            </w:pPr>
          </w:p>
        </w:tc>
      </w:tr>
      <w:tr w:rsidR="004A2FFF" w:rsidRPr="00A2470A" w14:paraId="41165C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76C8A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9FDCE3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9796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8DC1295" w14:textId="4EBA3B1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DC19D5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7BF04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71445B76"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675A02C"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498E9D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F4908A1" w14:textId="77777777" w:rsidR="004A2FFF" w:rsidRPr="00A2470A" w:rsidRDefault="004A2FFF" w:rsidP="00112DA3">
            <w:pPr>
              <w:pStyle w:val="TAC"/>
              <w:keepNext w:val="0"/>
              <w:keepLines w:val="0"/>
              <w:rPr>
                <w:rFonts w:eastAsia="Yu Mincho"/>
              </w:rPr>
            </w:pPr>
          </w:p>
        </w:tc>
        <w:tc>
          <w:tcPr>
            <w:tcW w:w="305" w:type="pct"/>
          </w:tcPr>
          <w:p w14:paraId="2FDD01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7E0D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EBBD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0A24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1E1EC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68F2BC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8F64AF" w14:textId="77777777" w:rsidR="004A2FFF" w:rsidRPr="00A2470A" w:rsidRDefault="004A2FFF" w:rsidP="00112DA3">
            <w:pPr>
              <w:pStyle w:val="TAC"/>
              <w:keepNext w:val="0"/>
              <w:keepLines w:val="0"/>
              <w:rPr>
                <w:rFonts w:eastAsia="Yu Mincho"/>
              </w:rPr>
            </w:pPr>
          </w:p>
        </w:tc>
      </w:tr>
      <w:tr w:rsidR="004A2FFF" w:rsidRPr="00A2470A" w14:paraId="6BC8ABD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1F7B1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59186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053CD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0A344A" w14:textId="20AFB8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9849A9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F2AF3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C242F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9046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9E08ED3" w14:textId="77777777" w:rsidR="004A2FFF" w:rsidRPr="00A2470A" w:rsidRDefault="004A2FFF" w:rsidP="00112DA3">
            <w:pPr>
              <w:pStyle w:val="TAC"/>
              <w:keepNext w:val="0"/>
              <w:keepLines w:val="0"/>
              <w:rPr>
                <w:rFonts w:eastAsia="Yu Mincho"/>
              </w:rPr>
            </w:pPr>
          </w:p>
        </w:tc>
        <w:tc>
          <w:tcPr>
            <w:tcW w:w="305" w:type="pct"/>
          </w:tcPr>
          <w:p w14:paraId="36D41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BAECD0" w14:textId="77777777" w:rsidR="004A2FFF" w:rsidRPr="00A2470A" w:rsidRDefault="004A2FFF" w:rsidP="00112DA3">
            <w:pPr>
              <w:pStyle w:val="TAC"/>
              <w:keepNext w:val="0"/>
              <w:keepLines w:val="0"/>
              <w:rPr>
                <w:rFonts w:eastAsia="Yu Mincho"/>
              </w:rPr>
            </w:pPr>
          </w:p>
        </w:tc>
        <w:tc>
          <w:tcPr>
            <w:tcW w:w="305" w:type="pct"/>
          </w:tcPr>
          <w:p w14:paraId="581BA76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F1EA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D000B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4B73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49AB42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F23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FF16BFC" w14:textId="77777777" w:rsidR="004A2FFF" w:rsidRPr="00A2470A" w:rsidRDefault="004A2FFF" w:rsidP="00112DA3">
            <w:pPr>
              <w:pStyle w:val="TAC"/>
              <w:keepNext w:val="0"/>
              <w:keepLines w:val="0"/>
              <w:rPr>
                <w:rFonts w:eastAsia="Yu Mincho"/>
              </w:rPr>
            </w:pPr>
          </w:p>
        </w:tc>
      </w:tr>
      <w:tr w:rsidR="00630397" w:rsidRPr="00A2470A" w14:paraId="30392DBA" w14:textId="77777777" w:rsidTr="00A2470A">
        <w:trPr>
          <w:jc w:val="center"/>
        </w:trPr>
        <w:tc>
          <w:tcPr>
            <w:tcW w:w="304" w:type="pct"/>
            <w:tcBorders>
              <w:bottom w:val="nil"/>
            </w:tcBorders>
            <w:shd w:val="clear" w:color="auto" w:fill="auto"/>
            <w:tcMar>
              <w:left w:w="28" w:type="dxa"/>
              <w:right w:w="28" w:type="dxa"/>
            </w:tcMar>
            <w:vAlign w:val="center"/>
            <w:hideMark/>
          </w:tcPr>
          <w:p w14:paraId="0C7441C7" w14:textId="77777777" w:rsidR="00630397" w:rsidRPr="00A2470A" w:rsidRDefault="00630397" w:rsidP="00630397">
            <w:pPr>
              <w:pStyle w:val="TAC"/>
              <w:keepNext w:val="0"/>
              <w:keepLines w:val="0"/>
              <w:rPr>
                <w:rFonts w:eastAsia="Yu Mincho"/>
              </w:rPr>
            </w:pPr>
            <w:r w:rsidRPr="00A2470A">
              <w:rPr>
                <w:rFonts w:eastAsia="Yu Mincho"/>
              </w:rPr>
              <w:t>n84</w:t>
            </w:r>
          </w:p>
        </w:tc>
        <w:tc>
          <w:tcPr>
            <w:tcW w:w="305" w:type="pct"/>
            <w:tcMar>
              <w:left w:w="28" w:type="dxa"/>
              <w:right w:w="28" w:type="dxa"/>
            </w:tcMar>
            <w:vAlign w:val="center"/>
            <w:hideMark/>
          </w:tcPr>
          <w:p w14:paraId="630C2278" w14:textId="77777777" w:rsidR="00630397" w:rsidRPr="00A2470A" w:rsidRDefault="00630397" w:rsidP="00630397">
            <w:pPr>
              <w:pStyle w:val="TAC"/>
              <w:keepNext w:val="0"/>
              <w:keepLines w:val="0"/>
              <w:rPr>
                <w:rFonts w:eastAsia="Yu Mincho"/>
              </w:rPr>
            </w:pPr>
            <w:r w:rsidRPr="00A2470A">
              <w:rPr>
                <w:rFonts w:eastAsia="Yu Mincho"/>
              </w:rPr>
              <w:t>15</w:t>
            </w:r>
          </w:p>
        </w:tc>
        <w:tc>
          <w:tcPr>
            <w:tcW w:w="244" w:type="pct"/>
          </w:tcPr>
          <w:p w14:paraId="7FFD480A" w14:textId="77777777" w:rsidR="00630397" w:rsidRPr="00A2470A" w:rsidRDefault="00630397" w:rsidP="00630397">
            <w:pPr>
              <w:pStyle w:val="TAC"/>
              <w:keepNext w:val="0"/>
              <w:keepLines w:val="0"/>
              <w:rPr>
                <w:rFonts w:eastAsia="Yu Mincho"/>
              </w:rPr>
            </w:pPr>
          </w:p>
        </w:tc>
        <w:tc>
          <w:tcPr>
            <w:tcW w:w="244" w:type="pct"/>
            <w:tcMar>
              <w:left w:w="28" w:type="dxa"/>
              <w:right w:w="28" w:type="dxa"/>
            </w:tcMar>
            <w:hideMark/>
          </w:tcPr>
          <w:p w14:paraId="639331C1" w14:textId="79F9D214" w:rsidR="00630397" w:rsidRPr="00A2470A" w:rsidRDefault="00630397" w:rsidP="00630397">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E8A2FD" w14:textId="77777777" w:rsidR="00630397" w:rsidRPr="00A2470A" w:rsidRDefault="00630397" w:rsidP="00630397">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7C190A4" w14:textId="77777777" w:rsidR="00630397" w:rsidRPr="00A2470A" w:rsidRDefault="00630397" w:rsidP="00630397">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7D6970D" w14:textId="77777777" w:rsidR="00630397" w:rsidRPr="00A2470A" w:rsidRDefault="00630397" w:rsidP="00630397">
            <w:pPr>
              <w:pStyle w:val="TAC"/>
              <w:keepNext w:val="0"/>
              <w:keepLines w:val="0"/>
              <w:rPr>
                <w:rFonts w:eastAsia="Yu Mincho"/>
              </w:rPr>
            </w:pPr>
            <w:r w:rsidRPr="00A2470A">
              <w:rPr>
                <w:rFonts w:eastAsia="Yu Mincho"/>
              </w:rPr>
              <w:t>20</w:t>
            </w:r>
          </w:p>
        </w:tc>
        <w:tc>
          <w:tcPr>
            <w:tcW w:w="244" w:type="pct"/>
            <w:tcMar>
              <w:left w:w="28" w:type="dxa"/>
              <w:right w:w="28" w:type="dxa"/>
            </w:tcMar>
          </w:tcPr>
          <w:p w14:paraId="7E6DC5C1" w14:textId="77777777" w:rsidR="00630397" w:rsidRPr="00A2470A" w:rsidRDefault="00630397" w:rsidP="00630397">
            <w:pPr>
              <w:pStyle w:val="TAC"/>
              <w:keepNext w:val="0"/>
              <w:keepLines w:val="0"/>
              <w:rPr>
                <w:rFonts w:eastAsia="SimSun"/>
              </w:rPr>
            </w:pPr>
            <w:r w:rsidRPr="00A2470A">
              <w:rPr>
                <w:rFonts w:eastAsia="SimSun"/>
              </w:rPr>
              <w:t>25</w:t>
            </w:r>
          </w:p>
        </w:tc>
        <w:tc>
          <w:tcPr>
            <w:tcW w:w="244" w:type="pct"/>
            <w:tcMar>
              <w:left w:w="28" w:type="dxa"/>
              <w:right w:w="28" w:type="dxa"/>
            </w:tcMar>
          </w:tcPr>
          <w:p w14:paraId="54487D04" w14:textId="77777777" w:rsidR="00630397" w:rsidRPr="00A2470A" w:rsidRDefault="00630397" w:rsidP="00630397">
            <w:pPr>
              <w:pStyle w:val="TAC"/>
              <w:keepNext w:val="0"/>
              <w:keepLines w:val="0"/>
              <w:rPr>
                <w:rFonts w:eastAsia="SimSun"/>
              </w:rPr>
            </w:pPr>
            <w:r w:rsidRPr="00A2470A">
              <w:rPr>
                <w:rFonts w:eastAsia="SimSun"/>
              </w:rPr>
              <w:t>30</w:t>
            </w:r>
          </w:p>
        </w:tc>
        <w:tc>
          <w:tcPr>
            <w:tcW w:w="305" w:type="pct"/>
          </w:tcPr>
          <w:p w14:paraId="7BF0DEB0" w14:textId="77777777" w:rsidR="00630397" w:rsidRPr="00A2470A" w:rsidRDefault="00630397" w:rsidP="00630397">
            <w:pPr>
              <w:pStyle w:val="TAC"/>
              <w:keepNext w:val="0"/>
              <w:keepLines w:val="0"/>
              <w:rPr>
                <w:rFonts w:eastAsia="SimSun"/>
              </w:rPr>
            </w:pPr>
          </w:p>
        </w:tc>
        <w:tc>
          <w:tcPr>
            <w:tcW w:w="305" w:type="pct"/>
            <w:tcMar>
              <w:left w:w="28" w:type="dxa"/>
              <w:right w:w="28" w:type="dxa"/>
            </w:tcMar>
          </w:tcPr>
          <w:p w14:paraId="629BF6C7" w14:textId="0867194E" w:rsidR="00630397" w:rsidRPr="00A2470A" w:rsidRDefault="00630397" w:rsidP="00630397">
            <w:pPr>
              <w:pStyle w:val="TAC"/>
              <w:keepNext w:val="0"/>
              <w:keepLines w:val="0"/>
              <w:rPr>
                <w:rFonts w:eastAsia="SimSun"/>
              </w:rPr>
            </w:pPr>
            <w:r w:rsidRPr="00A2470A">
              <w:rPr>
                <w:rFonts w:eastAsia="SimSun"/>
              </w:rPr>
              <w:t>40</w:t>
            </w:r>
          </w:p>
        </w:tc>
        <w:tc>
          <w:tcPr>
            <w:tcW w:w="305" w:type="pct"/>
          </w:tcPr>
          <w:p w14:paraId="14571F6A" w14:textId="7642853F" w:rsidR="00630397" w:rsidRPr="00A2470A" w:rsidRDefault="00630397" w:rsidP="00630397">
            <w:pPr>
              <w:pStyle w:val="TAC"/>
              <w:keepNext w:val="0"/>
              <w:keepLines w:val="0"/>
              <w:rPr>
                <w:rFonts w:eastAsia="SimSun"/>
              </w:rPr>
            </w:pPr>
            <w:r>
              <w:rPr>
                <w:rFonts w:eastAsia="SimSun"/>
              </w:rPr>
              <w:t>45</w:t>
            </w:r>
          </w:p>
        </w:tc>
        <w:tc>
          <w:tcPr>
            <w:tcW w:w="305" w:type="pct"/>
            <w:tcMar>
              <w:left w:w="28" w:type="dxa"/>
              <w:right w:w="28" w:type="dxa"/>
            </w:tcMar>
          </w:tcPr>
          <w:p w14:paraId="6D5CE74B" w14:textId="780FA209" w:rsidR="00630397" w:rsidRPr="00A2470A" w:rsidRDefault="00630397" w:rsidP="00630397">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20221485" w14:textId="77777777" w:rsidR="00630397" w:rsidRPr="00A2470A" w:rsidRDefault="00630397" w:rsidP="00630397">
            <w:pPr>
              <w:pStyle w:val="TAC"/>
              <w:keepNext w:val="0"/>
              <w:keepLines w:val="0"/>
              <w:rPr>
                <w:rFonts w:eastAsia="Yu Mincho"/>
              </w:rPr>
            </w:pPr>
          </w:p>
        </w:tc>
        <w:tc>
          <w:tcPr>
            <w:tcW w:w="305" w:type="pct"/>
            <w:tcMar>
              <w:left w:w="28" w:type="dxa"/>
              <w:right w:w="28" w:type="dxa"/>
            </w:tcMar>
          </w:tcPr>
          <w:p w14:paraId="5679F7EC"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20290F20" w14:textId="77777777" w:rsidR="00630397" w:rsidRPr="00A2470A" w:rsidRDefault="00630397" w:rsidP="00630397">
            <w:pPr>
              <w:pStyle w:val="TAC"/>
              <w:keepNext w:val="0"/>
              <w:keepLines w:val="0"/>
              <w:rPr>
                <w:rFonts w:eastAsia="Yu Mincho"/>
              </w:rPr>
            </w:pPr>
          </w:p>
        </w:tc>
        <w:tc>
          <w:tcPr>
            <w:tcW w:w="270" w:type="pct"/>
            <w:tcMar>
              <w:left w:w="28" w:type="dxa"/>
              <w:right w:w="28" w:type="dxa"/>
            </w:tcMar>
          </w:tcPr>
          <w:p w14:paraId="6235F1CD" w14:textId="77777777" w:rsidR="00630397" w:rsidRPr="00A2470A" w:rsidRDefault="00630397" w:rsidP="00630397">
            <w:pPr>
              <w:pStyle w:val="TAC"/>
              <w:keepNext w:val="0"/>
              <w:keepLines w:val="0"/>
              <w:rPr>
                <w:rFonts w:eastAsia="Yu Mincho"/>
              </w:rPr>
            </w:pPr>
          </w:p>
        </w:tc>
        <w:tc>
          <w:tcPr>
            <w:tcW w:w="278" w:type="pct"/>
            <w:tcMar>
              <w:left w:w="28" w:type="dxa"/>
              <w:right w:w="28" w:type="dxa"/>
            </w:tcMar>
            <w:vAlign w:val="center"/>
          </w:tcPr>
          <w:p w14:paraId="4A8A21A2" w14:textId="77777777" w:rsidR="00630397" w:rsidRPr="00A2470A" w:rsidRDefault="00630397" w:rsidP="00630397">
            <w:pPr>
              <w:pStyle w:val="TAC"/>
              <w:keepNext w:val="0"/>
              <w:keepLines w:val="0"/>
              <w:rPr>
                <w:rFonts w:eastAsia="Yu Mincho"/>
              </w:rPr>
            </w:pPr>
          </w:p>
        </w:tc>
      </w:tr>
      <w:tr w:rsidR="00630397" w:rsidRPr="00A2470A" w14:paraId="6F5EA4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C9C054D" w14:textId="77777777" w:rsidR="00630397" w:rsidRPr="00A2470A" w:rsidRDefault="00630397" w:rsidP="00630397">
            <w:pPr>
              <w:pStyle w:val="TAC"/>
              <w:keepNext w:val="0"/>
              <w:keepLines w:val="0"/>
              <w:rPr>
                <w:rFonts w:eastAsia="Yu Mincho"/>
              </w:rPr>
            </w:pPr>
          </w:p>
        </w:tc>
        <w:tc>
          <w:tcPr>
            <w:tcW w:w="305" w:type="pct"/>
            <w:tcMar>
              <w:left w:w="28" w:type="dxa"/>
              <w:right w:w="28" w:type="dxa"/>
            </w:tcMar>
            <w:vAlign w:val="center"/>
            <w:hideMark/>
          </w:tcPr>
          <w:p w14:paraId="28840E73" w14:textId="77777777" w:rsidR="00630397" w:rsidRPr="00A2470A" w:rsidRDefault="00630397" w:rsidP="00630397">
            <w:pPr>
              <w:pStyle w:val="TAC"/>
              <w:keepNext w:val="0"/>
              <w:keepLines w:val="0"/>
              <w:rPr>
                <w:rFonts w:eastAsia="Yu Mincho"/>
              </w:rPr>
            </w:pPr>
            <w:r w:rsidRPr="00A2470A">
              <w:rPr>
                <w:rFonts w:eastAsia="Yu Mincho"/>
              </w:rPr>
              <w:t>30</w:t>
            </w:r>
          </w:p>
        </w:tc>
        <w:tc>
          <w:tcPr>
            <w:tcW w:w="244" w:type="pct"/>
          </w:tcPr>
          <w:p w14:paraId="4C3EF83F" w14:textId="77777777" w:rsidR="00630397" w:rsidRPr="00A2470A" w:rsidRDefault="00630397" w:rsidP="00630397">
            <w:pPr>
              <w:pStyle w:val="TAC"/>
              <w:keepNext w:val="0"/>
              <w:keepLines w:val="0"/>
              <w:rPr>
                <w:rFonts w:eastAsia="Yu Mincho"/>
              </w:rPr>
            </w:pPr>
          </w:p>
        </w:tc>
        <w:tc>
          <w:tcPr>
            <w:tcW w:w="244" w:type="pct"/>
            <w:tcMar>
              <w:left w:w="28" w:type="dxa"/>
              <w:right w:w="28" w:type="dxa"/>
            </w:tcMar>
          </w:tcPr>
          <w:p w14:paraId="6D2B2372" w14:textId="32C1B4B9" w:rsidR="00630397" w:rsidRPr="00A2470A" w:rsidRDefault="00630397" w:rsidP="00630397">
            <w:pPr>
              <w:pStyle w:val="TAC"/>
              <w:keepNext w:val="0"/>
              <w:keepLines w:val="0"/>
              <w:rPr>
                <w:rFonts w:eastAsia="Yu Mincho"/>
              </w:rPr>
            </w:pPr>
          </w:p>
        </w:tc>
        <w:tc>
          <w:tcPr>
            <w:tcW w:w="274" w:type="pct"/>
            <w:tcMar>
              <w:left w:w="28" w:type="dxa"/>
              <w:right w:w="28" w:type="dxa"/>
            </w:tcMar>
            <w:hideMark/>
          </w:tcPr>
          <w:p w14:paraId="2AFBCC2B" w14:textId="77777777" w:rsidR="00630397" w:rsidRPr="00A2470A" w:rsidRDefault="00630397" w:rsidP="00630397">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8D45BED" w14:textId="77777777" w:rsidR="00630397" w:rsidRPr="00A2470A" w:rsidRDefault="00630397" w:rsidP="00630397">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5D73F75" w14:textId="77777777" w:rsidR="00630397" w:rsidRPr="00A2470A" w:rsidRDefault="00630397" w:rsidP="00630397">
            <w:pPr>
              <w:pStyle w:val="TAC"/>
              <w:keepNext w:val="0"/>
              <w:keepLines w:val="0"/>
              <w:rPr>
                <w:rFonts w:eastAsia="Yu Mincho"/>
              </w:rPr>
            </w:pPr>
            <w:r w:rsidRPr="00A2470A">
              <w:rPr>
                <w:rFonts w:eastAsia="Yu Mincho"/>
              </w:rPr>
              <w:t>20</w:t>
            </w:r>
          </w:p>
        </w:tc>
        <w:tc>
          <w:tcPr>
            <w:tcW w:w="244" w:type="pct"/>
            <w:tcMar>
              <w:left w:w="28" w:type="dxa"/>
              <w:right w:w="28" w:type="dxa"/>
            </w:tcMar>
          </w:tcPr>
          <w:p w14:paraId="4DAA335C" w14:textId="77777777" w:rsidR="00630397" w:rsidRPr="00A2470A" w:rsidRDefault="00630397" w:rsidP="00630397">
            <w:pPr>
              <w:pStyle w:val="TAC"/>
              <w:keepNext w:val="0"/>
              <w:keepLines w:val="0"/>
              <w:rPr>
                <w:rFonts w:eastAsia="SimSun"/>
              </w:rPr>
            </w:pPr>
            <w:r w:rsidRPr="00A2470A">
              <w:rPr>
                <w:rFonts w:eastAsia="SimSun"/>
              </w:rPr>
              <w:t>25</w:t>
            </w:r>
          </w:p>
        </w:tc>
        <w:tc>
          <w:tcPr>
            <w:tcW w:w="244" w:type="pct"/>
            <w:tcMar>
              <w:left w:w="28" w:type="dxa"/>
              <w:right w:w="28" w:type="dxa"/>
            </w:tcMar>
          </w:tcPr>
          <w:p w14:paraId="158131AF" w14:textId="77777777" w:rsidR="00630397" w:rsidRPr="00A2470A" w:rsidRDefault="00630397" w:rsidP="00630397">
            <w:pPr>
              <w:pStyle w:val="TAC"/>
              <w:keepNext w:val="0"/>
              <w:keepLines w:val="0"/>
              <w:rPr>
                <w:rFonts w:eastAsia="SimSun"/>
              </w:rPr>
            </w:pPr>
            <w:r w:rsidRPr="00A2470A">
              <w:rPr>
                <w:rFonts w:eastAsia="SimSun"/>
              </w:rPr>
              <w:t>30</w:t>
            </w:r>
          </w:p>
        </w:tc>
        <w:tc>
          <w:tcPr>
            <w:tcW w:w="305" w:type="pct"/>
          </w:tcPr>
          <w:p w14:paraId="185BB136" w14:textId="77777777" w:rsidR="00630397" w:rsidRPr="00A2470A" w:rsidRDefault="00630397" w:rsidP="00630397">
            <w:pPr>
              <w:pStyle w:val="TAC"/>
              <w:keepNext w:val="0"/>
              <w:keepLines w:val="0"/>
              <w:rPr>
                <w:rFonts w:eastAsia="SimSun"/>
              </w:rPr>
            </w:pPr>
          </w:p>
        </w:tc>
        <w:tc>
          <w:tcPr>
            <w:tcW w:w="305" w:type="pct"/>
            <w:tcMar>
              <w:left w:w="28" w:type="dxa"/>
              <w:right w:w="28" w:type="dxa"/>
            </w:tcMar>
          </w:tcPr>
          <w:p w14:paraId="10AA25A8" w14:textId="398327B6" w:rsidR="00630397" w:rsidRPr="00A2470A" w:rsidRDefault="00630397" w:rsidP="00630397">
            <w:pPr>
              <w:pStyle w:val="TAC"/>
              <w:keepNext w:val="0"/>
              <w:keepLines w:val="0"/>
              <w:rPr>
                <w:rFonts w:eastAsia="SimSun"/>
              </w:rPr>
            </w:pPr>
            <w:r w:rsidRPr="00A2470A">
              <w:rPr>
                <w:rFonts w:eastAsia="SimSun"/>
              </w:rPr>
              <w:t>40</w:t>
            </w:r>
          </w:p>
        </w:tc>
        <w:tc>
          <w:tcPr>
            <w:tcW w:w="305" w:type="pct"/>
          </w:tcPr>
          <w:p w14:paraId="6A736AFB" w14:textId="779739CB" w:rsidR="00630397" w:rsidRPr="00A2470A" w:rsidRDefault="00630397" w:rsidP="00630397">
            <w:pPr>
              <w:pStyle w:val="TAC"/>
              <w:keepNext w:val="0"/>
              <w:keepLines w:val="0"/>
              <w:rPr>
                <w:rFonts w:eastAsia="SimSun"/>
              </w:rPr>
            </w:pPr>
            <w:r>
              <w:rPr>
                <w:rFonts w:eastAsia="SimSun"/>
              </w:rPr>
              <w:t>45</w:t>
            </w:r>
          </w:p>
        </w:tc>
        <w:tc>
          <w:tcPr>
            <w:tcW w:w="305" w:type="pct"/>
            <w:tcMar>
              <w:left w:w="28" w:type="dxa"/>
              <w:right w:w="28" w:type="dxa"/>
            </w:tcMar>
          </w:tcPr>
          <w:p w14:paraId="68DC0DED" w14:textId="7EC38F59" w:rsidR="00630397" w:rsidRPr="00A2470A" w:rsidRDefault="00630397" w:rsidP="00630397">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5D0F28C5" w14:textId="77777777" w:rsidR="00630397" w:rsidRPr="00A2470A" w:rsidRDefault="00630397" w:rsidP="00630397">
            <w:pPr>
              <w:pStyle w:val="TAC"/>
              <w:keepNext w:val="0"/>
              <w:keepLines w:val="0"/>
              <w:rPr>
                <w:rFonts w:eastAsia="Yu Mincho"/>
              </w:rPr>
            </w:pPr>
          </w:p>
        </w:tc>
        <w:tc>
          <w:tcPr>
            <w:tcW w:w="305" w:type="pct"/>
            <w:tcMar>
              <w:left w:w="28" w:type="dxa"/>
              <w:right w:w="28" w:type="dxa"/>
            </w:tcMar>
          </w:tcPr>
          <w:p w14:paraId="299BE815"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5D23314A" w14:textId="77777777" w:rsidR="00630397" w:rsidRPr="00A2470A" w:rsidRDefault="00630397" w:rsidP="00630397">
            <w:pPr>
              <w:pStyle w:val="TAC"/>
              <w:keepNext w:val="0"/>
              <w:keepLines w:val="0"/>
              <w:rPr>
                <w:rFonts w:eastAsia="Yu Mincho"/>
              </w:rPr>
            </w:pPr>
          </w:p>
        </w:tc>
        <w:tc>
          <w:tcPr>
            <w:tcW w:w="270" w:type="pct"/>
            <w:tcMar>
              <w:left w:w="28" w:type="dxa"/>
              <w:right w:w="28" w:type="dxa"/>
            </w:tcMar>
          </w:tcPr>
          <w:p w14:paraId="2A26BE8C" w14:textId="77777777" w:rsidR="00630397" w:rsidRPr="00A2470A" w:rsidRDefault="00630397" w:rsidP="00630397">
            <w:pPr>
              <w:pStyle w:val="TAC"/>
              <w:keepNext w:val="0"/>
              <w:keepLines w:val="0"/>
              <w:rPr>
                <w:rFonts w:eastAsia="Yu Mincho"/>
              </w:rPr>
            </w:pPr>
          </w:p>
        </w:tc>
        <w:tc>
          <w:tcPr>
            <w:tcW w:w="278" w:type="pct"/>
            <w:tcMar>
              <w:left w:w="28" w:type="dxa"/>
              <w:right w:w="28" w:type="dxa"/>
            </w:tcMar>
            <w:vAlign w:val="center"/>
          </w:tcPr>
          <w:p w14:paraId="2B68D275" w14:textId="77777777" w:rsidR="00630397" w:rsidRPr="00A2470A" w:rsidRDefault="00630397" w:rsidP="00630397">
            <w:pPr>
              <w:pStyle w:val="TAC"/>
              <w:keepNext w:val="0"/>
              <w:keepLines w:val="0"/>
              <w:rPr>
                <w:rFonts w:eastAsia="Yu Mincho"/>
              </w:rPr>
            </w:pPr>
          </w:p>
        </w:tc>
      </w:tr>
      <w:tr w:rsidR="00630397" w:rsidRPr="00A2470A" w14:paraId="6A07D64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CE9EA72" w14:textId="77777777" w:rsidR="00630397" w:rsidRPr="00A2470A" w:rsidRDefault="00630397" w:rsidP="00630397">
            <w:pPr>
              <w:pStyle w:val="TAC"/>
              <w:keepNext w:val="0"/>
              <w:keepLines w:val="0"/>
              <w:rPr>
                <w:rFonts w:eastAsia="Yu Mincho"/>
              </w:rPr>
            </w:pPr>
          </w:p>
        </w:tc>
        <w:tc>
          <w:tcPr>
            <w:tcW w:w="305" w:type="pct"/>
            <w:tcMar>
              <w:left w:w="28" w:type="dxa"/>
              <w:right w:w="28" w:type="dxa"/>
            </w:tcMar>
            <w:vAlign w:val="center"/>
            <w:hideMark/>
          </w:tcPr>
          <w:p w14:paraId="54D3E2DE" w14:textId="77777777" w:rsidR="00630397" w:rsidRPr="00A2470A" w:rsidRDefault="00630397" w:rsidP="00630397">
            <w:pPr>
              <w:pStyle w:val="TAC"/>
              <w:keepNext w:val="0"/>
              <w:keepLines w:val="0"/>
              <w:rPr>
                <w:rFonts w:eastAsia="Yu Mincho"/>
              </w:rPr>
            </w:pPr>
            <w:r w:rsidRPr="00A2470A">
              <w:rPr>
                <w:rFonts w:eastAsia="Yu Mincho"/>
              </w:rPr>
              <w:t>60</w:t>
            </w:r>
          </w:p>
        </w:tc>
        <w:tc>
          <w:tcPr>
            <w:tcW w:w="244" w:type="pct"/>
          </w:tcPr>
          <w:p w14:paraId="2202FF8C"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5FB3351D" w14:textId="26C656F7" w:rsidR="00630397" w:rsidRPr="00A2470A" w:rsidRDefault="00630397" w:rsidP="00630397">
            <w:pPr>
              <w:pStyle w:val="TAC"/>
              <w:keepNext w:val="0"/>
              <w:keepLines w:val="0"/>
              <w:rPr>
                <w:rFonts w:eastAsia="Yu Mincho"/>
              </w:rPr>
            </w:pPr>
          </w:p>
        </w:tc>
        <w:tc>
          <w:tcPr>
            <w:tcW w:w="274" w:type="pct"/>
            <w:tcMar>
              <w:left w:w="28" w:type="dxa"/>
              <w:right w:w="28" w:type="dxa"/>
            </w:tcMar>
          </w:tcPr>
          <w:p w14:paraId="79098AE6" w14:textId="77777777" w:rsidR="00630397" w:rsidRPr="00A2470A" w:rsidRDefault="00630397" w:rsidP="00630397">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E2292EF" w14:textId="77777777" w:rsidR="00630397" w:rsidRPr="00A2470A" w:rsidRDefault="00630397" w:rsidP="00630397">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6BE4EC" w14:textId="77777777" w:rsidR="00630397" w:rsidRPr="00A2470A" w:rsidRDefault="00630397" w:rsidP="00630397">
            <w:pPr>
              <w:pStyle w:val="TAC"/>
              <w:keepNext w:val="0"/>
              <w:keepLines w:val="0"/>
              <w:rPr>
                <w:rFonts w:eastAsia="Yu Mincho"/>
              </w:rPr>
            </w:pPr>
            <w:r w:rsidRPr="00A2470A">
              <w:rPr>
                <w:rFonts w:eastAsia="Yu Mincho"/>
              </w:rPr>
              <w:t>20</w:t>
            </w:r>
          </w:p>
        </w:tc>
        <w:tc>
          <w:tcPr>
            <w:tcW w:w="244" w:type="pct"/>
            <w:tcMar>
              <w:left w:w="28" w:type="dxa"/>
              <w:right w:w="28" w:type="dxa"/>
            </w:tcMar>
            <w:hideMark/>
          </w:tcPr>
          <w:p w14:paraId="3939DC38" w14:textId="77777777" w:rsidR="00630397" w:rsidRPr="00A2470A" w:rsidRDefault="00630397" w:rsidP="00630397">
            <w:pPr>
              <w:pStyle w:val="TAC"/>
              <w:keepNext w:val="0"/>
              <w:keepLines w:val="0"/>
              <w:rPr>
                <w:rFonts w:eastAsia="SimSun"/>
              </w:rPr>
            </w:pPr>
            <w:r w:rsidRPr="00A2470A">
              <w:rPr>
                <w:rFonts w:eastAsia="SimSun"/>
              </w:rPr>
              <w:t>25</w:t>
            </w:r>
          </w:p>
        </w:tc>
        <w:tc>
          <w:tcPr>
            <w:tcW w:w="244" w:type="pct"/>
            <w:tcMar>
              <w:left w:w="28" w:type="dxa"/>
              <w:right w:w="28" w:type="dxa"/>
            </w:tcMar>
          </w:tcPr>
          <w:p w14:paraId="7BC229CE" w14:textId="77777777" w:rsidR="00630397" w:rsidRPr="00A2470A" w:rsidRDefault="00630397" w:rsidP="00630397">
            <w:pPr>
              <w:pStyle w:val="TAC"/>
              <w:keepNext w:val="0"/>
              <w:keepLines w:val="0"/>
              <w:rPr>
                <w:rFonts w:eastAsia="SimSun"/>
              </w:rPr>
            </w:pPr>
            <w:r w:rsidRPr="00A2470A">
              <w:rPr>
                <w:rFonts w:eastAsia="SimSun"/>
              </w:rPr>
              <w:t>30</w:t>
            </w:r>
          </w:p>
        </w:tc>
        <w:tc>
          <w:tcPr>
            <w:tcW w:w="305" w:type="pct"/>
          </w:tcPr>
          <w:p w14:paraId="62CABF64" w14:textId="77777777" w:rsidR="00630397" w:rsidRPr="00A2470A" w:rsidRDefault="00630397" w:rsidP="00630397">
            <w:pPr>
              <w:pStyle w:val="TAC"/>
              <w:keepNext w:val="0"/>
              <w:keepLines w:val="0"/>
              <w:rPr>
                <w:rFonts w:eastAsia="SimSun"/>
              </w:rPr>
            </w:pPr>
          </w:p>
        </w:tc>
        <w:tc>
          <w:tcPr>
            <w:tcW w:w="305" w:type="pct"/>
            <w:tcMar>
              <w:left w:w="28" w:type="dxa"/>
              <w:right w:w="28" w:type="dxa"/>
            </w:tcMar>
          </w:tcPr>
          <w:p w14:paraId="171D4D67" w14:textId="7389B60D" w:rsidR="00630397" w:rsidRPr="00A2470A" w:rsidRDefault="00630397" w:rsidP="00630397">
            <w:pPr>
              <w:pStyle w:val="TAC"/>
              <w:keepNext w:val="0"/>
              <w:keepLines w:val="0"/>
              <w:rPr>
                <w:rFonts w:eastAsia="SimSun"/>
              </w:rPr>
            </w:pPr>
            <w:r w:rsidRPr="00A2470A">
              <w:rPr>
                <w:rFonts w:eastAsia="SimSun"/>
              </w:rPr>
              <w:t>40</w:t>
            </w:r>
          </w:p>
        </w:tc>
        <w:tc>
          <w:tcPr>
            <w:tcW w:w="305" w:type="pct"/>
          </w:tcPr>
          <w:p w14:paraId="5A2F1560" w14:textId="051A0637" w:rsidR="00630397" w:rsidRPr="00A2470A" w:rsidRDefault="00630397" w:rsidP="00630397">
            <w:pPr>
              <w:pStyle w:val="TAC"/>
              <w:keepNext w:val="0"/>
              <w:keepLines w:val="0"/>
              <w:rPr>
                <w:rFonts w:eastAsia="SimSun"/>
              </w:rPr>
            </w:pPr>
            <w:r>
              <w:rPr>
                <w:rFonts w:eastAsia="SimSun"/>
              </w:rPr>
              <w:t>45</w:t>
            </w:r>
          </w:p>
        </w:tc>
        <w:tc>
          <w:tcPr>
            <w:tcW w:w="305" w:type="pct"/>
            <w:tcMar>
              <w:left w:w="28" w:type="dxa"/>
              <w:right w:w="28" w:type="dxa"/>
            </w:tcMar>
          </w:tcPr>
          <w:p w14:paraId="5B53DD1D" w14:textId="3E48A997" w:rsidR="00630397" w:rsidRPr="00A2470A" w:rsidRDefault="00630397" w:rsidP="00630397">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3B568830" w14:textId="77777777" w:rsidR="00630397" w:rsidRPr="00A2470A" w:rsidRDefault="00630397" w:rsidP="00630397">
            <w:pPr>
              <w:pStyle w:val="TAC"/>
              <w:keepNext w:val="0"/>
              <w:keepLines w:val="0"/>
              <w:rPr>
                <w:rFonts w:eastAsia="Yu Mincho"/>
              </w:rPr>
            </w:pPr>
          </w:p>
        </w:tc>
        <w:tc>
          <w:tcPr>
            <w:tcW w:w="305" w:type="pct"/>
            <w:tcMar>
              <w:left w:w="28" w:type="dxa"/>
              <w:right w:w="28" w:type="dxa"/>
            </w:tcMar>
          </w:tcPr>
          <w:p w14:paraId="01B36D70"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5B7A068D" w14:textId="77777777" w:rsidR="00630397" w:rsidRPr="00A2470A" w:rsidRDefault="00630397" w:rsidP="00630397">
            <w:pPr>
              <w:pStyle w:val="TAC"/>
              <w:keepNext w:val="0"/>
              <w:keepLines w:val="0"/>
              <w:rPr>
                <w:rFonts w:eastAsia="Yu Mincho"/>
              </w:rPr>
            </w:pPr>
          </w:p>
        </w:tc>
        <w:tc>
          <w:tcPr>
            <w:tcW w:w="270" w:type="pct"/>
            <w:tcMar>
              <w:left w:w="28" w:type="dxa"/>
              <w:right w:w="28" w:type="dxa"/>
            </w:tcMar>
          </w:tcPr>
          <w:p w14:paraId="735A3726" w14:textId="77777777" w:rsidR="00630397" w:rsidRPr="00A2470A" w:rsidRDefault="00630397" w:rsidP="00630397">
            <w:pPr>
              <w:pStyle w:val="TAC"/>
              <w:keepNext w:val="0"/>
              <w:keepLines w:val="0"/>
              <w:rPr>
                <w:rFonts w:eastAsia="Yu Mincho"/>
              </w:rPr>
            </w:pPr>
          </w:p>
        </w:tc>
        <w:tc>
          <w:tcPr>
            <w:tcW w:w="278" w:type="pct"/>
            <w:tcMar>
              <w:left w:w="28" w:type="dxa"/>
              <w:right w:w="28" w:type="dxa"/>
            </w:tcMar>
            <w:vAlign w:val="center"/>
          </w:tcPr>
          <w:p w14:paraId="67029B2C" w14:textId="77777777" w:rsidR="00630397" w:rsidRPr="00A2470A" w:rsidRDefault="00630397" w:rsidP="00630397">
            <w:pPr>
              <w:pStyle w:val="TAC"/>
              <w:keepNext w:val="0"/>
              <w:keepLines w:val="0"/>
              <w:rPr>
                <w:rFonts w:eastAsia="Yu Mincho"/>
              </w:rPr>
            </w:pPr>
          </w:p>
        </w:tc>
      </w:tr>
      <w:tr w:rsidR="004A2FFF" w:rsidRPr="00A2470A" w14:paraId="62D274FE"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4A2FFF" w:rsidRPr="00A2470A" w:rsidRDefault="004A2FFF" w:rsidP="00112DA3">
            <w:pPr>
              <w:pStyle w:val="TAC"/>
              <w:keepNext w:val="0"/>
              <w:keepLines w:val="0"/>
              <w:rPr>
                <w:rFonts w:eastAsia="Yu Mincho"/>
              </w:rPr>
            </w:pPr>
            <w:r w:rsidRPr="00A2470A">
              <w:rPr>
                <w:rFonts w:eastAsia="Yu Mincho"/>
              </w:rPr>
              <w:t>n85</w:t>
            </w:r>
          </w:p>
        </w:tc>
        <w:tc>
          <w:tcPr>
            <w:tcW w:w="305" w:type="pct"/>
            <w:tcBorders>
              <w:left w:val="single" w:sz="4" w:space="0" w:color="000000" w:themeColor="text1"/>
            </w:tcBorders>
            <w:tcMar>
              <w:left w:w="28" w:type="dxa"/>
              <w:right w:w="28" w:type="dxa"/>
            </w:tcMar>
            <w:vAlign w:val="center"/>
          </w:tcPr>
          <w:p w14:paraId="7E5E0645" w14:textId="77777777" w:rsidR="004A2FFF" w:rsidRPr="00A2470A" w:rsidRDefault="004A2FFF" w:rsidP="00112DA3">
            <w:pPr>
              <w:pStyle w:val="TAC"/>
              <w:keepNext w:val="0"/>
              <w:keepLines w:val="0"/>
              <w:rPr>
                <w:rFonts w:eastAsia="SimSun"/>
              </w:rPr>
            </w:pPr>
            <w:r w:rsidRPr="00A2470A">
              <w:rPr>
                <w:rFonts w:eastAsia="Yu Mincho"/>
              </w:rPr>
              <w:t>15</w:t>
            </w:r>
          </w:p>
        </w:tc>
        <w:tc>
          <w:tcPr>
            <w:tcW w:w="244" w:type="pct"/>
          </w:tcPr>
          <w:p w14:paraId="26AF4967" w14:textId="130CA5A3"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vAlign w:val="center"/>
          </w:tcPr>
          <w:p w14:paraId="782371B6" w14:textId="68127214" w:rsidR="004A2FFF" w:rsidRPr="00A2470A" w:rsidDel="00B30034"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02CE3BA5"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3CD2EB67"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029DACAF"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75F66D0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C1428C" w14:textId="77777777" w:rsidR="004A2FFF" w:rsidRPr="00A2470A" w:rsidRDefault="004A2FFF" w:rsidP="00112DA3">
            <w:pPr>
              <w:pStyle w:val="TAC"/>
              <w:keepNext w:val="0"/>
              <w:keepLines w:val="0"/>
              <w:rPr>
                <w:rFonts w:eastAsia="Yu Mincho"/>
              </w:rPr>
            </w:pPr>
          </w:p>
        </w:tc>
        <w:tc>
          <w:tcPr>
            <w:tcW w:w="305" w:type="pct"/>
          </w:tcPr>
          <w:p w14:paraId="5622A44A"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A0583E7" w14:textId="77777777" w:rsidR="004A2FFF" w:rsidRPr="00A2470A" w:rsidDel="005672C0" w:rsidRDefault="004A2FFF" w:rsidP="00112DA3">
            <w:pPr>
              <w:pStyle w:val="TAC"/>
              <w:keepNext w:val="0"/>
              <w:keepLines w:val="0"/>
              <w:rPr>
                <w:rFonts w:eastAsia="SimSun"/>
              </w:rPr>
            </w:pPr>
          </w:p>
        </w:tc>
        <w:tc>
          <w:tcPr>
            <w:tcW w:w="305" w:type="pct"/>
          </w:tcPr>
          <w:p w14:paraId="10A1E0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26CA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2CE8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2D7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48D0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86C0C9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2CB96E" w14:textId="77777777" w:rsidR="004A2FFF" w:rsidRPr="00A2470A" w:rsidRDefault="004A2FFF" w:rsidP="00112DA3">
            <w:pPr>
              <w:pStyle w:val="TAC"/>
              <w:keepNext w:val="0"/>
              <w:keepLines w:val="0"/>
              <w:rPr>
                <w:rFonts w:eastAsia="Yu Mincho"/>
              </w:rPr>
            </w:pPr>
          </w:p>
        </w:tc>
      </w:tr>
      <w:tr w:rsidR="004A2FFF" w:rsidRPr="00A2470A" w14:paraId="42422D40"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138582A7" w14:textId="77777777" w:rsidR="004A2FFF" w:rsidRPr="00A2470A" w:rsidRDefault="004A2FFF" w:rsidP="00112DA3">
            <w:pPr>
              <w:pStyle w:val="TAC"/>
              <w:keepNext w:val="0"/>
              <w:keepLines w:val="0"/>
              <w:rPr>
                <w:rFonts w:eastAsia="SimSun"/>
              </w:rPr>
            </w:pPr>
            <w:r w:rsidRPr="00A2470A">
              <w:rPr>
                <w:rFonts w:eastAsia="Yu Mincho"/>
              </w:rPr>
              <w:t>30</w:t>
            </w:r>
          </w:p>
        </w:tc>
        <w:tc>
          <w:tcPr>
            <w:tcW w:w="244" w:type="pct"/>
          </w:tcPr>
          <w:p w14:paraId="613AEAE3"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03F1EE9A" w14:textId="2D9FA99E"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735B4AAE"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104CF305"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7313B964"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56BC22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833A3A" w14:textId="77777777" w:rsidR="004A2FFF" w:rsidRPr="00A2470A" w:rsidRDefault="004A2FFF" w:rsidP="00112DA3">
            <w:pPr>
              <w:pStyle w:val="TAC"/>
              <w:keepNext w:val="0"/>
              <w:keepLines w:val="0"/>
              <w:rPr>
                <w:rFonts w:eastAsia="Yu Mincho"/>
              </w:rPr>
            </w:pPr>
          </w:p>
        </w:tc>
        <w:tc>
          <w:tcPr>
            <w:tcW w:w="305" w:type="pct"/>
          </w:tcPr>
          <w:p w14:paraId="675D745F"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7464E49" w14:textId="77777777" w:rsidR="004A2FFF" w:rsidRPr="00A2470A" w:rsidDel="005672C0" w:rsidRDefault="004A2FFF" w:rsidP="00112DA3">
            <w:pPr>
              <w:pStyle w:val="TAC"/>
              <w:keepNext w:val="0"/>
              <w:keepLines w:val="0"/>
              <w:rPr>
                <w:rFonts w:eastAsia="SimSun"/>
              </w:rPr>
            </w:pPr>
          </w:p>
        </w:tc>
        <w:tc>
          <w:tcPr>
            <w:tcW w:w="305" w:type="pct"/>
          </w:tcPr>
          <w:p w14:paraId="2F35FD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5CD67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59C054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83F0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A797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D6984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FE6A56" w14:textId="77777777" w:rsidR="004A2FFF" w:rsidRPr="00A2470A" w:rsidRDefault="004A2FFF" w:rsidP="00112DA3">
            <w:pPr>
              <w:pStyle w:val="TAC"/>
              <w:keepNext w:val="0"/>
              <w:keepLines w:val="0"/>
              <w:rPr>
                <w:rFonts w:eastAsia="Yu Mincho"/>
              </w:rPr>
            </w:pPr>
          </w:p>
        </w:tc>
      </w:tr>
      <w:tr w:rsidR="004A2FFF" w:rsidRPr="00A2470A" w14:paraId="3940331F"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389F2363" w14:textId="77777777" w:rsidR="004A2FFF" w:rsidRPr="00A2470A" w:rsidRDefault="004A2FFF" w:rsidP="00112DA3">
            <w:pPr>
              <w:pStyle w:val="TAC"/>
              <w:keepNext w:val="0"/>
              <w:keepLines w:val="0"/>
              <w:rPr>
                <w:rFonts w:eastAsia="SimSun"/>
              </w:rPr>
            </w:pPr>
            <w:r w:rsidRPr="00A2470A">
              <w:rPr>
                <w:rFonts w:eastAsia="Yu Mincho"/>
              </w:rPr>
              <w:t>60</w:t>
            </w:r>
          </w:p>
        </w:tc>
        <w:tc>
          <w:tcPr>
            <w:tcW w:w="244" w:type="pct"/>
          </w:tcPr>
          <w:p w14:paraId="5F109FBC"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4C1D4ED4" w14:textId="2C51F429"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1B65E7E5" w14:textId="77777777" w:rsidR="004A2FFF" w:rsidRPr="00A2470A" w:rsidDel="00B30034" w:rsidRDefault="004A2FFF" w:rsidP="00112DA3">
            <w:pPr>
              <w:pStyle w:val="TAC"/>
              <w:keepNext w:val="0"/>
              <w:keepLines w:val="0"/>
              <w:rPr>
                <w:rFonts w:eastAsia="SimSun"/>
              </w:rPr>
            </w:pPr>
          </w:p>
        </w:tc>
        <w:tc>
          <w:tcPr>
            <w:tcW w:w="275" w:type="pct"/>
            <w:tcMar>
              <w:left w:w="28" w:type="dxa"/>
              <w:right w:w="28" w:type="dxa"/>
            </w:tcMar>
            <w:vAlign w:val="center"/>
          </w:tcPr>
          <w:p w14:paraId="2F7DFD9B" w14:textId="77777777" w:rsidR="004A2FFF" w:rsidRPr="00A2470A" w:rsidDel="00B30034" w:rsidRDefault="004A2FFF" w:rsidP="00112DA3">
            <w:pPr>
              <w:pStyle w:val="TAC"/>
              <w:keepNext w:val="0"/>
              <w:keepLines w:val="0"/>
              <w:rPr>
                <w:rFonts w:eastAsia="SimSun"/>
              </w:rPr>
            </w:pPr>
          </w:p>
        </w:tc>
        <w:tc>
          <w:tcPr>
            <w:tcW w:w="305" w:type="pct"/>
            <w:tcMar>
              <w:left w:w="28" w:type="dxa"/>
              <w:right w:w="28" w:type="dxa"/>
            </w:tcMar>
            <w:vAlign w:val="center"/>
          </w:tcPr>
          <w:p w14:paraId="0F76ECBE"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6064E8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43C7A8" w14:textId="77777777" w:rsidR="004A2FFF" w:rsidRPr="00A2470A" w:rsidRDefault="004A2FFF" w:rsidP="00112DA3">
            <w:pPr>
              <w:pStyle w:val="TAC"/>
              <w:keepNext w:val="0"/>
              <w:keepLines w:val="0"/>
              <w:rPr>
                <w:rFonts w:eastAsia="Yu Mincho"/>
              </w:rPr>
            </w:pPr>
          </w:p>
        </w:tc>
        <w:tc>
          <w:tcPr>
            <w:tcW w:w="305" w:type="pct"/>
          </w:tcPr>
          <w:p w14:paraId="354F40F0"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3C7B06E9" w14:textId="77777777" w:rsidR="004A2FFF" w:rsidRPr="00A2470A" w:rsidDel="005672C0" w:rsidRDefault="004A2FFF" w:rsidP="00112DA3">
            <w:pPr>
              <w:pStyle w:val="TAC"/>
              <w:keepNext w:val="0"/>
              <w:keepLines w:val="0"/>
              <w:rPr>
                <w:rFonts w:eastAsia="SimSun"/>
              </w:rPr>
            </w:pPr>
          </w:p>
        </w:tc>
        <w:tc>
          <w:tcPr>
            <w:tcW w:w="305" w:type="pct"/>
          </w:tcPr>
          <w:p w14:paraId="56C4FC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1E3F2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968BD5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235739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7A0941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65F0D1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7858B5C" w14:textId="77777777" w:rsidR="004A2FFF" w:rsidRPr="00A2470A" w:rsidRDefault="004A2FFF" w:rsidP="00112DA3">
            <w:pPr>
              <w:pStyle w:val="TAC"/>
              <w:keepNext w:val="0"/>
              <w:keepLines w:val="0"/>
              <w:rPr>
                <w:rFonts w:eastAsia="Yu Mincho"/>
              </w:rPr>
            </w:pPr>
          </w:p>
        </w:tc>
      </w:tr>
      <w:tr w:rsidR="004A2FFF" w:rsidRPr="00A2470A" w14:paraId="0386D457"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6EF5F8E9" w14:textId="77777777" w:rsidR="004A2FFF" w:rsidRPr="00A2470A" w:rsidRDefault="004A2FFF" w:rsidP="00112DA3">
            <w:pPr>
              <w:pStyle w:val="TAC"/>
              <w:keepNext w:val="0"/>
              <w:keepLines w:val="0"/>
              <w:rPr>
                <w:rFonts w:eastAsia="Yu Mincho"/>
              </w:rPr>
            </w:pPr>
            <w:r w:rsidRPr="00A2470A">
              <w:rPr>
                <w:rFonts w:eastAsia="Yu Mincho"/>
              </w:rPr>
              <w:t>n86</w:t>
            </w:r>
          </w:p>
        </w:tc>
        <w:tc>
          <w:tcPr>
            <w:tcW w:w="305" w:type="pct"/>
            <w:tcMar>
              <w:left w:w="28" w:type="dxa"/>
              <w:right w:w="28" w:type="dxa"/>
            </w:tcMar>
          </w:tcPr>
          <w:p w14:paraId="6D5AFBE0"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1D4C92D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67DBCAE" w14:textId="1BCCDD2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0BC46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DF62A2"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31D7BDD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3C9AA48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A72E42" w14:textId="77777777" w:rsidR="004A2FFF" w:rsidRPr="00A2470A" w:rsidRDefault="004A2FFF" w:rsidP="00112DA3">
            <w:pPr>
              <w:pStyle w:val="TAC"/>
              <w:keepNext w:val="0"/>
              <w:keepLines w:val="0"/>
              <w:rPr>
                <w:rFonts w:eastAsia="Yu Mincho"/>
              </w:rPr>
            </w:pPr>
          </w:p>
        </w:tc>
        <w:tc>
          <w:tcPr>
            <w:tcW w:w="305" w:type="pct"/>
          </w:tcPr>
          <w:p w14:paraId="0FA6519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9445B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542C0F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F09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517B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33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B8211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D97AB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C44B955" w14:textId="77777777" w:rsidR="004A2FFF" w:rsidRPr="00A2470A" w:rsidRDefault="004A2FFF" w:rsidP="00112DA3">
            <w:pPr>
              <w:pStyle w:val="TAC"/>
              <w:keepNext w:val="0"/>
              <w:keepLines w:val="0"/>
              <w:rPr>
                <w:rFonts w:eastAsia="Yu Mincho"/>
              </w:rPr>
            </w:pPr>
          </w:p>
        </w:tc>
      </w:tr>
      <w:tr w:rsidR="004A2FFF" w:rsidRPr="00A2470A" w14:paraId="716BEF43" w14:textId="77777777" w:rsidTr="00A2470A">
        <w:trPr>
          <w:jc w:val="center"/>
        </w:trPr>
        <w:tc>
          <w:tcPr>
            <w:tcW w:w="304" w:type="pct"/>
            <w:tcBorders>
              <w:top w:val="nil"/>
              <w:bottom w:val="nil"/>
            </w:tcBorders>
            <w:shd w:val="clear" w:color="auto" w:fill="auto"/>
            <w:tcMar>
              <w:left w:w="28" w:type="dxa"/>
              <w:right w:w="28" w:type="dxa"/>
            </w:tcMar>
            <w:vAlign w:val="center"/>
          </w:tcPr>
          <w:p w14:paraId="668CB4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FAE9C5"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3AC127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E6FD83" w14:textId="1DAAC12A" w:rsidR="004A2FFF" w:rsidRPr="00A2470A" w:rsidRDefault="004A2FFF" w:rsidP="00112DA3">
            <w:pPr>
              <w:pStyle w:val="TAC"/>
              <w:keepNext w:val="0"/>
              <w:keepLines w:val="0"/>
              <w:rPr>
                <w:rFonts w:eastAsia="Yu Mincho"/>
              </w:rPr>
            </w:pPr>
          </w:p>
        </w:tc>
        <w:tc>
          <w:tcPr>
            <w:tcW w:w="274" w:type="pct"/>
            <w:tcMar>
              <w:left w:w="28" w:type="dxa"/>
              <w:right w:w="28" w:type="dxa"/>
            </w:tcMar>
          </w:tcPr>
          <w:p w14:paraId="4A98675A"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53C1BC97"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6CBEF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48E759A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675DE4" w14:textId="77777777" w:rsidR="004A2FFF" w:rsidRPr="00A2470A" w:rsidRDefault="004A2FFF" w:rsidP="00112DA3">
            <w:pPr>
              <w:pStyle w:val="TAC"/>
              <w:keepNext w:val="0"/>
              <w:keepLines w:val="0"/>
              <w:rPr>
                <w:rFonts w:eastAsia="Yu Mincho"/>
              </w:rPr>
            </w:pPr>
          </w:p>
        </w:tc>
        <w:tc>
          <w:tcPr>
            <w:tcW w:w="305" w:type="pct"/>
          </w:tcPr>
          <w:p w14:paraId="0E89E83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B9D7D1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3D494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4A299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252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3C4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5207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F7B0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935D653" w14:textId="77777777" w:rsidR="004A2FFF" w:rsidRPr="00A2470A" w:rsidRDefault="004A2FFF" w:rsidP="00112DA3">
            <w:pPr>
              <w:pStyle w:val="TAC"/>
              <w:keepNext w:val="0"/>
              <w:keepLines w:val="0"/>
              <w:rPr>
                <w:rFonts w:eastAsia="Yu Mincho"/>
              </w:rPr>
            </w:pPr>
          </w:p>
        </w:tc>
      </w:tr>
      <w:tr w:rsidR="004A2FFF" w:rsidRPr="00A2470A" w14:paraId="49341F0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4C6D7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4AD962"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1919A66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8270A6" w14:textId="1F1238CC" w:rsidR="004A2FFF" w:rsidRPr="00A2470A" w:rsidRDefault="004A2FFF" w:rsidP="00112DA3">
            <w:pPr>
              <w:pStyle w:val="TAC"/>
              <w:keepNext w:val="0"/>
              <w:keepLines w:val="0"/>
              <w:rPr>
                <w:rFonts w:eastAsia="Yu Mincho"/>
              </w:rPr>
            </w:pPr>
          </w:p>
        </w:tc>
        <w:tc>
          <w:tcPr>
            <w:tcW w:w="274" w:type="pct"/>
            <w:tcMar>
              <w:left w:w="28" w:type="dxa"/>
              <w:right w:w="28" w:type="dxa"/>
            </w:tcMar>
          </w:tcPr>
          <w:p w14:paraId="7428677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D1563C5"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8A15103"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6FADAEC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5166466" w14:textId="77777777" w:rsidR="004A2FFF" w:rsidRPr="00A2470A" w:rsidRDefault="004A2FFF" w:rsidP="00112DA3">
            <w:pPr>
              <w:pStyle w:val="TAC"/>
              <w:keepNext w:val="0"/>
              <w:keepLines w:val="0"/>
              <w:rPr>
                <w:rFonts w:eastAsia="Yu Mincho"/>
              </w:rPr>
            </w:pPr>
          </w:p>
        </w:tc>
        <w:tc>
          <w:tcPr>
            <w:tcW w:w="305" w:type="pct"/>
          </w:tcPr>
          <w:p w14:paraId="77169D1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995FEFC"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A63CB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190873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A14A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C4A4F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F87D8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7F484E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A9C4C9E" w14:textId="77777777" w:rsidR="004A2FFF" w:rsidRPr="00A2470A" w:rsidRDefault="004A2FFF" w:rsidP="00112DA3">
            <w:pPr>
              <w:pStyle w:val="TAC"/>
              <w:keepNext w:val="0"/>
              <w:keepLines w:val="0"/>
              <w:rPr>
                <w:rFonts w:eastAsia="Yu Mincho"/>
              </w:rPr>
            </w:pPr>
          </w:p>
        </w:tc>
      </w:tr>
      <w:tr w:rsidR="00365CDD" w:rsidRPr="00A2470A" w14:paraId="3591D645" w14:textId="77777777" w:rsidTr="00365CDD">
        <w:trPr>
          <w:jc w:val="center"/>
        </w:trPr>
        <w:tc>
          <w:tcPr>
            <w:tcW w:w="304" w:type="pct"/>
            <w:tcBorders>
              <w:bottom w:val="nil"/>
            </w:tcBorders>
            <w:shd w:val="clear" w:color="auto" w:fill="auto"/>
            <w:tcMar>
              <w:left w:w="28" w:type="dxa"/>
              <w:right w:w="28" w:type="dxa"/>
            </w:tcMar>
            <w:vAlign w:val="center"/>
          </w:tcPr>
          <w:p w14:paraId="1616F8D6" w14:textId="491868A1" w:rsidR="00365CDD" w:rsidRPr="00A2470A" w:rsidRDefault="00365CDD" w:rsidP="00365CDD">
            <w:pPr>
              <w:pStyle w:val="TAC"/>
              <w:keepNext w:val="0"/>
              <w:keepLines w:val="0"/>
              <w:rPr>
                <w:rFonts w:eastAsia="Yu Mincho"/>
              </w:rPr>
            </w:pPr>
            <w:r>
              <w:rPr>
                <w:rFonts w:eastAsia="DengXian" w:hint="eastAsia"/>
                <w:lang w:eastAsia="zh-CN"/>
              </w:rPr>
              <w:t>n87</w:t>
            </w:r>
          </w:p>
        </w:tc>
        <w:tc>
          <w:tcPr>
            <w:tcW w:w="305" w:type="pct"/>
            <w:tcMar>
              <w:left w:w="28" w:type="dxa"/>
              <w:right w:w="28" w:type="dxa"/>
            </w:tcMar>
            <w:vAlign w:val="center"/>
          </w:tcPr>
          <w:p w14:paraId="0A54F4AD" w14:textId="4872D4C2" w:rsidR="00365CDD" w:rsidRPr="00A2470A" w:rsidRDefault="00365CDD" w:rsidP="00365CDD">
            <w:pPr>
              <w:pStyle w:val="TAC"/>
              <w:keepNext w:val="0"/>
              <w:keepLines w:val="0"/>
              <w:rPr>
                <w:rFonts w:eastAsia="SimSun"/>
              </w:rPr>
            </w:pPr>
            <w:r>
              <w:rPr>
                <w:rFonts w:hint="eastAsia"/>
                <w:lang w:eastAsia="zh-CN"/>
              </w:rPr>
              <w:t>1</w:t>
            </w:r>
            <w:r w:rsidRPr="00AE6350">
              <w:rPr>
                <w:rFonts w:eastAsia="Yu Mincho" w:hint="eastAsia"/>
              </w:rPr>
              <w:t>5</w:t>
            </w:r>
          </w:p>
        </w:tc>
        <w:tc>
          <w:tcPr>
            <w:tcW w:w="244" w:type="pct"/>
          </w:tcPr>
          <w:p w14:paraId="783B3689" w14:textId="7859025F" w:rsidR="00365CDD" w:rsidRPr="00A2470A" w:rsidRDefault="00365CDD" w:rsidP="00365CDD">
            <w:pPr>
              <w:pStyle w:val="TAC"/>
              <w:keepNext w:val="0"/>
              <w:keepLines w:val="0"/>
              <w:rPr>
                <w:rFonts w:eastAsia="Yu Mincho"/>
              </w:rPr>
            </w:pPr>
            <w:r>
              <w:rPr>
                <w:rFonts w:hint="eastAsia"/>
                <w:lang w:eastAsia="zh-CN"/>
              </w:rPr>
              <w:t>3</w:t>
            </w:r>
          </w:p>
        </w:tc>
        <w:tc>
          <w:tcPr>
            <w:tcW w:w="244" w:type="pct"/>
            <w:tcMar>
              <w:left w:w="28" w:type="dxa"/>
              <w:right w:w="28" w:type="dxa"/>
            </w:tcMar>
          </w:tcPr>
          <w:p w14:paraId="12A80DA0" w14:textId="09BCE5EF" w:rsidR="00365CDD" w:rsidRPr="00A2470A" w:rsidRDefault="00365CDD" w:rsidP="00365CDD">
            <w:pPr>
              <w:pStyle w:val="TAC"/>
              <w:keepNext w:val="0"/>
              <w:keepLines w:val="0"/>
              <w:rPr>
                <w:rFonts w:eastAsia="Yu Mincho"/>
              </w:rPr>
            </w:pPr>
            <w:r>
              <w:rPr>
                <w:rFonts w:hint="eastAsia"/>
                <w:lang w:eastAsia="zh-CN"/>
              </w:rPr>
              <w:t>5</w:t>
            </w:r>
          </w:p>
        </w:tc>
        <w:tc>
          <w:tcPr>
            <w:tcW w:w="274" w:type="pct"/>
            <w:tcMar>
              <w:left w:w="28" w:type="dxa"/>
              <w:right w:w="28" w:type="dxa"/>
            </w:tcMar>
            <w:vAlign w:val="center"/>
          </w:tcPr>
          <w:p w14:paraId="541F5D4F" w14:textId="77777777" w:rsidR="00365CDD" w:rsidRPr="00A2470A" w:rsidRDefault="00365CDD" w:rsidP="00365CDD">
            <w:pPr>
              <w:pStyle w:val="TAC"/>
              <w:keepNext w:val="0"/>
              <w:keepLines w:val="0"/>
              <w:rPr>
                <w:rFonts w:eastAsia="SimSun"/>
              </w:rPr>
            </w:pPr>
          </w:p>
        </w:tc>
        <w:tc>
          <w:tcPr>
            <w:tcW w:w="275" w:type="pct"/>
            <w:tcMar>
              <w:left w:w="28" w:type="dxa"/>
              <w:right w:w="28" w:type="dxa"/>
            </w:tcMar>
            <w:vAlign w:val="center"/>
          </w:tcPr>
          <w:p w14:paraId="524B83A7" w14:textId="77777777" w:rsidR="00365CDD" w:rsidRPr="00A2470A" w:rsidRDefault="00365CDD" w:rsidP="00365CDD">
            <w:pPr>
              <w:pStyle w:val="TAC"/>
              <w:keepNext w:val="0"/>
              <w:keepLines w:val="0"/>
              <w:rPr>
                <w:rFonts w:eastAsia="SimSun"/>
              </w:rPr>
            </w:pPr>
          </w:p>
        </w:tc>
        <w:tc>
          <w:tcPr>
            <w:tcW w:w="305" w:type="pct"/>
            <w:tcMar>
              <w:left w:w="28" w:type="dxa"/>
              <w:right w:w="28" w:type="dxa"/>
            </w:tcMar>
            <w:vAlign w:val="center"/>
          </w:tcPr>
          <w:p w14:paraId="36068359" w14:textId="77777777" w:rsidR="00365CDD" w:rsidRPr="00A2470A" w:rsidRDefault="00365CDD" w:rsidP="00365CDD">
            <w:pPr>
              <w:pStyle w:val="TAC"/>
              <w:keepNext w:val="0"/>
              <w:keepLines w:val="0"/>
              <w:rPr>
                <w:rFonts w:eastAsia="SimSun"/>
              </w:rPr>
            </w:pPr>
          </w:p>
        </w:tc>
        <w:tc>
          <w:tcPr>
            <w:tcW w:w="244" w:type="pct"/>
            <w:tcMar>
              <w:left w:w="28" w:type="dxa"/>
              <w:right w:w="28" w:type="dxa"/>
            </w:tcMar>
            <w:vAlign w:val="center"/>
          </w:tcPr>
          <w:p w14:paraId="32E9B377"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4A96B6AB" w14:textId="77777777" w:rsidR="00365CDD" w:rsidRPr="00A2470A" w:rsidRDefault="00365CDD" w:rsidP="00365CDD">
            <w:pPr>
              <w:pStyle w:val="TAC"/>
              <w:keepNext w:val="0"/>
              <w:keepLines w:val="0"/>
              <w:rPr>
                <w:rFonts w:eastAsia="Yu Mincho"/>
              </w:rPr>
            </w:pPr>
          </w:p>
        </w:tc>
        <w:tc>
          <w:tcPr>
            <w:tcW w:w="305" w:type="pct"/>
          </w:tcPr>
          <w:p w14:paraId="12EAA12E"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4E361A22" w14:textId="77777777" w:rsidR="00365CDD" w:rsidRPr="00A2470A" w:rsidRDefault="00365CDD" w:rsidP="00365CDD">
            <w:pPr>
              <w:pStyle w:val="TAC"/>
              <w:keepNext w:val="0"/>
              <w:keepLines w:val="0"/>
              <w:rPr>
                <w:rFonts w:eastAsia="SimSun"/>
              </w:rPr>
            </w:pPr>
          </w:p>
        </w:tc>
        <w:tc>
          <w:tcPr>
            <w:tcW w:w="305" w:type="pct"/>
          </w:tcPr>
          <w:p w14:paraId="0C955B94"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58E6EC58"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2E05D2EC"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3079713E"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3DFA1245" w14:textId="77777777" w:rsidR="00365CDD" w:rsidRPr="00A2470A" w:rsidRDefault="00365CDD" w:rsidP="00365CDD">
            <w:pPr>
              <w:pStyle w:val="TAC"/>
              <w:keepNext w:val="0"/>
              <w:keepLines w:val="0"/>
              <w:rPr>
                <w:rFonts w:eastAsia="Yu Mincho"/>
              </w:rPr>
            </w:pPr>
          </w:p>
        </w:tc>
        <w:tc>
          <w:tcPr>
            <w:tcW w:w="270" w:type="pct"/>
            <w:tcMar>
              <w:left w:w="28" w:type="dxa"/>
              <w:right w:w="28" w:type="dxa"/>
            </w:tcMar>
          </w:tcPr>
          <w:p w14:paraId="3D9BA421" w14:textId="77777777" w:rsidR="00365CDD" w:rsidRPr="00A2470A" w:rsidRDefault="00365CDD" w:rsidP="00365CDD">
            <w:pPr>
              <w:pStyle w:val="TAC"/>
              <w:keepNext w:val="0"/>
              <w:keepLines w:val="0"/>
              <w:rPr>
                <w:rFonts w:eastAsia="Yu Mincho"/>
              </w:rPr>
            </w:pPr>
          </w:p>
        </w:tc>
        <w:tc>
          <w:tcPr>
            <w:tcW w:w="278" w:type="pct"/>
            <w:tcMar>
              <w:left w:w="28" w:type="dxa"/>
              <w:right w:w="28" w:type="dxa"/>
            </w:tcMar>
            <w:vAlign w:val="center"/>
          </w:tcPr>
          <w:p w14:paraId="16F44F45" w14:textId="77777777" w:rsidR="00365CDD" w:rsidRPr="00A2470A" w:rsidRDefault="00365CDD" w:rsidP="00365CDD">
            <w:pPr>
              <w:pStyle w:val="TAC"/>
              <w:keepNext w:val="0"/>
              <w:keepLines w:val="0"/>
              <w:rPr>
                <w:rFonts w:eastAsia="Yu Mincho"/>
              </w:rPr>
            </w:pPr>
          </w:p>
        </w:tc>
      </w:tr>
      <w:tr w:rsidR="00365CDD" w:rsidRPr="00A2470A" w14:paraId="57DA31B3" w14:textId="77777777" w:rsidTr="00365CDD">
        <w:trPr>
          <w:jc w:val="center"/>
        </w:trPr>
        <w:tc>
          <w:tcPr>
            <w:tcW w:w="304" w:type="pct"/>
            <w:tcBorders>
              <w:top w:val="nil"/>
              <w:bottom w:val="nil"/>
            </w:tcBorders>
            <w:shd w:val="clear" w:color="auto" w:fill="auto"/>
            <w:tcMar>
              <w:left w:w="28" w:type="dxa"/>
              <w:right w:w="28" w:type="dxa"/>
            </w:tcMar>
            <w:vAlign w:val="center"/>
          </w:tcPr>
          <w:p w14:paraId="0BE4FB6F"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6A8E7DD4" w14:textId="2ECDB933" w:rsidR="00365CDD" w:rsidRPr="00A2470A" w:rsidRDefault="00365CDD" w:rsidP="00365CDD">
            <w:pPr>
              <w:pStyle w:val="TAC"/>
              <w:keepNext w:val="0"/>
              <w:keepLines w:val="0"/>
              <w:rPr>
                <w:rFonts w:eastAsia="SimSun"/>
              </w:rPr>
            </w:pPr>
            <w:r>
              <w:rPr>
                <w:rFonts w:hint="eastAsia"/>
                <w:lang w:eastAsia="zh-CN"/>
              </w:rPr>
              <w:t>30</w:t>
            </w:r>
          </w:p>
        </w:tc>
        <w:tc>
          <w:tcPr>
            <w:tcW w:w="244" w:type="pct"/>
          </w:tcPr>
          <w:p w14:paraId="777E2A2B"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3E24B300" w14:textId="77777777" w:rsidR="00365CDD" w:rsidRPr="00A2470A" w:rsidRDefault="00365CDD" w:rsidP="00365CDD">
            <w:pPr>
              <w:pStyle w:val="TAC"/>
              <w:keepNext w:val="0"/>
              <w:keepLines w:val="0"/>
              <w:rPr>
                <w:rFonts w:eastAsia="Yu Mincho"/>
              </w:rPr>
            </w:pPr>
          </w:p>
        </w:tc>
        <w:tc>
          <w:tcPr>
            <w:tcW w:w="274" w:type="pct"/>
            <w:tcMar>
              <w:left w:w="28" w:type="dxa"/>
              <w:right w:w="28" w:type="dxa"/>
            </w:tcMar>
            <w:vAlign w:val="center"/>
          </w:tcPr>
          <w:p w14:paraId="20F3D8C0" w14:textId="77777777" w:rsidR="00365CDD" w:rsidRPr="00A2470A" w:rsidRDefault="00365CDD" w:rsidP="00365CDD">
            <w:pPr>
              <w:pStyle w:val="TAC"/>
              <w:keepNext w:val="0"/>
              <w:keepLines w:val="0"/>
              <w:rPr>
                <w:rFonts w:eastAsia="SimSun"/>
              </w:rPr>
            </w:pPr>
          </w:p>
        </w:tc>
        <w:tc>
          <w:tcPr>
            <w:tcW w:w="275" w:type="pct"/>
            <w:tcMar>
              <w:left w:w="28" w:type="dxa"/>
              <w:right w:w="28" w:type="dxa"/>
            </w:tcMar>
            <w:vAlign w:val="center"/>
          </w:tcPr>
          <w:p w14:paraId="45CEF7BF" w14:textId="77777777" w:rsidR="00365CDD" w:rsidRPr="00A2470A" w:rsidRDefault="00365CDD" w:rsidP="00365CDD">
            <w:pPr>
              <w:pStyle w:val="TAC"/>
              <w:keepNext w:val="0"/>
              <w:keepLines w:val="0"/>
              <w:rPr>
                <w:rFonts w:eastAsia="SimSun"/>
              </w:rPr>
            </w:pPr>
          </w:p>
        </w:tc>
        <w:tc>
          <w:tcPr>
            <w:tcW w:w="305" w:type="pct"/>
            <w:tcMar>
              <w:left w:w="28" w:type="dxa"/>
              <w:right w:w="28" w:type="dxa"/>
            </w:tcMar>
            <w:vAlign w:val="center"/>
          </w:tcPr>
          <w:p w14:paraId="3003247E" w14:textId="77777777" w:rsidR="00365CDD" w:rsidRPr="00A2470A" w:rsidRDefault="00365CDD" w:rsidP="00365CDD">
            <w:pPr>
              <w:pStyle w:val="TAC"/>
              <w:keepNext w:val="0"/>
              <w:keepLines w:val="0"/>
              <w:rPr>
                <w:rFonts w:eastAsia="SimSun"/>
              </w:rPr>
            </w:pPr>
          </w:p>
        </w:tc>
        <w:tc>
          <w:tcPr>
            <w:tcW w:w="244" w:type="pct"/>
            <w:tcMar>
              <w:left w:w="28" w:type="dxa"/>
              <w:right w:w="28" w:type="dxa"/>
            </w:tcMar>
            <w:vAlign w:val="center"/>
          </w:tcPr>
          <w:p w14:paraId="039BC1E8"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096A8361" w14:textId="77777777" w:rsidR="00365CDD" w:rsidRPr="00A2470A" w:rsidRDefault="00365CDD" w:rsidP="00365CDD">
            <w:pPr>
              <w:pStyle w:val="TAC"/>
              <w:keepNext w:val="0"/>
              <w:keepLines w:val="0"/>
              <w:rPr>
                <w:rFonts w:eastAsia="Yu Mincho"/>
              </w:rPr>
            </w:pPr>
          </w:p>
        </w:tc>
        <w:tc>
          <w:tcPr>
            <w:tcW w:w="305" w:type="pct"/>
          </w:tcPr>
          <w:p w14:paraId="563EC627"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41449C8F" w14:textId="77777777" w:rsidR="00365CDD" w:rsidRPr="00A2470A" w:rsidRDefault="00365CDD" w:rsidP="00365CDD">
            <w:pPr>
              <w:pStyle w:val="TAC"/>
              <w:keepNext w:val="0"/>
              <w:keepLines w:val="0"/>
              <w:rPr>
                <w:rFonts w:eastAsia="SimSun"/>
              </w:rPr>
            </w:pPr>
          </w:p>
        </w:tc>
        <w:tc>
          <w:tcPr>
            <w:tcW w:w="305" w:type="pct"/>
          </w:tcPr>
          <w:p w14:paraId="0037045A"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59AEA179"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1B758251"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061519BF"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72897054" w14:textId="77777777" w:rsidR="00365CDD" w:rsidRPr="00A2470A" w:rsidRDefault="00365CDD" w:rsidP="00365CDD">
            <w:pPr>
              <w:pStyle w:val="TAC"/>
              <w:keepNext w:val="0"/>
              <w:keepLines w:val="0"/>
              <w:rPr>
                <w:rFonts w:eastAsia="Yu Mincho"/>
              </w:rPr>
            </w:pPr>
          </w:p>
        </w:tc>
        <w:tc>
          <w:tcPr>
            <w:tcW w:w="270" w:type="pct"/>
            <w:tcMar>
              <w:left w:w="28" w:type="dxa"/>
              <w:right w:w="28" w:type="dxa"/>
            </w:tcMar>
          </w:tcPr>
          <w:p w14:paraId="1DA72C58" w14:textId="77777777" w:rsidR="00365CDD" w:rsidRPr="00A2470A" w:rsidRDefault="00365CDD" w:rsidP="00365CDD">
            <w:pPr>
              <w:pStyle w:val="TAC"/>
              <w:keepNext w:val="0"/>
              <w:keepLines w:val="0"/>
              <w:rPr>
                <w:rFonts w:eastAsia="Yu Mincho"/>
              </w:rPr>
            </w:pPr>
          </w:p>
        </w:tc>
        <w:tc>
          <w:tcPr>
            <w:tcW w:w="278" w:type="pct"/>
            <w:tcMar>
              <w:left w:w="28" w:type="dxa"/>
              <w:right w:w="28" w:type="dxa"/>
            </w:tcMar>
            <w:vAlign w:val="center"/>
          </w:tcPr>
          <w:p w14:paraId="315D001D" w14:textId="77777777" w:rsidR="00365CDD" w:rsidRPr="00A2470A" w:rsidRDefault="00365CDD" w:rsidP="00365CDD">
            <w:pPr>
              <w:pStyle w:val="TAC"/>
              <w:keepNext w:val="0"/>
              <w:keepLines w:val="0"/>
              <w:rPr>
                <w:rFonts w:eastAsia="Yu Mincho"/>
              </w:rPr>
            </w:pPr>
          </w:p>
        </w:tc>
      </w:tr>
      <w:tr w:rsidR="00365CDD" w:rsidRPr="00A2470A" w14:paraId="3D784C75" w14:textId="77777777" w:rsidTr="00365CDD">
        <w:trPr>
          <w:jc w:val="center"/>
        </w:trPr>
        <w:tc>
          <w:tcPr>
            <w:tcW w:w="304" w:type="pct"/>
            <w:tcBorders>
              <w:top w:val="nil"/>
              <w:bottom w:val="single" w:sz="4" w:space="0" w:color="auto"/>
            </w:tcBorders>
            <w:shd w:val="clear" w:color="auto" w:fill="auto"/>
            <w:tcMar>
              <w:left w:w="28" w:type="dxa"/>
              <w:right w:w="28" w:type="dxa"/>
            </w:tcMar>
            <w:vAlign w:val="center"/>
          </w:tcPr>
          <w:p w14:paraId="517D8086"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56B8769C" w14:textId="254695EC" w:rsidR="00365CDD" w:rsidRPr="00A2470A" w:rsidRDefault="00365CDD" w:rsidP="00365CDD">
            <w:pPr>
              <w:pStyle w:val="TAC"/>
              <w:keepNext w:val="0"/>
              <w:keepLines w:val="0"/>
              <w:rPr>
                <w:rFonts w:eastAsia="SimSun"/>
              </w:rPr>
            </w:pPr>
            <w:r>
              <w:rPr>
                <w:rFonts w:hint="eastAsia"/>
                <w:lang w:eastAsia="zh-CN"/>
              </w:rPr>
              <w:t>60</w:t>
            </w:r>
          </w:p>
        </w:tc>
        <w:tc>
          <w:tcPr>
            <w:tcW w:w="244" w:type="pct"/>
          </w:tcPr>
          <w:p w14:paraId="7DAB2805"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2A2B307E" w14:textId="77777777" w:rsidR="00365CDD" w:rsidRPr="00A2470A" w:rsidRDefault="00365CDD" w:rsidP="00365CDD">
            <w:pPr>
              <w:pStyle w:val="TAC"/>
              <w:keepNext w:val="0"/>
              <w:keepLines w:val="0"/>
              <w:rPr>
                <w:rFonts w:eastAsia="Yu Mincho"/>
              </w:rPr>
            </w:pPr>
          </w:p>
        </w:tc>
        <w:tc>
          <w:tcPr>
            <w:tcW w:w="274" w:type="pct"/>
            <w:tcMar>
              <w:left w:w="28" w:type="dxa"/>
              <w:right w:w="28" w:type="dxa"/>
            </w:tcMar>
            <w:vAlign w:val="center"/>
          </w:tcPr>
          <w:p w14:paraId="55F0222C" w14:textId="77777777" w:rsidR="00365CDD" w:rsidRPr="00A2470A" w:rsidRDefault="00365CDD" w:rsidP="00365CDD">
            <w:pPr>
              <w:pStyle w:val="TAC"/>
              <w:keepNext w:val="0"/>
              <w:keepLines w:val="0"/>
              <w:rPr>
                <w:rFonts w:eastAsia="SimSun"/>
              </w:rPr>
            </w:pPr>
          </w:p>
        </w:tc>
        <w:tc>
          <w:tcPr>
            <w:tcW w:w="275" w:type="pct"/>
            <w:tcMar>
              <w:left w:w="28" w:type="dxa"/>
              <w:right w:w="28" w:type="dxa"/>
            </w:tcMar>
            <w:vAlign w:val="center"/>
          </w:tcPr>
          <w:p w14:paraId="785BC800" w14:textId="77777777" w:rsidR="00365CDD" w:rsidRPr="00A2470A" w:rsidRDefault="00365CDD" w:rsidP="00365CDD">
            <w:pPr>
              <w:pStyle w:val="TAC"/>
              <w:keepNext w:val="0"/>
              <w:keepLines w:val="0"/>
              <w:rPr>
                <w:rFonts w:eastAsia="SimSun"/>
              </w:rPr>
            </w:pPr>
          </w:p>
        </w:tc>
        <w:tc>
          <w:tcPr>
            <w:tcW w:w="305" w:type="pct"/>
            <w:tcMar>
              <w:left w:w="28" w:type="dxa"/>
              <w:right w:w="28" w:type="dxa"/>
            </w:tcMar>
            <w:vAlign w:val="center"/>
          </w:tcPr>
          <w:p w14:paraId="741495EB" w14:textId="77777777" w:rsidR="00365CDD" w:rsidRPr="00A2470A" w:rsidRDefault="00365CDD" w:rsidP="00365CDD">
            <w:pPr>
              <w:pStyle w:val="TAC"/>
              <w:keepNext w:val="0"/>
              <w:keepLines w:val="0"/>
              <w:rPr>
                <w:rFonts w:eastAsia="SimSun"/>
              </w:rPr>
            </w:pPr>
          </w:p>
        </w:tc>
        <w:tc>
          <w:tcPr>
            <w:tcW w:w="244" w:type="pct"/>
            <w:tcMar>
              <w:left w:w="28" w:type="dxa"/>
              <w:right w:w="28" w:type="dxa"/>
            </w:tcMar>
            <w:vAlign w:val="center"/>
          </w:tcPr>
          <w:p w14:paraId="54C84431"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21ECF454" w14:textId="77777777" w:rsidR="00365CDD" w:rsidRPr="00A2470A" w:rsidRDefault="00365CDD" w:rsidP="00365CDD">
            <w:pPr>
              <w:pStyle w:val="TAC"/>
              <w:keepNext w:val="0"/>
              <w:keepLines w:val="0"/>
              <w:rPr>
                <w:rFonts w:eastAsia="Yu Mincho"/>
              </w:rPr>
            </w:pPr>
          </w:p>
        </w:tc>
        <w:tc>
          <w:tcPr>
            <w:tcW w:w="305" w:type="pct"/>
          </w:tcPr>
          <w:p w14:paraId="1A65FCE8"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55A40135" w14:textId="77777777" w:rsidR="00365CDD" w:rsidRPr="00A2470A" w:rsidRDefault="00365CDD" w:rsidP="00365CDD">
            <w:pPr>
              <w:pStyle w:val="TAC"/>
              <w:keepNext w:val="0"/>
              <w:keepLines w:val="0"/>
              <w:rPr>
                <w:rFonts w:eastAsia="SimSun"/>
              </w:rPr>
            </w:pPr>
          </w:p>
        </w:tc>
        <w:tc>
          <w:tcPr>
            <w:tcW w:w="305" w:type="pct"/>
          </w:tcPr>
          <w:p w14:paraId="0FCF3F8C"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1CC5A9EA"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6614377E"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30A1D389"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4B3D04C9" w14:textId="77777777" w:rsidR="00365CDD" w:rsidRPr="00A2470A" w:rsidRDefault="00365CDD" w:rsidP="00365CDD">
            <w:pPr>
              <w:pStyle w:val="TAC"/>
              <w:keepNext w:val="0"/>
              <w:keepLines w:val="0"/>
              <w:rPr>
                <w:rFonts w:eastAsia="Yu Mincho"/>
              </w:rPr>
            </w:pPr>
          </w:p>
        </w:tc>
        <w:tc>
          <w:tcPr>
            <w:tcW w:w="270" w:type="pct"/>
            <w:tcMar>
              <w:left w:w="28" w:type="dxa"/>
              <w:right w:w="28" w:type="dxa"/>
            </w:tcMar>
          </w:tcPr>
          <w:p w14:paraId="7EED80F0" w14:textId="77777777" w:rsidR="00365CDD" w:rsidRPr="00A2470A" w:rsidRDefault="00365CDD" w:rsidP="00365CDD">
            <w:pPr>
              <w:pStyle w:val="TAC"/>
              <w:keepNext w:val="0"/>
              <w:keepLines w:val="0"/>
              <w:rPr>
                <w:rFonts w:eastAsia="Yu Mincho"/>
              </w:rPr>
            </w:pPr>
          </w:p>
        </w:tc>
        <w:tc>
          <w:tcPr>
            <w:tcW w:w="278" w:type="pct"/>
            <w:tcMar>
              <w:left w:w="28" w:type="dxa"/>
              <w:right w:w="28" w:type="dxa"/>
            </w:tcMar>
            <w:vAlign w:val="center"/>
          </w:tcPr>
          <w:p w14:paraId="787862EE" w14:textId="77777777" w:rsidR="00365CDD" w:rsidRPr="00A2470A" w:rsidRDefault="00365CDD" w:rsidP="00365CDD">
            <w:pPr>
              <w:pStyle w:val="TAC"/>
              <w:keepNext w:val="0"/>
              <w:keepLines w:val="0"/>
              <w:rPr>
                <w:rFonts w:eastAsia="Yu Mincho"/>
              </w:rPr>
            </w:pPr>
          </w:p>
        </w:tc>
      </w:tr>
      <w:tr w:rsidR="00365CDD" w:rsidRPr="00A2470A" w14:paraId="4A5E55F5" w14:textId="77777777" w:rsidTr="00365CDD">
        <w:trPr>
          <w:jc w:val="center"/>
        </w:trPr>
        <w:tc>
          <w:tcPr>
            <w:tcW w:w="304" w:type="pct"/>
            <w:tcBorders>
              <w:top w:val="single" w:sz="4" w:space="0" w:color="auto"/>
              <w:bottom w:val="nil"/>
            </w:tcBorders>
            <w:shd w:val="clear" w:color="auto" w:fill="auto"/>
            <w:tcMar>
              <w:left w:w="28" w:type="dxa"/>
              <w:right w:w="28" w:type="dxa"/>
            </w:tcMar>
            <w:vAlign w:val="center"/>
          </w:tcPr>
          <w:p w14:paraId="3359F1B3" w14:textId="1FF241A6" w:rsidR="00365CDD" w:rsidRPr="00A2470A" w:rsidRDefault="00365CDD" w:rsidP="00365CDD">
            <w:pPr>
              <w:pStyle w:val="TAC"/>
              <w:keepNext w:val="0"/>
              <w:keepLines w:val="0"/>
              <w:rPr>
                <w:rFonts w:eastAsia="Yu Mincho"/>
              </w:rPr>
            </w:pPr>
            <w:r>
              <w:rPr>
                <w:rFonts w:eastAsia="DengXian" w:hint="eastAsia"/>
                <w:lang w:eastAsia="zh-CN"/>
              </w:rPr>
              <w:t>n88</w:t>
            </w:r>
          </w:p>
        </w:tc>
        <w:tc>
          <w:tcPr>
            <w:tcW w:w="305" w:type="pct"/>
            <w:tcMar>
              <w:left w:w="28" w:type="dxa"/>
              <w:right w:w="28" w:type="dxa"/>
            </w:tcMar>
            <w:vAlign w:val="center"/>
          </w:tcPr>
          <w:p w14:paraId="1C9A39F2" w14:textId="2BCD38A6" w:rsidR="00365CDD" w:rsidRPr="00A2470A" w:rsidRDefault="00365CDD" w:rsidP="00365CDD">
            <w:pPr>
              <w:pStyle w:val="TAC"/>
              <w:keepNext w:val="0"/>
              <w:keepLines w:val="0"/>
              <w:rPr>
                <w:rFonts w:eastAsia="SimSun"/>
              </w:rPr>
            </w:pPr>
            <w:r>
              <w:rPr>
                <w:rFonts w:hint="eastAsia"/>
                <w:lang w:eastAsia="zh-CN"/>
              </w:rPr>
              <w:t>15</w:t>
            </w:r>
          </w:p>
        </w:tc>
        <w:tc>
          <w:tcPr>
            <w:tcW w:w="244" w:type="pct"/>
          </w:tcPr>
          <w:p w14:paraId="63ADAB30" w14:textId="7B030CBF" w:rsidR="00365CDD" w:rsidRPr="00A2470A" w:rsidRDefault="00365CDD" w:rsidP="00365CDD">
            <w:pPr>
              <w:pStyle w:val="TAC"/>
              <w:keepNext w:val="0"/>
              <w:keepLines w:val="0"/>
              <w:rPr>
                <w:rFonts w:eastAsia="Yu Mincho"/>
              </w:rPr>
            </w:pPr>
            <w:r>
              <w:rPr>
                <w:rFonts w:hint="eastAsia"/>
                <w:lang w:eastAsia="zh-CN"/>
              </w:rPr>
              <w:t>3</w:t>
            </w:r>
          </w:p>
        </w:tc>
        <w:tc>
          <w:tcPr>
            <w:tcW w:w="244" w:type="pct"/>
            <w:tcMar>
              <w:left w:w="28" w:type="dxa"/>
              <w:right w:w="28" w:type="dxa"/>
            </w:tcMar>
          </w:tcPr>
          <w:p w14:paraId="188D4C12" w14:textId="3F0CF06D" w:rsidR="00365CDD" w:rsidRPr="00A2470A" w:rsidRDefault="00365CDD" w:rsidP="00365CDD">
            <w:pPr>
              <w:pStyle w:val="TAC"/>
              <w:keepNext w:val="0"/>
              <w:keepLines w:val="0"/>
              <w:rPr>
                <w:rFonts w:eastAsia="Yu Mincho"/>
              </w:rPr>
            </w:pPr>
            <w:r>
              <w:rPr>
                <w:rFonts w:hint="eastAsia"/>
                <w:lang w:eastAsia="zh-CN"/>
              </w:rPr>
              <w:t>5</w:t>
            </w:r>
          </w:p>
        </w:tc>
        <w:tc>
          <w:tcPr>
            <w:tcW w:w="274" w:type="pct"/>
            <w:tcMar>
              <w:left w:w="28" w:type="dxa"/>
              <w:right w:w="28" w:type="dxa"/>
            </w:tcMar>
            <w:vAlign w:val="center"/>
          </w:tcPr>
          <w:p w14:paraId="7FAC1D23" w14:textId="77777777" w:rsidR="00365CDD" w:rsidRPr="00A2470A" w:rsidRDefault="00365CDD" w:rsidP="00365CDD">
            <w:pPr>
              <w:pStyle w:val="TAC"/>
              <w:keepNext w:val="0"/>
              <w:keepLines w:val="0"/>
              <w:rPr>
                <w:rFonts w:eastAsia="SimSun"/>
              </w:rPr>
            </w:pPr>
          </w:p>
        </w:tc>
        <w:tc>
          <w:tcPr>
            <w:tcW w:w="275" w:type="pct"/>
            <w:tcMar>
              <w:left w:w="28" w:type="dxa"/>
              <w:right w:w="28" w:type="dxa"/>
            </w:tcMar>
            <w:vAlign w:val="center"/>
          </w:tcPr>
          <w:p w14:paraId="08E6B650" w14:textId="77777777" w:rsidR="00365CDD" w:rsidRPr="00A2470A" w:rsidRDefault="00365CDD" w:rsidP="00365CDD">
            <w:pPr>
              <w:pStyle w:val="TAC"/>
              <w:keepNext w:val="0"/>
              <w:keepLines w:val="0"/>
              <w:rPr>
                <w:rFonts w:eastAsia="SimSun"/>
              </w:rPr>
            </w:pPr>
          </w:p>
        </w:tc>
        <w:tc>
          <w:tcPr>
            <w:tcW w:w="305" w:type="pct"/>
            <w:tcMar>
              <w:left w:w="28" w:type="dxa"/>
              <w:right w:w="28" w:type="dxa"/>
            </w:tcMar>
            <w:vAlign w:val="center"/>
          </w:tcPr>
          <w:p w14:paraId="15ECD270" w14:textId="77777777" w:rsidR="00365CDD" w:rsidRPr="00A2470A" w:rsidRDefault="00365CDD" w:rsidP="00365CDD">
            <w:pPr>
              <w:pStyle w:val="TAC"/>
              <w:keepNext w:val="0"/>
              <w:keepLines w:val="0"/>
              <w:rPr>
                <w:rFonts w:eastAsia="SimSun"/>
              </w:rPr>
            </w:pPr>
          </w:p>
        </w:tc>
        <w:tc>
          <w:tcPr>
            <w:tcW w:w="244" w:type="pct"/>
            <w:tcMar>
              <w:left w:w="28" w:type="dxa"/>
              <w:right w:w="28" w:type="dxa"/>
            </w:tcMar>
            <w:vAlign w:val="center"/>
          </w:tcPr>
          <w:p w14:paraId="3951CF15"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12821B8B" w14:textId="77777777" w:rsidR="00365CDD" w:rsidRPr="00A2470A" w:rsidRDefault="00365CDD" w:rsidP="00365CDD">
            <w:pPr>
              <w:pStyle w:val="TAC"/>
              <w:keepNext w:val="0"/>
              <w:keepLines w:val="0"/>
              <w:rPr>
                <w:rFonts w:eastAsia="Yu Mincho"/>
              </w:rPr>
            </w:pPr>
          </w:p>
        </w:tc>
        <w:tc>
          <w:tcPr>
            <w:tcW w:w="305" w:type="pct"/>
          </w:tcPr>
          <w:p w14:paraId="24675ED7"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2CAE328D" w14:textId="77777777" w:rsidR="00365CDD" w:rsidRPr="00A2470A" w:rsidRDefault="00365CDD" w:rsidP="00365CDD">
            <w:pPr>
              <w:pStyle w:val="TAC"/>
              <w:keepNext w:val="0"/>
              <w:keepLines w:val="0"/>
              <w:rPr>
                <w:rFonts w:eastAsia="SimSun"/>
              </w:rPr>
            </w:pPr>
          </w:p>
        </w:tc>
        <w:tc>
          <w:tcPr>
            <w:tcW w:w="305" w:type="pct"/>
          </w:tcPr>
          <w:p w14:paraId="31D619E6"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7DAC5BC0"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5848D4BA"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7D15C6B2"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4774A6C8" w14:textId="77777777" w:rsidR="00365CDD" w:rsidRPr="00A2470A" w:rsidRDefault="00365CDD" w:rsidP="00365CDD">
            <w:pPr>
              <w:pStyle w:val="TAC"/>
              <w:keepNext w:val="0"/>
              <w:keepLines w:val="0"/>
              <w:rPr>
                <w:rFonts w:eastAsia="Yu Mincho"/>
              </w:rPr>
            </w:pPr>
          </w:p>
        </w:tc>
        <w:tc>
          <w:tcPr>
            <w:tcW w:w="270" w:type="pct"/>
            <w:tcMar>
              <w:left w:w="28" w:type="dxa"/>
              <w:right w:w="28" w:type="dxa"/>
            </w:tcMar>
          </w:tcPr>
          <w:p w14:paraId="612F13E8" w14:textId="77777777" w:rsidR="00365CDD" w:rsidRPr="00A2470A" w:rsidRDefault="00365CDD" w:rsidP="00365CDD">
            <w:pPr>
              <w:pStyle w:val="TAC"/>
              <w:keepNext w:val="0"/>
              <w:keepLines w:val="0"/>
              <w:rPr>
                <w:rFonts w:eastAsia="Yu Mincho"/>
              </w:rPr>
            </w:pPr>
          </w:p>
        </w:tc>
        <w:tc>
          <w:tcPr>
            <w:tcW w:w="278" w:type="pct"/>
            <w:tcMar>
              <w:left w:w="28" w:type="dxa"/>
              <w:right w:w="28" w:type="dxa"/>
            </w:tcMar>
            <w:vAlign w:val="center"/>
          </w:tcPr>
          <w:p w14:paraId="661B8F89" w14:textId="77777777" w:rsidR="00365CDD" w:rsidRPr="00A2470A" w:rsidRDefault="00365CDD" w:rsidP="00365CDD">
            <w:pPr>
              <w:pStyle w:val="TAC"/>
              <w:keepNext w:val="0"/>
              <w:keepLines w:val="0"/>
              <w:rPr>
                <w:rFonts w:eastAsia="Yu Mincho"/>
              </w:rPr>
            </w:pPr>
          </w:p>
        </w:tc>
      </w:tr>
      <w:tr w:rsidR="00365CDD" w:rsidRPr="00A2470A" w14:paraId="3018D511" w14:textId="77777777" w:rsidTr="00365CDD">
        <w:trPr>
          <w:jc w:val="center"/>
        </w:trPr>
        <w:tc>
          <w:tcPr>
            <w:tcW w:w="304" w:type="pct"/>
            <w:tcBorders>
              <w:top w:val="nil"/>
              <w:bottom w:val="nil"/>
            </w:tcBorders>
            <w:shd w:val="clear" w:color="auto" w:fill="auto"/>
            <w:tcMar>
              <w:left w:w="28" w:type="dxa"/>
              <w:right w:w="28" w:type="dxa"/>
            </w:tcMar>
            <w:vAlign w:val="center"/>
          </w:tcPr>
          <w:p w14:paraId="20147405"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4BB39964" w14:textId="6E7054F2" w:rsidR="00365CDD" w:rsidRPr="00A2470A" w:rsidRDefault="00365CDD" w:rsidP="00365CDD">
            <w:pPr>
              <w:pStyle w:val="TAC"/>
              <w:keepNext w:val="0"/>
              <w:keepLines w:val="0"/>
              <w:rPr>
                <w:rFonts w:eastAsia="SimSun"/>
              </w:rPr>
            </w:pPr>
            <w:r>
              <w:rPr>
                <w:rFonts w:hint="eastAsia"/>
                <w:lang w:eastAsia="zh-CN"/>
              </w:rPr>
              <w:t>30</w:t>
            </w:r>
          </w:p>
        </w:tc>
        <w:tc>
          <w:tcPr>
            <w:tcW w:w="244" w:type="pct"/>
          </w:tcPr>
          <w:p w14:paraId="4410664C"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44314AB3" w14:textId="77777777" w:rsidR="00365CDD" w:rsidRPr="00A2470A" w:rsidRDefault="00365CDD" w:rsidP="00365CDD">
            <w:pPr>
              <w:pStyle w:val="TAC"/>
              <w:keepNext w:val="0"/>
              <w:keepLines w:val="0"/>
              <w:rPr>
                <w:rFonts w:eastAsia="Yu Mincho"/>
              </w:rPr>
            </w:pPr>
          </w:p>
        </w:tc>
        <w:tc>
          <w:tcPr>
            <w:tcW w:w="274" w:type="pct"/>
            <w:tcMar>
              <w:left w:w="28" w:type="dxa"/>
              <w:right w:w="28" w:type="dxa"/>
            </w:tcMar>
            <w:vAlign w:val="center"/>
          </w:tcPr>
          <w:p w14:paraId="320B8DBE" w14:textId="77777777" w:rsidR="00365CDD" w:rsidRPr="00A2470A" w:rsidRDefault="00365CDD" w:rsidP="00365CDD">
            <w:pPr>
              <w:pStyle w:val="TAC"/>
              <w:keepNext w:val="0"/>
              <w:keepLines w:val="0"/>
              <w:rPr>
                <w:rFonts w:eastAsia="SimSun"/>
              </w:rPr>
            </w:pPr>
          </w:p>
        </w:tc>
        <w:tc>
          <w:tcPr>
            <w:tcW w:w="275" w:type="pct"/>
            <w:tcMar>
              <w:left w:w="28" w:type="dxa"/>
              <w:right w:w="28" w:type="dxa"/>
            </w:tcMar>
            <w:vAlign w:val="center"/>
          </w:tcPr>
          <w:p w14:paraId="00498E44" w14:textId="77777777" w:rsidR="00365CDD" w:rsidRPr="00A2470A" w:rsidRDefault="00365CDD" w:rsidP="00365CDD">
            <w:pPr>
              <w:pStyle w:val="TAC"/>
              <w:keepNext w:val="0"/>
              <w:keepLines w:val="0"/>
              <w:rPr>
                <w:rFonts w:eastAsia="SimSun"/>
              </w:rPr>
            </w:pPr>
          </w:p>
        </w:tc>
        <w:tc>
          <w:tcPr>
            <w:tcW w:w="305" w:type="pct"/>
            <w:tcMar>
              <w:left w:w="28" w:type="dxa"/>
              <w:right w:w="28" w:type="dxa"/>
            </w:tcMar>
            <w:vAlign w:val="center"/>
          </w:tcPr>
          <w:p w14:paraId="20E36AD2" w14:textId="77777777" w:rsidR="00365CDD" w:rsidRPr="00A2470A" w:rsidRDefault="00365CDD" w:rsidP="00365CDD">
            <w:pPr>
              <w:pStyle w:val="TAC"/>
              <w:keepNext w:val="0"/>
              <w:keepLines w:val="0"/>
              <w:rPr>
                <w:rFonts w:eastAsia="SimSun"/>
              </w:rPr>
            </w:pPr>
          </w:p>
        </w:tc>
        <w:tc>
          <w:tcPr>
            <w:tcW w:w="244" w:type="pct"/>
            <w:tcMar>
              <w:left w:w="28" w:type="dxa"/>
              <w:right w:w="28" w:type="dxa"/>
            </w:tcMar>
            <w:vAlign w:val="center"/>
          </w:tcPr>
          <w:p w14:paraId="4F85C2E5"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5992B3CA" w14:textId="77777777" w:rsidR="00365CDD" w:rsidRPr="00A2470A" w:rsidRDefault="00365CDD" w:rsidP="00365CDD">
            <w:pPr>
              <w:pStyle w:val="TAC"/>
              <w:keepNext w:val="0"/>
              <w:keepLines w:val="0"/>
              <w:rPr>
                <w:rFonts w:eastAsia="Yu Mincho"/>
              </w:rPr>
            </w:pPr>
          </w:p>
        </w:tc>
        <w:tc>
          <w:tcPr>
            <w:tcW w:w="305" w:type="pct"/>
          </w:tcPr>
          <w:p w14:paraId="6C083C19"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12F6849E" w14:textId="77777777" w:rsidR="00365CDD" w:rsidRPr="00A2470A" w:rsidRDefault="00365CDD" w:rsidP="00365CDD">
            <w:pPr>
              <w:pStyle w:val="TAC"/>
              <w:keepNext w:val="0"/>
              <w:keepLines w:val="0"/>
              <w:rPr>
                <w:rFonts w:eastAsia="SimSun"/>
              </w:rPr>
            </w:pPr>
          </w:p>
        </w:tc>
        <w:tc>
          <w:tcPr>
            <w:tcW w:w="305" w:type="pct"/>
          </w:tcPr>
          <w:p w14:paraId="164A6CDB"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403EBDAA"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41FEEDC3"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6BF424DC"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1036EFA8" w14:textId="77777777" w:rsidR="00365CDD" w:rsidRPr="00A2470A" w:rsidRDefault="00365CDD" w:rsidP="00365CDD">
            <w:pPr>
              <w:pStyle w:val="TAC"/>
              <w:keepNext w:val="0"/>
              <w:keepLines w:val="0"/>
              <w:rPr>
                <w:rFonts w:eastAsia="Yu Mincho"/>
              </w:rPr>
            </w:pPr>
          </w:p>
        </w:tc>
        <w:tc>
          <w:tcPr>
            <w:tcW w:w="270" w:type="pct"/>
            <w:tcMar>
              <w:left w:w="28" w:type="dxa"/>
              <w:right w:w="28" w:type="dxa"/>
            </w:tcMar>
          </w:tcPr>
          <w:p w14:paraId="2694AA84" w14:textId="77777777" w:rsidR="00365CDD" w:rsidRPr="00A2470A" w:rsidRDefault="00365CDD" w:rsidP="00365CDD">
            <w:pPr>
              <w:pStyle w:val="TAC"/>
              <w:keepNext w:val="0"/>
              <w:keepLines w:val="0"/>
              <w:rPr>
                <w:rFonts w:eastAsia="Yu Mincho"/>
              </w:rPr>
            </w:pPr>
          </w:p>
        </w:tc>
        <w:tc>
          <w:tcPr>
            <w:tcW w:w="278" w:type="pct"/>
            <w:tcMar>
              <w:left w:w="28" w:type="dxa"/>
              <w:right w:w="28" w:type="dxa"/>
            </w:tcMar>
            <w:vAlign w:val="center"/>
          </w:tcPr>
          <w:p w14:paraId="305E636B" w14:textId="77777777" w:rsidR="00365CDD" w:rsidRPr="00A2470A" w:rsidRDefault="00365CDD" w:rsidP="00365CDD">
            <w:pPr>
              <w:pStyle w:val="TAC"/>
              <w:keepNext w:val="0"/>
              <w:keepLines w:val="0"/>
              <w:rPr>
                <w:rFonts w:eastAsia="Yu Mincho"/>
              </w:rPr>
            </w:pPr>
          </w:p>
        </w:tc>
      </w:tr>
      <w:tr w:rsidR="00365CDD" w:rsidRPr="00A2470A" w14:paraId="4468D065" w14:textId="77777777" w:rsidTr="00365CDD">
        <w:trPr>
          <w:jc w:val="center"/>
        </w:trPr>
        <w:tc>
          <w:tcPr>
            <w:tcW w:w="304" w:type="pct"/>
            <w:tcBorders>
              <w:top w:val="nil"/>
              <w:bottom w:val="single" w:sz="4" w:space="0" w:color="auto"/>
            </w:tcBorders>
            <w:shd w:val="clear" w:color="auto" w:fill="auto"/>
            <w:tcMar>
              <w:left w:w="28" w:type="dxa"/>
              <w:right w:w="28" w:type="dxa"/>
            </w:tcMar>
            <w:vAlign w:val="center"/>
          </w:tcPr>
          <w:p w14:paraId="43B2B4CF"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39CF358D" w14:textId="6677AF77" w:rsidR="00365CDD" w:rsidRPr="00A2470A" w:rsidRDefault="00365CDD" w:rsidP="00365CDD">
            <w:pPr>
              <w:pStyle w:val="TAC"/>
              <w:keepNext w:val="0"/>
              <w:keepLines w:val="0"/>
              <w:rPr>
                <w:rFonts w:eastAsia="SimSun"/>
              </w:rPr>
            </w:pPr>
            <w:r>
              <w:rPr>
                <w:rFonts w:hint="eastAsia"/>
                <w:lang w:eastAsia="zh-CN"/>
              </w:rPr>
              <w:t>60</w:t>
            </w:r>
          </w:p>
        </w:tc>
        <w:tc>
          <w:tcPr>
            <w:tcW w:w="244" w:type="pct"/>
          </w:tcPr>
          <w:p w14:paraId="5D463F95"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6B021D67" w14:textId="77777777" w:rsidR="00365CDD" w:rsidRPr="00A2470A" w:rsidRDefault="00365CDD" w:rsidP="00365CDD">
            <w:pPr>
              <w:pStyle w:val="TAC"/>
              <w:keepNext w:val="0"/>
              <w:keepLines w:val="0"/>
              <w:rPr>
                <w:rFonts w:eastAsia="Yu Mincho"/>
              </w:rPr>
            </w:pPr>
          </w:p>
        </w:tc>
        <w:tc>
          <w:tcPr>
            <w:tcW w:w="274" w:type="pct"/>
            <w:tcMar>
              <w:left w:w="28" w:type="dxa"/>
              <w:right w:w="28" w:type="dxa"/>
            </w:tcMar>
            <w:vAlign w:val="center"/>
          </w:tcPr>
          <w:p w14:paraId="4B2EF64C" w14:textId="77777777" w:rsidR="00365CDD" w:rsidRPr="00A2470A" w:rsidRDefault="00365CDD" w:rsidP="00365CDD">
            <w:pPr>
              <w:pStyle w:val="TAC"/>
              <w:keepNext w:val="0"/>
              <w:keepLines w:val="0"/>
              <w:rPr>
                <w:rFonts w:eastAsia="SimSun"/>
              </w:rPr>
            </w:pPr>
          </w:p>
        </w:tc>
        <w:tc>
          <w:tcPr>
            <w:tcW w:w="275" w:type="pct"/>
            <w:tcMar>
              <w:left w:w="28" w:type="dxa"/>
              <w:right w:w="28" w:type="dxa"/>
            </w:tcMar>
            <w:vAlign w:val="center"/>
          </w:tcPr>
          <w:p w14:paraId="63ABA171" w14:textId="77777777" w:rsidR="00365CDD" w:rsidRPr="00A2470A" w:rsidRDefault="00365CDD" w:rsidP="00365CDD">
            <w:pPr>
              <w:pStyle w:val="TAC"/>
              <w:keepNext w:val="0"/>
              <w:keepLines w:val="0"/>
              <w:rPr>
                <w:rFonts w:eastAsia="SimSun"/>
              </w:rPr>
            </w:pPr>
          </w:p>
        </w:tc>
        <w:tc>
          <w:tcPr>
            <w:tcW w:w="305" w:type="pct"/>
            <w:tcMar>
              <w:left w:w="28" w:type="dxa"/>
              <w:right w:w="28" w:type="dxa"/>
            </w:tcMar>
            <w:vAlign w:val="center"/>
          </w:tcPr>
          <w:p w14:paraId="4A5D521A" w14:textId="77777777" w:rsidR="00365CDD" w:rsidRPr="00A2470A" w:rsidRDefault="00365CDD" w:rsidP="00365CDD">
            <w:pPr>
              <w:pStyle w:val="TAC"/>
              <w:keepNext w:val="0"/>
              <w:keepLines w:val="0"/>
              <w:rPr>
                <w:rFonts w:eastAsia="SimSun"/>
              </w:rPr>
            </w:pPr>
          </w:p>
        </w:tc>
        <w:tc>
          <w:tcPr>
            <w:tcW w:w="244" w:type="pct"/>
            <w:tcMar>
              <w:left w:w="28" w:type="dxa"/>
              <w:right w:w="28" w:type="dxa"/>
            </w:tcMar>
            <w:vAlign w:val="center"/>
          </w:tcPr>
          <w:p w14:paraId="7923986B"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659B2D11" w14:textId="77777777" w:rsidR="00365CDD" w:rsidRPr="00A2470A" w:rsidRDefault="00365CDD" w:rsidP="00365CDD">
            <w:pPr>
              <w:pStyle w:val="TAC"/>
              <w:keepNext w:val="0"/>
              <w:keepLines w:val="0"/>
              <w:rPr>
                <w:rFonts w:eastAsia="Yu Mincho"/>
              </w:rPr>
            </w:pPr>
          </w:p>
        </w:tc>
        <w:tc>
          <w:tcPr>
            <w:tcW w:w="305" w:type="pct"/>
          </w:tcPr>
          <w:p w14:paraId="0D1CCA1C"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24823AFD" w14:textId="77777777" w:rsidR="00365CDD" w:rsidRPr="00A2470A" w:rsidRDefault="00365CDD" w:rsidP="00365CDD">
            <w:pPr>
              <w:pStyle w:val="TAC"/>
              <w:keepNext w:val="0"/>
              <w:keepLines w:val="0"/>
              <w:rPr>
                <w:rFonts w:eastAsia="SimSun"/>
              </w:rPr>
            </w:pPr>
          </w:p>
        </w:tc>
        <w:tc>
          <w:tcPr>
            <w:tcW w:w="305" w:type="pct"/>
          </w:tcPr>
          <w:p w14:paraId="331DB2D5"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156274B1"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7D235F92"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511669DC"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63E806A5" w14:textId="77777777" w:rsidR="00365CDD" w:rsidRPr="00A2470A" w:rsidRDefault="00365CDD" w:rsidP="00365CDD">
            <w:pPr>
              <w:pStyle w:val="TAC"/>
              <w:keepNext w:val="0"/>
              <w:keepLines w:val="0"/>
              <w:rPr>
                <w:rFonts w:eastAsia="Yu Mincho"/>
              </w:rPr>
            </w:pPr>
          </w:p>
        </w:tc>
        <w:tc>
          <w:tcPr>
            <w:tcW w:w="270" w:type="pct"/>
            <w:tcMar>
              <w:left w:w="28" w:type="dxa"/>
              <w:right w:w="28" w:type="dxa"/>
            </w:tcMar>
          </w:tcPr>
          <w:p w14:paraId="5753CD18" w14:textId="77777777" w:rsidR="00365CDD" w:rsidRPr="00A2470A" w:rsidRDefault="00365CDD" w:rsidP="00365CDD">
            <w:pPr>
              <w:pStyle w:val="TAC"/>
              <w:keepNext w:val="0"/>
              <w:keepLines w:val="0"/>
              <w:rPr>
                <w:rFonts w:eastAsia="Yu Mincho"/>
              </w:rPr>
            </w:pPr>
          </w:p>
        </w:tc>
        <w:tc>
          <w:tcPr>
            <w:tcW w:w="278" w:type="pct"/>
            <w:tcMar>
              <w:left w:w="28" w:type="dxa"/>
              <w:right w:w="28" w:type="dxa"/>
            </w:tcMar>
            <w:vAlign w:val="center"/>
          </w:tcPr>
          <w:p w14:paraId="44EFF3CD" w14:textId="77777777" w:rsidR="00365CDD" w:rsidRPr="00A2470A" w:rsidRDefault="00365CDD" w:rsidP="00365CDD">
            <w:pPr>
              <w:pStyle w:val="TAC"/>
              <w:keepNext w:val="0"/>
              <w:keepLines w:val="0"/>
              <w:rPr>
                <w:rFonts w:eastAsia="Yu Mincho"/>
              </w:rPr>
            </w:pPr>
          </w:p>
        </w:tc>
      </w:tr>
      <w:tr w:rsidR="004A2FFF" w:rsidRPr="00A2470A" w14:paraId="70B6B5FA" w14:textId="77777777" w:rsidTr="00365CDD">
        <w:trPr>
          <w:jc w:val="center"/>
        </w:trPr>
        <w:tc>
          <w:tcPr>
            <w:tcW w:w="304" w:type="pct"/>
            <w:tcBorders>
              <w:top w:val="single" w:sz="4" w:space="0" w:color="auto"/>
              <w:bottom w:val="nil"/>
            </w:tcBorders>
            <w:shd w:val="clear" w:color="auto" w:fill="auto"/>
            <w:tcMar>
              <w:left w:w="28" w:type="dxa"/>
              <w:right w:w="28" w:type="dxa"/>
            </w:tcMar>
            <w:vAlign w:val="center"/>
          </w:tcPr>
          <w:p w14:paraId="6F97B412" w14:textId="77777777" w:rsidR="004A2FFF" w:rsidRPr="00A2470A" w:rsidRDefault="004A2FFF" w:rsidP="00112DA3">
            <w:pPr>
              <w:pStyle w:val="TAC"/>
              <w:keepNext w:val="0"/>
              <w:keepLines w:val="0"/>
              <w:rPr>
                <w:rFonts w:eastAsia="Yu Mincho"/>
              </w:rPr>
            </w:pPr>
            <w:r w:rsidRPr="00A2470A">
              <w:rPr>
                <w:rFonts w:eastAsia="DengXian" w:hint="eastAsia"/>
                <w:lang w:eastAsia="zh-CN"/>
              </w:rPr>
              <w:t>n89</w:t>
            </w:r>
          </w:p>
        </w:tc>
        <w:tc>
          <w:tcPr>
            <w:tcW w:w="305" w:type="pct"/>
            <w:tcMar>
              <w:left w:w="28" w:type="dxa"/>
              <w:right w:w="28" w:type="dxa"/>
            </w:tcMar>
            <w:vAlign w:val="center"/>
          </w:tcPr>
          <w:p w14:paraId="29E416E5"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9A7D4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E4F0883" w14:textId="081285E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290661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4DF27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FFF50C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0C9E83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CDF23C3" w14:textId="77777777" w:rsidR="004A2FFF" w:rsidRPr="00A2470A" w:rsidRDefault="004A2FFF" w:rsidP="00112DA3">
            <w:pPr>
              <w:pStyle w:val="TAC"/>
              <w:keepNext w:val="0"/>
              <w:keepLines w:val="0"/>
              <w:rPr>
                <w:rFonts w:eastAsia="Yu Mincho"/>
              </w:rPr>
            </w:pPr>
          </w:p>
        </w:tc>
        <w:tc>
          <w:tcPr>
            <w:tcW w:w="305" w:type="pct"/>
          </w:tcPr>
          <w:p w14:paraId="676B9A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6233A96" w14:textId="77777777" w:rsidR="004A2FFF" w:rsidRPr="00A2470A" w:rsidRDefault="004A2FFF" w:rsidP="00112DA3">
            <w:pPr>
              <w:pStyle w:val="TAC"/>
              <w:keepNext w:val="0"/>
              <w:keepLines w:val="0"/>
              <w:rPr>
                <w:rFonts w:eastAsia="Yu Mincho"/>
              </w:rPr>
            </w:pPr>
          </w:p>
        </w:tc>
        <w:tc>
          <w:tcPr>
            <w:tcW w:w="305" w:type="pct"/>
          </w:tcPr>
          <w:p w14:paraId="308B40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3E9D7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2C01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425D7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08B9D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7CEEA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0D4902" w14:textId="77777777" w:rsidR="004A2FFF" w:rsidRPr="00A2470A" w:rsidRDefault="004A2FFF" w:rsidP="00112DA3">
            <w:pPr>
              <w:pStyle w:val="TAC"/>
              <w:keepNext w:val="0"/>
              <w:keepLines w:val="0"/>
              <w:rPr>
                <w:rFonts w:eastAsia="Yu Mincho"/>
              </w:rPr>
            </w:pPr>
          </w:p>
        </w:tc>
      </w:tr>
      <w:tr w:rsidR="004A2FFF" w:rsidRPr="00A2470A" w14:paraId="280F4A03" w14:textId="77777777" w:rsidTr="00A2470A">
        <w:trPr>
          <w:jc w:val="center"/>
        </w:trPr>
        <w:tc>
          <w:tcPr>
            <w:tcW w:w="304" w:type="pct"/>
            <w:tcBorders>
              <w:top w:val="nil"/>
              <w:bottom w:val="nil"/>
            </w:tcBorders>
            <w:shd w:val="clear" w:color="auto" w:fill="auto"/>
            <w:tcMar>
              <w:left w:w="28" w:type="dxa"/>
              <w:right w:w="28" w:type="dxa"/>
            </w:tcMar>
            <w:vAlign w:val="center"/>
          </w:tcPr>
          <w:p w14:paraId="2C70395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55CD9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088895B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BD497D" w14:textId="46997775" w:rsidR="004A2FFF" w:rsidRPr="00A2470A" w:rsidRDefault="004A2FFF" w:rsidP="00112DA3">
            <w:pPr>
              <w:pStyle w:val="TAC"/>
              <w:keepNext w:val="0"/>
              <w:keepLines w:val="0"/>
              <w:rPr>
                <w:rFonts w:eastAsia="Yu Mincho"/>
              </w:rPr>
            </w:pPr>
          </w:p>
        </w:tc>
        <w:tc>
          <w:tcPr>
            <w:tcW w:w="274" w:type="pct"/>
            <w:tcMar>
              <w:left w:w="28" w:type="dxa"/>
              <w:right w:w="28" w:type="dxa"/>
            </w:tcMar>
          </w:tcPr>
          <w:p w14:paraId="7EB9114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D7EA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249C66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4CE6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82A5C73" w14:textId="77777777" w:rsidR="004A2FFF" w:rsidRPr="00A2470A" w:rsidRDefault="004A2FFF" w:rsidP="00112DA3">
            <w:pPr>
              <w:pStyle w:val="TAC"/>
              <w:keepNext w:val="0"/>
              <w:keepLines w:val="0"/>
              <w:rPr>
                <w:rFonts w:eastAsia="Yu Mincho"/>
              </w:rPr>
            </w:pPr>
          </w:p>
        </w:tc>
        <w:tc>
          <w:tcPr>
            <w:tcW w:w="305" w:type="pct"/>
          </w:tcPr>
          <w:p w14:paraId="4C2985E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024BB3" w14:textId="77777777" w:rsidR="004A2FFF" w:rsidRPr="00A2470A" w:rsidRDefault="004A2FFF" w:rsidP="00112DA3">
            <w:pPr>
              <w:pStyle w:val="TAC"/>
              <w:keepNext w:val="0"/>
              <w:keepLines w:val="0"/>
              <w:rPr>
                <w:rFonts w:eastAsia="Yu Mincho"/>
              </w:rPr>
            </w:pPr>
          </w:p>
        </w:tc>
        <w:tc>
          <w:tcPr>
            <w:tcW w:w="305" w:type="pct"/>
          </w:tcPr>
          <w:p w14:paraId="231F03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E90B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74B4D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4A92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D465F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5858C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526591" w14:textId="77777777" w:rsidR="004A2FFF" w:rsidRPr="00A2470A" w:rsidRDefault="004A2FFF" w:rsidP="00112DA3">
            <w:pPr>
              <w:pStyle w:val="TAC"/>
              <w:keepNext w:val="0"/>
              <w:keepLines w:val="0"/>
              <w:rPr>
                <w:rFonts w:eastAsia="Yu Mincho"/>
              </w:rPr>
            </w:pPr>
          </w:p>
        </w:tc>
      </w:tr>
      <w:tr w:rsidR="004A2FFF" w:rsidRPr="00A2470A" w14:paraId="5A1FCF2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D9722D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2166F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1DBDE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77836B" w14:textId="7AE3D7D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F9857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48258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896B9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F1FB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75CFB38" w14:textId="77777777" w:rsidR="004A2FFF" w:rsidRPr="00A2470A" w:rsidRDefault="004A2FFF" w:rsidP="00112DA3">
            <w:pPr>
              <w:pStyle w:val="TAC"/>
              <w:keepNext w:val="0"/>
              <w:keepLines w:val="0"/>
              <w:rPr>
                <w:rFonts w:eastAsia="Yu Mincho"/>
              </w:rPr>
            </w:pPr>
          </w:p>
        </w:tc>
        <w:tc>
          <w:tcPr>
            <w:tcW w:w="305" w:type="pct"/>
          </w:tcPr>
          <w:p w14:paraId="351E52C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75BA344" w14:textId="77777777" w:rsidR="004A2FFF" w:rsidRPr="00A2470A" w:rsidRDefault="004A2FFF" w:rsidP="00112DA3">
            <w:pPr>
              <w:pStyle w:val="TAC"/>
              <w:keepNext w:val="0"/>
              <w:keepLines w:val="0"/>
              <w:rPr>
                <w:rFonts w:eastAsia="Yu Mincho"/>
              </w:rPr>
            </w:pPr>
          </w:p>
        </w:tc>
        <w:tc>
          <w:tcPr>
            <w:tcW w:w="305" w:type="pct"/>
          </w:tcPr>
          <w:p w14:paraId="4193604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DE0CE25" w14:textId="361E5085"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51392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0B8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64AB7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12DE6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8EAFE05" w14:textId="77777777" w:rsidR="004A2FFF" w:rsidRPr="00A2470A" w:rsidRDefault="004A2FFF" w:rsidP="00112DA3">
            <w:pPr>
              <w:pStyle w:val="TAC"/>
              <w:keepNext w:val="0"/>
              <w:keepLines w:val="0"/>
              <w:rPr>
                <w:rFonts w:eastAsia="Yu Mincho"/>
              </w:rPr>
            </w:pPr>
          </w:p>
        </w:tc>
      </w:tr>
      <w:tr w:rsidR="004A2FFF" w:rsidRPr="00A2470A" w14:paraId="067FD3ED" w14:textId="77777777" w:rsidTr="00A2470A">
        <w:trPr>
          <w:jc w:val="center"/>
        </w:trPr>
        <w:tc>
          <w:tcPr>
            <w:tcW w:w="304" w:type="pct"/>
            <w:tcBorders>
              <w:bottom w:val="nil"/>
            </w:tcBorders>
            <w:shd w:val="clear" w:color="auto" w:fill="auto"/>
            <w:tcMar>
              <w:left w:w="28" w:type="dxa"/>
              <w:right w:w="28" w:type="dxa"/>
            </w:tcMar>
            <w:vAlign w:val="center"/>
          </w:tcPr>
          <w:p w14:paraId="115BB529" w14:textId="77777777" w:rsidR="004A2FFF" w:rsidRPr="00A2470A" w:rsidRDefault="004A2FFF" w:rsidP="00112DA3">
            <w:pPr>
              <w:pStyle w:val="TAC"/>
              <w:keepNext w:val="0"/>
              <w:keepLines w:val="0"/>
              <w:rPr>
                <w:rFonts w:eastAsia="Yu Mincho"/>
              </w:rPr>
            </w:pPr>
            <w:r w:rsidRPr="00A2470A">
              <w:rPr>
                <w:rFonts w:eastAsia="Yu Mincho"/>
              </w:rPr>
              <w:t>n90</w:t>
            </w:r>
          </w:p>
        </w:tc>
        <w:tc>
          <w:tcPr>
            <w:tcW w:w="305" w:type="pct"/>
            <w:tcMar>
              <w:left w:w="28" w:type="dxa"/>
              <w:right w:w="28" w:type="dxa"/>
            </w:tcMar>
            <w:vAlign w:val="center"/>
          </w:tcPr>
          <w:p w14:paraId="0641A8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2183BC7"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FDBE9B5" w14:textId="3AE519B6"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4</w:t>
            </w:r>
          </w:p>
        </w:tc>
        <w:tc>
          <w:tcPr>
            <w:tcW w:w="274" w:type="pct"/>
            <w:tcMar>
              <w:left w:w="28" w:type="dxa"/>
              <w:right w:w="28" w:type="dxa"/>
            </w:tcMar>
            <w:vAlign w:val="center"/>
          </w:tcPr>
          <w:p w14:paraId="52A197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4E2A6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BD79F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8FC3285" w14:textId="0EF275DC"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2E2B110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53904EC" w14:textId="06A03DEF"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377EA13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FFC49ED" w14:textId="4C74B877"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5CACB56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8B731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F26D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6AAF0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C8A44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536613" w14:textId="77777777" w:rsidR="004A2FFF" w:rsidRPr="00A2470A" w:rsidRDefault="004A2FFF" w:rsidP="00112DA3">
            <w:pPr>
              <w:pStyle w:val="TAC"/>
              <w:keepNext w:val="0"/>
              <w:keepLines w:val="0"/>
              <w:rPr>
                <w:rFonts w:eastAsia="Yu Mincho"/>
              </w:rPr>
            </w:pPr>
          </w:p>
        </w:tc>
      </w:tr>
      <w:tr w:rsidR="004A2FFF" w:rsidRPr="00A2470A" w14:paraId="3288D55D" w14:textId="77777777" w:rsidTr="00A2470A">
        <w:trPr>
          <w:jc w:val="center"/>
        </w:trPr>
        <w:tc>
          <w:tcPr>
            <w:tcW w:w="304" w:type="pct"/>
            <w:tcBorders>
              <w:top w:val="nil"/>
              <w:bottom w:val="nil"/>
            </w:tcBorders>
            <w:shd w:val="clear" w:color="auto" w:fill="auto"/>
            <w:tcMar>
              <w:left w:w="28" w:type="dxa"/>
              <w:right w:w="28" w:type="dxa"/>
            </w:tcMar>
            <w:vAlign w:val="center"/>
          </w:tcPr>
          <w:p w14:paraId="70F1E9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9B0C1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8C1A6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2AA34B" w14:textId="76BA00E7" w:rsidR="004A2FFF" w:rsidRPr="00A2470A" w:rsidRDefault="004A2FFF" w:rsidP="00112DA3">
            <w:pPr>
              <w:pStyle w:val="TAC"/>
              <w:keepNext w:val="0"/>
              <w:keepLines w:val="0"/>
              <w:rPr>
                <w:rFonts w:eastAsia="Yu Mincho"/>
              </w:rPr>
            </w:pPr>
          </w:p>
        </w:tc>
        <w:tc>
          <w:tcPr>
            <w:tcW w:w="274" w:type="pct"/>
            <w:tcMar>
              <w:left w:w="28" w:type="dxa"/>
              <w:right w:w="28" w:type="dxa"/>
            </w:tcMar>
          </w:tcPr>
          <w:p w14:paraId="3CC75A2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6DA3ED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DA9B28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3362AD" w14:textId="34D58160"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785D5B10"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307B7B4F" w14:textId="7DD1190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0C36615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D40FFB4" w14:textId="59BA7451"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619E5F9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3C66E2A"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3E7D0538"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D3E0584"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F66806E"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A59CFE2"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B914B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6E16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860D09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32804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2EDFEA" w14:textId="181545E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250CA2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692D1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F29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F8F0810" w14:textId="610D1F9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0D352C2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BEB7B94" w14:textId="4F82C238"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tcPr>
          <w:p w14:paraId="23F0CB7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67B94607" w14:textId="6661C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tcPr>
          <w:p w14:paraId="49C0592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329FCF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CDBA0D3"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00B57E92"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4DC55831"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6D52FA3"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C7B7FE0" w14:textId="77777777" w:rsidTr="00A2470A">
        <w:trPr>
          <w:jc w:val="center"/>
        </w:trPr>
        <w:tc>
          <w:tcPr>
            <w:tcW w:w="304" w:type="pct"/>
            <w:tcBorders>
              <w:bottom w:val="nil"/>
            </w:tcBorders>
            <w:shd w:val="clear" w:color="auto" w:fill="auto"/>
            <w:tcMar>
              <w:left w:w="28" w:type="dxa"/>
              <w:right w:w="28" w:type="dxa"/>
            </w:tcMar>
            <w:vAlign w:val="center"/>
          </w:tcPr>
          <w:p w14:paraId="7005361A" w14:textId="77777777" w:rsidR="004A2FFF" w:rsidRPr="00A2470A" w:rsidRDefault="004A2FFF" w:rsidP="00112DA3">
            <w:pPr>
              <w:pStyle w:val="TAC"/>
              <w:keepNext w:val="0"/>
              <w:keepLines w:val="0"/>
              <w:rPr>
                <w:rFonts w:eastAsia="DengXian"/>
                <w:lang w:eastAsia="zh-CN"/>
              </w:rPr>
            </w:pPr>
            <w:r w:rsidRPr="00A2470A">
              <w:rPr>
                <w:rFonts w:eastAsia="Yu Mincho"/>
              </w:rPr>
              <w:t>n91</w:t>
            </w:r>
          </w:p>
        </w:tc>
        <w:tc>
          <w:tcPr>
            <w:tcW w:w="305" w:type="pct"/>
            <w:tcMar>
              <w:left w:w="28" w:type="dxa"/>
              <w:right w:w="28" w:type="dxa"/>
            </w:tcMar>
            <w:vAlign w:val="center"/>
          </w:tcPr>
          <w:p w14:paraId="12F9854D"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02B110A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7B8636" w14:textId="314016A2"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62D871AC"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248DCC3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EDF65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B4755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9489D6" w14:textId="77777777" w:rsidR="004A2FFF" w:rsidRPr="00A2470A" w:rsidRDefault="004A2FFF" w:rsidP="00112DA3">
            <w:pPr>
              <w:pStyle w:val="TAC"/>
              <w:keepNext w:val="0"/>
              <w:keepLines w:val="0"/>
              <w:rPr>
                <w:rFonts w:eastAsia="Yu Mincho"/>
              </w:rPr>
            </w:pPr>
          </w:p>
        </w:tc>
        <w:tc>
          <w:tcPr>
            <w:tcW w:w="305" w:type="pct"/>
            <w:vAlign w:val="center"/>
          </w:tcPr>
          <w:p w14:paraId="3F78B0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127631" w14:textId="77777777" w:rsidR="004A2FFF" w:rsidRPr="00A2470A" w:rsidRDefault="004A2FFF" w:rsidP="00112DA3">
            <w:pPr>
              <w:pStyle w:val="TAC"/>
              <w:keepNext w:val="0"/>
              <w:keepLines w:val="0"/>
              <w:rPr>
                <w:rFonts w:eastAsia="Yu Mincho"/>
              </w:rPr>
            </w:pPr>
          </w:p>
        </w:tc>
        <w:tc>
          <w:tcPr>
            <w:tcW w:w="305" w:type="pct"/>
            <w:vAlign w:val="center"/>
          </w:tcPr>
          <w:p w14:paraId="234CF53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672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225E5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2D812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40165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3A59DDD"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A5D8D0" w14:textId="77777777" w:rsidR="004A2FFF" w:rsidRPr="00A2470A" w:rsidRDefault="004A2FFF" w:rsidP="00112DA3">
            <w:pPr>
              <w:pStyle w:val="TAC"/>
              <w:keepNext w:val="0"/>
              <w:keepLines w:val="0"/>
              <w:rPr>
                <w:rFonts w:eastAsia="Yu Mincho"/>
              </w:rPr>
            </w:pPr>
          </w:p>
        </w:tc>
      </w:tr>
      <w:tr w:rsidR="004A2FFF" w:rsidRPr="00A2470A" w14:paraId="2198918A" w14:textId="77777777" w:rsidTr="00A2470A">
        <w:trPr>
          <w:jc w:val="center"/>
        </w:trPr>
        <w:tc>
          <w:tcPr>
            <w:tcW w:w="304" w:type="pct"/>
            <w:tcBorders>
              <w:top w:val="nil"/>
              <w:bottom w:val="nil"/>
            </w:tcBorders>
            <w:shd w:val="clear" w:color="auto" w:fill="auto"/>
            <w:tcMar>
              <w:left w:w="28" w:type="dxa"/>
              <w:right w:w="28" w:type="dxa"/>
            </w:tcMar>
            <w:vAlign w:val="center"/>
          </w:tcPr>
          <w:p w14:paraId="48E585D2"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84BB423"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07A0719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B4A7D4D" w14:textId="5DD9CD28"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73B5E3F6"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3F751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F5BC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4C6A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92936C" w14:textId="77777777" w:rsidR="004A2FFF" w:rsidRPr="00A2470A" w:rsidRDefault="004A2FFF" w:rsidP="00112DA3">
            <w:pPr>
              <w:pStyle w:val="TAC"/>
              <w:keepNext w:val="0"/>
              <w:keepLines w:val="0"/>
              <w:rPr>
                <w:rFonts w:eastAsia="Yu Mincho"/>
              </w:rPr>
            </w:pPr>
          </w:p>
        </w:tc>
        <w:tc>
          <w:tcPr>
            <w:tcW w:w="305" w:type="pct"/>
            <w:vAlign w:val="center"/>
          </w:tcPr>
          <w:p w14:paraId="6B2E63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B9CFA7" w14:textId="77777777" w:rsidR="004A2FFF" w:rsidRPr="00A2470A" w:rsidRDefault="004A2FFF" w:rsidP="00112DA3">
            <w:pPr>
              <w:pStyle w:val="TAC"/>
              <w:keepNext w:val="0"/>
              <w:keepLines w:val="0"/>
              <w:rPr>
                <w:rFonts w:eastAsia="Yu Mincho"/>
              </w:rPr>
            </w:pPr>
          </w:p>
        </w:tc>
        <w:tc>
          <w:tcPr>
            <w:tcW w:w="305" w:type="pct"/>
            <w:vAlign w:val="center"/>
          </w:tcPr>
          <w:p w14:paraId="0C6026B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B912D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159B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07C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01387F"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1E13BC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8BEFA64" w14:textId="77777777" w:rsidR="004A2FFF" w:rsidRPr="00A2470A" w:rsidRDefault="004A2FFF" w:rsidP="00112DA3">
            <w:pPr>
              <w:pStyle w:val="TAC"/>
              <w:keepNext w:val="0"/>
              <w:keepLines w:val="0"/>
              <w:rPr>
                <w:rFonts w:eastAsia="Yu Mincho"/>
              </w:rPr>
            </w:pPr>
          </w:p>
        </w:tc>
      </w:tr>
      <w:tr w:rsidR="004A2FFF" w:rsidRPr="00A2470A" w14:paraId="6985839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514325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2DC6AA8"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7D60E8B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CF47F47" w14:textId="31329A94"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AC3B53D"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510CB51C"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F8CC5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8AEA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4B9BEA" w14:textId="77777777" w:rsidR="004A2FFF" w:rsidRPr="00A2470A" w:rsidRDefault="004A2FFF" w:rsidP="00112DA3">
            <w:pPr>
              <w:pStyle w:val="TAC"/>
              <w:keepNext w:val="0"/>
              <w:keepLines w:val="0"/>
              <w:rPr>
                <w:rFonts w:eastAsia="Yu Mincho"/>
              </w:rPr>
            </w:pPr>
          </w:p>
        </w:tc>
        <w:tc>
          <w:tcPr>
            <w:tcW w:w="305" w:type="pct"/>
            <w:vAlign w:val="center"/>
          </w:tcPr>
          <w:p w14:paraId="61A910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F8B23F" w14:textId="77777777" w:rsidR="004A2FFF" w:rsidRPr="00A2470A" w:rsidRDefault="004A2FFF" w:rsidP="00112DA3">
            <w:pPr>
              <w:pStyle w:val="TAC"/>
              <w:keepNext w:val="0"/>
              <w:keepLines w:val="0"/>
              <w:rPr>
                <w:rFonts w:eastAsia="Yu Mincho"/>
              </w:rPr>
            </w:pPr>
          </w:p>
        </w:tc>
        <w:tc>
          <w:tcPr>
            <w:tcW w:w="305" w:type="pct"/>
            <w:vAlign w:val="center"/>
          </w:tcPr>
          <w:p w14:paraId="38DAEB1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7885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B6A9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7EE91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0C069F3"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0AD664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7393A7B" w14:textId="77777777" w:rsidR="004A2FFF" w:rsidRPr="00A2470A" w:rsidRDefault="004A2FFF" w:rsidP="00112DA3">
            <w:pPr>
              <w:pStyle w:val="TAC"/>
              <w:keepNext w:val="0"/>
              <w:keepLines w:val="0"/>
              <w:rPr>
                <w:rFonts w:eastAsia="Yu Mincho"/>
              </w:rPr>
            </w:pPr>
          </w:p>
        </w:tc>
      </w:tr>
      <w:tr w:rsidR="004A2FFF" w:rsidRPr="00A2470A" w14:paraId="16712A90" w14:textId="77777777" w:rsidTr="00A2470A">
        <w:trPr>
          <w:jc w:val="center"/>
        </w:trPr>
        <w:tc>
          <w:tcPr>
            <w:tcW w:w="304" w:type="pct"/>
            <w:tcBorders>
              <w:bottom w:val="nil"/>
            </w:tcBorders>
            <w:shd w:val="clear" w:color="auto" w:fill="auto"/>
            <w:tcMar>
              <w:left w:w="28" w:type="dxa"/>
              <w:right w:w="28" w:type="dxa"/>
            </w:tcMar>
            <w:vAlign w:val="center"/>
          </w:tcPr>
          <w:p w14:paraId="4215D18E" w14:textId="77777777" w:rsidR="004A2FFF" w:rsidRPr="00A2470A" w:rsidRDefault="004A2FFF" w:rsidP="00112DA3">
            <w:pPr>
              <w:pStyle w:val="TAC"/>
              <w:keepNext w:val="0"/>
              <w:keepLines w:val="0"/>
              <w:rPr>
                <w:rFonts w:eastAsia="DengXian"/>
                <w:lang w:eastAsia="zh-CN"/>
              </w:rPr>
            </w:pPr>
            <w:r w:rsidRPr="00A2470A">
              <w:rPr>
                <w:rFonts w:eastAsia="Yu Mincho"/>
              </w:rPr>
              <w:t>n92</w:t>
            </w:r>
          </w:p>
        </w:tc>
        <w:tc>
          <w:tcPr>
            <w:tcW w:w="305" w:type="pct"/>
            <w:tcMar>
              <w:left w:w="28" w:type="dxa"/>
              <w:right w:w="28" w:type="dxa"/>
            </w:tcMar>
            <w:vAlign w:val="center"/>
          </w:tcPr>
          <w:p w14:paraId="5A151A0A"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501E5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94C939" w14:textId="09CDBE1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44F87682"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0AE73B29"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63D556E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A72DE6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58D4" w14:textId="77777777" w:rsidR="004A2FFF" w:rsidRPr="00A2470A" w:rsidRDefault="004A2FFF" w:rsidP="00112DA3">
            <w:pPr>
              <w:pStyle w:val="TAC"/>
              <w:keepNext w:val="0"/>
              <w:keepLines w:val="0"/>
              <w:rPr>
                <w:rFonts w:eastAsia="Yu Mincho"/>
              </w:rPr>
            </w:pPr>
          </w:p>
        </w:tc>
        <w:tc>
          <w:tcPr>
            <w:tcW w:w="305" w:type="pct"/>
            <w:vAlign w:val="center"/>
          </w:tcPr>
          <w:p w14:paraId="5B1BB26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098F1B6" w14:textId="77777777" w:rsidR="004A2FFF" w:rsidRPr="00A2470A" w:rsidRDefault="004A2FFF" w:rsidP="00112DA3">
            <w:pPr>
              <w:pStyle w:val="TAC"/>
              <w:keepNext w:val="0"/>
              <w:keepLines w:val="0"/>
              <w:rPr>
                <w:rFonts w:eastAsia="Yu Mincho"/>
              </w:rPr>
            </w:pPr>
          </w:p>
        </w:tc>
        <w:tc>
          <w:tcPr>
            <w:tcW w:w="305" w:type="pct"/>
            <w:vAlign w:val="center"/>
          </w:tcPr>
          <w:p w14:paraId="167DC57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20CF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EE7C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62A76B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182F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8E15619"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7B0D892" w14:textId="77777777" w:rsidR="004A2FFF" w:rsidRPr="00A2470A" w:rsidRDefault="004A2FFF" w:rsidP="00112DA3">
            <w:pPr>
              <w:pStyle w:val="TAC"/>
              <w:keepNext w:val="0"/>
              <w:keepLines w:val="0"/>
              <w:rPr>
                <w:rFonts w:eastAsia="Yu Mincho"/>
              </w:rPr>
            </w:pPr>
          </w:p>
        </w:tc>
      </w:tr>
      <w:tr w:rsidR="004A2FFF" w:rsidRPr="00A2470A" w14:paraId="79041923" w14:textId="77777777" w:rsidTr="00A2470A">
        <w:trPr>
          <w:jc w:val="center"/>
        </w:trPr>
        <w:tc>
          <w:tcPr>
            <w:tcW w:w="304" w:type="pct"/>
            <w:tcBorders>
              <w:top w:val="nil"/>
              <w:bottom w:val="nil"/>
            </w:tcBorders>
            <w:shd w:val="clear" w:color="auto" w:fill="auto"/>
            <w:tcMar>
              <w:left w:w="28" w:type="dxa"/>
              <w:right w:w="28" w:type="dxa"/>
            </w:tcMar>
            <w:vAlign w:val="center"/>
          </w:tcPr>
          <w:p w14:paraId="0E7AA1C5"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119CB2AC"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24B6931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F3B7D" w14:textId="24C495E1" w:rsidR="004A2FFF" w:rsidRPr="00A2470A" w:rsidRDefault="004A2FFF" w:rsidP="00112DA3">
            <w:pPr>
              <w:pStyle w:val="TAC"/>
              <w:keepNext w:val="0"/>
              <w:keepLines w:val="0"/>
              <w:rPr>
                <w:rFonts w:eastAsia="SimSun"/>
              </w:rPr>
            </w:pPr>
          </w:p>
        </w:tc>
        <w:tc>
          <w:tcPr>
            <w:tcW w:w="274" w:type="pct"/>
            <w:tcMar>
              <w:left w:w="28" w:type="dxa"/>
              <w:right w:w="28" w:type="dxa"/>
            </w:tcMar>
          </w:tcPr>
          <w:p w14:paraId="0319FD6F"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171C48B1"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331D7F1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A0E56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8D70AA" w14:textId="77777777" w:rsidR="004A2FFF" w:rsidRPr="00A2470A" w:rsidRDefault="004A2FFF" w:rsidP="00112DA3">
            <w:pPr>
              <w:pStyle w:val="TAC"/>
              <w:keepNext w:val="0"/>
              <w:keepLines w:val="0"/>
              <w:rPr>
                <w:rFonts w:eastAsia="Yu Mincho"/>
              </w:rPr>
            </w:pPr>
          </w:p>
        </w:tc>
        <w:tc>
          <w:tcPr>
            <w:tcW w:w="305" w:type="pct"/>
            <w:vAlign w:val="center"/>
          </w:tcPr>
          <w:p w14:paraId="7D28183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3552D8" w14:textId="77777777" w:rsidR="004A2FFF" w:rsidRPr="00A2470A" w:rsidRDefault="004A2FFF" w:rsidP="00112DA3">
            <w:pPr>
              <w:pStyle w:val="TAC"/>
              <w:keepNext w:val="0"/>
              <w:keepLines w:val="0"/>
              <w:rPr>
                <w:rFonts w:eastAsia="Yu Mincho"/>
              </w:rPr>
            </w:pPr>
          </w:p>
        </w:tc>
        <w:tc>
          <w:tcPr>
            <w:tcW w:w="305" w:type="pct"/>
            <w:vAlign w:val="center"/>
          </w:tcPr>
          <w:p w14:paraId="46B7D4C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69B10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B8326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F7183D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DC79D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53B350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B6E140D" w14:textId="77777777" w:rsidR="004A2FFF" w:rsidRPr="00A2470A" w:rsidRDefault="004A2FFF" w:rsidP="00112DA3">
            <w:pPr>
              <w:pStyle w:val="TAC"/>
              <w:keepNext w:val="0"/>
              <w:keepLines w:val="0"/>
              <w:rPr>
                <w:rFonts w:eastAsia="Yu Mincho"/>
              </w:rPr>
            </w:pPr>
          </w:p>
        </w:tc>
      </w:tr>
      <w:tr w:rsidR="004A2FFF" w:rsidRPr="00A2470A" w14:paraId="66B3AF2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D45573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82FAA6D"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40044D00"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AA0272" w14:textId="0B365FC2"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02CAA01"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C82B2FF"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5D1990D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D573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CC0D74" w14:textId="77777777" w:rsidR="004A2FFF" w:rsidRPr="00A2470A" w:rsidRDefault="004A2FFF" w:rsidP="00112DA3">
            <w:pPr>
              <w:pStyle w:val="TAC"/>
              <w:keepNext w:val="0"/>
              <w:keepLines w:val="0"/>
              <w:rPr>
                <w:rFonts w:eastAsia="Yu Mincho"/>
              </w:rPr>
            </w:pPr>
          </w:p>
        </w:tc>
        <w:tc>
          <w:tcPr>
            <w:tcW w:w="305" w:type="pct"/>
            <w:vAlign w:val="center"/>
          </w:tcPr>
          <w:p w14:paraId="022CFF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348E124" w14:textId="77777777" w:rsidR="004A2FFF" w:rsidRPr="00A2470A" w:rsidRDefault="004A2FFF" w:rsidP="00112DA3">
            <w:pPr>
              <w:pStyle w:val="TAC"/>
              <w:keepNext w:val="0"/>
              <w:keepLines w:val="0"/>
              <w:rPr>
                <w:rFonts w:eastAsia="Yu Mincho"/>
              </w:rPr>
            </w:pPr>
          </w:p>
        </w:tc>
        <w:tc>
          <w:tcPr>
            <w:tcW w:w="305" w:type="pct"/>
            <w:vAlign w:val="center"/>
          </w:tcPr>
          <w:p w14:paraId="6DF1DF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2A1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FF0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A7E0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4BC8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445F5A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AED2510" w14:textId="77777777" w:rsidR="004A2FFF" w:rsidRPr="00A2470A" w:rsidRDefault="004A2FFF" w:rsidP="00112DA3">
            <w:pPr>
              <w:pStyle w:val="TAC"/>
              <w:keepNext w:val="0"/>
              <w:keepLines w:val="0"/>
              <w:rPr>
                <w:rFonts w:eastAsia="Yu Mincho"/>
              </w:rPr>
            </w:pPr>
          </w:p>
        </w:tc>
      </w:tr>
      <w:tr w:rsidR="004A2FFF" w:rsidRPr="00A2470A" w14:paraId="045013C1" w14:textId="77777777" w:rsidTr="00A2470A">
        <w:trPr>
          <w:jc w:val="center"/>
        </w:trPr>
        <w:tc>
          <w:tcPr>
            <w:tcW w:w="304" w:type="pct"/>
            <w:tcBorders>
              <w:bottom w:val="nil"/>
            </w:tcBorders>
            <w:shd w:val="clear" w:color="auto" w:fill="auto"/>
            <w:tcMar>
              <w:left w:w="28" w:type="dxa"/>
              <w:right w:w="28" w:type="dxa"/>
            </w:tcMar>
            <w:vAlign w:val="center"/>
          </w:tcPr>
          <w:p w14:paraId="16534AEE" w14:textId="77777777" w:rsidR="004A2FFF" w:rsidRPr="00A2470A" w:rsidRDefault="004A2FFF" w:rsidP="00112DA3">
            <w:pPr>
              <w:pStyle w:val="TAC"/>
              <w:keepNext w:val="0"/>
              <w:keepLines w:val="0"/>
              <w:rPr>
                <w:rFonts w:eastAsia="DengXian"/>
                <w:lang w:eastAsia="zh-CN"/>
              </w:rPr>
            </w:pPr>
            <w:r w:rsidRPr="00A2470A">
              <w:rPr>
                <w:rFonts w:eastAsia="Yu Mincho"/>
              </w:rPr>
              <w:t>n93</w:t>
            </w:r>
          </w:p>
        </w:tc>
        <w:tc>
          <w:tcPr>
            <w:tcW w:w="305" w:type="pct"/>
            <w:tcMar>
              <w:left w:w="28" w:type="dxa"/>
              <w:right w:w="28" w:type="dxa"/>
            </w:tcMar>
            <w:vAlign w:val="center"/>
          </w:tcPr>
          <w:p w14:paraId="146E452F"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7F44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60E2CE" w14:textId="000AC35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50E9E4A8"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37F5E97B"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00AF57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77B1A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E6D17E" w14:textId="77777777" w:rsidR="004A2FFF" w:rsidRPr="00A2470A" w:rsidRDefault="004A2FFF" w:rsidP="00112DA3">
            <w:pPr>
              <w:pStyle w:val="TAC"/>
              <w:keepNext w:val="0"/>
              <w:keepLines w:val="0"/>
              <w:rPr>
                <w:rFonts w:eastAsia="Yu Mincho"/>
              </w:rPr>
            </w:pPr>
          </w:p>
        </w:tc>
        <w:tc>
          <w:tcPr>
            <w:tcW w:w="305" w:type="pct"/>
            <w:vAlign w:val="center"/>
          </w:tcPr>
          <w:p w14:paraId="7AFFC4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2D3015" w14:textId="77777777" w:rsidR="004A2FFF" w:rsidRPr="00A2470A" w:rsidRDefault="004A2FFF" w:rsidP="00112DA3">
            <w:pPr>
              <w:pStyle w:val="TAC"/>
              <w:keepNext w:val="0"/>
              <w:keepLines w:val="0"/>
              <w:rPr>
                <w:rFonts w:eastAsia="Yu Mincho"/>
              </w:rPr>
            </w:pPr>
          </w:p>
        </w:tc>
        <w:tc>
          <w:tcPr>
            <w:tcW w:w="305" w:type="pct"/>
            <w:vAlign w:val="center"/>
          </w:tcPr>
          <w:p w14:paraId="7D9A60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68BAA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CD48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64FF5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A3CC2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FDC969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C89FA31" w14:textId="77777777" w:rsidR="004A2FFF" w:rsidRPr="00A2470A" w:rsidRDefault="004A2FFF" w:rsidP="00112DA3">
            <w:pPr>
              <w:pStyle w:val="TAC"/>
              <w:keepNext w:val="0"/>
              <w:keepLines w:val="0"/>
              <w:rPr>
                <w:rFonts w:eastAsia="Yu Mincho"/>
              </w:rPr>
            </w:pPr>
          </w:p>
        </w:tc>
      </w:tr>
      <w:tr w:rsidR="004A2FFF" w:rsidRPr="00A2470A" w14:paraId="35FB1F84" w14:textId="77777777" w:rsidTr="00A2470A">
        <w:trPr>
          <w:jc w:val="center"/>
        </w:trPr>
        <w:tc>
          <w:tcPr>
            <w:tcW w:w="304" w:type="pct"/>
            <w:tcBorders>
              <w:top w:val="nil"/>
              <w:bottom w:val="nil"/>
            </w:tcBorders>
            <w:shd w:val="clear" w:color="auto" w:fill="auto"/>
            <w:tcMar>
              <w:left w:w="28" w:type="dxa"/>
              <w:right w:w="28" w:type="dxa"/>
            </w:tcMar>
            <w:vAlign w:val="center"/>
          </w:tcPr>
          <w:p w14:paraId="0F12809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3DC2ADF"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7B9B857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0659D2E" w14:textId="32763351"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54BC45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6B7A37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E068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3D0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397C6F2" w14:textId="77777777" w:rsidR="004A2FFF" w:rsidRPr="00A2470A" w:rsidRDefault="004A2FFF" w:rsidP="00112DA3">
            <w:pPr>
              <w:pStyle w:val="TAC"/>
              <w:keepNext w:val="0"/>
              <w:keepLines w:val="0"/>
              <w:rPr>
                <w:rFonts w:eastAsia="Yu Mincho"/>
              </w:rPr>
            </w:pPr>
          </w:p>
        </w:tc>
        <w:tc>
          <w:tcPr>
            <w:tcW w:w="305" w:type="pct"/>
            <w:vAlign w:val="center"/>
          </w:tcPr>
          <w:p w14:paraId="00B801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0CE60" w14:textId="77777777" w:rsidR="004A2FFF" w:rsidRPr="00A2470A" w:rsidRDefault="004A2FFF" w:rsidP="00112DA3">
            <w:pPr>
              <w:pStyle w:val="TAC"/>
              <w:keepNext w:val="0"/>
              <w:keepLines w:val="0"/>
              <w:rPr>
                <w:rFonts w:eastAsia="Yu Mincho"/>
              </w:rPr>
            </w:pPr>
          </w:p>
        </w:tc>
        <w:tc>
          <w:tcPr>
            <w:tcW w:w="305" w:type="pct"/>
            <w:vAlign w:val="center"/>
          </w:tcPr>
          <w:p w14:paraId="3B9A034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7CAE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037603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7215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EB6CB4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5A0D0BC"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5749EC1" w14:textId="77777777" w:rsidR="004A2FFF" w:rsidRPr="00A2470A" w:rsidRDefault="004A2FFF" w:rsidP="00112DA3">
            <w:pPr>
              <w:pStyle w:val="TAC"/>
              <w:keepNext w:val="0"/>
              <w:keepLines w:val="0"/>
              <w:rPr>
                <w:rFonts w:eastAsia="Yu Mincho"/>
              </w:rPr>
            </w:pPr>
          </w:p>
        </w:tc>
      </w:tr>
      <w:tr w:rsidR="004A2FFF" w:rsidRPr="00A2470A" w14:paraId="5F917A0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DF4D6C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34E0899A"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1AB838A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50BB5C9" w14:textId="185BF44F"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D49958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AF9DD5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AC49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91CA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14896C" w14:textId="77777777" w:rsidR="004A2FFF" w:rsidRPr="00A2470A" w:rsidRDefault="004A2FFF" w:rsidP="00112DA3">
            <w:pPr>
              <w:pStyle w:val="TAC"/>
              <w:keepNext w:val="0"/>
              <w:keepLines w:val="0"/>
              <w:rPr>
                <w:rFonts w:eastAsia="Yu Mincho"/>
              </w:rPr>
            </w:pPr>
          </w:p>
        </w:tc>
        <w:tc>
          <w:tcPr>
            <w:tcW w:w="305" w:type="pct"/>
            <w:vAlign w:val="center"/>
          </w:tcPr>
          <w:p w14:paraId="14E8B3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4B4DB6" w14:textId="77777777" w:rsidR="004A2FFF" w:rsidRPr="00A2470A" w:rsidRDefault="004A2FFF" w:rsidP="00112DA3">
            <w:pPr>
              <w:pStyle w:val="TAC"/>
              <w:keepNext w:val="0"/>
              <w:keepLines w:val="0"/>
              <w:rPr>
                <w:rFonts w:eastAsia="Yu Mincho"/>
              </w:rPr>
            </w:pPr>
          </w:p>
        </w:tc>
        <w:tc>
          <w:tcPr>
            <w:tcW w:w="305" w:type="pct"/>
            <w:vAlign w:val="center"/>
          </w:tcPr>
          <w:p w14:paraId="69F104F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7C33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895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B97A3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93A232"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8C233C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D4A1EEF" w14:textId="77777777" w:rsidR="004A2FFF" w:rsidRPr="00A2470A" w:rsidRDefault="004A2FFF" w:rsidP="00112DA3">
            <w:pPr>
              <w:pStyle w:val="TAC"/>
              <w:keepNext w:val="0"/>
              <w:keepLines w:val="0"/>
              <w:rPr>
                <w:rFonts w:eastAsia="Yu Mincho"/>
              </w:rPr>
            </w:pPr>
          </w:p>
        </w:tc>
      </w:tr>
      <w:tr w:rsidR="004A2FFF" w:rsidRPr="00A2470A" w14:paraId="6F0BE5A3" w14:textId="77777777" w:rsidTr="00A2470A">
        <w:trPr>
          <w:jc w:val="center"/>
        </w:trPr>
        <w:tc>
          <w:tcPr>
            <w:tcW w:w="304" w:type="pct"/>
            <w:tcBorders>
              <w:bottom w:val="nil"/>
            </w:tcBorders>
            <w:shd w:val="clear" w:color="auto" w:fill="auto"/>
            <w:tcMar>
              <w:left w:w="28" w:type="dxa"/>
              <w:right w:w="28" w:type="dxa"/>
            </w:tcMar>
            <w:vAlign w:val="center"/>
          </w:tcPr>
          <w:p w14:paraId="6B03827C" w14:textId="77777777" w:rsidR="004A2FFF" w:rsidRPr="00A2470A" w:rsidRDefault="004A2FFF" w:rsidP="008945E6">
            <w:pPr>
              <w:pStyle w:val="TAC"/>
              <w:keepLines w:val="0"/>
              <w:rPr>
                <w:rFonts w:eastAsia="DengXian"/>
                <w:lang w:eastAsia="zh-CN"/>
              </w:rPr>
            </w:pPr>
            <w:r w:rsidRPr="00A2470A">
              <w:rPr>
                <w:rFonts w:eastAsia="Yu Mincho"/>
              </w:rPr>
              <w:t>n94</w:t>
            </w:r>
          </w:p>
        </w:tc>
        <w:tc>
          <w:tcPr>
            <w:tcW w:w="305" w:type="pct"/>
            <w:tcMar>
              <w:left w:w="28" w:type="dxa"/>
              <w:right w:w="28" w:type="dxa"/>
            </w:tcMar>
            <w:vAlign w:val="center"/>
          </w:tcPr>
          <w:p w14:paraId="00B1B960" w14:textId="77777777" w:rsidR="004A2FFF" w:rsidRPr="00A2470A" w:rsidRDefault="004A2FFF" w:rsidP="008945E6">
            <w:pPr>
              <w:pStyle w:val="TAC"/>
              <w:keepLines w:val="0"/>
              <w:rPr>
                <w:rFonts w:eastAsia="Yu Mincho"/>
                <w:lang w:eastAsia="zh-CN"/>
              </w:rPr>
            </w:pPr>
            <w:r w:rsidRPr="00A2470A">
              <w:rPr>
                <w:rFonts w:eastAsia="Yu Mincho"/>
              </w:rPr>
              <w:t>15</w:t>
            </w:r>
          </w:p>
        </w:tc>
        <w:tc>
          <w:tcPr>
            <w:tcW w:w="244" w:type="pct"/>
          </w:tcPr>
          <w:p w14:paraId="6D9CEFE5" w14:textId="77777777" w:rsidR="004A2FFF" w:rsidRPr="00A2470A" w:rsidRDefault="004A2FFF" w:rsidP="008945E6">
            <w:pPr>
              <w:pStyle w:val="TAC"/>
              <w:keepLines w:val="0"/>
              <w:rPr>
                <w:rFonts w:eastAsia="Yu Mincho"/>
              </w:rPr>
            </w:pPr>
          </w:p>
        </w:tc>
        <w:tc>
          <w:tcPr>
            <w:tcW w:w="244" w:type="pct"/>
            <w:tcMar>
              <w:left w:w="28" w:type="dxa"/>
              <w:right w:w="28" w:type="dxa"/>
            </w:tcMar>
          </w:tcPr>
          <w:p w14:paraId="3D2141C3" w14:textId="2862B3EA" w:rsidR="004A2FFF" w:rsidRPr="00A2470A" w:rsidRDefault="004A2FFF" w:rsidP="008945E6">
            <w:pPr>
              <w:pStyle w:val="TAC"/>
              <w:keepLines w:val="0"/>
              <w:rPr>
                <w:rFonts w:eastAsia="SimSun"/>
              </w:rPr>
            </w:pPr>
            <w:r w:rsidRPr="00A2470A">
              <w:rPr>
                <w:rFonts w:eastAsia="Yu Mincho"/>
              </w:rPr>
              <w:t>5</w:t>
            </w:r>
          </w:p>
        </w:tc>
        <w:tc>
          <w:tcPr>
            <w:tcW w:w="274" w:type="pct"/>
            <w:tcMar>
              <w:left w:w="28" w:type="dxa"/>
              <w:right w:w="28" w:type="dxa"/>
            </w:tcMar>
          </w:tcPr>
          <w:p w14:paraId="3FE49DEC"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08B41FF"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396FB69E"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0DBDA338"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F2B4A53" w14:textId="77777777" w:rsidR="004A2FFF" w:rsidRPr="00A2470A" w:rsidRDefault="004A2FFF" w:rsidP="008945E6">
            <w:pPr>
              <w:pStyle w:val="TAC"/>
              <w:keepLines w:val="0"/>
              <w:rPr>
                <w:rFonts w:eastAsia="Yu Mincho"/>
              </w:rPr>
            </w:pPr>
          </w:p>
        </w:tc>
        <w:tc>
          <w:tcPr>
            <w:tcW w:w="305" w:type="pct"/>
            <w:vAlign w:val="center"/>
          </w:tcPr>
          <w:p w14:paraId="7ACF27B8"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833A850" w14:textId="77777777" w:rsidR="004A2FFF" w:rsidRPr="00A2470A" w:rsidRDefault="004A2FFF" w:rsidP="008945E6">
            <w:pPr>
              <w:pStyle w:val="TAC"/>
              <w:keepLines w:val="0"/>
              <w:rPr>
                <w:rFonts w:eastAsia="Yu Mincho"/>
              </w:rPr>
            </w:pPr>
          </w:p>
        </w:tc>
        <w:tc>
          <w:tcPr>
            <w:tcW w:w="305" w:type="pct"/>
            <w:vAlign w:val="center"/>
          </w:tcPr>
          <w:p w14:paraId="70CD099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04F68BF4" w14:textId="77777777" w:rsidR="004A2FFF" w:rsidRPr="00A2470A" w:rsidRDefault="004A2FFF" w:rsidP="008945E6">
            <w:pPr>
              <w:pStyle w:val="TAC"/>
              <w:keepLines w:val="0"/>
              <w:rPr>
                <w:rFonts w:eastAsia="Yu Mincho"/>
              </w:rPr>
            </w:pPr>
          </w:p>
        </w:tc>
        <w:tc>
          <w:tcPr>
            <w:tcW w:w="244" w:type="pct"/>
            <w:tcMar>
              <w:left w:w="28" w:type="dxa"/>
              <w:right w:w="28" w:type="dxa"/>
            </w:tcMar>
          </w:tcPr>
          <w:p w14:paraId="0163C0DF" w14:textId="77777777" w:rsidR="004A2FFF" w:rsidRPr="00A2470A" w:rsidRDefault="004A2FFF" w:rsidP="008945E6">
            <w:pPr>
              <w:pStyle w:val="TAC"/>
              <w:keepLines w:val="0"/>
              <w:rPr>
                <w:rFonts w:eastAsia="Yu Mincho"/>
              </w:rPr>
            </w:pPr>
          </w:p>
        </w:tc>
        <w:tc>
          <w:tcPr>
            <w:tcW w:w="305" w:type="pct"/>
            <w:tcMar>
              <w:left w:w="28" w:type="dxa"/>
              <w:right w:w="28" w:type="dxa"/>
            </w:tcMar>
          </w:tcPr>
          <w:p w14:paraId="6AEAEB7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51577CB6"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245820B8" w14:textId="77777777" w:rsidR="004A2FFF" w:rsidRPr="00A2470A" w:rsidRDefault="004A2FFF" w:rsidP="008945E6">
            <w:pPr>
              <w:pStyle w:val="TAC"/>
              <w:keepLines w:val="0"/>
              <w:rPr>
                <w:rFonts w:eastAsia="Yu Mincho"/>
              </w:rPr>
            </w:pPr>
          </w:p>
        </w:tc>
        <w:tc>
          <w:tcPr>
            <w:tcW w:w="278" w:type="pct"/>
            <w:tcMar>
              <w:left w:w="28" w:type="dxa"/>
              <w:right w:w="28" w:type="dxa"/>
            </w:tcMar>
          </w:tcPr>
          <w:p w14:paraId="63EBFB13" w14:textId="77777777" w:rsidR="004A2FFF" w:rsidRPr="00A2470A" w:rsidRDefault="004A2FFF" w:rsidP="008945E6">
            <w:pPr>
              <w:pStyle w:val="TAC"/>
              <w:keepLines w:val="0"/>
              <w:rPr>
                <w:rFonts w:eastAsia="Yu Mincho"/>
              </w:rPr>
            </w:pPr>
          </w:p>
        </w:tc>
      </w:tr>
      <w:tr w:rsidR="004A2FFF" w:rsidRPr="00A2470A" w14:paraId="77191762" w14:textId="77777777" w:rsidTr="00A2470A">
        <w:trPr>
          <w:jc w:val="center"/>
        </w:trPr>
        <w:tc>
          <w:tcPr>
            <w:tcW w:w="304" w:type="pct"/>
            <w:tcBorders>
              <w:top w:val="nil"/>
              <w:bottom w:val="nil"/>
            </w:tcBorders>
            <w:shd w:val="clear" w:color="auto" w:fill="auto"/>
            <w:tcMar>
              <w:left w:w="28" w:type="dxa"/>
              <w:right w:w="28" w:type="dxa"/>
            </w:tcMar>
            <w:vAlign w:val="center"/>
          </w:tcPr>
          <w:p w14:paraId="367580F9"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54E19384" w14:textId="77777777" w:rsidR="004A2FFF" w:rsidRPr="00A2470A" w:rsidRDefault="004A2FFF" w:rsidP="008945E6">
            <w:pPr>
              <w:pStyle w:val="TAC"/>
              <w:keepLines w:val="0"/>
              <w:rPr>
                <w:rFonts w:eastAsia="Yu Mincho"/>
                <w:lang w:eastAsia="zh-CN"/>
              </w:rPr>
            </w:pPr>
            <w:r w:rsidRPr="00A2470A">
              <w:rPr>
                <w:rFonts w:eastAsia="Yu Mincho"/>
              </w:rPr>
              <w:t>30</w:t>
            </w:r>
          </w:p>
        </w:tc>
        <w:tc>
          <w:tcPr>
            <w:tcW w:w="244" w:type="pct"/>
          </w:tcPr>
          <w:p w14:paraId="3F5BE419" w14:textId="77777777" w:rsidR="004A2FFF" w:rsidRPr="00A2470A" w:rsidRDefault="004A2FFF" w:rsidP="008945E6">
            <w:pPr>
              <w:pStyle w:val="TAC"/>
              <w:keepLines w:val="0"/>
              <w:rPr>
                <w:rFonts w:eastAsia="SimSun"/>
              </w:rPr>
            </w:pPr>
          </w:p>
        </w:tc>
        <w:tc>
          <w:tcPr>
            <w:tcW w:w="244" w:type="pct"/>
            <w:tcMar>
              <w:left w:w="28" w:type="dxa"/>
              <w:right w:w="28" w:type="dxa"/>
            </w:tcMar>
          </w:tcPr>
          <w:p w14:paraId="6CE51E98" w14:textId="38AC26DE" w:rsidR="004A2FFF" w:rsidRPr="00A2470A" w:rsidRDefault="004A2FFF" w:rsidP="008945E6">
            <w:pPr>
              <w:pStyle w:val="TAC"/>
              <w:keepLines w:val="0"/>
              <w:rPr>
                <w:rFonts w:eastAsia="SimSun"/>
              </w:rPr>
            </w:pPr>
          </w:p>
        </w:tc>
        <w:tc>
          <w:tcPr>
            <w:tcW w:w="274" w:type="pct"/>
            <w:tcMar>
              <w:left w:w="28" w:type="dxa"/>
              <w:right w:w="28" w:type="dxa"/>
            </w:tcMar>
          </w:tcPr>
          <w:p w14:paraId="2CD39FC9"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DA5B185"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68980A70"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2BD563B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45E8AEB" w14:textId="77777777" w:rsidR="004A2FFF" w:rsidRPr="00A2470A" w:rsidRDefault="004A2FFF" w:rsidP="008945E6">
            <w:pPr>
              <w:pStyle w:val="TAC"/>
              <w:keepLines w:val="0"/>
              <w:rPr>
                <w:rFonts w:eastAsia="Yu Mincho"/>
              </w:rPr>
            </w:pPr>
          </w:p>
        </w:tc>
        <w:tc>
          <w:tcPr>
            <w:tcW w:w="305" w:type="pct"/>
            <w:vAlign w:val="center"/>
          </w:tcPr>
          <w:p w14:paraId="2A041863"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A285E96" w14:textId="77777777" w:rsidR="004A2FFF" w:rsidRPr="00A2470A" w:rsidRDefault="004A2FFF" w:rsidP="008945E6">
            <w:pPr>
              <w:pStyle w:val="TAC"/>
              <w:keepLines w:val="0"/>
              <w:rPr>
                <w:rFonts w:eastAsia="Yu Mincho"/>
              </w:rPr>
            </w:pPr>
          </w:p>
        </w:tc>
        <w:tc>
          <w:tcPr>
            <w:tcW w:w="305" w:type="pct"/>
            <w:vAlign w:val="center"/>
          </w:tcPr>
          <w:p w14:paraId="79C18B6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110E4324" w14:textId="77777777" w:rsidR="004A2FFF" w:rsidRPr="00A2470A" w:rsidRDefault="004A2FFF" w:rsidP="008945E6">
            <w:pPr>
              <w:pStyle w:val="TAC"/>
              <w:keepLines w:val="0"/>
              <w:rPr>
                <w:rFonts w:eastAsia="Yu Mincho"/>
              </w:rPr>
            </w:pPr>
          </w:p>
        </w:tc>
        <w:tc>
          <w:tcPr>
            <w:tcW w:w="244" w:type="pct"/>
            <w:tcMar>
              <w:left w:w="28" w:type="dxa"/>
              <w:right w:w="28" w:type="dxa"/>
            </w:tcMar>
          </w:tcPr>
          <w:p w14:paraId="6B3289A0" w14:textId="77777777" w:rsidR="004A2FFF" w:rsidRPr="00A2470A" w:rsidRDefault="004A2FFF" w:rsidP="008945E6">
            <w:pPr>
              <w:pStyle w:val="TAC"/>
              <w:keepLines w:val="0"/>
              <w:rPr>
                <w:rFonts w:eastAsia="Yu Mincho"/>
              </w:rPr>
            </w:pPr>
          </w:p>
        </w:tc>
        <w:tc>
          <w:tcPr>
            <w:tcW w:w="305" w:type="pct"/>
            <w:tcMar>
              <w:left w:w="28" w:type="dxa"/>
              <w:right w:w="28" w:type="dxa"/>
            </w:tcMar>
          </w:tcPr>
          <w:p w14:paraId="0CD6BF4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2573EB78"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6B1D1FAD" w14:textId="77777777" w:rsidR="004A2FFF" w:rsidRPr="00A2470A" w:rsidRDefault="004A2FFF" w:rsidP="008945E6">
            <w:pPr>
              <w:pStyle w:val="TAC"/>
              <w:keepLines w:val="0"/>
              <w:rPr>
                <w:rFonts w:eastAsia="Yu Mincho"/>
              </w:rPr>
            </w:pPr>
          </w:p>
        </w:tc>
        <w:tc>
          <w:tcPr>
            <w:tcW w:w="278" w:type="pct"/>
            <w:tcMar>
              <w:left w:w="28" w:type="dxa"/>
              <w:right w:w="28" w:type="dxa"/>
            </w:tcMar>
          </w:tcPr>
          <w:p w14:paraId="57551BD1" w14:textId="77777777" w:rsidR="004A2FFF" w:rsidRPr="00A2470A" w:rsidRDefault="004A2FFF" w:rsidP="008945E6">
            <w:pPr>
              <w:pStyle w:val="TAC"/>
              <w:keepLines w:val="0"/>
              <w:rPr>
                <w:rFonts w:eastAsia="Yu Mincho"/>
              </w:rPr>
            </w:pPr>
          </w:p>
        </w:tc>
      </w:tr>
      <w:tr w:rsidR="004A2FFF" w:rsidRPr="00A2470A" w14:paraId="5EDEF8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8A3117A"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42E226FF" w14:textId="77777777" w:rsidR="004A2FFF" w:rsidRPr="00A2470A" w:rsidRDefault="004A2FFF" w:rsidP="008945E6">
            <w:pPr>
              <w:pStyle w:val="TAC"/>
              <w:keepLines w:val="0"/>
              <w:rPr>
                <w:rFonts w:eastAsia="Yu Mincho"/>
                <w:lang w:eastAsia="zh-CN"/>
              </w:rPr>
            </w:pPr>
            <w:r w:rsidRPr="00A2470A">
              <w:rPr>
                <w:rFonts w:eastAsia="Yu Mincho"/>
              </w:rPr>
              <w:t>60</w:t>
            </w:r>
          </w:p>
        </w:tc>
        <w:tc>
          <w:tcPr>
            <w:tcW w:w="244" w:type="pct"/>
          </w:tcPr>
          <w:p w14:paraId="160E3044" w14:textId="77777777" w:rsidR="004A2FFF" w:rsidRPr="00A2470A" w:rsidRDefault="004A2FFF" w:rsidP="008945E6">
            <w:pPr>
              <w:pStyle w:val="TAC"/>
              <w:keepLines w:val="0"/>
              <w:rPr>
                <w:rFonts w:eastAsia="SimSun"/>
              </w:rPr>
            </w:pPr>
          </w:p>
        </w:tc>
        <w:tc>
          <w:tcPr>
            <w:tcW w:w="244" w:type="pct"/>
            <w:tcMar>
              <w:left w:w="28" w:type="dxa"/>
              <w:right w:w="28" w:type="dxa"/>
            </w:tcMar>
          </w:tcPr>
          <w:p w14:paraId="78FEEEE2" w14:textId="434A5791" w:rsidR="004A2FFF" w:rsidRPr="00A2470A" w:rsidRDefault="004A2FFF" w:rsidP="008945E6">
            <w:pPr>
              <w:pStyle w:val="TAC"/>
              <w:keepLines w:val="0"/>
              <w:rPr>
                <w:rFonts w:eastAsia="SimSun"/>
              </w:rPr>
            </w:pPr>
          </w:p>
        </w:tc>
        <w:tc>
          <w:tcPr>
            <w:tcW w:w="274" w:type="pct"/>
            <w:tcMar>
              <w:left w:w="28" w:type="dxa"/>
              <w:right w:w="28" w:type="dxa"/>
            </w:tcMar>
            <w:vAlign w:val="center"/>
          </w:tcPr>
          <w:p w14:paraId="671F43AB" w14:textId="77777777" w:rsidR="004A2FFF" w:rsidRPr="00A2470A" w:rsidRDefault="004A2FFF" w:rsidP="008945E6">
            <w:pPr>
              <w:pStyle w:val="TAC"/>
              <w:keepLines w:val="0"/>
              <w:rPr>
                <w:rFonts w:eastAsia="SimSun"/>
              </w:rPr>
            </w:pPr>
          </w:p>
        </w:tc>
        <w:tc>
          <w:tcPr>
            <w:tcW w:w="275" w:type="pct"/>
            <w:tcMar>
              <w:left w:w="28" w:type="dxa"/>
              <w:right w:w="28" w:type="dxa"/>
            </w:tcMar>
            <w:vAlign w:val="center"/>
          </w:tcPr>
          <w:p w14:paraId="3573E2C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9D0604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0A09AE0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06510AA" w14:textId="77777777" w:rsidR="004A2FFF" w:rsidRPr="00A2470A" w:rsidRDefault="004A2FFF" w:rsidP="008945E6">
            <w:pPr>
              <w:pStyle w:val="TAC"/>
              <w:keepLines w:val="0"/>
              <w:rPr>
                <w:rFonts w:eastAsia="Yu Mincho"/>
              </w:rPr>
            </w:pPr>
          </w:p>
        </w:tc>
        <w:tc>
          <w:tcPr>
            <w:tcW w:w="305" w:type="pct"/>
            <w:vAlign w:val="center"/>
          </w:tcPr>
          <w:p w14:paraId="303D1B5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34F447B" w14:textId="77777777" w:rsidR="004A2FFF" w:rsidRPr="00A2470A" w:rsidRDefault="004A2FFF" w:rsidP="008945E6">
            <w:pPr>
              <w:pStyle w:val="TAC"/>
              <w:keepLines w:val="0"/>
              <w:rPr>
                <w:rFonts w:eastAsia="Yu Mincho"/>
              </w:rPr>
            </w:pPr>
          </w:p>
        </w:tc>
        <w:tc>
          <w:tcPr>
            <w:tcW w:w="305" w:type="pct"/>
            <w:vAlign w:val="center"/>
          </w:tcPr>
          <w:p w14:paraId="0302F50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237EFF49" w14:textId="77777777" w:rsidR="004A2FFF" w:rsidRPr="00A2470A" w:rsidRDefault="004A2FFF" w:rsidP="008945E6">
            <w:pPr>
              <w:pStyle w:val="TAC"/>
              <w:keepLines w:val="0"/>
              <w:rPr>
                <w:rFonts w:eastAsia="Yu Mincho"/>
              </w:rPr>
            </w:pPr>
          </w:p>
        </w:tc>
        <w:tc>
          <w:tcPr>
            <w:tcW w:w="244" w:type="pct"/>
            <w:tcMar>
              <w:left w:w="28" w:type="dxa"/>
              <w:right w:w="28" w:type="dxa"/>
            </w:tcMar>
          </w:tcPr>
          <w:p w14:paraId="5A146305" w14:textId="77777777" w:rsidR="004A2FFF" w:rsidRPr="00A2470A" w:rsidRDefault="004A2FFF" w:rsidP="008945E6">
            <w:pPr>
              <w:pStyle w:val="TAC"/>
              <w:keepLines w:val="0"/>
              <w:rPr>
                <w:rFonts w:eastAsia="Yu Mincho"/>
              </w:rPr>
            </w:pPr>
          </w:p>
        </w:tc>
        <w:tc>
          <w:tcPr>
            <w:tcW w:w="305" w:type="pct"/>
            <w:tcMar>
              <w:left w:w="28" w:type="dxa"/>
              <w:right w:w="28" w:type="dxa"/>
            </w:tcMar>
          </w:tcPr>
          <w:p w14:paraId="5B279CF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9BCB97F"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7824FED9" w14:textId="77777777" w:rsidR="004A2FFF" w:rsidRPr="00A2470A" w:rsidRDefault="004A2FFF" w:rsidP="008945E6">
            <w:pPr>
              <w:pStyle w:val="TAC"/>
              <w:keepLines w:val="0"/>
              <w:rPr>
                <w:rFonts w:eastAsia="Yu Mincho"/>
              </w:rPr>
            </w:pPr>
          </w:p>
        </w:tc>
        <w:tc>
          <w:tcPr>
            <w:tcW w:w="278" w:type="pct"/>
            <w:tcMar>
              <w:left w:w="28" w:type="dxa"/>
              <w:right w:w="28" w:type="dxa"/>
            </w:tcMar>
          </w:tcPr>
          <w:p w14:paraId="3E51B023" w14:textId="77777777" w:rsidR="004A2FFF" w:rsidRPr="00A2470A" w:rsidRDefault="004A2FFF" w:rsidP="008945E6">
            <w:pPr>
              <w:pStyle w:val="TAC"/>
              <w:keepLines w:val="0"/>
              <w:rPr>
                <w:rFonts w:eastAsia="Yu Mincho"/>
              </w:rPr>
            </w:pPr>
          </w:p>
        </w:tc>
      </w:tr>
      <w:tr w:rsidR="004A2FFF" w:rsidRPr="00A2470A" w14:paraId="46B6B0C4" w14:textId="77777777" w:rsidTr="00A2470A">
        <w:trPr>
          <w:jc w:val="center"/>
        </w:trPr>
        <w:tc>
          <w:tcPr>
            <w:tcW w:w="304" w:type="pct"/>
            <w:tcBorders>
              <w:bottom w:val="nil"/>
            </w:tcBorders>
            <w:shd w:val="clear" w:color="auto" w:fill="auto"/>
            <w:tcMar>
              <w:left w:w="28" w:type="dxa"/>
              <w:right w:w="28" w:type="dxa"/>
            </w:tcMar>
            <w:vAlign w:val="center"/>
          </w:tcPr>
          <w:p w14:paraId="2AEB1D32" w14:textId="77777777" w:rsidR="004A2FFF" w:rsidRPr="00A2470A" w:rsidRDefault="004A2FFF" w:rsidP="00112DA3">
            <w:pPr>
              <w:pStyle w:val="TAC"/>
              <w:keepNext w:val="0"/>
              <w:keepLines w:val="0"/>
              <w:rPr>
                <w:rFonts w:eastAsia="Yu Mincho"/>
              </w:rPr>
            </w:pPr>
            <w:r w:rsidRPr="00A2470A">
              <w:rPr>
                <w:rFonts w:eastAsia="DengXian" w:hint="eastAsia"/>
                <w:lang w:eastAsia="zh-CN"/>
              </w:rPr>
              <w:t>n95</w:t>
            </w:r>
          </w:p>
        </w:tc>
        <w:tc>
          <w:tcPr>
            <w:tcW w:w="305" w:type="pct"/>
            <w:tcMar>
              <w:left w:w="28" w:type="dxa"/>
              <w:right w:w="28" w:type="dxa"/>
            </w:tcMar>
            <w:vAlign w:val="center"/>
          </w:tcPr>
          <w:p w14:paraId="18CBC1FC" w14:textId="77777777" w:rsidR="004A2FFF" w:rsidRPr="00A2470A" w:rsidRDefault="004A2FFF" w:rsidP="00112DA3">
            <w:pPr>
              <w:pStyle w:val="TAC"/>
              <w:keepNext w:val="0"/>
              <w:keepLines w:val="0"/>
              <w:rPr>
                <w:rFonts w:eastAsia="Yu Mincho"/>
              </w:rPr>
            </w:pPr>
            <w:r w:rsidRPr="00A2470A">
              <w:rPr>
                <w:rFonts w:eastAsia="Yu Mincho" w:hint="eastAsia"/>
                <w:lang w:eastAsia="zh-CN"/>
              </w:rPr>
              <w:t>15</w:t>
            </w:r>
          </w:p>
        </w:tc>
        <w:tc>
          <w:tcPr>
            <w:tcW w:w="244" w:type="pct"/>
          </w:tcPr>
          <w:p w14:paraId="7648726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BDDAA93" w14:textId="395E6B5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1E5B4E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5AB4AD"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6D21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A5CB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31165" w14:textId="77777777" w:rsidR="004A2FFF" w:rsidRPr="00A2470A" w:rsidRDefault="004A2FFF" w:rsidP="00112DA3">
            <w:pPr>
              <w:pStyle w:val="TAC"/>
              <w:keepNext w:val="0"/>
              <w:keepLines w:val="0"/>
              <w:rPr>
                <w:rFonts w:eastAsia="Yu Mincho"/>
              </w:rPr>
            </w:pPr>
          </w:p>
        </w:tc>
        <w:tc>
          <w:tcPr>
            <w:tcW w:w="305" w:type="pct"/>
            <w:vAlign w:val="center"/>
          </w:tcPr>
          <w:p w14:paraId="133F4B5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397DC0" w14:textId="77777777" w:rsidR="004A2FFF" w:rsidRPr="00A2470A" w:rsidRDefault="004A2FFF" w:rsidP="00112DA3">
            <w:pPr>
              <w:pStyle w:val="TAC"/>
              <w:keepNext w:val="0"/>
              <w:keepLines w:val="0"/>
              <w:rPr>
                <w:rFonts w:eastAsia="Yu Mincho"/>
              </w:rPr>
            </w:pPr>
          </w:p>
        </w:tc>
        <w:tc>
          <w:tcPr>
            <w:tcW w:w="305" w:type="pct"/>
            <w:vAlign w:val="center"/>
          </w:tcPr>
          <w:p w14:paraId="7E9A1D5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6496B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F65A3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F006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3C65F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61FE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1ACA159" w14:textId="77777777" w:rsidR="004A2FFF" w:rsidRPr="00A2470A" w:rsidRDefault="004A2FFF" w:rsidP="00112DA3">
            <w:pPr>
              <w:pStyle w:val="TAC"/>
              <w:keepNext w:val="0"/>
              <w:keepLines w:val="0"/>
              <w:rPr>
                <w:rFonts w:eastAsia="Yu Mincho"/>
              </w:rPr>
            </w:pPr>
          </w:p>
        </w:tc>
      </w:tr>
      <w:tr w:rsidR="004A2FFF" w:rsidRPr="00A2470A" w14:paraId="5C47B5F2" w14:textId="77777777" w:rsidTr="00A2470A">
        <w:trPr>
          <w:jc w:val="center"/>
        </w:trPr>
        <w:tc>
          <w:tcPr>
            <w:tcW w:w="304" w:type="pct"/>
            <w:tcBorders>
              <w:top w:val="nil"/>
              <w:bottom w:val="nil"/>
            </w:tcBorders>
            <w:shd w:val="clear" w:color="auto" w:fill="auto"/>
            <w:tcMar>
              <w:left w:w="28" w:type="dxa"/>
              <w:right w:w="28" w:type="dxa"/>
            </w:tcMar>
            <w:vAlign w:val="center"/>
          </w:tcPr>
          <w:p w14:paraId="69A83C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623DB2B" w14:textId="77777777" w:rsidR="004A2FFF" w:rsidRPr="00A2470A" w:rsidRDefault="004A2FFF" w:rsidP="00112DA3">
            <w:pPr>
              <w:pStyle w:val="TAC"/>
              <w:keepNext w:val="0"/>
              <w:keepLines w:val="0"/>
              <w:rPr>
                <w:rFonts w:eastAsia="Yu Mincho"/>
              </w:rPr>
            </w:pPr>
            <w:r w:rsidRPr="00A2470A">
              <w:rPr>
                <w:rFonts w:eastAsia="Yu Mincho" w:hint="eastAsia"/>
                <w:lang w:eastAsia="zh-CN"/>
              </w:rPr>
              <w:t>30</w:t>
            </w:r>
          </w:p>
        </w:tc>
        <w:tc>
          <w:tcPr>
            <w:tcW w:w="244" w:type="pct"/>
          </w:tcPr>
          <w:p w14:paraId="2BCF9F4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9C0731" w14:textId="545A6B34" w:rsidR="004A2FFF" w:rsidRPr="00A2470A" w:rsidRDefault="004A2FFF" w:rsidP="00112DA3">
            <w:pPr>
              <w:pStyle w:val="TAC"/>
              <w:keepNext w:val="0"/>
              <w:keepLines w:val="0"/>
              <w:rPr>
                <w:rFonts w:eastAsia="Yu Mincho"/>
              </w:rPr>
            </w:pPr>
          </w:p>
        </w:tc>
        <w:tc>
          <w:tcPr>
            <w:tcW w:w="274" w:type="pct"/>
            <w:tcMar>
              <w:left w:w="28" w:type="dxa"/>
              <w:right w:w="28" w:type="dxa"/>
            </w:tcMar>
          </w:tcPr>
          <w:p w14:paraId="74CCC55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EBB223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1C1DB9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B5322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51970A" w14:textId="77777777" w:rsidR="004A2FFF" w:rsidRPr="00A2470A" w:rsidRDefault="004A2FFF" w:rsidP="00112DA3">
            <w:pPr>
              <w:pStyle w:val="TAC"/>
              <w:keepNext w:val="0"/>
              <w:keepLines w:val="0"/>
              <w:rPr>
                <w:rFonts w:eastAsia="Yu Mincho"/>
              </w:rPr>
            </w:pPr>
          </w:p>
        </w:tc>
        <w:tc>
          <w:tcPr>
            <w:tcW w:w="305" w:type="pct"/>
            <w:vAlign w:val="center"/>
          </w:tcPr>
          <w:p w14:paraId="781C64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43FC531" w14:textId="77777777" w:rsidR="004A2FFF" w:rsidRPr="00A2470A" w:rsidRDefault="004A2FFF" w:rsidP="00112DA3">
            <w:pPr>
              <w:pStyle w:val="TAC"/>
              <w:keepNext w:val="0"/>
              <w:keepLines w:val="0"/>
              <w:rPr>
                <w:rFonts w:eastAsia="Yu Mincho"/>
              </w:rPr>
            </w:pPr>
          </w:p>
        </w:tc>
        <w:tc>
          <w:tcPr>
            <w:tcW w:w="305" w:type="pct"/>
            <w:vAlign w:val="center"/>
          </w:tcPr>
          <w:p w14:paraId="4D7CDB1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ECF5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862BD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4DB4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C516"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1EA1B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F2E3F85" w14:textId="77777777" w:rsidR="004A2FFF" w:rsidRPr="00A2470A" w:rsidRDefault="004A2FFF" w:rsidP="00112DA3">
            <w:pPr>
              <w:pStyle w:val="TAC"/>
              <w:keepNext w:val="0"/>
              <w:keepLines w:val="0"/>
              <w:rPr>
                <w:rFonts w:eastAsia="Yu Mincho"/>
              </w:rPr>
            </w:pPr>
          </w:p>
        </w:tc>
      </w:tr>
      <w:tr w:rsidR="004A2FFF" w:rsidRPr="00A2470A" w14:paraId="7A33B2D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1BDC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ECE768" w14:textId="77777777" w:rsidR="004A2FFF" w:rsidRPr="00A2470A" w:rsidRDefault="004A2FFF" w:rsidP="00112DA3">
            <w:pPr>
              <w:pStyle w:val="TAC"/>
              <w:keepNext w:val="0"/>
              <w:keepLines w:val="0"/>
              <w:rPr>
                <w:rFonts w:eastAsia="Yu Mincho"/>
              </w:rPr>
            </w:pPr>
            <w:r w:rsidRPr="00A2470A">
              <w:rPr>
                <w:rFonts w:eastAsia="Yu Mincho" w:hint="eastAsia"/>
                <w:lang w:eastAsia="zh-CN"/>
              </w:rPr>
              <w:t>60</w:t>
            </w:r>
          </w:p>
        </w:tc>
        <w:tc>
          <w:tcPr>
            <w:tcW w:w="244" w:type="pct"/>
          </w:tcPr>
          <w:p w14:paraId="64C1417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C765A78" w14:textId="571F3F03" w:rsidR="004A2FFF" w:rsidRPr="00A2470A" w:rsidRDefault="004A2FFF" w:rsidP="00112DA3">
            <w:pPr>
              <w:pStyle w:val="TAC"/>
              <w:keepNext w:val="0"/>
              <w:keepLines w:val="0"/>
              <w:rPr>
                <w:rFonts w:eastAsia="Yu Mincho"/>
              </w:rPr>
            </w:pPr>
          </w:p>
        </w:tc>
        <w:tc>
          <w:tcPr>
            <w:tcW w:w="274" w:type="pct"/>
            <w:tcMar>
              <w:left w:w="28" w:type="dxa"/>
              <w:right w:w="28" w:type="dxa"/>
            </w:tcMar>
          </w:tcPr>
          <w:p w14:paraId="437997B1"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ABD42E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9BD98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98894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C01864" w14:textId="77777777" w:rsidR="004A2FFF" w:rsidRPr="00A2470A" w:rsidRDefault="004A2FFF" w:rsidP="00112DA3">
            <w:pPr>
              <w:pStyle w:val="TAC"/>
              <w:keepNext w:val="0"/>
              <w:keepLines w:val="0"/>
              <w:rPr>
                <w:rFonts w:eastAsia="Yu Mincho"/>
              </w:rPr>
            </w:pPr>
          </w:p>
        </w:tc>
        <w:tc>
          <w:tcPr>
            <w:tcW w:w="305" w:type="pct"/>
            <w:vAlign w:val="center"/>
          </w:tcPr>
          <w:p w14:paraId="2F74917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FD539B" w14:textId="77777777" w:rsidR="004A2FFF" w:rsidRPr="00A2470A" w:rsidRDefault="004A2FFF" w:rsidP="00112DA3">
            <w:pPr>
              <w:pStyle w:val="TAC"/>
              <w:keepNext w:val="0"/>
              <w:keepLines w:val="0"/>
              <w:rPr>
                <w:rFonts w:eastAsia="Yu Mincho"/>
              </w:rPr>
            </w:pPr>
          </w:p>
        </w:tc>
        <w:tc>
          <w:tcPr>
            <w:tcW w:w="305" w:type="pct"/>
            <w:vAlign w:val="center"/>
          </w:tcPr>
          <w:p w14:paraId="027D1E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14635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34B10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278BD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2598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401D0F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4BB22D2" w14:textId="77777777" w:rsidR="004A2FFF" w:rsidRPr="00A2470A" w:rsidRDefault="004A2FFF" w:rsidP="00112DA3">
            <w:pPr>
              <w:pStyle w:val="TAC"/>
              <w:keepNext w:val="0"/>
              <w:keepLines w:val="0"/>
              <w:rPr>
                <w:rFonts w:eastAsia="Yu Mincho"/>
              </w:rPr>
            </w:pPr>
          </w:p>
        </w:tc>
      </w:tr>
      <w:tr w:rsidR="004A2FFF" w:rsidRPr="00A2470A" w14:paraId="724430A0" w14:textId="77777777" w:rsidTr="00A2470A">
        <w:trPr>
          <w:jc w:val="center"/>
        </w:trPr>
        <w:tc>
          <w:tcPr>
            <w:tcW w:w="304" w:type="pct"/>
            <w:tcBorders>
              <w:bottom w:val="nil"/>
            </w:tcBorders>
            <w:shd w:val="clear" w:color="auto" w:fill="auto"/>
            <w:tcMar>
              <w:left w:w="28" w:type="dxa"/>
              <w:right w:w="28" w:type="dxa"/>
            </w:tcMar>
            <w:vAlign w:val="center"/>
          </w:tcPr>
          <w:p w14:paraId="2C61F406" w14:textId="77777777" w:rsidR="004A2FFF" w:rsidRPr="00A2470A" w:rsidRDefault="004A2FFF" w:rsidP="00112DA3">
            <w:pPr>
              <w:pStyle w:val="TAC"/>
              <w:keepNext w:val="0"/>
              <w:keepLines w:val="0"/>
              <w:rPr>
                <w:rFonts w:eastAsia="Yu Mincho"/>
              </w:rPr>
            </w:pPr>
            <w:r w:rsidRPr="00A2470A">
              <w:rPr>
                <w:rFonts w:eastAsia="Yu Mincho" w:cs="Arial"/>
                <w:szCs w:val="18"/>
              </w:rPr>
              <w:t>n96</w:t>
            </w:r>
          </w:p>
        </w:tc>
        <w:tc>
          <w:tcPr>
            <w:tcW w:w="305" w:type="pct"/>
            <w:tcMar>
              <w:left w:w="28" w:type="dxa"/>
              <w:right w:w="28" w:type="dxa"/>
            </w:tcMar>
            <w:vAlign w:val="center"/>
          </w:tcPr>
          <w:p w14:paraId="44DB49F2"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15</w:t>
            </w:r>
          </w:p>
        </w:tc>
        <w:tc>
          <w:tcPr>
            <w:tcW w:w="244" w:type="pct"/>
          </w:tcPr>
          <w:p w14:paraId="46D4AF2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B0927F" w14:textId="64F930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FF0D3DA"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4FC112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52A355F"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F4E46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E7A6FC" w14:textId="77777777" w:rsidR="004A2FFF" w:rsidRPr="00A2470A" w:rsidRDefault="004A2FFF" w:rsidP="00112DA3">
            <w:pPr>
              <w:pStyle w:val="TAC"/>
              <w:keepNext w:val="0"/>
              <w:keepLines w:val="0"/>
              <w:rPr>
                <w:rFonts w:eastAsia="Yu Mincho"/>
              </w:rPr>
            </w:pPr>
          </w:p>
        </w:tc>
        <w:tc>
          <w:tcPr>
            <w:tcW w:w="305" w:type="pct"/>
            <w:vAlign w:val="center"/>
          </w:tcPr>
          <w:p w14:paraId="79FDDB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DD81ED"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3ECE2DC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DF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FEB368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98BE9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D4EB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62C5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45AE80" w14:textId="77777777" w:rsidR="004A2FFF" w:rsidRPr="00A2470A" w:rsidRDefault="004A2FFF" w:rsidP="00112DA3">
            <w:pPr>
              <w:pStyle w:val="TAC"/>
              <w:keepNext w:val="0"/>
              <w:keepLines w:val="0"/>
              <w:rPr>
                <w:rFonts w:eastAsia="Yu Mincho"/>
              </w:rPr>
            </w:pPr>
          </w:p>
        </w:tc>
      </w:tr>
      <w:tr w:rsidR="004A2FFF" w:rsidRPr="00A2470A" w14:paraId="0678DD61" w14:textId="77777777" w:rsidTr="00A2470A">
        <w:trPr>
          <w:jc w:val="center"/>
        </w:trPr>
        <w:tc>
          <w:tcPr>
            <w:tcW w:w="304" w:type="pct"/>
            <w:tcBorders>
              <w:top w:val="nil"/>
              <w:bottom w:val="nil"/>
            </w:tcBorders>
            <w:shd w:val="clear" w:color="auto" w:fill="auto"/>
            <w:tcMar>
              <w:left w:w="28" w:type="dxa"/>
              <w:right w:w="28" w:type="dxa"/>
            </w:tcMar>
            <w:vAlign w:val="center"/>
          </w:tcPr>
          <w:p w14:paraId="3D0A58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030844"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30</w:t>
            </w:r>
          </w:p>
        </w:tc>
        <w:tc>
          <w:tcPr>
            <w:tcW w:w="244" w:type="pct"/>
          </w:tcPr>
          <w:p w14:paraId="701A0E5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60F60F" w14:textId="68506A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ECCAA17"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7CA60BF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92529B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71BE3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C72C7F" w14:textId="77777777" w:rsidR="004A2FFF" w:rsidRPr="00A2470A" w:rsidRDefault="004A2FFF" w:rsidP="00112DA3">
            <w:pPr>
              <w:pStyle w:val="TAC"/>
              <w:keepNext w:val="0"/>
              <w:keepLines w:val="0"/>
              <w:rPr>
                <w:rFonts w:eastAsia="Yu Mincho"/>
              </w:rPr>
            </w:pPr>
          </w:p>
        </w:tc>
        <w:tc>
          <w:tcPr>
            <w:tcW w:w="305" w:type="pct"/>
            <w:vAlign w:val="center"/>
          </w:tcPr>
          <w:p w14:paraId="7C02C6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189B9D8"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6BAB5A6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B8E1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C1769A"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6AEFE2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DC2824"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BFCAEF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D0206D"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202729A" w14:textId="77777777" w:rsidTr="00A2470A">
        <w:trPr>
          <w:jc w:val="center"/>
        </w:trPr>
        <w:tc>
          <w:tcPr>
            <w:tcW w:w="304" w:type="pct"/>
            <w:tcBorders>
              <w:top w:val="nil"/>
            </w:tcBorders>
            <w:shd w:val="clear" w:color="auto" w:fill="auto"/>
            <w:tcMar>
              <w:left w:w="28" w:type="dxa"/>
              <w:right w:w="28" w:type="dxa"/>
            </w:tcMar>
            <w:vAlign w:val="center"/>
          </w:tcPr>
          <w:p w14:paraId="65D1756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90EB5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244" w:type="pct"/>
          </w:tcPr>
          <w:p w14:paraId="093FBA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A17864" w14:textId="32A5447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E9483F8"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297B3A9"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0D429E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5658055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D0C713" w14:textId="77777777" w:rsidR="004A2FFF" w:rsidRPr="00A2470A" w:rsidRDefault="004A2FFF" w:rsidP="00112DA3">
            <w:pPr>
              <w:pStyle w:val="TAC"/>
              <w:keepNext w:val="0"/>
              <w:keepLines w:val="0"/>
              <w:rPr>
                <w:rFonts w:eastAsia="Yu Mincho"/>
              </w:rPr>
            </w:pPr>
          </w:p>
        </w:tc>
        <w:tc>
          <w:tcPr>
            <w:tcW w:w="305" w:type="pct"/>
            <w:vAlign w:val="center"/>
          </w:tcPr>
          <w:p w14:paraId="2971E4C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162FEC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DD44F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F94C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03C2F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7A5A5E3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DCFC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73C084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A91E76"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4E364B1C" w14:textId="77777777" w:rsidTr="00A2470A">
        <w:trPr>
          <w:jc w:val="center"/>
        </w:trPr>
        <w:tc>
          <w:tcPr>
            <w:tcW w:w="304" w:type="pct"/>
            <w:tcBorders>
              <w:top w:val="nil"/>
              <w:bottom w:val="nil"/>
            </w:tcBorders>
            <w:shd w:val="clear" w:color="auto" w:fill="auto"/>
            <w:tcMar>
              <w:left w:w="28" w:type="dxa"/>
              <w:right w:w="28" w:type="dxa"/>
            </w:tcMar>
            <w:vAlign w:val="center"/>
          </w:tcPr>
          <w:p w14:paraId="12F360B4" w14:textId="77777777" w:rsidR="004A2FFF" w:rsidRPr="00A2470A" w:rsidRDefault="004A2FFF" w:rsidP="00112DA3">
            <w:pPr>
              <w:pStyle w:val="TAC"/>
              <w:keepNext w:val="0"/>
              <w:keepLines w:val="0"/>
              <w:rPr>
                <w:rFonts w:eastAsia="Yu Mincho"/>
              </w:rPr>
            </w:pPr>
            <w:r w:rsidRPr="00A2470A">
              <w:rPr>
                <w:rFonts w:eastAsia="Yu Mincho" w:cs="Arial" w:hint="eastAsia"/>
                <w:szCs w:val="18"/>
              </w:rPr>
              <w:t>n97</w:t>
            </w:r>
          </w:p>
        </w:tc>
        <w:tc>
          <w:tcPr>
            <w:tcW w:w="305" w:type="pct"/>
            <w:tcMar>
              <w:left w:w="28" w:type="dxa"/>
              <w:right w:w="28" w:type="dxa"/>
            </w:tcMar>
            <w:vAlign w:val="center"/>
          </w:tcPr>
          <w:p w14:paraId="1DD19C4E"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0CA2C5C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D6617AF" w14:textId="6CE79DEF" w:rsidR="004A2FFF" w:rsidRPr="00A2470A" w:rsidRDefault="004A2FFF"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20A742A8"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BB4F5B5"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7842EFF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AFC3D41"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79C6C9B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5A3663C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39E968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60236C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FB3F17"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6AB018F0"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0B9A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9EAB9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B2A2B5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BCE238B" w14:textId="77777777" w:rsidR="004A2FFF" w:rsidRPr="00A2470A" w:rsidRDefault="004A2FFF" w:rsidP="00112DA3">
            <w:pPr>
              <w:pStyle w:val="TAC"/>
              <w:keepNext w:val="0"/>
              <w:keepLines w:val="0"/>
              <w:rPr>
                <w:rFonts w:eastAsia="Yu Mincho"/>
              </w:rPr>
            </w:pPr>
          </w:p>
        </w:tc>
      </w:tr>
      <w:tr w:rsidR="004A2FFF" w:rsidRPr="00A2470A" w14:paraId="259812A8" w14:textId="77777777" w:rsidTr="00A2470A">
        <w:trPr>
          <w:jc w:val="center"/>
        </w:trPr>
        <w:tc>
          <w:tcPr>
            <w:tcW w:w="304" w:type="pct"/>
            <w:tcBorders>
              <w:top w:val="nil"/>
              <w:bottom w:val="nil"/>
            </w:tcBorders>
            <w:shd w:val="clear" w:color="auto" w:fill="auto"/>
            <w:tcMar>
              <w:left w:w="28" w:type="dxa"/>
              <w:right w:w="28" w:type="dxa"/>
            </w:tcMar>
            <w:vAlign w:val="center"/>
          </w:tcPr>
          <w:p w14:paraId="13EC5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C3FD5AA"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7CA118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F4BF4F" w14:textId="5B8AF335" w:rsidR="004A2FFF" w:rsidRPr="00A2470A" w:rsidRDefault="004A2FFF" w:rsidP="00112DA3">
            <w:pPr>
              <w:pStyle w:val="TAC"/>
              <w:keepNext w:val="0"/>
              <w:keepLines w:val="0"/>
              <w:rPr>
                <w:rFonts w:eastAsia="Yu Mincho"/>
              </w:rPr>
            </w:pPr>
          </w:p>
        </w:tc>
        <w:tc>
          <w:tcPr>
            <w:tcW w:w="274" w:type="pct"/>
            <w:tcMar>
              <w:left w:w="28" w:type="dxa"/>
              <w:right w:w="28" w:type="dxa"/>
            </w:tcMar>
          </w:tcPr>
          <w:p w14:paraId="335C30E9"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72CD341B"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4554EB5E"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5D63CDA"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66E970E0"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249C40F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759D7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5026FEF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30FA1DF"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09C1A99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59343C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5D9BC57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BF2EF72"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71D8CF5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05A3DE7" w14:textId="77777777" w:rsidTr="00A2470A">
        <w:trPr>
          <w:jc w:val="center"/>
        </w:trPr>
        <w:tc>
          <w:tcPr>
            <w:tcW w:w="304" w:type="pct"/>
            <w:tcBorders>
              <w:top w:val="nil"/>
            </w:tcBorders>
            <w:shd w:val="clear" w:color="auto" w:fill="auto"/>
            <w:tcMar>
              <w:left w:w="28" w:type="dxa"/>
              <w:right w:w="28" w:type="dxa"/>
            </w:tcMar>
            <w:vAlign w:val="center"/>
          </w:tcPr>
          <w:p w14:paraId="561071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EC8239"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690A4A0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4CB03B" w14:textId="4B3FC8E1" w:rsidR="004A2FFF" w:rsidRPr="00A2470A" w:rsidRDefault="004A2FFF" w:rsidP="00112DA3">
            <w:pPr>
              <w:pStyle w:val="TAC"/>
              <w:keepNext w:val="0"/>
              <w:keepLines w:val="0"/>
              <w:rPr>
                <w:rFonts w:eastAsia="Yu Mincho"/>
              </w:rPr>
            </w:pPr>
          </w:p>
        </w:tc>
        <w:tc>
          <w:tcPr>
            <w:tcW w:w="274" w:type="pct"/>
            <w:tcMar>
              <w:left w:w="28" w:type="dxa"/>
              <w:right w:w="28" w:type="dxa"/>
            </w:tcMar>
          </w:tcPr>
          <w:p w14:paraId="7C119402"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96802FE"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3647A44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757DF2"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376DA46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0449B8A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B3D83F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1FD1F8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06F98"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39B5C8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0DC6812B"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135607F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667B80A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B03EAFA" w14:textId="77777777" w:rsidR="004A2FFF" w:rsidRPr="00A2470A" w:rsidRDefault="004A2FFF" w:rsidP="00112DA3">
            <w:pPr>
              <w:pStyle w:val="TAC"/>
              <w:keepNext w:val="0"/>
              <w:keepLines w:val="0"/>
              <w:rPr>
                <w:rFonts w:eastAsia="Yu Mincho"/>
              </w:rPr>
            </w:pPr>
            <w:r w:rsidRPr="00A2470A">
              <w:rPr>
                <w:rFonts w:eastAsia="Yu Mincho"/>
              </w:rPr>
              <w:t>100</w:t>
            </w:r>
          </w:p>
        </w:tc>
      </w:tr>
      <w:tr w:rsidR="00D85964" w:rsidRPr="00A2470A" w14:paraId="2B6CEC15" w14:textId="77777777" w:rsidTr="00A2470A">
        <w:trPr>
          <w:jc w:val="center"/>
        </w:trPr>
        <w:tc>
          <w:tcPr>
            <w:tcW w:w="304" w:type="pct"/>
            <w:tcBorders>
              <w:top w:val="nil"/>
              <w:bottom w:val="nil"/>
            </w:tcBorders>
            <w:shd w:val="clear" w:color="auto" w:fill="auto"/>
            <w:tcMar>
              <w:left w:w="28" w:type="dxa"/>
              <w:right w:w="28" w:type="dxa"/>
            </w:tcMar>
            <w:vAlign w:val="center"/>
          </w:tcPr>
          <w:p w14:paraId="3105B2E4" w14:textId="77777777" w:rsidR="00D85964" w:rsidRPr="00A2470A" w:rsidRDefault="00D85964" w:rsidP="00112DA3">
            <w:pPr>
              <w:pStyle w:val="TAC"/>
              <w:keepNext w:val="0"/>
              <w:keepLines w:val="0"/>
              <w:rPr>
                <w:rFonts w:eastAsia="Yu Mincho"/>
              </w:rPr>
            </w:pPr>
            <w:r w:rsidRPr="00A2470A">
              <w:rPr>
                <w:rFonts w:eastAsia="Yu Mincho" w:cs="Arial" w:hint="eastAsia"/>
                <w:szCs w:val="18"/>
              </w:rPr>
              <w:t>n98</w:t>
            </w:r>
          </w:p>
        </w:tc>
        <w:tc>
          <w:tcPr>
            <w:tcW w:w="305" w:type="pct"/>
            <w:tcMar>
              <w:left w:w="28" w:type="dxa"/>
              <w:right w:w="28" w:type="dxa"/>
            </w:tcMar>
            <w:vAlign w:val="center"/>
          </w:tcPr>
          <w:p w14:paraId="42ACA4DA"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794D0605" w14:textId="77777777" w:rsidR="00D85964" w:rsidRPr="00A2470A" w:rsidRDefault="00D85964" w:rsidP="00112DA3">
            <w:pPr>
              <w:pStyle w:val="TAC"/>
              <w:keepNext w:val="0"/>
              <w:keepLines w:val="0"/>
              <w:rPr>
                <w:rFonts w:eastAsia="Yu Mincho" w:cs="Arial"/>
                <w:szCs w:val="18"/>
              </w:rPr>
            </w:pPr>
          </w:p>
        </w:tc>
        <w:tc>
          <w:tcPr>
            <w:tcW w:w="244" w:type="pct"/>
            <w:tcMar>
              <w:left w:w="28" w:type="dxa"/>
              <w:right w:w="28" w:type="dxa"/>
            </w:tcMar>
          </w:tcPr>
          <w:p w14:paraId="743D18BB" w14:textId="4AC817FC" w:rsidR="00D85964" w:rsidRPr="00A2470A" w:rsidRDefault="00D85964"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66EAC075"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6E63287"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82D3FB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AF1D459"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A6C531F"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78BD783E" w14:textId="0AF974F5"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17BAD44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56E0459"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8A9CDC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5475608"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5CBC407B"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D0284C7"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4AC94D2"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BD5FD8E" w14:textId="77777777" w:rsidR="00D85964" w:rsidRPr="00A2470A" w:rsidRDefault="00D85964" w:rsidP="00112DA3">
            <w:pPr>
              <w:pStyle w:val="TAC"/>
              <w:keepNext w:val="0"/>
              <w:keepLines w:val="0"/>
              <w:rPr>
                <w:rFonts w:eastAsia="Yu Mincho"/>
              </w:rPr>
            </w:pPr>
          </w:p>
        </w:tc>
      </w:tr>
      <w:tr w:rsidR="00D85964" w:rsidRPr="00A2470A" w14:paraId="7D382E4F" w14:textId="77777777" w:rsidTr="00A2470A">
        <w:trPr>
          <w:jc w:val="center"/>
        </w:trPr>
        <w:tc>
          <w:tcPr>
            <w:tcW w:w="304" w:type="pct"/>
            <w:tcBorders>
              <w:top w:val="nil"/>
              <w:bottom w:val="nil"/>
            </w:tcBorders>
            <w:shd w:val="clear" w:color="auto" w:fill="auto"/>
            <w:tcMar>
              <w:left w:w="28" w:type="dxa"/>
              <w:right w:w="28" w:type="dxa"/>
            </w:tcMar>
            <w:vAlign w:val="center"/>
          </w:tcPr>
          <w:p w14:paraId="0CA99DA6"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6211AFBC"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0D90F1B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5B8FB59B" w14:textId="1AECE81A" w:rsidR="00D85964" w:rsidRPr="00A2470A" w:rsidRDefault="00D85964" w:rsidP="00112DA3">
            <w:pPr>
              <w:pStyle w:val="TAC"/>
              <w:keepNext w:val="0"/>
              <w:keepLines w:val="0"/>
              <w:rPr>
                <w:rFonts w:eastAsia="Yu Mincho"/>
              </w:rPr>
            </w:pPr>
          </w:p>
        </w:tc>
        <w:tc>
          <w:tcPr>
            <w:tcW w:w="274" w:type="pct"/>
            <w:tcMar>
              <w:left w:w="28" w:type="dxa"/>
              <w:right w:w="28" w:type="dxa"/>
            </w:tcMar>
          </w:tcPr>
          <w:p w14:paraId="3336F43E"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E44CECE"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BE9E57"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BCD197D"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657BEDC"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6F41A781" w14:textId="1F089513"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44C3F8CC"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2D2C8A8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20CBC79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4B3F40C"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46A63931"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71ECD58E"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5C990B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0C268B8" w14:textId="77777777" w:rsidR="00D85964" w:rsidRPr="00A2470A" w:rsidRDefault="00D85964" w:rsidP="00112DA3">
            <w:pPr>
              <w:pStyle w:val="TAC"/>
              <w:keepNext w:val="0"/>
              <w:keepLines w:val="0"/>
              <w:rPr>
                <w:rFonts w:eastAsia="Yu Mincho"/>
              </w:rPr>
            </w:pPr>
          </w:p>
        </w:tc>
      </w:tr>
      <w:tr w:rsidR="00D85964" w:rsidRPr="00A2470A" w14:paraId="220D3E9D" w14:textId="77777777" w:rsidTr="00A2470A">
        <w:trPr>
          <w:jc w:val="center"/>
        </w:trPr>
        <w:tc>
          <w:tcPr>
            <w:tcW w:w="304" w:type="pct"/>
            <w:tcBorders>
              <w:top w:val="nil"/>
            </w:tcBorders>
            <w:shd w:val="clear" w:color="auto" w:fill="auto"/>
            <w:tcMar>
              <w:left w:w="28" w:type="dxa"/>
              <w:right w:w="28" w:type="dxa"/>
            </w:tcMar>
            <w:vAlign w:val="center"/>
          </w:tcPr>
          <w:p w14:paraId="6F559A3C"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420AF4A5"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5C5409AE"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95839BB" w14:textId="0C957271" w:rsidR="00D85964" w:rsidRPr="00A2470A" w:rsidRDefault="00D85964" w:rsidP="00112DA3">
            <w:pPr>
              <w:pStyle w:val="TAC"/>
              <w:keepNext w:val="0"/>
              <w:keepLines w:val="0"/>
              <w:rPr>
                <w:rFonts w:eastAsia="Yu Mincho"/>
              </w:rPr>
            </w:pPr>
          </w:p>
        </w:tc>
        <w:tc>
          <w:tcPr>
            <w:tcW w:w="274" w:type="pct"/>
            <w:tcMar>
              <w:left w:w="28" w:type="dxa"/>
              <w:right w:w="28" w:type="dxa"/>
            </w:tcMar>
          </w:tcPr>
          <w:p w14:paraId="08AB81F8"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6A5C210"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12B7C8"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9213093"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495144BA"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4DC67ECB" w14:textId="274BCAFA" w:rsidR="00D85964" w:rsidRPr="00A2470A" w:rsidRDefault="00D85964"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2FB08D0"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38DEFF4" w14:textId="77777777" w:rsidR="00D85964" w:rsidRPr="00A2470A" w:rsidRDefault="00D85964" w:rsidP="00112DA3">
            <w:pPr>
              <w:pStyle w:val="TAC"/>
              <w:keepNext w:val="0"/>
              <w:keepLines w:val="0"/>
              <w:rPr>
                <w:rFonts w:eastAsia="SimSun"/>
              </w:rPr>
            </w:pPr>
          </w:p>
        </w:tc>
        <w:tc>
          <w:tcPr>
            <w:tcW w:w="305" w:type="pct"/>
            <w:tcMar>
              <w:left w:w="28" w:type="dxa"/>
              <w:right w:w="28" w:type="dxa"/>
            </w:tcMar>
            <w:vAlign w:val="center"/>
          </w:tcPr>
          <w:p w14:paraId="773B15B1"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0BC0E07"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3972FD9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B770B35"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70F5AE11"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1C23BCC3" w14:textId="77777777" w:rsidR="00D85964" w:rsidRPr="00A2470A" w:rsidRDefault="00D85964" w:rsidP="00112DA3">
            <w:pPr>
              <w:pStyle w:val="TAC"/>
              <w:keepNext w:val="0"/>
              <w:keepLines w:val="0"/>
              <w:rPr>
                <w:rFonts w:eastAsia="Yu Mincho"/>
              </w:rPr>
            </w:pPr>
          </w:p>
        </w:tc>
      </w:tr>
      <w:tr w:rsidR="000E7751" w:rsidRPr="00A2470A" w14:paraId="7B2A06DB" w14:textId="77777777" w:rsidTr="00A2470A">
        <w:trPr>
          <w:jc w:val="center"/>
        </w:trPr>
        <w:tc>
          <w:tcPr>
            <w:tcW w:w="304" w:type="pct"/>
            <w:tcBorders>
              <w:top w:val="nil"/>
              <w:bottom w:val="nil"/>
            </w:tcBorders>
            <w:shd w:val="clear" w:color="auto" w:fill="auto"/>
            <w:tcMar>
              <w:left w:w="28" w:type="dxa"/>
              <w:right w:w="28" w:type="dxa"/>
            </w:tcMar>
            <w:vAlign w:val="center"/>
          </w:tcPr>
          <w:p w14:paraId="7127C23B" w14:textId="36DC3858" w:rsidR="000E7751" w:rsidRPr="00A2470A" w:rsidRDefault="000E7751" w:rsidP="00112DA3">
            <w:pPr>
              <w:pStyle w:val="TAC"/>
              <w:keepNext w:val="0"/>
              <w:keepLines w:val="0"/>
              <w:rPr>
                <w:rFonts w:eastAsia="Yu Mincho"/>
              </w:rPr>
            </w:pPr>
            <w:r w:rsidRPr="00A2470A">
              <w:rPr>
                <w:rFonts w:eastAsia="Yu Mincho"/>
              </w:rPr>
              <w:t>n99</w:t>
            </w:r>
          </w:p>
        </w:tc>
        <w:tc>
          <w:tcPr>
            <w:tcW w:w="305" w:type="pct"/>
            <w:tcMar>
              <w:left w:w="28" w:type="dxa"/>
              <w:right w:w="28" w:type="dxa"/>
            </w:tcMar>
          </w:tcPr>
          <w:p w14:paraId="1D53504A" w14:textId="77777777" w:rsidR="000E7751" w:rsidRPr="00A2470A" w:rsidRDefault="000E7751" w:rsidP="00112DA3">
            <w:pPr>
              <w:pStyle w:val="TAC"/>
              <w:keepNext w:val="0"/>
              <w:keepLines w:val="0"/>
              <w:rPr>
                <w:rFonts w:eastAsia="Yu Mincho" w:cs="Arial"/>
                <w:szCs w:val="18"/>
              </w:rPr>
            </w:pPr>
            <w:r w:rsidRPr="00A2470A">
              <w:rPr>
                <w:rFonts w:eastAsia="SimSun"/>
              </w:rPr>
              <w:t>15</w:t>
            </w:r>
          </w:p>
        </w:tc>
        <w:tc>
          <w:tcPr>
            <w:tcW w:w="244" w:type="pct"/>
          </w:tcPr>
          <w:p w14:paraId="7E575605" w14:textId="77777777" w:rsidR="000E7751" w:rsidRPr="00A2470A" w:rsidRDefault="000E7751" w:rsidP="00112DA3">
            <w:pPr>
              <w:pStyle w:val="TAC"/>
              <w:keepNext w:val="0"/>
              <w:keepLines w:val="0"/>
              <w:rPr>
                <w:rFonts w:eastAsia="SimSun"/>
              </w:rPr>
            </w:pPr>
          </w:p>
        </w:tc>
        <w:tc>
          <w:tcPr>
            <w:tcW w:w="244" w:type="pct"/>
            <w:tcMar>
              <w:left w:w="28" w:type="dxa"/>
              <w:right w:w="28" w:type="dxa"/>
            </w:tcMar>
          </w:tcPr>
          <w:p w14:paraId="203BEE4B" w14:textId="1F042DA2" w:rsidR="000E7751" w:rsidRPr="00A2470A" w:rsidRDefault="000E7751"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6316AB2"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20D6F207"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710FB555"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02AC5FF7"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29EA315E" w14:textId="77777777" w:rsidR="000E7751" w:rsidRPr="00A2470A" w:rsidRDefault="000E7751" w:rsidP="00112DA3">
            <w:pPr>
              <w:pStyle w:val="TAC"/>
              <w:keepNext w:val="0"/>
              <w:keepLines w:val="0"/>
              <w:rPr>
                <w:rFonts w:eastAsia="Yu Mincho" w:cs="Arial"/>
                <w:szCs w:val="18"/>
              </w:rPr>
            </w:pPr>
          </w:p>
        </w:tc>
        <w:tc>
          <w:tcPr>
            <w:tcW w:w="305" w:type="pct"/>
          </w:tcPr>
          <w:p w14:paraId="1874A43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4DCBA964"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92E4702"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1F66DDDD"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85A1B5C"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43D87B7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6305D61A"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71F39B07"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298F57DA" w14:textId="77777777" w:rsidR="000E7751" w:rsidRPr="00A2470A" w:rsidRDefault="000E7751" w:rsidP="00112DA3">
            <w:pPr>
              <w:pStyle w:val="TAC"/>
              <w:keepNext w:val="0"/>
              <w:keepLines w:val="0"/>
              <w:rPr>
                <w:rFonts w:eastAsia="Yu Mincho"/>
              </w:rPr>
            </w:pPr>
          </w:p>
        </w:tc>
      </w:tr>
      <w:tr w:rsidR="000E7751" w:rsidRPr="00A2470A" w14:paraId="3D14C293" w14:textId="77777777" w:rsidTr="00A2470A">
        <w:trPr>
          <w:jc w:val="center"/>
        </w:trPr>
        <w:tc>
          <w:tcPr>
            <w:tcW w:w="304" w:type="pct"/>
            <w:tcBorders>
              <w:top w:val="nil"/>
              <w:bottom w:val="nil"/>
            </w:tcBorders>
            <w:shd w:val="clear" w:color="auto" w:fill="auto"/>
            <w:tcMar>
              <w:left w:w="28" w:type="dxa"/>
              <w:right w:w="28" w:type="dxa"/>
            </w:tcMar>
            <w:vAlign w:val="center"/>
          </w:tcPr>
          <w:p w14:paraId="1655F666" w14:textId="72C3C99B" w:rsidR="000E7751" w:rsidRPr="00A2470A" w:rsidRDefault="000E7751" w:rsidP="00112DA3">
            <w:pPr>
              <w:pStyle w:val="TAC"/>
              <w:keepNext w:val="0"/>
              <w:keepLines w:val="0"/>
              <w:rPr>
                <w:rFonts w:eastAsia="Yu Mincho"/>
              </w:rPr>
            </w:pPr>
          </w:p>
        </w:tc>
        <w:tc>
          <w:tcPr>
            <w:tcW w:w="305" w:type="pct"/>
            <w:tcMar>
              <w:left w:w="28" w:type="dxa"/>
              <w:right w:w="28" w:type="dxa"/>
            </w:tcMar>
          </w:tcPr>
          <w:p w14:paraId="7ADA5DD3" w14:textId="77777777" w:rsidR="000E7751" w:rsidRPr="00A2470A" w:rsidRDefault="000E7751" w:rsidP="00112DA3">
            <w:pPr>
              <w:pStyle w:val="TAC"/>
              <w:keepNext w:val="0"/>
              <w:keepLines w:val="0"/>
              <w:rPr>
                <w:rFonts w:eastAsia="Yu Mincho" w:cs="Arial"/>
                <w:szCs w:val="18"/>
              </w:rPr>
            </w:pPr>
            <w:r w:rsidRPr="00A2470A">
              <w:rPr>
                <w:rFonts w:eastAsia="SimSun"/>
              </w:rPr>
              <w:t>30</w:t>
            </w:r>
          </w:p>
        </w:tc>
        <w:tc>
          <w:tcPr>
            <w:tcW w:w="244" w:type="pct"/>
          </w:tcPr>
          <w:p w14:paraId="527CE20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264E5F64" w14:textId="778C0A87" w:rsidR="000E7751" w:rsidRPr="00A2470A" w:rsidRDefault="000E7751" w:rsidP="00112DA3">
            <w:pPr>
              <w:pStyle w:val="TAC"/>
              <w:keepNext w:val="0"/>
              <w:keepLines w:val="0"/>
              <w:rPr>
                <w:rFonts w:eastAsia="Yu Mincho"/>
              </w:rPr>
            </w:pPr>
          </w:p>
        </w:tc>
        <w:tc>
          <w:tcPr>
            <w:tcW w:w="274" w:type="pct"/>
            <w:tcMar>
              <w:left w:w="28" w:type="dxa"/>
              <w:right w:w="28" w:type="dxa"/>
            </w:tcMar>
          </w:tcPr>
          <w:p w14:paraId="27AE3CFF"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6266C8EB"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1C36C7C0"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7C99C532"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322F1510" w14:textId="77777777" w:rsidR="000E7751" w:rsidRPr="00A2470A" w:rsidRDefault="000E7751" w:rsidP="00112DA3">
            <w:pPr>
              <w:pStyle w:val="TAC"/>
              <w:keepNext w:val="0"/>
              <w:keepLines w:val="0"/>
              <w:rPr>
                <w:rFonts w:eastAsia="Yu Mincho" w:cs="Arial"/>
                <w:szCs w:val="18"/>
              </w:rPr>
            </w:pPr>
          </w:p>
        </w:tc>
        <w:tc>
          <w:tcPr>
            <w:tcW w:w="305" w:type="pct"/>
          </w:tcPr>
          <w:p w14:paraId="5347D11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052C533E"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08231BD"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6DBAECA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716EB4A"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054D3726"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E49684B"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61330DFD"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EAC8FC7" w14:textId="77777777" w:rsidR="000E7751" w:rsidRPr="00A2470A" w:rsidRDefault="000E7751" w:rsidP="00112DA3">
            <w:pPr>
              <w:pStyle w:val="TAC"/>
              <w:keepNext w:val="0"/>
              <w:keepLines w:val="0"/>
              <w:rPr>
                <w:rFonts w:eastAsia="Yu Mincho"/>
              </w:rPr>
            </w:pPr>
          </w:p>
        </w:tc>
      </w:tr>
      <w:tr w:rsidR="004A2FFF" w:rsidRPr="00A2470A" w14:paraId="07532559" w14:textId="77777777" w:rsidTr="00A2470A">
        <w:trPr>
          <w:jc w:val="center"/>
        </w:trPr>
        <w:tc>
          <w:tcPr>
            <w:tcW w:w="304" w:type="pct"/>
            <w:tcBorders>
              <w:top w:val="nil"/>
            </w:tcBorders>
            <w:shd w:val="clear" w:color="auto" w:fill="auto"/>
            <w:tcMar>
              <w:left w:w="28" w:type="dxa"/>
              <w:right w:w="28" w:type="dxa"/>
            </w:tcMar>
            <w:vAlign w:val="center"/>
          </w:tcPr>
          <w:p w14:paraId="60794F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F93EDB"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7D41F3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ED172B" w14:textId="1BF8835C" w:rsidR="004A2FFF" w:rsidRPr="00A2470A" w:rsidRDefault="004A2FFF" w:rsidP="00112DA3">
            <w:pPr>
              <w:pStyle w:val="TAC"/>
              <w:keepNext w:val="0"/>
              <w:keepLines w:val="0"/>
              <w:rPr>
                <w:rFonts w:eastAsia="Yu Mincho"/>
              </w:rPr>
            </w:pPr>
          </w:p>
        </w:tc>
        <w:tc>
          <w:tcPr>
            <w:tcW w:w="274" w:type="pct"/>
            <w:tcMar>
              <w:left w:w="28" w:type="dxa"/>
              <w:right w:w="28" w:type="dxa"/>
            </w:tcMar>
          </w:tcPr>
          <w:p w14:paraId="2E9ED4FE" w14:textId="77777777" w:rsidR="004A2FFF" w:rsidRPr="00A2470A" w:rsidRDefault="004A2FFF"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1E5DDE3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2233BA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CB339D2"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2BE1F2E" w14:textId="77777777" w:rsidR="004A2FFF" w:rsidRPr="00A2470A" w:rsidRDefault="004A2FFF" w:rsidP="00112DA3">
            <w:pPr>
              <w:pStyle w:val="TAC"/>
              <w:keepNext w:val="0"/>
              <w:keepLines w:val="0"/>
              <w:rPr>
                <w:rFonts w:eastAsia="Yu Mincho" w:cs="Arial"/>
                <w:szCs w:val="18"/>
              </w:rPr>
            </w:pPr>
          </w:p>
        </w:tc>
        <w:tc>
          <w:tcPr>
            <w:tcW w:w="305" w:type="pct"/>
          </w:tcPr>
          <w:p w14:paraId="42BF052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53549B0"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858B85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A4751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CAF8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B567C0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E1C66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3863D4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E9CC65" w14:textId="77777777" w:rsidR="004A2FFF" w:rsidRPr="00A2470A" w:rsidRDefault="004A2FFF" w:rsidP="00112DA3">
            <w:pPr>
              <w:pStyle w:val="TAC"/>
              <w:keepNext w:val="0"/>
              <w:keepLines w:val="0"/>
              <w:rPr>
                <w:rFonts w:eastAsia="Yu Mincho"/>
              </w:rPr>
            </w:pPr>
          </w:p>
        </w:tc>
      </w:tr>
      <w:tr w:rsidR="004A2FFF" w:rsidRPr="00A2470A" w14:paraId="48245813"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4A2FFF" w:rsidRPr="00A2470A" w:rsidRDefault="004A2FFF" w:rsidP="00112DA3">
            <w:pPr>
              <w:pStyle w:val="TAC"/>
              <w:keepNext w:val="0"/>
              <w:keepLines w:val="0"/>
              <w:rPr>
                <w:rFonts w:eastAsia="Yu Mincho"/>
              </w:rPr>
            </w:pPr>
            <w:r w:rsidRPr="00A2470A">
              <w:rPr>
                <w:rFonts w:eastAsia="Yu Mincho"/>
              </w:rPr>
              <w:t>n100</w:t>
            </w:r>
          </w:p>
        </w:tc>
        <w:tc>
          <w:tcPr>
            <w:tcW w:w="305" w:type="pct"/>
            <w:tcBorders>
              <w:left w:val="single" w:sz="4" w:space="0" w:color="auto"/>
            </w:tcBorders>
            <w:tcMar>
              <w:left w:w="28" w:type="dxa"/>
              <w:right w:w="28" w:type="dxa"/>
            </w:tcMar>
          </w:tcPr>
          <w:p w14:paraId="0DAFF2F6"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02B6FF4" w14:textId="61108161"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320888EE" w14:textId="0FBE3CB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C79E9D5"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C0C3BE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C6347F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7CBAA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B557162" w14:textId="77777777" w:rsidR="004A2FFF" w:rsidRPr="00A2470A" w:rsidRDefault="004A2FFF" w:rsidP="00112DA3">
            <w:pPr>
              <w:pStyle w:val="TAC"/>
              <w:keepNext w:val="0"/>
              <w:keepLines w:val="0"/>
              <w:rPr>
                <w:rFonts w:eastAsia="Yu Mincho" w:cs="Arial"/>
                <w:szCs w:val="18"/>
              </w:rPr>
            </w:pPr>
          </w:p>
        </w:tc>
        <w:tc>
          <w:tcPr>
            <w:tcW w:w="305" w:type="pct"/>
          </w:tcPr>
          <w:p w14:paraId="47EBA46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60DE6B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E59E8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B2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3FA62C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7ACAB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3F68EC"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49A8C7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FB5CCF" w14:textId="77777777" w:rsidR="004A2FFF" w:rsidRPr="00A2470A" w:rsidRDefault="004A2FFF" w:rsidP="00112DA3">
            <w:pPr>
              <w:pStyle w:val="TAC"/>
              <w:keepNext w:val="0"/>
              <w:keepLines w:val="0"/>
              <w:rPr>
                <w:rFonts w:eastAsia="Yu Mincho"/>
              </w:rPr>
            </w:pPr>
          </w:p>
        </w:tc>
      </w:tr>
      <w:tr w:rsidR="004A2FFF" w:rsidRPr="00A2470A" w14:paraId="30CA78FE"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680EB292"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119203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56FF8" w14:textId="6D729DB5" w:rsidR="004A2FFF" w:rsidRPr="00A2470A" w:rsidRDefault="004A2FFF" w:rsidP="00112DA3">
            <w:pPr>
              <w:pStyle w:val="TAC"/>
              <w:keepNext w:val="0"/>
              <w:keepLines w:val="0"/>
              <w:rPr>
                <w:rFonts w:eastAsia="Yu Mincho"/>
              </w:rPr>
            </w:pPr>
          </w:p>
        </w:tc>
        <w:tc>
          <w:tcPr>
            <w:tcW w:w="274" w:type="pct"/>
            <w:tcMar>
              <w:left w:w="28" w:type="dxa"/>
              <w:right w:w="28" w:type="dxa"/>
            </w:tcMar>
          </w:tcPr>
          <w:p w14:paraId="7B054A44"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4FF165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095A1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6D193E0"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122AD5A" w14:textId="77777777" w:rsidR="004A2FFF" w:rsidRPr="00A2470A" w:rsidRDefault="004A2FFF" w:rsidP="00112DA3">
            <w:pPr>
              <w:pStyle w:val="TAC"/>
              <w:keepNext w:val="0"/>
              <w:keepLines w:val="0"/>
              <w:rPr>
                <w:rFonts w:eastAsia="Yu Mincho" w:cs="Arial"/>
                <w:szCs w:val="18"/>
              </w:rPr>
            </w:pPr>
          </w:p>
        </w:tc>
        <w:tc>
          <w:tcPr>
            <w:tcW w:w="305" w:type="pct"/>
          </w:tcPr>
          <w:p w14:paraId="2A611948"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A13B2D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10C1366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5161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096E3C"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4D6D5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0D509CB"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7E56EE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DDBDE3" w14:textId="77777777" w:rsidR="004A2FFF" w:rsidRPr="00A2470A" w:rsidRDefault="004A2FFF" w:rsidP="00112DA3">
            <w:pPr>
              <w:pStyle w:val="TAC"/>
              <w:keepNext w:val="0"/>
              <w:keepLines w:val="0"/>
              <w:rPr>
                <w:rFonts w:eastAsia="Yu Mincho"/>
              </w:rPr>
            </w:pPr>
          </w:p>
        </w:tc>
      </w:tr>
      <w:tr w:rsidR="004A2FFF" w:rsidRPr="00A2470A" w14:paraId="6E2AE9D9"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D665DFF"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774F0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30F965" w14:textId="1BF4BFF6" w:rsidR="004A2FFF" w:rsidRPr="00A2470A" w:rsidRDefault="004A2FFF" w:rsidP="00112DA3">
            <w:pPr>
              <w:pStyle w:val="TAC"/>
              <w:keepNext w:val="0"/>
              <w:keepLines w:val="0"/>
              <w:rPr>
                <w:rFonts w:eastAsia="Yu Mincho"/>
              </w:rPr>
            </w:pPr>
          </w:p>
        </w:tc>
        <w:tc>
          <w:tcPr>
            <w:tcW w:w="274" w:type="pct"/>
            <w:tcMar>
              <w:left w:w="28" w:type="dxa"/>
              <w:right w:w="28" w:type="dxa"/>
            </w:tcMar>
          </w:tcPr>
          <w:p w14:paraId="60DC77E6"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04F0951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C94415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E9C547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E623918" w14:textId="77777777" w:rsidR="004A2FFF" w:rsidRPr="00A2470A" w:rsidRDefault="004A2FFF" w:rsidP="00112DA3">
            <w:pPr>
              <w:pStyle w:val="TAC"/>
              <w:keepNext w:val="0"/>
              <w:keepLines w:val="0"/>
              <w:rPr>
                <w:rFonts w:eastAsia="Yu Mincho" w:cs="Arial"/>
                <w:szCs w:val="18"/>
              </w:rPr>
            </w:pPr>
          </w:p>
        </w:tc>
        <w:tc>
          <w:tcPr>
            <w:tcW w:w="305" w:type="pct"/>
          </w:tcPr>
          <w:p w14:paraId="293526F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7246BA7"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B42E0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9937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00485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9E4EB0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19642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F24FD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F61E2" w14:textId="77777777" w:rsidR="004A2FFF" w:rsidRPr="00A2470A" w:rsidRDefault="004A2FFF" w:rsidP="00112DA3">
            <w:pPr>
              <w:pStyle w:val="TAC"/>
              <w:keepNext w:val="0"/>
              <w:keepLines w:val="0"/>
              <w:rPr>
                <w:rFonts w:eastAsia="Yu Mincho"/>
              </w:rPr>
            </w:pPr>
          </w:p>
        </w:tc>
      </w:tr>
      <w:tr w:rsidR="004A2FFF" w:rsidRPr="00A2470A" w14:paraId="766BB6D6" w14:textId="77777777" w:rsidTr="00A2470A">
        <w:trPr>
          <w:jc w:val="center"/>
        </w:trPr>
        <w:tc>
          <w:tcPr>
            <w:tcW w:w="304" w:type="pct"/>
            <w:tcBorders>
              <w:top w:val="nil"/>
              <w:bottom w:val="nil"/>
            </w:tcBorders>
            <w:shd w:val="clear" w:color="auto" w:fill="auto"/>
            <w:tcMar>
              <w:left w:w="28" w:type="dxa"/>
              <w:right w:w="28" w:type="dxa"/>
            </w:tcMar>
            <w:vAlign w:val="center"/>
          </w:tcPr>
          <w:p w14:paraId="7F5A265C" w14:textId="77777777" w:rsidR="004A2FFF" w:rsidRPr="00A2470A" w:rsidRDefault="004A2FFF" w:rsidP="00112DA3">
            <w:pPr>
              <w:pStyle w:val="TAC"/>
              <w:keepNext w:val="0"/>
              <w:keepLines w:val="0"/>
              <w:rPr>
                <w:rFonts w:eastAsia="Yu Mincho"/>
              </w:rPr>
            </w:pPr>
            <w:r w:rsidRPr="00A2470A">
              <w:rPr>
                <w:rFonts w:eastAsia="Yu Mincho"/>
              </w:rPr>
              <w:t>n101</w:t>
            </w:r>
          </w:p>
        </w:tc>
        <w:tc>
          <w:tcPr>
            <w:tcW w:w="305" w:type="pct"/>
            <w:tcMar>
              <w:left w:w="28" w:type="dxa"/>
              <w:right w:w="28" w:type="dxa"/>
            </w:tcMar>
          </w:tcPr>
          <w:p w14:paraId="407E936E"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58F83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2EAAE1D" w14:textId="7C459C7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10266F7F"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D90104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ACCABD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8EA08BC"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55E1120" w14:textId="77777777" w:rsidR="004A2FFF" w:rsidRPr="00A2470A" w:rsidRDefault="004A2FFF" w:rsidP="00112DA3">
            <w:pPr>
              <w:pStyle w:val="TAC"/>
              <w:keepNext w:val="0"/>
              <w:keepLines w:val="0"/>
              <w:rPr>
                <w:rFonts w:eastAsia="Yu Mincho" w:cs="Arial"/>
                <w:szCs w:val="18"/>
              </w:rPr>
            </w:pPr>
          </w:p>
        </w:tc>
        <w:tc>
          <w:tcPr>
            <w:tcW w:w="305" w:type="pct"/>
          </w:tcPr>
          <w:p w14:paraId="34C3E9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AF4885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722068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63197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D57C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D28F9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E6A32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60E546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C7EA14" w14:textId="77777777" w:rsidR="004A2FFF" w:rsidRPr="00A2470A" w:rsidRDefault="004A2FFF" w:rsidP="00112DA3">
            <w:pPr>
              <w:pStyle w:val="TAC"/>
              <w:keepNext w:val="0"/>
              <w:keepLines w:val="0"/>
              <w:rPr>
                <w:rFonts w:eastAsia="Yu Mincho"/>
              </w:rPr>
            </w:pPr>
          </w:p>
        </w:tc>
      </w:tr>
      <w:tr w:rsidR="004A2FFF" w:rsidRPr="00A2470A" w14:paraId="78B8441E" w14:textId="77777777" w:rsidTr="00A2470A">
        <w:trPr>
          <w:jc w:val="center"/>
        </w:trPr>
        <w:tc>
          <w:tcPr>
            <w:tcW w:w="304" w:type="pct"/>
            <w:tcBorders>
              <w:top w:val="nil"/>
              <w:bottom w:val="nil"/>
            </w:tcBorders>
            <w:shd w:val="clear" w:color="auto" w:fill="auto"/>
            <w:tcMar>
              <w:left w:w="28" w:type="dxa"/>
              <w:right w:w="28" w:type="dxa"/>
            </w:tcMar>
            <w:vAlign w:val="center"/>
          </w:tcPr>
          <w:p w14:paraId="1D522B1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4B512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C28CBE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74B8BC" w14:textId="3DC5E682" w:rsidR="004A2FFF" w:rsidRPr="00A2470A" w:rsidRDefault="004A2FFF" w:rsidP="00112DA3">
            <w:pPr>
              <w:pStyle w:val="TAC"/>
              <w:keepNext w:val="0"/>
              <w:keepLines w:val="0"/>
              <w:rPr>
                <w:rFonts w:eastAsia="Yu Mincho"/>
              </w:rPr>
            </w:pPr>
          </w:p>
        </w:tc>
        <w:tc>
          <w:tcPr>
            <w:tcW w:w="274" w:type="pct"/>
            <w:tcMar>
              <w:left w:w="28" w:type="dxa"/>
              <w:right w:w="28" w:type="dxa"/>
            </w:tcMar>
          </w:tcPr>
          <w:p w14:paraId="00DFB215"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0BF826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DFB95A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7A8BE8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FA34D7D" w14:textId="77777777" w:rsidR="004A2FFF" w:rsidRPr="00A2470A" w:rsidRDefault="004A2FFF" w:rsidP="00112DA3">
            <w:pPr>
              <w:pStyle w:val="TAC"/>
              <w:keepNext w:val="0"/>
              <w:keepLines w:val="0"/>
              <w:rPr>
                <w:rFonts w:eastAsia="Yu Mincho" w:cs="Arial"/>
                <w:szCs w:val="18"/>
              </w:rPr>
            </w:pPr>
          </w:p>
        </w:tc>
        <w:tc>
          <w:tcPr>
            <w:tcW w:w="305" w:type="pct"/>
          </w:tcPr>
          <w:p w14:paraId="46E0909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0171AE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01704F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AFB92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5E456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798CBD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CFFD7F"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53CD28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65FD6F" w14:textId="77777777" w:rsidR="004A2FFF" w:rsidRPr="00A2470A" w:rsidRDefault="004A2FFF" w:rsidP="00112DA3">
            <w:pPr>
              <w:pStyle w:val="TAC"/>
              <w:keepNext w:val="0"/>
              <w:keepLines w:val="0"/>
              <w:rPr>
                <w:rFonts w:eastAsia="Yu Mincho"/>
              </w:rPr>
            </w:pPr>
          </w:p>
        </w:tc>
      </w:tr>
      <w:tr w:rsidR="004A2FFF" w:rsidRPr="00A2470A" w14:paraId="65374893" w14:textId="77777777" w:rsidTr="00A2470A">
        <w:trPr>
          <w:jc w:val="center"/>
        </w:trPr>
        <w:tc>
          <w:tcPr>
            <w:tcW w:w="304" w:type="pct"/>
            <w:tcBorders>
              <w:top w:val="nil"/>
            </w:tcBorders>
            <w:shd w:val="clear" w:color="auto" w:fill="auto"/>
            <w:tcMar>
              <w:left w:w="28" w:type="dxa"/>
              <w:right w:w="28" w:type="dxa"/>
            </w:tcMar>
            <w:vAlign w:val="center"/>
          </w:tcPr>
          <w:p w14:paraId="501A26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559325"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543921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FABBDE" w14:textId="74239CCE" w:rsidR="004A2FFF" w:rsidRPr="00A2470A" w:rsidRDefault="004A2FFF" w:rsidP="00112DA3">
            <w:pPr>
              <w:pStyle w:val="TAC"/>
              <w:keepNext w:val="0"/>
              <w:keepLines w:val="0"/>
              <w:rPr>
                <w:rFonts w:eastAsia="Yu Mincho"/>
              </w:rPr>
            </w:pPr>
          </w:p>
        </w:tc>
        <w:tc>
          <w:tcPr>
            <w:tcW w:w="274" w:type="pct"/>
            <w:tcMar>
              <w:left w:w="28" w:type="dxa"/>
              <w:right w:w="28" w:type="dxa"/>
            </w:tcMar>
          </w:tcPr>
          <w:p w14:paraId="0D06342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20B83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EBDBC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F4398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751075B" w14:textId="77777777" w:rsidR="004A2FFF" w:rsidRPr="00A2470A" w:rsidRDefault="004A2FFF" w:rsidP="00112DA3">
            <w:pPr>
              <w:pStyle w:val="TAC"/>
              <w:keepNext w:val="0"/>
              <w:keepLines w:val="0"/>
              <w:rPr>
                <w:rFonts w:eastAsia="Yu Mincho" w:cs="Arial"/>
                <w:szCs w:val="18"/>
              </w:rPr>
            </w:pPr>
          </w:p>
        </w:tc>
        <w:tc>
          <w:tcPr>
            <w:tcW w:w="305" w:type="pct"/>
          </w:tcPr>
          <w:p w14:paraId="3A93F0D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88A7C0F"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3C6282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FE94A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992DD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77FAD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3C5E00"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EF2B0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851625C" w14:textId="77777777" w:rsidR="004A2FFF" w:rsidRPr="00A2470A" w:rsidRDefault="004A2FFF" w:rsidP="00112DA3">
            <w:pPr>
              <w:pStyle w:val="TAC"/>
              <w:keepNext w:val="0"/>
              <w:keepLines w:val="0"/>
              <w:rPr>
                <w:rFonts w:eastAsia="Yu Mincho"/>
              </w:rPr>
            </w:pPr>
          </w:p>
        </w:tc>
      </w:tr>
      <w:tr w:rsidR="004A2FFF" w:rsidRPr="00A2470A" w14:paraId="5760691A" w14:textId="77777777" w:rsidTr="00A2470A">
        <w:trPr>
          <w:jc w:val="center"/>
        </w:trPr>
        <w:tc>
          <w:tcPr>
            <w:tcW w:w="304" w:type="pct"/>
            <w:tcBorders>
              <w:top w:val="nil"/>
              <w:bottom w:val="nil"/>
            </w:tcBorders>
            <w:shd w:val="clear" w:color="auto" w:fill="auto"/>
            <w:tcMar>
              <w:left w:w="28" w:type="dxa"/>
              <w:right w:w="28" w:type="dxa"/>
            </w:tcMar>
            <w:vAlign w:val="center"/>
          </w:tcPr>
          <w:p w14:paraId="14E811A3" w14:textId="77777777" w:rsidR="004A2FFF" w:rsidRPr="00A2470A" w:rsidRDefault="004A2FFF" w:rsidP="00112DA3">
            <w:pPr>
              <w:pStyle w:val="TAC"/>
              <w:keepNext w:val="0"/>
              <w:keepLines w:val="0"/>
              <w:rPr>
                <w:rFonts w:eastAsia="Yu Mincho"/>
              </w:rPr>
            </w:pPr>
            <w:r w:rsidRPr="00A2470A">
              <w:rPr>
                <w:rFonts w:eastAsia="Yu Mincho"/>
              </w:rPr>
              <w:t>n102</w:t>
            </w:r>
          </w:p>
        </w:tc>
        <w:tc>
          <w:tcPr>
            <w:tcW w:w="305" w:type="pct"/>
            <w:tcMar>
              <w:left w:w="28" w:type="dxa"/>
              <w:right w:w="28" w:type="dxa"/>
            </w:tcMar>
            <w:vAlign w:val="center"/>
          </w:tcPr>
          <w:p w14:paraId="25F952B6"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244" w:type="pct"/>
          </w:tcPr>
          <w:p w14:paraId="51D6DB5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E6E84E" w14:textId="5C48043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D6AF084"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0A9A05A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1D751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4B40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DF522C4"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043BDF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1DBF49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E4222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4037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8AED1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8B763F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E82492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73C476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8B76FB" w14:textId="77777777" w:rsidR="004A2FFF" w:rsidRPr="00A2470A" w:rsidRDefault="004A2FFF" w:rsidP="00112DA3">
            <w:pPr>
              <w:pStyle w:val="TAC"/>
              <w:keepNext w:val="0"/>
              <w:keepLines w:val="0"/>
              <w:rPr>
                <w:rFonts w:eastAsia="Yu Mincho"/>
              </w:rPr>
            </w:pPr>
          </w:p>
        </w:tc>
      </w:tr>
      <w:tr w:rsidR="004A2FFF" w:rsidRPr="00A2470A" w14:paraId="41198D0B" w14:textId="77777777" w:rsidTr="00A2470A">
        <w:trPr>
          <w:jc w:val="center"/>
        </w:trPr>
        <w:tc>
          <w:tcPr>
            <w:tcW w:w="304" w:type="pct"/>
            <w:tcBorders>
              <w:top w:val="nil"/>
              <w:bottom w:val="nil"/>
            </w:tcBorders>
            <w:shd w:val="clear" w:color="auto" w:fill="auto"/>
            <w:tcMar>
              <w:left w:w="28" w:type="dxa"/>
              <w:right w:w="28" w:type="dxa"/>
            </w:tcMar>
            <w:vAlign w:val="center"/>
          </w:tcPr>
          <w:p w14:paraId="28ACF6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E6D9749" w14:textId="77777777" w:rsidR="004A2FFF" w:rsidRPr="00A2470A" w:rsidRDefault="004A2FFF" w:rsidP="00112DA3">
            <w:pPr>
              <w:pStyle w:val="TAC"/>
              <w:keepNext w:val="0"/>
              <w:keepLines w:val="0"/>
              <w:rPr>
                <w:rFonts w:eastAsia="SimSun"/>
              </w:rPr>
            </w:pPr>
            <w:r w:rsidRPr="00A2470A">
              <w:rPr>
                <w:rFonts w:eastAsia="Yu Mincho" w:cs="Arial"/>
                <w:szCs w:val="18"/>
              </w:rPr>
              <w:t>30</w:t>
            </w:r>
          </w:p>
        </w:tc>
        <w:tc>
          <w:tcPr>
            <w:tcW w:w="244" w:type="pct"/>
          </w:tcPr>
          <w:p w14:paraId="72053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D518B10" w14:textId="3AA89FB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C50997C"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B1D1E7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7275F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7D084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3B3DF03"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67F780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32C0A1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B8C0F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4E2B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EDC8A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936F1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E259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5860F0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2FBCDF8"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02A79BED" w14:textId="77777777" w:rsidTr="00A2470A">
        <w:trPr>
          <w:jc w:val="center"/>
        </w:trPr>
        <w:tc>
          <w:tcPr>
            <w:tcW w:w="304" w:type="pct"/>
            <w:tcBorders>
              <w:top w:val="nil"/>
            </w:tcBorders>
            <w:shd w:val="clear" w:color="auto" w:fill="auto"/>
            <w:tcMar>
              <w:left w:w="28" w:type="dxa"/>
              <w:right w:w="28" w:type="dxa"/>
            </w:tcMar>
            <w:vAlign w:val="center"/>
          </w:tcPr>
          <w:p w14:paraId="0C44B2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28DC5C3" w14:textId="77777777" w:rsidR="004A2FFF" w:rsidRPr="00A2470A" w:rsidRDefault="004A2FFF" w:rsidP="00112DA3">
            <w:pPr>
              <w:pStyle w:val="TAC"/>
              <w:keepNext w:val="0"/>
              <w:keepLines w:val="0"/>
              <w:rPr>
                <w:rFonts w:eastAsia="SimSun"/>
              </w:rPr>
            </w:pPr>
            <w:r w:rsidRPr="00A2470A">
              <w:rPr>
                <w:rFonts w:eastAsia="Yu Mincho" w:cs="Arial"/>
                <w:szCs w:val="18"/>
              </w:rPr>
              <w:t>60</w:t>
            </w:r>
          </w:p>
        </w:tc>
        <w:tc>
          <w:tcPr>
            <w:tcW w:w="244" w:type="pct"/>
          </w:tcPr>
          <w:p w14:paraId="4E9A8D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E893A5" w14:textId="4DF86DD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C74F790"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E4A01E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837529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D68E8C9"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4CB7571D"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095C32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C6DBF2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94A6C1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2A2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D30FC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4A1075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7851D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46E7A0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F61C47"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07F42AD" w14:textId="77777777" w:rsidTr="00A2470A">
        <w:trPr>
          <w:jc w:val="center"/>
        </w:trPr>
        <w:tc>
          <w:tcPr>
            <w:tcW w:w="304" w:type="pct"/>
            <w:tcBorders>
              <w:top w:val="nil"/>
              <w:bottom w:val="nil"/>
            </w:tcBorders>
            <w:shd w:val="clear" w:color="auto" w:fill="auto"/>
            <w:tcMar>
              <w:left w:w="28" w:type="dxa"/>
              <w:right w:w="28" w:type="dxa"/>
            </w:tcMar>
          </w:tcPr>
          <w:p w14:paraId="73157530" w14:textId="77777777" w:rsidR="004A2FFF" w:rsidRPr="00A2470A" w:rsidRDefault="004A2FFF" w:rsidP="00112DA3">
            <w:pPr>
              <w:pStyle w:val="TAC"/>
              <w:keepNext w:val="0"/>
              <w:keepLines w:val="0"/>
              <w:rPr>
                <w:rFonts w:eastAsia="Yu Mincho"/>
              </w:rPr>
            </w:pPr>
            <w:r w:rsidRPr="00A2470A">
              <w:rPr>
                <w:rFonts w:eastAsia="Yu Mincho"/>
              </w:rPr>
              <w:t>n104</w:t>
            </w:r>
          </w:p>
        </w:tc>
        <w:tc>
          <w:tcPr>
            <w:tcW w:w="305" w:type="pct"/>
            <w:tcMar>
              <w:left w:w="28" w:type="dxa"/>
              <w:right w:w="28" w:type="dxa"/>
            </w:tcMar>
          </w:tcPr>
          <w:p w14:paraId="193DA51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244" w:type="pct"/>
          </w:tcPr>
          <w:p w14:paraId="02C21D8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CF2DDBC" w14:textId="1A3BCA07" w:rsidR="004A2FFF" w:rsidRPr="00A2470A" w:rsidRDefault="004A2FFF" w:rsidP="00112DA3">
            <w:pPr>
              <w:pStyle w:val="TAC"/>
              <w:keepNext w:val="0"/>
              <w:keepLines w:val="0"/>
              <w:rPr>
                <w:rFonts w:eastAsia="Yu Mincho"/>
              </w:rPr>
            </w:pPr>
          </w:p>
        </w:tc>
        <w:tc>
          <w:tcPr>
            <w:tcW w:w="274" w:type="pct"/>
            <w:tcMar>
              <w:left w:w="28" w:type="dxa"/>
              <w:right w:w="28" w:type="dxa"/>
            </w:tcMar>
          </w:tcPr>
          <w:p w14:paraId="3C315D99"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CE08A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D2B5B4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35896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88F5D7D"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0F025D5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8C4107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4B8D6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07506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DA4E88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A79136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E951B8"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EF0E5B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AAAB6C" w14:textId="77777777" w:rsidR="004A2FFF" w:rsidRPr="00A2470A" w:rsidRDefault="004A2FFF" w:rsidP="00112DA3">
            <w:pPr>
              <w:pStyle w:val="TAC"/>
              <w:keepNext w:val="0"/>
              <w:keepLines w:val="0"/>
              <w:rPr>
                <w:rFonts w:eastAsia="Yu Mincho"/>
              </w:rPr>
            </w:pPr>
          </w:p>
        </w:tc>
      </w:tr>
      <w:tr w:rsidR="004A2FFF" w:rsidRPr="00A2470A" w14:paraId="33E65352" w14:textId="77777777" w:rsidTr="00A2470A">
        <w:trPr>
          <w:jc w:val="center"/>
        </w:trPr>
        <w:tc>
          <w:tcPr>
            <w:tcW w:w="304" w:type="pct"/>
            <w:tcBorders>
              <w:top w:val="nil"/>
              <w:bottom w:val="nil"/>
            </w:tcBorders>
            <w:shd w:val="clear" w:color="auto" w:fill="auto"/>
            <w:tcMar>
              <w:left w:w="28" w:type="dxa"/>
              <w:right w:w="28" w:type="dxa"/>
            </w:tcMar>
            <w:vAlign w:val="center"/>
          </w:tcPr>
          <w:p w14:paraId="1D2DA4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12E1F9" w14:textId="77777777" w:rsidR="004A2FFF" w:rsidRPr="00A2470A" w:rsidRDefault="004A2FFF" w:rsidP="00112DA3">
            <w:pPr>
              <w:pStyle w:val="TAC"/>
              <w:keepNext w:val="0"/>
              <w:keepLines w:val="0"/>
              <w:rPr>
                <w:rFonts w:eastAsia="Yu Mincho" w:cs="Arial"/>
                <w:szCs w:val="18"/>
              </w:rPr>
            </w:pPr>
            <w:r w:rsidRPr="00A2470A">
              <w:rPr>
                <w:rFonts w:eastAsia="SimSun"/>
              </w:rPr>
              <w:t>30</w:t>
            </w:r>
          </w:p>
        </w:tc>
        <w:tc>
          <w:tcPr>
            <w:tcW w:w="244" w:type="pct"/>
          </w:tcPr>
          <w:p w14:paraId="759922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E7413F5" w14:textId="6BF3733F" w:rsidR="004A2FFF" w:rsidRPr="00A2470A" w:rsidRDefault="004A2FFF" w:rsidP="00112DA3">
            <w:pPr>
              <w:pStyle w:val="TAC"/>
              <w:keepNext w:val="0"/>
              <w:keepLines w:val="0"/>
              <w:rPr>
                <w:rFonts w:eastAsia="Yu Mincho"/>
              </w:rPr>
            </w:pPr>
          </w:p>
        </w:tc>
        <w:tc>
          <w:tcPr>
            <w:tcW w:w="274" w:type="pct"/>
            <w:tcMar>
              <w:left w:w="28" w:type="dxa"/>
              <w:right w:w="28" w:type="dxa"/>
            </w:tcMar>
          </w:tcPr>
          <w:p w14:paraId="662E534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A3DAA4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AB942D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40456FD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2E181F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6043FDA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2B65F0F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0DA07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6455E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F41512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37D2DAE6"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F2477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24FA209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AC0721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2684045B" w14:textId="77777777" w:rsidTr="00A2470A">
        <w:trPr>
          <w:jc w:val="center"/>
        </w:trPr>
        <w:tc>
          <w:tcPr>
            <w:tcW w:w="304" w:type="pct"/>
            <w:tcBorders>
              <w:top w:val="nil"/>
            </w:tcBorders>
            <w:shd w:val="clear" w:color="auto" w:fill="auto"/>
            <w:tcMar>
              <w:left w:w="28" w:type="dxa"/>
              <w:right w:w="28" w:type="dxa"/>
            </w:tcMar>
            <w:vAlign w:val="center"/>
          </w:tcPr>
          <w:p w14:paraId="26173E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4CAE8DA"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D6216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3D3C7" w14:textId="0EC8188A" w:rsidR="004A2FFF" w:rsidRPr="00A2470A" w:rsidRDefault="004A2FFF" w:rsidP="00112DA3">
            <w:pPr>
              <w:pStyle w:val="TAC"/>
              <w:keepNext w:val="0"/>
              <w:keepLines w:val="0"/>
              <w:rPr>
                <w:rFonts w:eastAsia="Yu Mincho"/>
              </w:rPr>
            </w:pPr>
          </w:p>
        </w:tc>
        <w:tc>
          <w:tcPr>
            <w:tcW w:w="274" w:type="pct"/>
            <w:tcMar>
              <w:left w:w="28" w:type="dxa"/>
              <w:right w:w="28" w:type="dxa"/>
            </w:tcMar>
          </w:tcPr>
          <w:p w14:paraId="45F0584D"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078681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63E770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69094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994E7E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4091EC0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918913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E8818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2FACDB"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E07391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6625A73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D8C6828"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E84A07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610C0E0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85300D0" w14:textId="77777777" w:rsidTr="00A2470A">
        <w:trPr>
          <w:jc w:val="center"/>
        </w:trPr>
        <w:tc>
          <w:tcPr>
            <w:tcW w:w="304" w:type="pct"/>
            <w:tcBorders>
              <w:top w:val="nil"/>
              <w:bottom w:val="nil"/>
            </w:tcBorders>
            <w:shd w:val="clear" w:color="auto" w:fill="auto"/>
            <w:tcMar>
              <w:left w:w="28" w:type="dxa"/>
              <w:right w:w="28" w:type="dxa"/>
            </w:tcMar>
          </w:tcPr>
          <w:p w14:paraId="31A7E5A9" w14:textId="77777777" w:rsidR="004A2FFF" w:rsidRPr="00A2470A" w:rsidRDefault="004A2FFF" w:rsidP="00112DA3">
            <w:pPr>
              <w:pStyle w:val="TAC"/>
              <w:keepNext w:val="0"/>
              <w:keepLines w:val="0"/>
              <w:rPr>
                <w:rFonts w:eastAsia="Yu Mincho"/>
              </w:rPr>
            </w:pPr>
            <w:r w:rsidRPr="00A2470A">
              <w:rPr>
                <w:rFonts w:eastAsia="Yu Mincho"/>
              </w:rPr>
              <w:t>n105</w:t>
            </w:r>
          </w:p>
        </w:tc>
        <w:tc>
          <w:tcPr>
            <w:tcW w:w="305" w:type="pct"/>
            <w:tcMar>
              <w:left w:w="28" w:type="dxa"/>
              <w:right w:w="28" w:type="dxa"/>
            </w:tcMar>
          </w:tcPr>
          <w:p w14:paraId="11224CA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EF2F99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BE273DC" w14:textId="26F34D8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vAlign w:val="center"/>
          </w:tcPr>
          <w:p w14:paraId="6983A1AD"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79DE534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612D6DB5"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26D6AB79"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147CF7F5"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194131EC"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524DBE2"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221473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59810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C6EC3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2B61C8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4B8B19"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A242E1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96420" w14:textId="77777777" w:rsidR="004A2FFF" w:rsidRPr="00A2470A" w:rsidRDefault="004A2FFF" w:rsidP="00112DA3">
            <w:pPr>
              <w:pStyle w:val="TAC"/>
              <w:keepNext w:val="0"/>
              <w:keepLines w:val="0"/>
              <w:rPr>
                <w:rFonts w:eastAsia="Yu Mincho"/>
              </w:rPr>
            </w:pPr>
          </w:p>
        </w:tc>
      </w:tr>
      <w:tr w:rsidR="004A2FFF" w:rsidRPr="00A2470A" w14:paraId="1418D0AC" w14:textId="77777777" w:rsidTr="00A2470A">
        <w:trPr>
          <w:jc w:val="center"/>
        </w:trPr>
        <w:tc>
          <w:tcPr>
            <w:tcW w:w="304" w:type="pct"/>
            <w:tcBorders>
              <w:top w:val="nil"/>
              <w:bottom w:val="nil"/>
            </w:tcBorders>
            <w:shd w:val="clear" w:color="auto" w:fill="auto"/>
            <w:tcMar>
              <w:left w:w="28" w:type="dxa"/>
              <w:right w:w="28" w:type="dxa"/>
            </w:tcMar>
            <w:vAlign w:val="center"/>
          </w:tcPr>
          <w:p w14:paraId="7352CF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E4CF98"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091099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FCC6DF" w14:textId="2A5E91EA" w:rsidR="004A2FFF" w:rsidRPr="00A2470A" w:rsidRDefault="004A2FFF" w:rsidP="00112DA3">
            <w:pPr>
              <w:pStyle w:val="TAC"/>
              <w:keepNext w:val="0"/>
              <w:keepLines w:val="0"/>
              <w:rPr>
                <w:rFonts w:eastAsia="Yu Mincho"/>
              </w:rPr>
            </w:pPr>
          </w:p>
        </w:tc>
        <w:tc>
          <w:tcPr>
            <w:tcW w:w="274" w:type="pct"/>
            <w:tcMar>
              <w:left w:w="28" w:type="dxa"/>
              <w:right w:w="28" w:type="dxa"/>
            </w:tcMar>
          </w:tcPr>
          <w:p w14:paraId="6A662BE1"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6CAE52E4"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76AEF434"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30DB6700"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6C0B4B6E"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0859B266"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41DBB35"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3A3DD6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0DFA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3FF3F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17F01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063C39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5284C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EBC2D0A" w14:textId="77777777" w:rsidR="004A2FFF" w:rsidRPr="00A2470A" w:rsidRDefault="004A2FFF" w:rsidP="00112DA3">
            <w:pPr>
              <w:pStyle w:val="TAC"/>
              <w:keepNext w:val="0"/>
              <w:keepLines w:val="0"/>
              <w:rPr>
                <w:rFonts w:eastAsia="Yu Mincho"/>
              </w:rPr>
            </w:pPr>
          </w:p>
        </w:tc>
      </w:tr>
      <w:tr w:rsidR="004A2FFF" w:rsidRPr="00A2470A" w14:paraId="4DE07EB0" w14:textId="77777777" w:rsidTr="00A2470A">
        <w:trPr>
          <w:jc w:val="center"/>
        </w:trPr>
        <w:tc>
          <w:tcPr>
            <w:tcW w:w="304" w:type="pct"/>
            <w:tcBorders>
              <w:top w:val="nil"/>
            </w:tcBorders>
            <w:shd w:val="clear" w:color="auto" w:fill="auto"/>
            <w:tcMar>
              <w:left w:w="28" w:type="dxa"/>
              <w:right w:w="28" w:type="dxa"/>
            </w:tcMar>
            <w:vAlign w:val="center"/>
          </w:tcPr>
          <w:p w14:paraId="170A09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21748E"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595E41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9815575" w14:textId="5CD7AEEA" w:rsidR="004A2FFF" w:rsidRPr="00A2470A" w:rsidRDefault="004A2FFF" w:rsidP="00112DA3">
            <w:pPr>
              <w:pStyle w:val="TAC"/>
              <w:keepNext w:val="0"/>
              <w:keepLines w:val="0"/>
              <w:rPr>
                <w:rFonts w:eastAsia="Yu Mincho"/>
              </w:rPr>
            </w:pPr>
          </w:p>
        </w:tc>
        <w:tc>
          <w:tcPr>
            <w:tcW w:w="274" w:type="pct"/>
            <w:tcMar>
              <w:left w:w="28" w:type="dxa"/>
              <w:right w:w="28" w:type="dxa"/>
            </w:tcMar>
          </w:tcPr>
          <w:p w14:paraId="51B85CAB"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28C7ECE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8D93404"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AD30D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2380C44" w14:textId="77777777" w:rsidR="004A2FFF" w:rsidRPr="00A2470A" w:rsidRDefault="004A2FFF" w:rsidP="00112DA3">
            <w:pPr>
              <w:pStyle w:val="TAC"/>
              <w:keepNext w:val="0"/>
              <w:keepLines w:val="0"/>
              <w:rPr>
                <w:rFonts w:eastAsia="Yu Mincho" w:cs="Arial"/>
                <w:szCs w:val="18"/>
              </w:rPr>
            </w:pPr>
          </w:p>
        </w:tc>
        <w:tc>
          <w:tcPr>
            <w:tcW w:w="305" w:type="pct"/>
          </w:tcPr>
          <w:p w14:paraId="0B3B43D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BA6D00B"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9882BA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7FEC6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152F1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BBBC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E3914B5"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6EDC6B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077357" w14:textId="77777777" w:rsidR="004A2FFF" w:rsidRPr="00A2470A" w:rsidRDefault="004A2FFF" w:rsidP="00112DA3">
            <w:pPr>
              <w:pStyle w:val="TAC"/>
              <w:keepNext w:val="0"/>
              <w:keepLines w:val="0"/>
              <w:rPr>
                <w:rFonts w:eastAsia="Yu Mincho"/>
              </w:rPr>
            </w:pPr>
          </w:p>
        </w:tc>
      </w:tr>
      <w:tr w:rsidR="00891E68" w:rsidRPr="00A2470A" w14:paraId="1E8E8AE0"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891E68" w:rsidRPr="00A2470A" w:rsidRDefault="00891E68" w:rsidP="00112DA3">
            <w:pPr>
              <w:pStyle w:val="TAC"/>
              <w:keepNext w:val="0"/>
              <w:keepLines w:val="0"/>
              <w:rPr>
                <w:rFonts w:eastAsia="Yu Mincho"/>
              </w:rPr>
            </w:pPr>
            <w:r w:rsidRPr="00A2470A">
              <w:rPr>
                <w:rFonts w:eastAsia="Yu Mincho"/>
              </w:rPr>
              <w:t>n106</w:t>
            </w:r>
          </w:p>
        </w:tc>
        <w:tc>
          <w:tcPr>
            <w:tcW w:w="305" w:type="pct"/>
            <w:tcBorders>
              <w:left w:val="single" w:sz="4" w:space="0" w:color="auto"/>
            </w:tcBorders>
            <w:tcMar>
              <w:left w:w="28" w:type="dxa"/>
              <w:right w:w="28" w:type="dxa"/>
            </w:tcMar>
          </w:tcPr>
          <w:p w14:paraId="5EE52227" w14:textId="6A6D4D61" w:rsidR="00891E68" w:rsidRPr="00A2470A" w:rsidRDefault="00891E68" w:rsidP="00112DA3">
            <w:pPr>
              <w:pStyle w:val="TAC"/>
              <w:keepNext w:val="0"/>
              <w:keepLines w:val="0"/>
              <w:rPr>
                <w:rFonts w:eastAsia="SimSun"/>
              </w:rPr>
            </w:pPr>
            <w:r w:rsidRPr="00A2470A">
              <w:rPr>
                <w:rFonts w:eastAsia="SimSun"/>
              </w:rPr>
              <w:t>15</w:t>
            </w:r>
          </w:p>
        </w:tc>
        <w:tc>
          <w:tcPr>
            <w:tcW w:w="244" w:type="pct"/>
          </w:tcPr>
          <w:p w14:paraId="175C18AC" w14:textId="7E3E7819" w:rsidR="00891E68" w:rsidRPr="00A2470A" w:rsidRDefault="00891E68" w:rsidP="00112DA3">
            <w:pPr>
              <w:pStyle w:val="TAC"/>
              <w:keepNext w:val="0"/>
              <w:keepLines w:val="0"/>
              <w:rPr>
                <w:rFonts w:eastAsia="Yu Mincho"/>
              </w:rPr>
            </w:pPr>
            <w:r w:rsidRPr="00A2470A">
              <w:rPr>
                <w:rFonts w:eastAsia="Yu Mincho"/>
              </w:rPr>
              <w:t>3</w:t>
            </w:r>
          </w:p>
        </w:tc>
        <w:tc>
          <w:tcPr>
            <w:tcW w:w="244" w:type="pct"/>
            <w:tcMar>
              <w:left w:w="28" w:type="dxa"/>
              <w:right w:w="28" w:type="dxa"/>
            </w:tcMar>
          </w:tcPr>
          <w:p w14:paraId="432B448B"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DF15BF7"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5F61F9E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CBD17C4"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0D4595EB"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195186F" w14:textId="77777777" w:rsidR="00891E68" w:rsidRPr="00A2470A" w:rsidRDefault="00891E68" w:rsidP="00112DA3">
            <w:pPr>
              <w:pStyle w:val="TAC"/>
              <w:keepNext w:val="0"/>
              <w:keepLines w:val="0"/>
              <w:rPr>
                <w:rFonts w:eastAsia="Yu Mincho" w:cs="Arial"/>
                <w:szCs w:val="18"/>
              </w:rPr>
            </w:pPr>
          </w:p>
        </w:tc>
        <w:tc>
          <w:tcPr>
            <w:tcW w:w="305" w:type="pct"/>
          </w:tcPr>
          <w:p w14:paraId="0FD73FC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FB68CE2"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947A0E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3BF49FDA"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32A5312F"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065C9A64"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299B984A"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512E1DEE"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713F2580" w14:textId="77777777" w:rsidR="00891E68" w:rsidRPr="00A2470A" w:rsidRDefault="00891E68" w:rsidP="00112DA3">
            <w:pPr>
              <w:pStyle w:val="TAC"/>
              <w:keepNext w:val="0"/>
              <w:keepLines w:val="0"/>
              <w:rPr>
                <w:rFonts w:eastAsia="Yu Mincho"/>
              </w:rPr>
            </w:pPr>
          </w:p>
        </w:tc>
      </w:tr>
      <w:tr w:rsidR="00891E68" w:rsidRPr="00A2470A" w14:paraId="22DD65B4"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24A8415D" w14:textId="3D924C92" w:rsidR="00891E68" w:rsidRPr="00A2470A" w:rsidRDefault="00891E68" w:rsidP="00112DA3">
            <w:pPr>
              <w:pStyle w:val="TAC"/>
              <w:keepNext w:val="0"/>
              <w:keepLines w:val="0"/>
              <w:rPr>
                <w:rFonts w:eastAsia="SimSun"/>
              </w:rPr>
            </w:pPr>
            <w:r w:rsidRPr="00A2470A">
              <w:rPr>
                <w:rFonts w:eastAsia="SimSun"/>
              </w:rPr>
              <w:t>30</w:t>
            </w:r>
          </w:p>
        </w:tc>
        <w:tc>
          <w:tcPr>
            <w:tcW w:w="244" w:type="pct"/>
          </w:tcPr>
          <w:p w14:paraId="65E04009"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67057C66"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58823ACE"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1716E44E"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441344A"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347FDE5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28807E54" w14:textId="77777777" w:rsidR="00891E68" w:rsidRPr="00A2470A" w:rsidRDefault="00891E68" w:rsidP="00112DA3">
            <w:pPr>
              <w:pStyle w:val="TAC"/>
              <w:keepNext w:val="0"/>
              <w:keepLines w:val="0"/>
              <w:rPr>
                <w:rFonts w:eastAsia="Yu Mincho" w:cs="Arial"/>
                <w:szCs w:val="18"/>
              </w:rPr>
            </w:pPr>
          </w:p>
        </w:tc>
        <w:tc>
          <w:tcPr>
            <w:tcW w:w="305" w:type="pct"/>
          </w:tcPr>
          <w:p w14:paraId="647B1921"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180052A"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075317F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19CB344D"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23A23216"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20682DBE"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57AF8AE5"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047047DD"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6281A680" w14:textId="77777777" w:rsidR="00891E68" w:rsidRPr="00A2470A" w:rsidRDefault="00891E68" w:rsidP="00112DA3">
            <w:pPr>
              <w:pStyle w:val="TAC"/>
              <w:keepNext w:val="0"/>
              <w:keepLines w:val="0"/>
              <w:rPr>
                <w:rFonts w:eastAsia="Yu Mincho"/>
              </w:rPr>
            </w:pPr>
          </w:p>
        </w:tc>
      </w:tr>
      <w:tr w:rsidR="00891E68" w:rsidRPr="00A2470A" w14:paraId="6A40BCFA"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3EBBF64" w14:textId="30904FB0" w:rsidR="00891E68" w:rsidRPr="00A2470A" w:rsidRDefault="00891E68" w:rsidP="00112DA3">
            <w:pPr>
              <w:pStyle w:val="TAC"/>
              <w:keepNext w:val="0"/>
              <w:keepLines w:val="0"/>
              <w:rPr>
                <w:rFonts w:eastAsia="SimSun"/>
              </w:rPr>
            </w:pPr>
            <w:r w:rsidRPr="00A2470A">
              <w:rPr>
                <w:rFonts w:eastAsia="SimSun"/>
              </w:rPr>
              <w:t>60</w:t>
            </w:r>
          </w:p>
        </w:tc>
        <w:tc>
          <w:tcPr>
            <w:tcW w:w="244" w:type="pct"/>
          </w:tcPr>
          <w:p w14:paraId="161A4DDA"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29549A"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E9F5875"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72116967"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210579A6"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6A18981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C8E97F2" w14:textId="77777777" w:rsidR="00891E68" w:rsidRPr="00A2470A" w:rsidRDefault="00891E68" w:rsidP="00112DA3">
            <w:pPr>
              <w:pStyle w:val="TAC"/>
              <w:keepNext w:val="0"/>
              <w:keepLines w:val="0"/>
              <w:rPr>
                <w:rFonts w:eastAsia="Yu Mincho" w:cs="Arial"/>
                <w:szCs w:val="18"/>
              </w:rPr>
            </w:pPr>
          </w:p>
        </w:tc>
        <w:tc>
          <w:tcPr>
            <w:tcW w:w="305" w:type="pct"/>
          </w:tcPr>
          <w:p w14:paraId="1567FB9A"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512C10DF"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2901142"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0BF2C714"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7BCC034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5CA6EA20"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70A8F7"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1F0ECF51"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16342A20" w14:textId="77777777" w:rsidR="00891E68" w:rsidRPr="00A2470A" w:rsidRDefault="00891E68" w:rsidP="00112DA3">
            <w:pPr>
              <w:pStyle w:val="TAC"/>
              <w:keepNext w:val="0"/>
              <w:keepLines w:val="0"/>
              <w:rPr>
                <w:rFonts w:eastAsia="Yu Mincho"/>
              </w:rPr>
            </w:pPr>
          </w:p>
        </w:tc>
      </w:tr>
      <w:tr w:rsidR="00CB3D9A" w:rsidRPr="00A2470A" w14:paraId="6A250506"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B3D9A" w:rsidRPr="00A2470A" w:rsidRDefault="00CB3D9A" w:rsidP="00112DA3">
            <w:pPr>
              <w:pStyle w:val="TAC"/>
              <w:keepNext w:val="0"/>
              <w:keepLines w:val="0"/>
              <w:rPr>
                <w:rFonts w:eastAsia="Yu Mincho"/>
              </w:rPr>
            </w:pPr>
            <w:r w:rsidRPr="00A2470A">
              <w:rPr>
                <w:rFonts w:eastAsia="Yu Mincho"/>
              </w:rPr>
              <w:t>n109</w:t>
            </w:r>
          </w:p>
        </w:tc>
        <w:tc>
          <w:tcPr>
            <w:tcW w:w="305" w:type="pct"/>
            <w:tcMar>
              <w:left w:w="28" w:type="dxa"/>
              <w:right w:w="28" w:type="dxa"/>
            </w:tcMar>
          </w:tcPr>
          <w:p w14:paraId="778CC328" w14:textId="07490AD2" w:rsidR="00CB3D9A" w:rsidRPr="00A2470A" w:rsidRDefault="00CB3D9A" w:rsidP="00112DA3">
            <w:pPr>
              <w:pStyle w:val="TAC"/>
              <w:keepNext w:val="0"/>
              <w:keepLines w:val="0"/>
              <w:rPr>
                <w:rFonts w:eastAsia="SimSun"/>
              </w:rPr>
            </w:pPr>
            <w:r w:rsidRPr="00A2470A">
              <w:rPr>
                <w:rFonts w:eastAsia="SimSun"/>
              </w:rPr>
              <w:t>15</w:t>
            </w:r>
          </w:p>
        </w:tc>
        <w:tc>
          <w:tcPr>
            <w:tcW w:w="244" w:type="pct"/>
          </w:tcPr>
          <w:p w14:paraId="6E27C76B" w14:textId="3693404E" w:rsidR="00CB3D9A" w:rsidRPr="00A2470A" w:rsidRDefault="00CB3D9A" w:rsidP="00112DA3">
            <w:pPr>
              <w:pStyle w:val="TAC"/>
              <w:keepNext w:val="0"/>
              <w:keepLines w:val="0"/>
              <w:rPr>
                <w:rFonts w:eastAsia="Yu Mincho"/>
              </w:rPr>
            </w:pPr>
          </w:p>
        </w:tc>
        <w:tc>
          <w:tcPr>
            <w:tcW w:w="244" w:type="pct"/>
            <w:tcMar>
              <w:left w:w="28" w:type="dxa"/>
              <w:right w:w="28" w:type="dxa"/>
            </w:tcMar>
          </w:tcPr>
          <w:p w14:paraId="071A57AC" w14:textId="4A16B62B" w:rsidR="00CB3D9A" w:rsidRPr="00A2470A" w:rsidRDefault="00CB3D9A" w:rsidP="00112DA3">
            <w:pPr>
              <w:pStyle w:val="TAC"/>
              <w:keepNext w:val="0"/>
              <w:keepLines w:val="0"/>
              <w:rPr>
                <w:rFonts w:eastAsia="Yu Mincho"/>
              </w:rPr>
            </w:pPr>
            <w:r w:rsidRPr="00A2470A">
              <w:rPr>
                <w:rFonts w:eastAsia="Yu Mincho"/>
                <w:lang w:eastAsia="en-GB"/>
              </w:rPr>
              <w:t>5</w:t>
            </w:r>
          </w:p>
        </w:tc>
        <w:tc>
          <w:tcPr>
            <w:tcW w:w="274" w:type="pct"/>
            <w:tcMar>
              <w:left w:w="28" w:type="dxa"/>
              <w:right w:w="28" w:type="dxa"/>
            </w:tcMar>
          </w:tcPr>
          <w:p w14:paraId="18A22872" w14:textId="6457748C" w:rsidR="00CB3D9A" w:rsidRPr="00A2470A" w:rsidRDefault="00CB3D9A" w:rsidP="00112DA3">
            <w:pPr>
              <w:pStyle w:val="TAC"/>
              <w:keepNext w:val="0"/>
              <w:keepLines w:val="0"/>
              <w:rPr>
                <w:rFonts w:eastAsia="SimSun"/>
              </w:rPr>
            </w:pPr>
            <w:r w:rsidRPr="00A2470A">
              <w:rPr>
                <w:rFonts w:eastAsia="Yu Mincho"/>
                <w:lang w:eastAsia="en-GB"/>
              </w:rPr>
              <w:t>10</w:t>
            </w:r>
          </w:p>
        </w:tc>
        <w:tc>
          <w:tcPr>
            <w:tcW w:w="275" w:type="pct"/>
            <w:tcMar>
              <w:left w:w="28" w:type="dxa"/>
              <w:right w:w="28" w:type="dxa"/>
            </w:tcMar>
          </w:tcPr>
          <w:p w14:paraId="1FF6516B" w14:textId="0A1F1267" w:rsidR="00CB3D9A" w:rsidRPr="00A2470A" w:rsidRDefault="00CB3D9A" w:rsidP="00112DA3">
            <w:pPr>
              <w:pStyle w:val="TAC"/>
              <w:keepNext w:val="0"/>
              <w:keepLines w:val="0"/>
              <w:rPr>
                <w:rFonts w:eastAsia="Yu Mincho" w:cs="Arial"/>
                <w:szCs w:val="18"/>
              </w:rPr>
            </w:pPr>
            <w:r w:rsidRPr="00A2470A">
              <w:rPr>
                <w:rFonts w:eastAsia="Yu Mincho"/>
                <w:lang w:eastAsia="en-GB"/>
              </w:rPr>
              <w:t>15</w:t>
            </w:r>
          </w:p>
        </w:tc>
        <w:tc>
          <w:tcPr>
            <w:tcW w:w="305" w:type="pct"/>
            <w:tcMar>
              <w:left w:w="28" w:type="dxa"/>
              <w:right w:w="28" w:type="dxa"/>
            </w:tcMar>
          </w:tcPr>
          <w:p w14:paraId="479E2B98" w14:textId="6511B057" w:rsidR="00CB3D9A" w:rsidRPr="00A2470A" w:rsidRDefault="00CB3D9A" w:rsidP="00112DA3">
            <w:pPr>
              <w:pStyle w:val="TAC"/>
              <w:keepNext w:val="0"/>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9FB4920" w14:textId="72A6D8E9" w:rsidR="00CB3D9A" w:rsidRPr="00A2470A" w:rsidRDefault="00CB3D9A" w:rsidP="00112DA3">
            <w:pPr>
              <w:pStyle w:val="TAC"/>
              <w:keepNext w:val="0"/>
              <w:keepLines w:val="0"/>
              <w:rPr>
                <w:rFonts w:eastAsia="Yu Mincho" w:cs="Arial"/>
                <w:szCs w:val="18"/>
              </w:rPr>
            </w:pPr>
            <w:r w:rsidRPr="00A2470A">
              <w:rPr>
                <w:rFonts w:eastAsia="Yu Mincho"/>
                <w:lang w:eastAsia="en-GB"/>
              </w:rPr>
              <w:t>25</w:t>
            </w:r>
          </w:p>
        </w:tc>
        <w:tc>
          <w:tcPr>
            <w:tcW w:w="244" w:type="pct"/>
            <w:tcMar>
              <w:left w:w="28" w:type="dxa"/>
              <w:right w:w="28" w:type="dxa"/>
            </w:tcMar>
          </w:tcPr>
          <w:p w14:paraId="58312179" w14:textId="797F739B" w:rsidR="00CB3D9A" w:rsidRPr="00A2470A" w:rsidRDefault="00CB3D9A" w:rsidP="00112DA3">
            <w:pPr>
              <w:pStyle w:val="TAC"/>
              <w:keepNext w:val="0"/>
              <w:keepLines w:val="0"/>
              <w:rPr>
                <w:rFonts w:eastAsia="Yu Mincho"/>
              </w:rPr>
            </w:pPr>
            <w:r w:rsidRPr="00A2470A">
              <w:rPr>
                <w:lang w:eastAsia="en-GB"/>
              </w:rPr>
              <w:t>30</w:t>
            </w:r>
          </w:p>
        </w:tc>
        <w:tc>
          <w:tcPr>
            <w:tcW w:w="305" w:type="pct"/>
          </w:tcPr>
          <w:p w14:paraId="6FDDF86B" w14:textId="730DED79" w:rsidR="00CB3D9A" w:rsidRPr="00A2470A" w:rsidRDefault="00CB3D9A" w:rsidP="00112DA3">
            <w:pPr>
              <w:pStyle w:val="TAC"/>
              <w:keepNext w:val="0"/>
              <w:keepLines w:val="0"/>
              <w:rPr>
                <w:rFonts w:eastAsia="Yu Mincho"/>
              </w:rPr>
            </w:pPr>
          </w:p>
        </w:tc>
        <w:tc>
          <w:tcPr>
            <w:tcW w:w="305" w:type="pct"/>
            <w:tcMar>
              <w:left w:w="28" w:type="dxa"/>
              <w:right w:w="28" w:type="dxa"/>
            </w:tcMar>
          </w:tcPr>
          <w:p w14:paraId="31901C6E" w14:textId="31FEEA25" w:rsidR="00CB3D9A" w:rsidRPr="00A2470A" w:rsidRDefault="00CB3D9A" w:rsidP="00112DA3">
            <w:pPr>
              <w:pStyle w:val="TAC"/>
              <w:keepNext w:val="0"/>
              <w:keepLines w:val="0"/>
              <w:rPr>
                <w:rFonts w:eastAsia="Yu Mincho"/>
              </w:rPr>
            </w:pPr>
            <w:r w:rsidRPr="00A2470A">
              <w:rPr>
                <w:lang w:eastAsia="en-GB"/>
              </w:rPr>
              <w:t>40</w:t>
            </w:r>
            <w:r w:rsidRPr="00A2470A">
              <w:rPr>
                <w:vertAlign w:val="superscript"/>
                <w:lang w:eastAsia="en-GB"/>
              </w:rPr>
              <w:t>3</w:t>
            </w:r>
          </w:p>
        </w:tc>
        <w:tc>
          <w:tcPr>
            <w:tcW w:w="305" w:type="pct"/>
          </w:tcPr>
          <w:p w14:paraId="009F6FAC" w14:textId="02FDA0C0" w:rsidR="00CB3D9A" w:rsidRPr="00A2470A" w:rsidRDefault="00CB3D9A" w:rsidP="00112DA3">
            <w:pPr>
              <w:pStyle w:val="TAC"/>
              <w:keepNext w:val="0"/>
              <w:keepLines w:val="0"/>
              <w:rPr>
                <w:rFonts w:eastAsia="Yu Mincho"/>
              </w:rPr>
            </w:pPr>
          </w:p>
        </w:tc>
        <w:tc>
          <w:tcPr>
            <w:tcW w:w="305" w:type="pct"/>
            <w:tcMar>
              <w:left w:w="28" w:type="dxa"/>
              <w:right w:w="28" w:type="dxa"/>
            </w:tcMar>
          </w:tcPr>
          <w:p w14:paraId="7F8BC670" w14:textId="4ACFC0C0" w:rsidR="00CB3D9A" w:rsidRPr="00A2470A" w:rsidRDefault="00CB3D9A" w:rsidP="00112DA3">
            <w:pPr>
              <w:pStyle w:val="TAC"/>
              <w:keepNext w:val="0"/>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3048B64B" w14:textId="77777777" w:rsidR="00CB3D9A" w:rsidRPr="00A2470A" w:rsidRDefault="00CB3D9A" w:rsidP="00112DA3">
            <w:pPr>
              <w:pStyle w:val="TAC"/>
              <w:keepNext w:val="0"/>
              <w:keepLines w:val="0"/>
              <w:rPr>
                <w:rFonts w:eastAsia="Yu Mincho" w:cs="Arial"/>
                <w:szCs w:val="18"/>
              </w:rPr>
            </w:pPr>
          </w:p>
        </w:tc>
        <w:tc>
          <w:tcPr>
            <w:tcW w:w="305" w:type="pct"/>
            <w:tcMar>
              <w:left w:w="28" w:type="dxa"/>
              <w:right w:w="28" w:type="dxa"/>
            </w:tcMar>
          </w:tcPr>
          <w:p w14:paraId="70862725" w14:textId="77777777" w:rsidR="00CB3D9A" w:rsidRPr="00A2470A" w:rsidRDefault="00CB3D9A" w:rsidP="00112DA3">
            <w:pPr>
              <w:pStyle w:val="TAC"/>
              <w:keepNext w:val="0"/>
              <w:keepLines w:val="0"/>
              <w:rPr>
                <w:rFonts w:eastAsia="Yu Mincho"/>
              </w:rPr>
            </w:pPr>
          </w:p>
        </w:tc>
        <w:tc>
          <w:tcPr>
            <w:tcW w:w="244" w:type="pct"/>
            <w:tcMar>
              <w:left w:w="28" w:type="dxa"/>
              <w:right w:w="28" w:type="dxa"/>
            </w:tcMar>
          </w:tcPr>
          <w:p w14:paraId="6598B6B7" w14:textId="77777777" w:rsidR="00CB3D9A" w:rsidRPr="00A2470A" w:rsidRDefault="00CB3D9A" w:rsidP="00112DA3">
            <w:pPr>
              <w:pStyle w:val="TAC"/>
              <w:keepNext w:val="0"/>
              <w:keepLines w:val="0"/>
              <w:rPr>
                <w:rFonts w:eastAsia="Yu Mincho" w:cs="Arial"/>
                <w:szCs w:val="18"/>
              </w:rPr>
            </w:pPr>
          </w:p>
        </w:tc>
        <w:tc>
          <w:tcPr>
            <w:tcW w:w="270" w:type="pct"/>
            <w:tcMar>
              <w:left w:w="28" w:type="dxa"/>
              <w:right w:w="28" w:type="dxa"/>
            </w:tcMar>
            <w:vAlign w:val="center"/>
          </w:tcPr>
          <w:p w14:paraId="2EA6897C" w14:textId="77777777" w:rsidR="00CB3D9A" w:rsidRPr="00A2470A" w:rsidRDefault="00CB3D9A" w:rsidP="00112DA3">
            <w:pPr>
              <w:pStyle w:val="TAC"/>
              <w:keepNext w:val="0"/>
              <w:keepLines w:val="0"/>
              <w:rPr>
                <w:rFonts w:eastAsia="Yu Mincho"/>
              </w:rPr>
            </w:pPr>
          </w:p>
        </w:tc>
        <w:tc>
          <w:tcPr>
            <w:tcW w:w="278" w:type="pct"/>
            <w:tcMar>
              <w:left w:w="28" w:type="dxa"/>
              <w:right w:w="28" w:type="dxa"/>
            </w:tcMar>
          </w:tcPr>
          <w:p w14:paraId="45F52F51" w14:textId="737BD682" w:rsidR="00CB3D9A" w:rsidRPr="00A2470A" w:rsidRDefault="00CB3D9A" w:rsidP="00112DA3">
            <w:pPr>
              <w:pStyle w:val="TAC"/>
              <w:keepNext w:val="0"/>
              <w:keepLines w:val="0"/>
              <w:rPr>
                <w:rFonts w:eastAsia="Yu Mincho"/>
              </w:rPr>
            </w:pPr>
          </w:p>
        </w:tc>
      </w:tr>
      <w:tr w:rsidR="00CB3D9A" w:rsidRPr="00A2470A" w14:paraId="7D1CEC9F"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B3D9A" w:rsidRPr="00A2470A" w:rsidRDefault="00CB3D9A" w:rsidP="008945E6">
            <w:pPr>
              <w:pStyle w:val="TAC"/>
              <w:keepLines w:val="0"/>
              <w:rPr>
                <w:rFonts w:eastAsia="Yu Mincho"/>
              </w:rPr>
            </w:pPr>
          </w:p>
        </w:tc>
        <w:tc>
          <w:tcPr>
            <w:tcW w:w="305" w:type="pct"/>
            <w:tcMar>
              <w:left w:w="28" w:type="dxa"/>
              <w:right w:w="28" w:type="dxa"/>
            </w:tcMar>
          </w:tcPr>
          <w:p w14:paraId="730434BF" w14:textId="4C02D6BE" w:rsidR="00CB3D9A" w:rsidRPr="00A2470A" w:rsidRDefault="00CB3D9A" w:rsidP="008945E6">
            <w:pPr>
              <w:pStyle w:val="TAC"/>
              <w:keepLines w:val="0"/>
              <w:rPr>
                <w:rFonts w:eastAsia="SimSun"/>
              </w:rPr>
            </w:pPr>
            <w:r w:rsidRPr="00A2470A">
              <w:rPr>
                <w:rFonts w:eastAsia="SimSun"/>
              </w:rPr>
              <w:t>30</w:t>
            </w:r>
          </w:p>
        </w:tc>
        <w:tc>
          <w:tcPr>
            <w:tcW w:w="244" w:type="pct"/>
          </w:tcPr>
          <w:p w14:paraId="03687309" w14:textId="77777777" w:rsidR="00CB3D9A" w:rsidRPr="00A2470A" w:rsidRDefault="00CB3D9A" w:rsidP="008945E6">
            <w:pPr>
              <w:pStyle w:val="TAC"/>
              <w:keepLines w:val="0"/>
              <w:rPr>
                <w:rFonts w:eastAsia="Yu Mincho"/>
              </w:rPr>
            </w:pPr>
          </w:p>
        </w:tc>
        <w:tc>
          <w:tcPr>
            <w:tcW w:w="244" w:type="pct"/>
            <w:tcMar>
              <w:left w:w="28" w:type="dxa"/>
              <w:right w:w="28" w:type="dxa"/>
            </w:tcMar>
          </w:tcPr>
          <w:p w14:paraId="5911C642" w14:textId="570C91BB" w:rsidR="00CB3D9A" w:rsidRPr="00A2470A" w:rsidRDefault="00CB3D9A" w:rsidP="008945E6">
            <w:pPr>
              <w:pStyle w:val="TAC"/>
              <w:keepLines w:val="0"/>
              <w:rPr>
                <w:rFonts w:eastAsia="Yu Mincho"/>
              </w:rPr>
            </w:pPr>
          </w:p>
        </w:tc>
        <w:tc>
          <w:tcPr>
            <w:tcW w:w="274" w:type="pct"/>
            <w:tcMar>
              <w:left w:w="28" w:type="dxa"/>
              <w:right w:w="28" w:type="dxa"/>
            </w:tcMar>
          </w:tcPr>
          <w:p w14:paraId="19EFAF57" w14:textId="183FA4AE" w:rsidR="00CB3D9A" w:rsidRPr="00A2470A" w:rsidRDefault="00CB3D9A" w:rsidP="008945E6">
            <w:pPr>
              <w:pStyle w:val="TAC"/>
              <w:keepLines w:val="0"/>
              <w:rPr>
                <w:rFonts w:eastAsia="SimSun"/>
              </w:rPr>
            </w:pPr>
            <w:r w:rsidRPr="00A2470A">
              <w:rPr>
                <w:rFonts w:eastAsia="Yu Mincho"/>
                <w:lang w:eastAsia="en-GB"/>
              </w:rPr>
              <w:t>10</w:t>
            </w:r>
          </w:p>
        </w:tc>
        <w:tc>
          <w:tcPr>
            <w:tcW w:w="275" w:type="pct"/>
            <w:tcMar>
              <w:left w:w="28" w:type="dxa"/>
              <w:right w:w="28" w:type="dxa"/>
            </w:tcMar>
          </w:tcPr>
          <w:p w14:paraId="1B265C86" w14:textId="5C9D6759" w:rsidR="00CB3D9A" w:rsidRPr="00A2470A" w:rsidRDefault="00CB3D9A" w:rsidP="008945E6">
            <w:pPr>
              <w:pStyle w:val="TAC"/>
              <w:keepLines w:val="0"/>
              <w:rPr>
                <w:rFonts w:eastAsia="Yu Mincho" w:cs="Arial"/>
                <w:szCs w:val="18"/>
              </w:rPr>
            </w:pPr>
            <w:r w:rsidRPr="00A2470A">
              <w:rPr>
                <w:rFonts w:eastAsia="Yu Mincho"/>
                <w:lang w:eastAsia="en-GB"/>
              </w:rPr>
              <w:t>15</w:t>
            </w:r>
          </w:p>
        </w:tc>
        <w:tc>
          <w:tcPr>
            <w:tcW w:w="305" w:type="pct"/>
            <w:tcMar>
              <w:left w:w="28" w:type="dxa"/>
              <w:right w:w="28" w:type="dxa"/>
            </w:tcMar>
          </w:tcPr>
          <w:p w14:paraId="29B831D6" w14:textId="1D92ADC1" w:rsidR="00CB3D9A" w:rsidRPr="00A2470A" w:rsidRDefault="00CB3D9A" w:rsidP="008945E6">
            <w:pPr>
              <w:pStyle w:val="TAC"/>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A5C9837" w14:textId="1F209896" w:rsidR="00CB3D9A" w:rsidRPr="00A2470A" w:rsidRDefault="00CB3D9A" w:rsidP="008945E6">
            <w:pPr>
              <w:pStyle w:val="TAC"/>
              <w:keepLines w:val="0"/>
              <w:rPr>
                <w:rFonts w:eastAsia="Yu Mincho" w:cs="Arial"/>
                <w:szCs w:val="18"/>
              </w:rPr>
            </w:pPr>
            <w:r w:rsidRPr="00A2470A">
              <w:rPr>
                <w:rFonts w:eastAsia="Yu Mincho"/>
                <w:lang w:eastAsia="en-GB"/>
              </w:rPr>
              <w:t>25</w:t>
            </w:r>
          </w:p>
        </w:tc>
        <w:tc>
          <w:tcPr>
            <w:tcW w:w="244" w:type="pct"/>
            <w:tcMar>
              <w:left w:w="28" w:type="dxa"/>
              <w:right w:w="28" w:type="dxa"/>
            </w:tcMar>
          </w:tcPr>
          <w:p w14:paraId="6D4835AB" w14:textId="4C52611F" w:rsidR="00CB3D9A" w:rsidRPr="00A2470A" w:rsidRDefault="00CB3D9A" w:rsidP="008945E6">
            <w:pPr>
              <w:pStyle w:val="TAC"/>
              <w:keepLines w:val="0"/>
              <w:rPr>
                <w:rFonts w:eastAsia="Yu Mincho"/>
              </w:rPr>
            </w:pPr>
            <w:r w:rsidRPr="00A2470A">
              <w:rPr>
                <w:lang w:eastAsia="en-GB"/>
              </w:rPr>
              <w:t>30</w:t>
            </w:r>
          </w:p>
        </w:tc>
        <w:tc>
          <w:tcPr>
            <w:tcW w:w="305" w:type="pct"/>
          </w:tcPr>
          <w:p w14:paraId="063FCA19" w14:textId="1A7655C0" w:rsidR="00CB3D9A" w:rsidRPr="00A2470A" w:rsidRDefault="00CB3D9A" w:rsidP="008945E6">
            <w:pPr>
              <w:pStyle w:val="TAC"/>
              <w:keepLines w:val="0"/>
              <w:rPr>
                <w:rFonts w:eastAsia="Yu Mincho"/>
              </w:rPr>
            </w:pPr>
          </w:p>
        </w:tc>
        <w:tc>
          <w:tcPr>
            <w:tcW w:w="305" w:type="pct"/>
            <w:tcMar>
              <w:left w:w="28" w:type="dxa"/>
              <w:right w:w="28" w:type="dxa"/>
            </w:tcMar>
          </w:tcPr>
          <w:p w14:paraId="5838E6FD" w14:textId="1A136970" w:rsidR="00CB3D9A" w:rsidRPr="00A2470A" w:rsidRDefault="00CB3D9A" w:rsidP="008945E6">
            <w:pPr>
              <w:pStyle w:val="TAC"/>
              <w:keepLines w:val="0"/>
              <w:rPr>
                <w:rFonts w:eastAsia="Yu Mincho"/>
              </w:rPr>
            </w:pPr>
            <w:r w:rsidRPr="00A2470A">
              <w:rPr>
                <w:lang w:eastAsia="en-GB"/>
              </w:rPr>
              <w:t>40</w:t>
            </w:r>
            <w:r w:rsidRPr="00A2470A">
              <w:rPr>
                <w:vertAlign w:val="superscript"/>
                <w:lang w:eastAsia="en-GB"/>
              </w:rPr>
              <w:t>3</w:t>
            </w:r>
          </w:p>
        </w:tc>
        <w:tc>
          <w:tcPr>
            <w:tcW w:w="305" w:type="pct"/>
          </w:tcPr>
          <w:p w14:paraId="1A0263CF" w14:textId="2F02BD8A" w:rsidR="00CB3D9A" w:rsidRPr="00A2470A" w:rsidRDefault="00CB3D9A" w:rsidP="008945E6">
            <w:pPr>
              <w:pStyle w:val="TAC"/>
              <w:keepLines w:val="0"/>
              <w:rPr>
                <w:rFonts w:eastAsia="Yu Mincho"/>
              </w:rPr>
            </w:pPr>
          </w:p>
        </w:tc>
        <w:tc>
          <w:tcPr>
            <w:tcW w:w="305" w:type="pct"/>
            <w:tcMar>
              <w:left w:w="28" w:type="dxa"/>
              <w:right w:w="28" w:type="dxa"/>
            </w:tcMar>
          </w:tcPr>
          <w:p w14:paraId="68BBC541" w14:textId="0D591683" w:rsidR="00CB3D9A" w:rsidRPr="00A2470A" w:rsidRDefault="00CB3D9A" w:rsidP="008945E6">
            <w:pPr>
              <w:pStyle w:val="TAC"/>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068B2C47"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242E5538" w14:textId="77777777" w:rsidR="00CB3D9A" w:rsidRPr="00A2470A" w:rsidRDefault="00CB3D9A" w:rsidP="008945E6">
            <w:pPr>
              <w:pStyle w:val="TAC"/>
              <w:keepLines w:val="0"/>
              <w:rPr>
                <w:rFonts w:eastAsia="Yu Mincho"/>
              </w:rPr>
            </w:pPr>
          </w:p>
        </w:tc>
        <w:tc>
          <w:tcPr>
            <w:tcW w:w="244" w:type="pct"/>
            <w:tcMar>
              <w:left w:w="28" w:type="dxa"/>
              <w:right w:w="28" w:type="dxa"/>
            </w:tcMar>
          </w:tcPr>
          <w:p w14:paraId="20880C61"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1E4FA036" w14:textId="77777777" w:rsidR="00CB3D9A" w:rsidRPr="00A2470A" w:rsidRDefault="00CB3D9A" w:rsidP="008945E6">
            <w:pPr>
              <w:pStyle w:val="TAC"/>
              <w:keepLines w:val="0"/>
              <w:rPr>
                <w:rFonts w:eastAsia="Yu Mincho"/>
              </w:rPr>
            </w:pPr>
          </w:p>
        </w:tc>
        <w:tc>
          <w:tcPr>
            <w:tcW w:w="278" w:type="pct"/>
            <w:tcMar>
              <w:left w:w="28" w:type="dxa"/>
              <w:right w:w="28" w:type="dxa"/>
            </w:tcMar>
          </w:tcPr>
          <w:p w14:paraId="6FC1E938" w14:textId="70E12259" w:rsidR="00CB3D9A" w:rsidRPr="00A2470A" w:rsidRDefault="00CB3D9A" w:rsidP="008945E6">
            <w:pPr>
              <w:pStyle w:val="TAC"/>
              <w:keepLines w:val="0"/>
              <w:rPr>
                <w:rFonts w:eastAsia="Yu Mincho"/>
              </w:rPr>
            </w:pPr>
          </w:p>
        </w:tc>
      </w:tr>
      <w:tr w:rsidR="00CB3D9A" w:rsidRPr="00A2470A" w14:paraId="38D9901C"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B3D9A" w:rsidRPr="00A2470A" w:rsidRDefault="00CB3D9A" w:rsidP="008945E6">
            <w:pPr>
              <w:pStyle w:val="TAC"/>
              <w:keepLines w:val="0"/>
              <w:rPr>
                <w:rFonts w:eastAsia="Yu Mincho"/>
              </w:rPr>
            </w:pPr>
          </w:p>
        </w:tc>
        <w:tc>
          <w:tcPr>
            <w:tcW w:w="305" w:type="pct"/>
            <w:tcMar>
              <w:left w:w="28" w:type="dxa"/>
              <w:right w:w="28" w:type="dxa"/>
            </w:tcMar>
          </w:tcPr>
          <w:p w14:paraId="7B9392D3" w14:textId="548A5812" w:rsidR="00CB3D9A" w:rsidRPr="00A2470A" w:rsidRDefault="00CB3D9A" w:rsidP="008945E6">
            <w:pPr>
              <w:pStyle w:val="TAC"/>
              <w:keepLines w:val="0"/>
              <w:rPr>
                <w:rFonts w:eastAsia="SimSun"/>
              </w:rPr>
            </w:pPr>
            <w:r w:rsidRPr="00A2470A">
              <w:rPr>
                <w:rFonts w:eastAsia="SimSun"/>
              </w:rPr>
              <w:t>60</w:t>
            </w:r>
          </w:p>
        </w:tc>
        <w:tc>
          <w:tcPr>
            <w:tcW w:w="244" w:type="pct"/>
          </w:tcPr>
          <w:p w14:paraId="6774ACE6" w14:textId="77777777" w:rsidR="00CB3D9A" w:rsidRPr="00A2470A" w:rsidRDefault="00CB3D9A" w:rsidP="008945E6">
            <w:pPr>
              <w:pStyle w:val="TAC"/>
              <w:keepLines w:val="0"/>
              <w:rPr>
                <w:rFonts w:eastAsia="Yu Mincho"/>
              </w:rPr>
            </w:pPr>
          </w:p>
        </w:tc>
        <w:tc>
          <w:tcPr>
            <w:tcW w:w="244" w:type="pct"/>
            <w:tcMar>
              <w:left w:w="28" w:type="dxa"/>
              <w:right w:w="28" w:type="dxa"/>
            </w:tcMar>
          </w:tcPr>
          <w:p w14:paraId="0219E453" w14:textId="77777777" w:rsidR="00CB3D9A" w:rsidRPr="00A2470A" w:rsidRDefault="00CB3D9A" w:rsidP="008945E6">
            <w:pPr>
              <w:pStyle w:val="TAC"/>
              <w:keepLines w:val="0"/>
              <w:rPr>
                <w:rFonts w:eastAsia="Yu Mincho"/>
              </w:rPr>
            </w:pPr>
          </w:p>
        </w:tc>
        <w:tc>
          <w:tcPr>
            <w:tcW w:w="274" w:type="pct"/>
            <w:tcMar>
              <w:left w:w="28" w:type="dxa"/>
              <w:right w:w="28" w:type="dxa"/>
            </w:tcMar>
          </w:tcPr>
          <w:p w14:paraId="365905CA" w14:textId="77777777" w:rsidR="00CB3D9A" w:rsidRPr="00A2470A" w:rsidRDefault="00CB3D9A" w:rsidP="008945E6">
            <w:pPr>
              <w:pStyle w:val="TAC"/>
              <w:keepLines w:val="0"/>
              <w:rPr>
                <w:rFonts w:eastAsia="SimSun"/>
              </w:rPr>
            </w:pPr>
          </w:p>
        </w:tc>
        <w:tc>
          <w:tcPr>
            <w:tcW w:w="275" w:type="pct"/>
            <w:tcMar>
              <w:left w:w="28" w:type="dxa"/>
              <w:right w:w="28" w:type="dxa"/>
            </w:tcMar>
          </w:tcPr>
          <w:p w14:paraId="103FF4B9"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009C1BA0"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7FDC885C"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4A683D50" w14:textId="77777777" w:rsidR="00CB3D9A" w:rsidRPr="00A2470A" w:rsidRDefault="00CB3D9A" w:rsidP="008945E6">
            <w:pPr>
              <w:pStyle w:val="TAC"/>
              <w:keepLines w:val="0"/>
              <w:rPr>
                <w:rFonts w:eastAsia="Yu Mincho" w:cs="Arial"/>
                <w:szCs w:val="18"/>
              </w:rPr>
            </w:pPr>
          </w:p>
        </w:tc>
        <w:tc>
          <w:tcPr>
            <w:tcW w:w="305" w:type="pct"/>
          </w:tcPr>
          <w:p w14:paraId="1C05103D"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vAlign w:val="center"/>
          </w:tcPr>
          <w:p w14:paraId="094CB667" w14:textId="77777777" w:rsidR="00CB3D9A" w:rsidRPr="00A2470A" w:rsidRDefault="00CB3D9A" w:rsidP="008945E6">
            <w:pPr>
              <w:pStyle w:val="TAC"/>
              <w:keepLines w:val="0"/>
              <w:rPr>
                <w:rFonts w:eastAsia="Yu Mincho" w:cs="Arial"/>
                <w:szCs w:val="18"/>
              </w:rPr>
            </w:pPr>
          </w:p>
        </w:tc>
        <w:tc>
          <w:tcPr>
            <w:tcW w:w="305" w:type="pct"/>
            <w:vAlign w:val="center"/>
          </w:tcPr>
          <w:p w14:paraId="5EFE3068" w14:textId="77777777" w:rsidR="00CB3D9A" w:rsidRPr="00A2470A" w:rsidRDefault="00CB3D9A" w:rsidP="008945E6">
            <w:pPr>
              <w:pStyle w:val="TAC"/>
              <w:keepLines w:val="0"/>
              <w:rPr>
                <w:rFonts w:eastAsia="Yu Mincho"/>
              </w:rPr>
            </w:pPr>
          </w:p>
        </w:tc>
        <w:tc>
          <w:tcPr>
            <w:tcW w:w="305" w:type="pct"/>
            <w:tcMar>
              <w:left w:w="28" w:type="dxa"/>
              <w:right w:w="28" w:type="dxa"/>
            </w:tcMar>
            <w:vAlign w:val="center"/>
          </w:tcPr>
          <w:p w14:paraId="5893FF50" w14:textId="77777777" w:rsidR="00CB3D9A" w:rsidRPr="00A2470A" w:rsidRDefault="00CB3D9A" w:rsidP="008945E6">
            <w:pPr>
              <w:pStyle w:val="TAC"/>
              <w:keepLines w:val="0"/>
              <w:rPr>
                <w:rFonts w:eastAsia="Yu Mincho"/>
              </w:rPr>
            </w:pPr>
          </w:p>
        </w:tc>
        <w:tc>
          <w:tcPr>
            <w:tcW w:w="244" w:type="pct"/>
            <w:tcMar>
              <w:left w:w="28" w:type="dxa"/>
              <w:right w:w="28" w:type="dxa"/>
            </w:tcMar>
            <w:vAlign w:val="center"/>
          </w:tcPr>
          <w:p w14:paraId="40B691BB"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37017B77" w14:textId="77777777" w:rsidR="00CB3D9A" w:rsidRPr="00A2470A" w:rsidRDefault="00CB3D9A" w:rsidP="008945E6">
            <w:pPr>
              <w:pStyle w:val="TAC"/>
              <w:keepLines w:val="0"/>
              <w:rPr>
                <w:rFonts w:eastAsia="Yu Mincho"/>
              </w:rPr>
            </w:pPr>
          </w:p>
        </w:tc>
        <w:tc>
          <w:tcPr>
            <w:tcW w:w="244" w:type="pct"/>
            <w:tcMar>
              <w:left w:w="28" w:type="dxa"/>
              <w:right w:w="28" w:type="dxa"/>
            </w:tcMar>
          </w:tcPr>
          <w:p w14:paraId="4EEA577A"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0F2AB598" w14:textId="77777777" w:rsidR="00CB3D9A" w:rsidRPr="00A2470A" w:rsidRDefault="00CB3D9A" w:rsidP="008945E6">
            <w:pPr>
              <w:pStyle w:val="TAC"/>
              <w:keepLines w:val="0"/>
              <w:rPr>
                <w:rFonts w:eastAsia="Yu Mincho"/>
              </w:rPr>
            </w:pPr>
          </w:p>
        </w:tc>
        <w:tc>
          <w:tcPr>
            <w:tcW w:w="278" w:type="pct"/>
            <w:tcMar>
              <w:left w:w="28" w:type="dxa"/>
              <w:right w:w="28" w:type="dxa"/>
            </w:tcMar>
          </w:tcPr>
          <w:p w14:paraId="74854CA0" w14:textId="07EFAA8B" w:rsidR="00CB3D9A" w:rsidRPr="00A2470A" w:rsidRDefault="00CB3D9A" w:rsidP="008945E6">
            <w:pPr>
              <w:pStyle w:val="TAC"/>
              <w:keepLines w:val="0"/>
              <w:rPr>
                <w:rFonts w:eastAsia="Yu Mincho"/>
              </w:rPr>
            </w:pPr>
          </w:p>
        </w:tc>
      </w:tr>
      <w:tr w:rsidR="003960DD" w:rsidRPr="00A2470A" w14:paraId="3D7BB03B" w14:textId="77777777" w:rsidTr="00A42B9E">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07D7AEF" w14:textId="0B82A79C" w:rsidR="003960DD" w:rsidRPr="00A2470A" w:rsidRDefault="003960DD" w:rsidP="003960DD">
            <w:pPr>
              <w:pStyle w:val="TAC"/>
              <w:keepLines w:val="0"/>
              <w:rPr>
                <w:rFonts w:eastAsia="Yu Mincho"/>
              </w:rPr>
            </w:pPr>
            <w:r>
              <w:rPr>
                <w:rFonts w:eastAsia="Yu Mincho"/>
              </w:rPr>
              <w:t>n110</w:t>
            </w:r>
          </w:p>
        </w:tc>
        <w:tc>
          <w:tcPr>
            <w:tcW w:w="305" w:type="pct"/>
            <w:tcBorders>
              <w:left w:val="single" w:sz="4" w:space="0" w:color="auto"/>
            </w:tcBorders>
            <w:tcMar>
              <w:left w:w="28" w:type="dxa"/>
              <w:right w:w="28" w:type="dxa"/>
            </w:tcMar>
          </w:tcPr>
          <w:p w14:paraId="08E1D7E1" w14:textId="2E64D1F5" w:rsidR="003960DD" w:rsidRPr="00A2470A" w:rsidRDefault="003960DD" w:rsidP="003960DD">
            <w:pPr>
              <w:pStyle w:val="TAC"/>
              <w:keepLines w:val="0"/>
              <w:rPr>
                <w:rFonts w:eastAsia="SimSun"/>
              </w:rPr>
            </w:pPr>
            <w:r>
              <w:rPr>
                <w:rFonts w:eastAsia="SimSun"/>
              </w:rPr>
              <w:t>15</w:t>
            </w:r>
          </w:p>
        </w:tc>
        <w:tc>
          <w:tcPr>
            <w:tcW w:w="244" w:type="pct"/>
          </w:tcPr>
          <w:p w14:paraId="5B2376ED" w14:textId="6CD76603" w:rsidR="003960DD" w:rsidRPr="00A2470A" w:rsidRDefault="003960DD" w:rsidP="003960DD">
            <w:pPr>
              <w:pStyle w:val="TAC"/>
              <w:keepLines w:val="0"/>
              <w:rPr>
                <w:rFonts w:eastAsia="Yu Mincho"/>
              </w:rPr>
            </w:pPr>
            <w:r>
              <w:rPr>
                <w:rFonts w:eastAsia="Yu Mincho"/>
              </w:rPr>
              <w:t>3</w:t>
            </w:r>
          </w:p>
        </w:tc>
        <w:tc>
          <w:tcPr>
            <w:tcW w:w="244" w:type="pct"/>
            <w:tcMar>
              <w:left w:w="28" w:type="dxa"/>
              <w:right w:w="28" w:type="dxa"/>
            </w:tcMar>
          </w:tcPr>
          <w:p w14:paraId="7A965808" w14:textId="77777777" w:rsidR="003960DD" w:rsidRPr="00A2470A" w:rsidRDefault="003960DD" w:rsidP="003960DD">
            <w:pPr>
              <w:pStyle w:val="TAC"/>
              <w:keepLines w:val="0"/>
              <w:rPr>
                <w:rFonts w:eastAsia="Yu Mincho"/>
              </w:rPr>
            </w:pPr>
          </w:p>
        </w:tc>
        <w:tc>
          <w:tcPr>
            <w:tcW w:w="274" w:type="pct"/>
            <w:tcMar>
              <w:left w:w="28" w:type="dxa"/>
              <w:right w:w="28" w:type="dxa"/>
            </w:tcMar>
          </w:tcPr>
          <w:p w14:paraId="74BC275C" w14:textId="77777777" w:rsidR="003960DD" w:rsidRPr="00A2470A" w:rsidRDefault="003960DD" w:rsidP="003960DD">
            <w:pPr>
              <w:pStyle w:val="TAC"/>
              <w:keepLines w:val="0"/>
              <w:rPr>
                <w:rFonts w:eastAsia="SimSun"/>
              </w:rPr>
            </w:pPr>
          </w:p>
        </w:tc>
        <w:tc>
          <w:tcPr>
            <w:tcW w:w="275" w:type="pct"/>
            <w:tcMar>
              <w:left w:w="28" w:type="dxa"/>
              <w:right w:w="28" w:type="dxa"/>
            </w:tcMar>
          </w:tcPr>
          <w:p w14:paraId="713EE962" w14:textId="77777777" w:rsidR="003960DD" w:rsidRPr="00A2470A" w:rsidRDefault="003960DD" w:rsidP="003960DD">
            <w:pPr>
              <w:pStyle w:val="TAC"/>
              <w:keepLines w:val="0"/>
              <w:rPr>
                <w:rFonts w:eastAsia="Yu Mincho" w:cs="Arial"/>
                <w:szCs w:val="18"/>
              </w:rPr>
            </w:pPr>
          </w:p>
        </w:tc>
        <w:tc>
          <w:tcPr>
            <w:tcW w:w="305" w:type="pct"/>
            <w:tcMar>
              <w:left w:w="28" w:type="dxa"/>
              <w:right w:w="28" w:type="dxa"/>
            </w:tcMar>
          </w:tcPr>
          <w:p w14:paraId="158C4346" w14:textId="77777777" w:rsidR="003960DD" w:rsidRPr="00A2470A" w:rsidRDefault="003960DD" w:rsidP="003960DD">
            <w:pPr>
              <w:pStyle w:val="TAC"/>
              <w:keepLines w:val="0"/>
              <w:rPr>
                <w:rFonts w:eastAsia="Yu Mincho" w:cs="Arial"/>
                <w:szCs w:val="18"/>
              </w:rPr>
            </w:pPr>
          </w:p>
        </w:tc>
        <w:tc>
          <w:tcPr>
            <w:tcW w:w="244" w:type="pct"/>
            <w:tcMar>
              <w:left w:w="28" w:type="dxa"/>
              <w:right w:w="28" w:type="dxa"/>
            </w:tcMar>
          </w:tcPr>
          <w:p w14:paraId="40FD92D8" w14:textId="77777777" w:rsidR="003960DD" w:rsidRPr="00A2470A" w:rsidRDefault="003960DD" w:rsidP="003960DD">
            <w:pPr>
              <w:pStyle w:val="TAC"/>
              <w:keepLines w:val="0"/>
              <w:rPr>
                <w:rFonts w:eastAsia="Yu Mincho" w:cs="Arial"/>
                <w:szCs w:val="18"/>
              </w:rPr>
            </w:pPr>
          </w:p>
        </w:tc>
        <w:tc>
          <w:tcPr>
            <w:tcW w:w="244" w:type="pct"/>
            <w:tcMar>
              <w:left w:w="28" w:type="dxa"/>
              <w:right w:w="28" w:type="dxa"/>
            </w:tcMar>
          </w:tcPr>
          <w:p w14:paraId="5AF74E12" w14:textId="77777777" w:rsidR="003960DD" w:rsidRPr="00A2470A" w:rsidRDefault="003960DD" w:rsidP="003960DD">
            <w:pPr>
              <w:pStyle w:val="TAC"/>
              <w:keepLines w:val="0"/>
              <w:rPr>
                <w:rFonts w:eastAsia="Yu Mincho" w:cs="Arial"/>
                <w:szCs w:val="18"/>
              </w:rPr>
            </w:pPr>
          </w:p>
        </w:tc>
        <w:tc>
          <w:tcPr>
            <w:tcW w:w="305" w:type="pct"/>
          </w:tcPr>
          <w:p w14:paraId="5C7AEE11" w14:textId="77777777" w:rsidR="003960DD" w:rsidRPr="00A2470A" w:rsidRDefault="003960DD" w:rsidP="003960DD">
            <w:pPr>
              <w:pStyle w:val="TAC"/>
              <w:keepLines w:val="0"/>
              <w:rPr>
                <w:rFonts w:eastAsia="Yu Mincho" w:cs="Arial"/>
                <w:szCs w:val="18"/>
              </w:rPr>
            </w:pPr>
          </w:p>
        </w:tc>
        <w:tc>
          <w:tcPr>
            <w:tcW w:w="305" w:type="pct"/>
            <w:tcMar>
              <w:left w:w="28" w:type="dxa"/>
              <w:right w:w="28" w:type="dxa"/>
            </w:tcMar>
            <w:vAlign w:val="center"/>
          </w:tcPr>
          <w:p w14:paraId="730BE0BC" w14:textId="77777777" w:rsidR="003960DD" w:rsidRPr="00A2470A" w:rsidRDefault="003960DD" w:rsidP="003960DD">
            <w:pPr>
              <w:pStyle w:val="TAC"/>
              <w:keepLines w:val="0"/>
              <w:rPr>
                <w:rFonts w:eastAsia="Yu Mincho" w:cs="Arial"/>
                <w:szCs w:val="18"/>
              </w:rPr>
            </w:pPr>
          </w:p>
        </w:tc>
        <w:tc>
          <w:tcPr>
            <w:tcW w:w="305" w:type="pct"/>
            <w:vAlign w:val="center"/>
          </w:tcPr>
          <w:p w14:paraId="29B96EFB" w14:textId="77777777" w:rsidR="003960DD" w:rsidRPr="00A2470A" w:rsidRDefault="003960DD" w:rsidP="003960DD">
            <w:pPr>
              <w:pStyle w:val="TAC"/>
              <w:keepLines w:val="0"/>
              <w:rPr>
                <w:rFonts w:eastAsia="Yu Mincho"/>
              </w:rPr>
            </w:pPr>
          </w:p>
        </w:tc>
        <w:tc>
          <w:tcPr>
            <w:tcW w:w="305" w:type="pct"/>
            <w:tcMar>
              <w:left w:w="28" w:type="dxa"/>
              <w:right w:w="28" w:type="dxa"/>
            </w:tcMar>
            <w:vAlign w:val="center"/>
          </w:tcPr>
          <w:p w14:paraId="49E34F33" w14:textId="77777777" w:rsidR="003960DD" w:rsidRPr="00A2470A" w:rsidRDefault="003960DD" w:rsidP="003960DD">
            <w:pPr>
              <w:pStyle w:val="TAC"/>
              <w:keepLines w:val="0"/>
              <w:rPr>
                <w:rFonts w:eastAsia="Yu Mincho"/>
              </w:rPr>
            </w:pPr>
          </w:p>
        </w:tc>
        <w:tc>
          <w:tcPr>
            <w:tcW w:w="244" w:type="pct"/>
            <w:tcMar>
              <w:left w:w="28" w:type="dxa"/>
              <w:right w:w="28" w:type="dxa"/>
            </w:tcMar>
            <w:vAlign w:val="center"/>
          </w:tcPr>
          <w:p w14:paraId="30624453" w14:textId="77777777" w:rsidR="003960DD" w:rsidRPr="00A2470A" w:rsidRDefault="003960DD" w:rsidP="003960DD">
            <w:pPr>
              <w:pStyle w:val="TAC"/>
              <w:keepLines w:val="0"/>
              <w:rPr>
                <w:rFonts w:eastAsia="Yu Mincho" w:cs="Arial"/>
                <w:szCs w:val="18"/>
              </w:rPr>
            </w:pPr>
          </w:p>
        </w:tc>
        <w:tc>
          <w:tcPr>
            <w:tcW w:w="305" w:type="pct"/>
            <w:tcMar>
              <w:left w:w="28" w:type="dxa"/>
              <w:right w:w="28" w:type="dxa"/>
            </w:tcMar>
          </w:tcPr>
          <w:p w14:paraId="44E3F41A" w14:textId="77777777" w:rsidR="003960DD" w:rsidRPr="00A2470A" w:rsidRDefault="003960DD" w:rsidP="003960DD">
            <w:pPr>
              <w:pStyle w:val="TAC"/>
              <w:keepLines w:val="0"/>
              <w:rPr>
                <w:rFonts w:eastAsia="Yu Mincho"/>
              </w:rPr>
            </w:pPr>
          </w:p>
        </w:tc>
        <w:tc>
          <w:tcPr>
            <w:tcW w:w="244" w:type="pct"/>
            <w:tcMar>
              <w:left w:w="28" w:type="dxa"/>
              <w:right w:w="28" w:type="dxa"/>
            </w:tcMar>
          </w:tcPr>
          <w:p w14:paraId="78185C03" w14:textId="77777777" w:rsidR="003960DD" w:rsidRPr="00A2470A" w:rsidRDefault="003960DD" w:rsidP="003960DD">
            <w:pPr>
              <w:pStyle w:val="TAC"/>
              <w:keepLines w:val="0"/>
              <w:rPr>
                <w:rFonts w:eastAsia="Yu Mincho" w:cs="Arial"/>
                <w:szCs w:val="18"/>
              </w:rPr>
            </w:pPr>
          </w:p>
        </w:tc>
        <w:tc>
          <w:tcPr>
            <w:tcW w:w="270" w:type="pct"/>
            <w:tcMar>
              <w:left w:w="28" w:type="dxa"/>
              <w:right w:w="28" w:type="dxa"/>
            </w:tcMar>
            <w:vAlign w:val="center"/>
          </w:tcPr>
          <w:p w14:paraId="598EE5BC" w14:textId="77777777" w:rsidR="003960DD" w:rsidRPr="00A2470A" w:rsidRDefault="003960DD" w:rsidP="003960DD">
            <w:pPr>
              <w:pStyle w:val="TAC"/>
              <w:keepLines w:val="0"/>
              <w:rPr>
                <w:rFonts w:eastAsia="Yu Mincho"/>
              </w:rPr>
            </w:pPr>
          </w:p>
        </w:tc>
        <w:tc>
          <w:tcPr>
            <w:tcW w:w="278" w:type="pct"/>
            <w:tcMar>
              <w:left w:w="28" w:type="dxa"/>
              <w:right w:w="28" w:type="dxa"/>
            </w:tcMar>
          </w:tcPr>
          <w:p w14:paraId="5A1046DF" w14:textId="77777777" w:rsidR="003960DD" w:rsidRPr="00A2470A" w:rsidRDefault="003960DD" w:rsidP="003960DD">
            <w:pPr>
              <w:pStyle w:val="TAC"/>
              <w:keepLines w:val="0"/>
              <w:rPr>
                <w:rFonts w:eastAsia="Yu Mincho"/>
              </w:rPr>
            </w:pPr>
          </w:p>
        </w:tc>
      </w:tr>
      <w:tr w:rsidR="003960DD" w:rsidRPr="00A2470A" w14:paraId="09A5A604" w14:textId="77777777" w:rsidTr="00A42B9E">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78D670B4" w14:textId="77777777" w:rsidR="003960DD" w:rsidRPr="00A2470A" w:rsidRDefault="003960DD" w:rsidP="003960DD">
            <w:pPr>
              <w:pStyle w:val="TAC"/>
              <w:keepLines w:val="0"/>
              <w:rPr>
                <w:rFonts w:eastAsia="Yu Mincho"/>
              </w:rPr>
            </w:pPr>
          </w:p>
        </w:tc>
        <w:tc>
          <w:tcPr>
            <w:tcW w:w="305" w:type="pct"/>
            <w:tcBorders>
              <w:left w:val="single" w:sz="4" w:space="0" w:color="auto"/>
            </w:tcBorders>
            <w:tcMar>
              <w:left w:w="28" w:type="dxa"/>
              <w:right w:w="28" w:type="dxa"/>
            </w:tcMar>
          </w:tcPr>
          <w:p w14:paraId="55AEA8EB" w14:textId="1E718245" w:rsidR="003960DD" w:rsidRPr="00A2470A" w:rsidRDefault="003960DD" w:rsidP="003960DD">
            <w:pPr>
              <w:pStyle w:val="TAC"/>
              <w:keepLines w:val="0"/>
              <w:rPr>
                <w:rFonts w:eastAsia="SimSun"/>
              </w:rPr>
            </w:pPr>
            <w:r>
              <w:rPr>
                <w:rFonts w:eastAsia="SimSun"/>
              </w:rPr>
              <w:t>30</w:t>
            </w:r>
          </w:p>
        </w:tc>
        <w:tc>
          <w:tcPr>
            <w:tcW w:w="244" w:type="pct"/>
          </w:tcPr>
          <w:p w14:paraId="28931F35" w14:textId="77777777" w:rsidR="003960DD" w:rsidRPr="00A2470A" w:rsidRDefault="003960DD" w:rsidP="003960DD">
            <w:pPr>
              <w:pStyle w:val="TAC"/>
              <w:keepLines w:val="0"/>
              <w:rPr>
                <w:rFonts w:eastAsia="Yu Mincho"/>
              </w:rPr>
            </w:pPr>
          </w:p>
        </w:tc>
        <w:tc>
          <w:tcPr>
            <w:tcW w:w="244" w:type="pct"/>
            <w:tcMar>
              <w:left w:w="28" w:type="dxa"/>
              <w:right w:w="28" w:type="dxa"/>
            </w:tcMar>
          </w:tcPr>
          <w:p w14:paraId="2F20F3F2" w14:textId="77777777" w:rsidR="003960DD" w:rsidRPr="00A2470A" w:rsidRDefault="003960DD" w:rsidP="003960DD">
            <w:pPr>
              <w:pStyle w:val="TAC"/>
              <w:keepLines w:val="0"/>
              <w:rPr>
                <w:rFonts w:eastAsia="Yu Mincho"/>
              </w:rPr>
            </w:pPr>
          </w:p>
        </w:tc>
        <w:tc>
          <w:tcPr>
            <w:tcW w:w="274" w:type="pct"/>
            <w:tcMar>
              <w:left w:w="28" w:type="dxa"/>
              <w:right w:w="28" w:type="dxa"/>
            </w:tcMar>
          </w:tcPr>
          <w:p w14:paraId="1E3B4D87" w14:textId="77777777" w:rsidR="003960DD" w:rsidRPr="00A2470A" w:rsidRDefault="003960DD" w:rsidP="003960DD">
            <w:pPr>
              <w:pStyle w:val="TAC"/>
              <w:keepLines w:val="0"/>
              <w:rPr>
                <w:rFonts w:eastAsia="SimSun"/>
              </w:rPr>
            </w:pPr>
          </w:p>
        </w:tc>
        <w:tc>
          <w:tcPr>
            <w:tcW w:w="275" w:type="pct"/>
            <w:tcMar>
              <w:left w:w="28" w:type="dxa"/>
              <w:right w:w="28" w:type="dxa"/>
            </w:tcMar>
          </w:tcPr>
          <w:p w14:paraId="6419F9E0" w14:textId="77777777" w:rsidR="003960DD" w:rsidRPr="00A2470A" w:rsidRDefault="003960DD" w:rsidP="003960DD">
            <w:pPr>
              <w:pStyle w:val="TAC"/>
              <w:keepLines w:val="0"/>
              <w:rPr>
                <w:rFonts w:eastAsia="Yu Mincho" w:cs="Arial"/>
                <w:szCs w:val="18"/>
              </w:rPr>
            </w:pPr>
          </w:p>
        </w:tc>
        <w:tc>
          <w:tcPr>
            <w:tcW w:w="305" w:type="pct"/>
            <w:tcMar>
              <w:left w:w="28" w:type="dxa"/>
              <w:right w:w="28" w:type="dxa"/>
            </w:tcMar>
          </w:tcPr>
          <w:p w14:paraId="5393EB4D" w14:textId="77777777" w:rsidR="003960DD" w:rsidRPr="00A2470A" w:rsidRDefault="003960DD" w:rsidP="003960DD">
            <w:pPr>
              <w:pStyle w:val="TAC"/>
              <w:keepLines w:val="0"/>
              <w:rPr>
                <w:rFonts w:eastAsia="Yu Mincho" w:cs="Arial"/>
                <w:szCs w:val="18"/>
              </w:rPr>
            </w:pPr>
          </w:p>
        </w:tc>
        <w:tc>
          <w:tcPr>
            <w:tcW w:w="244" w:type="pct"/>
            <w:tcMar>
              <w:left w:w="28" w:type="dxa"/>
              <w:right w:w="28" w:type="dxa"/>
            </w:tcMar>
          </w:tcPr>
          <w:p w14:paraId="6CB6DC82" w14:textId="77777777" w:rsidR="003960DD" w:rsidRPr="00A2470A" w:rsidRDefault="003960DD" w:rsidP="003960DD">
            <w:pPr>
              <w:pStyle w:val="TAC"/>
              <w:keepLines w:val="0"/>
              <w:rPr>
                <w:rFonts w:eastAsia="Yu Mincho" w:cs="Arial"/>
                <w:szCs w:val="18"/>
              </w:rPr>
            </w:pPr>
          </w:p>
        </w:tc>
        <w:tc>
          <w:tcPr>
            <w:tcW w:w="244" w:type="pct"/>
            <w:tcMar>
              <w:left w:w="28" w:type="dxa"/>
              <w:right w:w="28" w:type="dxa"/>
            </w:tcMar>
          </w:tcPr>
          <w:p w14:paraId="3E366AE0" w14:textId="77777777" w:rsidR="003960DD" w:rsidRPr="00A2470A" w:rsidRDefault="003960DD" w:rsidP="003960DD">
            <w:pPr>
              <w:pStyle w:val="TAC"/>
              <w:keepLines w:val="0"/>
              <w:rPr>
                <w:rFonts w:eastAsia="Yu Mincho" w:cs="Arial"/>
                <w:szCs w:val="18"/>
              </w:rPr>
            </w:pPr>
          </w:p>
        </w:tc>
        <w:tc>
          <w:tcPr>
            <w:tcW w:w="305" w:type="pct"/>
          </w:tcPr>
          <w:p w14:paraId="48AEF2C2" w14:textId="77777777" w:rsidR="003960DD" w:rsidRPr="00A2470A" w:rsidRDefault="003960DD" w:rsidP="003960DD">
            <w:pPr>
              <w:pStyle w:val="TAC"/>
              <w:keepLines w:val="0"/>
              <w:rPr>
                <w:rFonts w:eastAsia="Yu Mincho" w:cs="Arial"/>
                <w:szCs w:val="18"/>
              </w:rPr>
            </w:pPr>
          </w:p>
        </w:tc>
        <w:tc>
          <w:tcPr>
            <w:tcW w:w="305" w:type="pct"/>
            <w:tcMar>
              <w:left w:w="28" w:type="dxa"/>
              <w:right w:w="28" w:type="dxa"/>
            </w:tcMar>
            <w:vAlign w:val="center"/>
          </w:tcPr>
          <w:p w14:paraId="7AA3DF14" w14:textId="77777777" w:rsidR="003960DD" w:rsidRPr="00A2470A" w:rsidRDefault="003960DD" w:rsidP="003960DD">
            <w:pPr>
              <w:pStyle w:val="TAC"/>
              <w:keepLines w:val="0"/>
              <w:rPr>
                <w:rFonts w:eastAsia="Yu Mincho" w:cs="Arial"/>
                <w:szCs w:val="18"/>
              </w:rPr>
            </w:pPr>
          </w:p>
        </w:tc>
        <w:tc>
          <w:tcPr>
            <w:tcW w:w="305" w:type="pct"/>
            <w:vAlign w:val="center"/>
          </w:tcPr>
          <w:p w14:paraId="7BB203F7" w14:textId="77777777" w:rsidR="003960DD" w:rsidRPr="00A2470A" w:rsidRDefault="003960DD" w:rsidP="003960DD">
            <w:pPr>
              <w:pStyle w:val="TAC"/>
              <w:keepLines w:val="0"/>
              <w:rPr>
                <w:rFonts w:eastAsia="Yu Mincho"/>
              </w:rPr>
            </w:pPr>
          </w:p>
        </w:tc>
        <w:tc>
          <w:tcPr>
            <w:tcW w:w="305" w:type="pct"/>
            <w:tcMar>
              <w:left w:w="28" w:type="dxa"/>
              <w:right w:w="28" w:type="dxa"/>
            </w:tcMar>
            <w:vAlign w:val="center"/>
          </w:tcPr>
          <w:p w14:paraId="774F04C0" w14:textId="77777777" w:rsidR="003960DD" w:rsidRPr="00A2470A" w:rsidRDefault="003960DD" w:rsidP="003960DD">
            <w:pPr>
              <w:pStyle w:val="TAC"/>
              <w:keepLines w:val="0"/>
              <w:rPr>
                <w:rFonts w:eastAsia="Yu Mincho"/>
              </w:rPr>
            </w:pPr>
          </w:p>
        </w:tc>
        <w:tc>
          <w:tcPr>
            <w:tcW w:w="244" w:type="pct"/>
            <w:tcMar>
              <w:left w:w="28" w:type="dxa"/>
              <w:right w:w="28" w:type="dxa"/>
            </w:tcMar>
            <w:vAlign w:val="center"/>
          </w:tcPr>
          <w:p w14:paraId="2D763ADA" w14:textId="77777777" w:rsidR="003960DD" w:rsidRPr="00A2470A" w:rsidRDefault="003960DD" w:rsidP="003960DD">
            <w:pPr>
              <w:pStyle w:val="TAC"/>
              <w:keepLines w:val="0"/>
              <w:rPr>
                <w:rFonts w:eastAsia="Yu Mincho" w:cs="Arial"/>
                <w:szCs w:val="18"/>
              </w:rPr>
            </w:pPr>
          </w:p>
        </w:tc>
        <w:tc>
          <w:tcPr>
            <w:tcW w:w="305" w:type="pct"/>
            <w:tcMar>
              <w:left w:w="28" w:type="dxa"/>
              <w:right w:w="28" w:type="dxa"/>
            </w:tcMar>
          </w:tcPr>
          <w:p w14:paraId="2BBC95D6" w14:textId="77777777" w:rsidR="003960DD" w:rsidRPr="00A2470A" w:rsidRDefault="003960DD" w:rsidP="003960DD">
            <w:pPr>
              <w:pStyle w:val="TAC"/>
              <w:keepLines w:val="0"/>
              <w:rPr>
                <w:rFonts w:eastAsia="Yu Mincho"/>
              </w:rPr>
            </w:pPr>
          </w:p>
        </w:tc>
        <w:tc>
          <w:tcPr>
            <w:tcW w:w="244" w:type="pct"/>
            <w:tcMar>
              <w:left w:w="28" w:type="dxa"/>
              <w:right w:w="28" w:type="dxa"/>
            </w:tcMar>
          </w:tcPr>
          <w:p w14:paraId="7CCD0802" w14:textId="77777777" w:rsidR="003960DD" w:rsidRPr="00A2470A" w:rsidRDefault="003960DD" w:rsidP="003960DD">
            <w:pPr>
              <w:pStyle w:val="TAC"/>
              <w:keepLines w:val="0"/>
              <w:rPr>
                <w:rFonts w:eastAsia="Yu Mincho" w:cs="Arial"/>
                <w:szCs w:val="18"/>
              </w:rPr>
            </w:pPr>
          </w:p>
        </w:tc>
        <w:tc>
          <w:tcPr>
            <w:tcW w:w="270" w:type="pct"/>
            <w:tcMar>
              <w:left w:w="28" w:type="dxa"/>
              <w:right w:w="28" w:type="dxa"/>
            </w:tcMar>
            <w:vAlign w:val="center"/>
          </w:tcPr>
          <w:p w14:paraId="60B929B0" w14:textId="77777777" w:rsidR="003960DD" w:rsidRPr="00A2470A" w:rsidRDefault="003960DD" w:rsidP="003960DD">
            <w:pPr>
              <w:pStyle w:val="TAC"/>
              <w:keepLines w:val="0"/>
              <w:rPr>
                <w:rFonts w:eastAsia="Yu Mincho"/>
              </w:rPr>
            </w:pPr>
          </w:p>
        </w:tc>
        <w:tc>
          <w:tcPr>
            <w:tcW w:w="278" w:type="pct"/>
            <w:tcMar>
              <w:left w:w="28" w:type="dxa"/>
              <w:right w:w="28" w:type="dxa"/>
            </w:tcMar>
          </w:tcPr>
          <w:p w14:paraId="3A81339B" w14:textId="77777777" w:rsidR="003960DD" w:rsidRPr="00A2470A" w:rsidRDefault="003960DD" w:rsidP="003960DD">
            <w:pPr>
              <w:pStyle w:val="TAC"/>
              <w:keepLines w:val="0"/>
              <w:rPr>
                <w:rFonts w:eastAsia="Yu Mincho"/>
              </w:rPr>
            </w:pPr>
          </w:p>
        </w:tc>
      </w:tr>
      <w:tr w:rsidR="003960DD" w:rsidRPr="00A2470A" w14:paraId="6C181C48" w14:textId="77777777" w:rsidTr="00A42B9E">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5F33D2" w14:textId="77777777" w:rsidR="003960DD" w:rsidRPr="00A2470A" w:rsidRDefault="003960DD" w:rsidP="003960DD">
            <w:pPr>
              <w:pStyle w:val="TAC"/>
              <w:keepLines w:val="0"/>
              <w:rPr>
                <w:rFonts w:eastAsia="Yu Mincho"/>
              </w:rPr>
            </w:pPr>
          </w:p>
        </w:tc>
        <w:tc>
          <w:tcPr>
            <w:tcW w:w="305" w:type="pct"/>
            <w:tcBorders>
              <w:left w:val="single" w:sz="4" w:space="0" w:color="auto"/>
            </w:tcBorders>
            <w:tcMar>
              <w:left w:w="28" w:type="dxa"/>
              <w:right w:w="28" w:type="dxa"/>
            </w:tcMar>
          </w:tcPr>
          <w:p w14:paraId="2853FA66" w14:textId="039F4A3E" w:rsidR="003960DD" w:rsidRPr="00A2470A" w:rsidRDefault="003960DD" w:rsidP="003960DD">
            <w:pPr>
              <w:pStyle w:val="TAC"/>
              <w:keepLines w:val="0"/>
              <w:rPr>
                <w:rFonts w:eastAsia="SimSun"/>
              </w:rPr>
            </w:pPr>
            <w:r>
              <w:rPr>
                <w:rFonts w:eastAsia="SimSun"/>
              </w:rPr>
              <w:t>60</w:t>
            </w:r>
          </w:p>
        </w:tc>
        <w:tc>
          <w:tcPr>
            <w:tcW w:w="244" w:type="pct"/>
          </w:tcPr>
          <w:p w14:paraId="38B9DF3D" w14:textId="77777777" w:rsidR="003960DD" w:rsidRPr="00A2470A" w:rsidRDefault="003960DD" w:rsidP="003960DD">
            <w:pPr>
              <w:pStyle w:val="TAC"/>
              <w:keepLines w:val="0"/>
              <w:rPr>
                <w:rFonts w:eastAsia="Yu Mincho"/>
              </w:rPr>
            </w:pPr>
          </w:p>
        </w:tc>
        <w:tc>
          <w:tcPr>
            <w:tcW w:w="244" w:type="pct"/>
            <w:tcMar>
              <w:left w:w="28" w:type="dxa"/>
              <w:right w:w="28" w:type="dxa"/>
            </w:tcMar>
          </w:tcPr>
          <w:p w14:paraId="4DB60C3D" w14:textId="77777777" w:rsidR="003960DD" w:rsidRPr="00A2470A" w:rsidRDefault="003960DD" w:rsidP="003960DD">
            <w:pPr>
              <w:pStyle w:val="TAC"/>
              <w:keepLines w:val="0"/>
              <w:rPr>
                <w:rFonts w:eastAsia="Yu Mincho"/>
              </w:rPr>
            </w:pPr>
          </w:p>
        </w:tc>
        <w:tc>
          <w:tcPr>
            <w:tcW w:w="274" w:type="pct"/>
            <w:tcMar>
              <w:left w:w="28" w:type="dxa"/>
              <w:right w:w="28" w:type="dxa"/>
            </w:tcMar>
          </w:tcPr>
          <w:p w14:paraId="5C005B46" w14:textId="77777777" w:rsidR="003960DD" w:rsidRPr="00A2470A" w:rsidRDefault="003960DD" w:rsidP="003960DD">
            <w:pPr>
              <w:pStyle w:val="TAC"/>
              <w:keepLines w:val="0"/>
              <w:rPr>
                <w:rFonts w:eastAsia="SimSun"/>
              </w:rPr>
            </w:pPr>
          </w:p>
        </w:tc>
        <w:tc>
          <w:tcPr>
            <w:tcW w:w="275" w:type="pct"/>
            <w:tcMar>
              <w:left w:w="28" w:type="dxa"/>
              <w:right w:w="28" w:type="dxa"/>
            </w:tcMar>
          </w:tcPr>
          <w:p w14:paraId="14BA617A" w14:textId="77777777" w:rsidR="003960DD" w:rsidRPr="00A2470A" w:rsidRDefault="003960DD" w:rsidP="003960DD">
            <w:pPr>
              <w:pStyle w:val="TAC"/>
              <w:keepLines w:val="0"/>
              <w:rPr>
                <w:rFonts w:eastAsia="Yu Mincho" w:cs="Arial"/>
                <w:szCs w:val="18"/>
              </w:rPr>
            </w:pPr>
          </w:p>
        </w:tc>
        <w:tc>
          <w:tcPr>
            <w:tcW w:w="305" w:type="pct"/>
            <w:tcMar>
              <w:left w:w="28" w:type="dxa"/>
              <w:right w:w="28" w:type="dxa"/>
            </w:tcMar>
          </w:tcPr>
          <w:p w14:paraId="4D3A3F04" w14:textId="77777777" w:rsidR="003960DD" w:rsidRPr="00A2470A" w:rsidRDefault="003960DD" w:rsidP="003960DD">
            <w:pPr>
              <w:pStyle w:val="TAC"/>
              <w:keepLines w:val="0"/>
              <w:rPr>
                <w:rFonts w:eastAsia="Yu Mincho" w:cs="Arial"/>
                <w:szCs w:val="18"/>
              </w:rPr>
            </w:pPr>
          </w:p>
        </w:tc>
        <w:tc>
          <w:tcPr>
            <w:tcW w:w="244" w:type="pct"/>
            <w:tcMar>
              <w:left w:w="28" w:type="dxa"/>
              <w:right w:w="28" w:type="dxa"/>
            </w:tcMar>
          </w:tcPr>
          <w:p w14:paraId="4E90510C" w14:textId="77777777" w:rsidR="003960DD" w:rsidRPr="00A2470A" w:rsidRDefault="003960DD" w:rsidP="003960DD">
            <w:pPr>
              <w:pStyle w:val="TAC"/>
              <w:keepLines w:val="0"/>
              <w:rPr>
                <w:rFonts w:eastAsia="Yu Mincho" w:cs="Arial"/>
                <w:szCs w:val="18"/>
              </w:rPr>
            </w:pPr>
          </w:p>
        </w:tc>
        <w:tc>
          <w:tcPr>
            <w:tcW w:w="244" w:type="pct"/>
            <w:tcMar>
              <w:left w:w="28" w:type="dxa"/>
              <w:right w:w="28" w:type="dxa"/>
            </w:tcMar>
          </w:tcPr>
          <w:p w14:paraId="118215F9" w14:textId="77777777" w:rsidR="003960DD" w:rsidRPr="00A2470A" w:rsidRDefault="003960DD" w:rsidP="003960DD">
            <w:pPr>
              <w:pStyle w:val="TAC"/>
              <w:keepLines w:val="0"/>
              <w:rPr>
                <w:rFonts w:eastAsia="Yu Mincho" w:cs="Arial"/>
                <w:szCs w:val="18"/>
              </w:rPr>
            </w:pPr>
          </w:p>
        </w:tc>
        <w:tc>
          <w:tcPr>
            <w:tcW w:w="305" w:type="pct"/>
          </w:tcPr>
          <w:p w14:paraId="4691B86A" w14:textId="77777777" w:rsidR="003960DD" w:rsidRPr="00A2470A" w:rsidRDefault="003960DD" w:rsidP="003960DD">
            <w:pPr>
              <w:pStyle w:val="TAC"/>
              <w:keepLines w:val="0"/>
              <w:rPr>
                <w:rFonts w:eastAsia="Yu Mincho" w:cs="Arial"/>
                <w:szCs w:val="18"/>
              </w:rPr>
            </w:pPr>
          </w:p>
        </w:tc>
        <w:tc>
          <w:tcPr>
            <w:tcW w:w="305" w:type="pct"/>
            <w:tcMar>
              <w:left w:w="28" w:type="dxa"/>
              <w:right w:w="28" w:type="dxa"/>
            </w:tcMar>
            <w:vAlign w:val="center"/>
          </w:tcPr>
          <w:p w14:paraId="5F5C94DF" w14:textId="77777777" w:rsidR="003960DD" w:rsidRPr="00A2470A" w:rsidRDefault="003960DD" w:rsidP="003960DD">
            <w:pPr>
              <w:pStyle w:val="TAC"/>
              <w:keepLines w:val="0"/>
              <w:rPr>
                <w:rFonts w:eastAsia="Yu Mincho" w:cs="Arial"/>
                <w:szCs w:val="18"/>
              </w:rPr>
            </w:pPr>
          </w:p>
        </w:tc>
        <w:tc>
          <w:tcPr>
            <w:tcW w:w="305" w:type="pct"/>
            <w:vAlign w:val="center"/>
          </w:tcPr>
          <w:p w14:paraId="7DC80B18" w14:textId="77777777" w:rsidR="003960DD" w:rsidRPr="00A2470A" w:rsidRDefault="003960DD" w:rsidP="003960DD">
            <w:pPr>
              <w:pStyle w:val="TAC"/>
              <w:keepLines w:val="0"/>
              <w:rPr>
                <w:rFonts w:eastAsia="Yu Mincho"/>
              </w:rPr>
            </w:pPr>
          </w:p>
        </w:tc>
        <w:tc>
          <w:tcPr>
            <w:tcW w:w="305" w:type="pct"/>
            <w:tcMar>
              <w:left w:w="28" w:type="dxa"/>
              <w:right w:w="28" w:type="dxa"/>
            </w:tcMar>
            <w:vAlign w:val="center"/>
          </w:tcPr>
          <w:p w14:paraId="7E5EA0FC" w14:textId="77777777" w:rsidR="003960DD" w:rsidRPr="00A2470A" w:rsidRDefault="003960DD" w:rsidP="003960DD">
            <w:pPr>
              <w:pStyle w:val="TAC"/>
              <w:keepLines w:val="0"/>
              <w:rPr>
                <w:rFonts w:eastAsia="Yu Mincho"/>
              </w:rPr>
            </w:pPr>
          </w:p>
        </w:tc>
        <w:tc>
          <w:tcPr>
            <w:tcW w:w="244" w:type="pct"/>
            <w:tcMar>
              <w:left w:w="28" w:type="dxa"/>
              <w:right w:w="28" w:type="dxa"/>
            </w:tcMar>
            <w:vAlign w:val="center"/>
          </w:tcPr>
          <w:p w14:paraId="0F52DAC3" w14:textId="77777777" w:rsidR="003960DD" w:rsidRPr="00A2470A" w:rsidRDefault="003960DD" w:rsidP="003960DD">
            <w:pPr>
              <w:pStyle w:val="TAC"/>
              <w:keepLines w:val="0"/>
              <w:rPr>
                <w:rFonts w:eastAsia="Yu Mincho" w:cs="Arial"/>
                <w:szCs w:val="18"/>
              </w:rPr>
            </w:pPr>
          </w:p>
        </w:tc>
        <w:tc>
          <w:tcPr>
            <w:tcW w:w="305" w:type="pct"/>
            <w:tcMar>
              <w:left w:w="28" w:type="dxa"/>
              <w:right w:w="28" w:type="dxa"/>
            </w:tcMar>
          </w:tcPr>
          <w:p w14:paraId="789F1E03" w14:textId="77777777" w:rsidR="003960DD" w:rsidRPr="00A2470A" w:rsidRDefault="003960DD" w:rsidP="003960DD">
            <w:pPr>
              <w:pStyle w:val="TAC"/>
              <w:keepLines w:val="0"/>
              <w:rPr>
                <w:rFonts w:eastAsia="Yu Mincho"/>
              </w:rPr>
            </w:pPr>
          </w:p>
        </w:tc>
        <w:tc>
          <w:tcPr>
            <w:tcW w:w="244" w:type="pct"/>
            <w:tcMar>
              <w:left w:w="28" w:type="dxa"/>
              <w:right w:w="28" w:type="dxa"/>
            </w:tcMar>
          </w:tcPr>
          <w:p w14:paraId="0B4F5B9E" w14:textId="77777777" w:rsidR="003960DD" w:rsidRPr="00A2470A" w:rsidRDefault="003960DD" w:rsidP="003960DD">
            <w:pPr>
              <w:pStyle w:val="TAC"/>
              <w:keepLines w:val="0"/>
              <w:rPr>
                <w:rFonts w:eastAsia="Yu Mincho" w:cs="Arial"/>
                <w:szCs w:val="18"/>
              </w:rPr>
            </w:pPr>
          </w:p>
        </w:tc>
        <w:tc>
          <w:tcPr>
            <w:tcW w:w="270" w:type="pct"/>
            <w:tcMar>
              <w:left w:w="28" w:type="dxa"/>
              <w:right w:w="28" w:type="dxa"/>
            </w:tcMar>
            <w:vAlign w:val="center"/>
          </w:tcPr>
          <w:p w14:paraId="7E7A800E" w14:textId="77777777" w:rsidR="003960DD" w:rsidRPr="00A2470A" w:rsidRDefault="003960DD" w:rsidP="003960DD">
            <w:pPr>
              <w:pStyle w:val="TAC"/>
              <w:keepLines w:val="0"/>
              <w:rPr>
                <w:rFonts w:eastAsia="Yu Mincho"/>
              </w:rPr>
            </w:pPr>
          </w:p>
        </w:tc>
        <w:tc>
          <w:tcPr>
            <w:tcW w:w="278" w:type="pct"/>
            <w:tcMar>
              <w:left w:w="28" w:type="dxa"/>
              <w:right w:w="28" w:type="dxa"/>
            </w:tcMar>
          </w:tcPr>
          <w:p w14:paraId="3C8F9A1D" w14:textId="77777777" w:rsidR="003960DD" w:rsidRPr="00A2470A" w:rsidRDefault="003960DD" w:rsidP="003960DD">
            <w:pPr>
              <w:pStyle w:val="TAC"/>
              <w:keepLines w:val="0"/>
              <w:rPr>
                <w:rFonts w:eastAsia="Yu Mincho"/>
              </w:rPr>
            </w:pPr>
          </w:p>
        </w:tc>
      </w:tr>
      <w:tr w:rsidR="004A2FFF" w:rsidRPr="00A2470A" w14:paraId="310D2D28" w14:textId="77777777" w:rsidTr="00A2470A">
        <w:trPr>
          <w:jc w:val="center"/>
        </w:trPr>
        <w:tc>
          <w:tcPr>
            <w:tcW w:w="5000" w:type="pct"/>
            <w:gridSpan w:val="18"/>
          </w:tcPr>
          <w:p w14:paraId="3868F49D" w14:textId="4DD2C19A" w:rsidR="004A2FFF" w:rsidRPr="00A2470A" w:rsidRDefault="004A2FFF" w:rsidP="008945E6">
            <w:pPr>
              <w:pStyle w:val="TAN"/>
              <w:keepLines w:val="0"/>
              <w:rPr>
                <w:rFonts w:eastAsia="SimSun"/>
                <w:kern w:val="2"/>
                <w:szCs w:val="22"/>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4A2FFF" w:rsidRPr="00A2470A" w:rsidRDefault="004A2FFF" w:rsidP="008945E6">
            <w:pPr>
              <w:pStyle w:val="TAN"/>
              <w:keepLines w:val="0"/>
              <w:rPr>
                <w:rFonts w:eastAsia="SimSun"/>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3:</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downlink.</w:t>
            </w:r>
          </w:p>
          <w:p w14:paraId="31A80447" w14:textId="63EB609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4:</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p w14:paraId="15B8D72F" w14:textId="61B57429"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5:</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an</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DC</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6F23F32C" w14:textId="57D4D68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6:</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5134DBAA" w14:textId="78EB4FBD"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7:</w:t>
            </w:r>
            <w:r w:rsidRPr="00A2470A">
              <w:rPr>
                <w:rFonts w:eastAsia="Yu Mincho"/>
              </w:rPr>
              <w:tab/>
            </w:r>
            <w:r w:rsidR="004B4F5B">
              <w:rPr>
                <w:rFonts w:eastAsia="Yu Mincho"/>
              </w:rPr>
              <w:t>For UEs supporting up to 30</w:t>
            </w:r>
            <w:r w:rsidR="004B4F5B">
              <w:rPr>
                <w:rFonts w:eastAsia="Yu Mincho" w:hint="eastAsia"/>
              </w:rPr>
              <w:t xml:space="preserve"> </w:t>
            </w:r>
            <w:r w:rsidR="004B4F5B">
              <w:rPr>
                <w:rFonts w:eastAsia="Yu Mincho"/>
              </w:rPr>
              <w:t>MHz channel</w:t>
            </w:r>
            <w:r w:rsidR="004B4F5B">
              <w:rPr>
                <w:rFonts w:eastAsia="Yu Mincho" w:hint="eastAsia"/>
              </w:rPr>
              <w:t xml:space="preserve"> </w:t>
            </w:r>
            <w:r w:rsidR="004B4F5B">
              <w:rPr>
                <w:rFonts w:eastAsia="Yu Mincho"/>
              </w:rPr>
              <w:t xml:space="preserve">bandwidth, the minimum requirements are specified for </w:t>
            </w:r>
            <w:r w:rsidR="004B4F5B">
              <w:rPr>
                <w:rFonts w:eastAsia="Yu Mincho" w:hint="eastAsia"/>
              </w:rPr>
              <w:t xml:space="preserve">any </w:t>
            </w:r>
            <w:r w:rsidR="004B4F5B">
              <w:rPr>
                <w:rFonts w:eastAsia="Yu Mincho"/>
              </w:rPr>
              <w:t>NR UL channel bandwidth confined to 703-733</w:t>
            </w:r>
            <w:r w:rsidR="004B4F5B">
              <w:rPr>
                <w:rFonts w:eastAsia="Yu Mincho" w:hint="eastAsia"/>
              </w:rPr>
              <w:t xml:space="preserve"> </w:t>
            </w:r>
            <w:r w:rsidR="004B4F5B">
              <w:rPr>
                <w:rFonts w:eastAsia="Yu Mincho"/>
              </w:rPr>
              <w:t>MHz or 718-748</w:t>
            </w:r>
            <w:r w:rsidR="004B4F5B">
              <w:rPr>
                <w:rFonts w:eastAsia="Yu Mincho" w:hint="eastAsia"/>
              </w:rPr>
              <w:t xml:space="preserve"> </w:t>
            </w:r>
            <w:r w:rsidR="004B4F5B">
              <w:rPr>
                <w:rFonts w:eastAsia="Yu Mincho"/>
              </w:rPr>
              <w:t>MHz.</w:t>
            </w:r>
            <w:r w:rsidR="004B4F5B">
              <w:rPr>
                <w:rFonts w:eastAsia="Yu Mincho" w:hint="eastAsia"/>
              </w:rPr>
              <w:t xml:space="preserve"> </w:t>
            </w:r>
            <w:r w:rsidR="004B4F5B">
              <w:rPr>
                <w:rFonts w:eastAsia="Yu Mincho"/>
              </w:rPr>
              <w:t>For UEs supporting 40</w:t>
            </w:r>
            <w:r w:rsidR="004B4F5B">
              <w:rPr>
                <w:rFonts w:eastAsia="Yu Mincho" w:hint="eastAsia"/>
              </w:rPr>
              <w:t xml:space="preserve"> </w:t>
            </w:r>
            <w:r w:rsidR="004B4F5B">
              <w:rPr>
                <w:rFonts w:eastAsia="Yu Mincho"/>
              </w:rPr>
              <w:t xml:space="preserve">MHz channel bandwidth, the minimum requirements are specified for </w:t>
            </w:r>
            <w:r w:rsidR="004B4F5B">
              <w:rPr>
                <w:rFonts w:eastAsia="Yu Mincho" w:hint="eastAsia"/>
              </w:rPr>
              <w:t xml:space="preserve">any </w:t>
            </w:r>
            <w:r w:rsidR="004B4F5B">
              <w:rPr>
                <w:rFonts w:eastAsia="Yu Mincho"/>
              </w:rPr>
              <w:t>NR UL channel bandwidth confined to 703-743.04</w:t>
            </w:r>
            <w:r w:rsidR="004B4F5B">
              <w:rPr>
                <w:rFonts w:eastAsia="Yu Mincho" w:hint="eastAsia"/>
              </w:rPr>
              <w:t xml:space="preserve"> </w:t>
            </w:r>
            <w:r w:rsidR="004B4F5B">
              <w:rPr>
                <w:rFonts w:eastAsia="Yu Mincho"/>
              </w:rPr>
              <w:t>MHz or 718-748MHz.</w:t>
            </w:r>
          </w:p>
          <w:p w14:paraId="73DBEC2F" w14:textId="39DBF0F7"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8:</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uplink.</w:t>
            </w:r>
          </w:p>
          <w:p w14:paraId="5700C8B3" w14:textId="3D0DB85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9:</w:t>
            </w:r>
            <w:r w:rsidRPr="00A2470A">
              <w:rPr>
                <w:rFonts w:eastAsia="Yu Mincho"/>
              </w:rPr>
              <w:tab/>
              <w:t>Void.</w:t>
            </w:r>
          </w:p>
          <w:p w14:paraId="54205E28" w14:textId="7181158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10:</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bandwidths</w:t>
            </w:r>
            <w:r w:rsidR="00A2470A">
              <w:rPr>
                <w:rFonts w:eastAsia="Yu Mincho"/>
              </w:rPr>
              <w:t xml:space="preserve"> </w:t>
            </w:r>
            <w:r w:rsidRPr="00A2470A">
              <w:rPr>
                <w:rFonts w:eastAsia="Yu Mincho"/>
              </w:rPr>
              <w:t>which</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sidelink</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specified</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5.3E.1-1.</w:t>
            </w:r>
          </w:p>
          <w:p w14:paraId="78C90A48" w14:textId="289FF196"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11:</w:t>
            </w:r>
            <w:r w:rsidRPr="00A2470A">
              <w:rPr>
                <w:rFonts w:eastAsia="Yu Mincho"/>
              </w:rPr>
              <w:tab/>
              <w:t>Not</w:t>
            </w:r>
            <w:r w:rsidR="00A2470A">
              <w:rPr>
                <w:rFonts w:eastAsia="Yu Mincho"/>
              </w:rPr>
              <w:t xml:space="preserve"> </w:t>
            </w:r>
            <w:r w:rsidRPr="00A2470A">
              <w:rPr>
                <w:rFonts w:eastAsia="Yu Mincho"/>
              </w:rPr>
              <w:t>all</w:t>
            </w:r>
            <w:r w:rsidR="00A2470A">
              <w:rPr>
                <w:rFonts w:eastAsia="Yu Mincho"/>
              </w:rPr>
              <w:t xml:space="preserve"> </w:t>
            </w:r>
            <w:r w:rsidRPr="00A2470A">
              <w:rPr>
                <w:rFonts w:eastAsia="Yu Mincho"/>
              </w:rPr>
              <w:t>frequency</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carriers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possible</w:t>
            </w:r>
            <w:r w:rsidR="00A2470A">
              <w:rPr>
                <w:rFonts w:eastAsia="Yu Mincho"/>
              </w:rPr>
              <w:t xml:space="preserve"> </w:t>
            </w:r>
            <w:r w:rsidRPr="00A2470A">
              <w:rPr>
                <w:rFonts w:eastAsia="Yu Mincho"/>
              </w:rPr>
              <w:t>due</w:t>
            </w:r>
            <w:r w:rsidR="00A2470A">
              <w:rPr>
                <w:rFonts w:eastAsia="Yu Mincho"/>
              </w:rPr>
              <w:t xml:space="preserve"> </w:t>
            </w:r>
            <w:r w:rsidRPr="00A2470A">
              <w:rPr>
                <w:rFonts w:eastAsia="Yu Mincho"/>
              </w:rPr>
              <w:t>limitations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w:t>
            </w:r>
            <w:r w:rsidR="00A2470A">
              <w:rPr>
                <w:rFonts w:eastAsia="Yu Mincho"/>
              </w:rPr>
              <w:t xml:space="preserve"> </w:t>
            </w:r>
            <w:r w:rsidRPr="00A2470A">
              <w:rPr>
                <w:rFonts w:eastAsia="Yu Mincho"/>
              </w:rPr>
              <w:t>relative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F</w:t>
            </w:r>
            <w:r w:rsidRPr="00A2470A">
              <w:rPr>
                <w:rFonts w:eastAsia="Yu Mincho"/>
                <w:vertAlign w:val="subscript"/>
              </w:rPr>
              <w:t>c</w:t>
            </w:r>
            <w:r w:rsidR="00A2470A">
              <w:rPr>
                <w:rFonts w:eastAsia="Yu Mincho"/>
              </w:rPr>
              <w:t xml:space="preserve"> </w:t>
            </w:r>
            <w:r w:rsidRPr="00A2470A">
              <w:rPr>
                <w:rFonts w:eastAsia="Yu Mincho"/>
              </w:rPr>
              <w:t>such</w:t>
            </w:r>
            <w:r w:rsidR="00A2470A">
              <w:rPr>
                <w:rFonts w:eastAsia="Yu Mincho"/>
              </w:rPr>
              <w:t xml:space="preserve"> </w:t>
            </w:r>
            <w:r w:rsidRPr="00A2470A">
              <w:rPr>
                <w:rFonts w:eastAsia="Yu Mincho"/>
              </w:rPr>
              <w:t>that</w:t>
            </w:r>
            <w:r w:rsidR="00A2470A">
              <w:rPr>
                <w:rFonts w:eastAsia="Yu Mincho"/>
              </w:rPr>
              <w:t xml:space="preserve"> </w:t>
            </w:r>
            <w:r w:rsidRPr="00A2470A">
              <w:rPr>
                <w:rFonts w:eastAsia="Yu Mincho"/>
              </w:rPr>
              <w:t>2499+N*1.2</w:t>
            </w:r>
            <w:r w:rsidR="00A2470A">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0≤N&lt;157</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not</w:t>
            </w:r>
            <w:r w:rsidR="00A2470A">
              <w:rPr>
                <w:rFonts w:eastAsia="Yu Mincho"/>
              </w:rPr>
              <w:t xml:space="preserve"> </w:t>
            </w:r>
            <w:r w:rsidRPr="00A2470A">
              <w:rPr>
                <w:rFonts w:eastAsia="Yu Mincho"/>
              </w:rPr>
              <w:t>compatible</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cannot</w:t>
            </w:r>
            <w:r w:rsidR="00A2470A">
              <w:rPr>
                <w:rFonts w:eastAsia="Yu Mincho"/>
              </w:rPr>
              <w:t xml:space="preserve"> </w:t>
            </w:r>
            <w:r w:rsidRPr="00A2470A">
              <w:rPr>
                <w:rFonts w:eastAsia="Yu Mincho"/>
              </w:rPr>
              <w:t>be</w:t>
            </w:r>
            <w:r w:rsidR="00A2470A">
              <w:rPr>
                <w:rFonts w:eastAsia="Yu Mincho"/>
              </w:rPr>
              <w:t xml:space="preserve"> </w:t>
            </w:r>
            <w:r w:rsidRPr="00A2470A">
              <w:rPr>
                <w:rFonts w:eastAsia="Yu Mincho"/>
              </w:rPr>
              <w:t>used</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n41.</w:t>
            </w:r>
          </w:p>
          <w:p w14:paraId="029AD039" w14:textId="77777777" w:rsidR="004A2FFF"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12:</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uplink</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p w14:paraId="539C5F9F" w14:textId="39820F88" w:rsidR="00552A7F" w:rsidRPr="00A2470A" w:rsidRDefault="00552A7F" w:rsidP="008945E6">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570" w:name="_Toc21344199"/>
      <w:bookmarkStart w:id="571" w:name="_Toc29801683"/>
      <w:bookmarkStart w:id="572" w:name="_Toc29802107"/>
      <w:bookmarkStart w:id="573" w:name="_Toc29802732"/>
      <w:bookmarkStart w:id="574" w:name="_Toc36107474"/>
      <w:bookmarkStart w:id="575" w:name="_Toc37251233"/>
      <w:bookmarkStart w:id="576" w:name="_Toc45888019"/>
      <w:bookmarkStart w:id="577" w:name="_Toc45888618"/>
      <w:bookmarkStart w:id="578" w:name="_Toc61367258"/>
      <w:bookmarkStart w:id="579" w:name="_Toc61372641"/>
      <w:bookmarkStart w:id="580" w:name="_Toc68230581"/>
      <w:bookmarkStart w:id="581" w:name="_Toc69083994"/>
      <w:bookmarkStart w:id="582" w:name="_Toc75467001"/>
      <w:bookmarkStart w:id="583" w:name="_Toc76509023"/>
      <w:bookmarkStart w:id="584" w:name="_Toc76718013"/>
      <w:bookmarkStart w:id="585" w:name="_Toc83580323"/>
      <w:bookmarkStart w:id="586" w:name="_Toc84404832"/>
      <w:bookmarkStart w:id="587" w:name="_Toc84413441"/>
    </w:p>
    <w:p w14:paraId="1EAA943E" w14:textId="77777777" w:rsidR="00A1115A" w:rsidRPr="00A2470A" w:rsidRDefault="00A1115A" w:rsidP="00112DA3">
      <w:pPr>
        <w:pStyle w:val="Heading3"/>
        <w:keepNext w:val="0"/>
        <w:keepLines w:val="0"/>
      </w:pPr>
      <w:r w:rsidRPr="00A2470A">
        <w:t>5.3.6</w:t>
      </w:r>
      <w:r w:rsidRPr="00A2470A">
        <w:tab/>
        <w:t>Asymmetric channel bandwidths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center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70A">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70A">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1115A"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1115A" w:rsidRPr="00A2470A" w:rsidRDefault="00A1115A" w:rsidP="00112DA3">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2470A" w:rsidRDefault="00A1115A" w:rsidP="00112DA3">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1115A" w:rsidRPr="00A2470A" w:rsidRDefault="00A1115A" w:rsidP="00112DA3">
            <w:pPr>
              <w:pStyle w:val="TAC"/>
              <w:keepNext w:val="0"/>
              <w:keepLines w:val="0"/>
              <w:rPr>
                <w:rFonts w:cs="Arial"/>
                <w:szCs w:val="18"/>
                <w:lang w:eastAsia="zh-CN"/>
              </w:rPr>
            </w:pPr>
          </w:p>
        </w:tc>
      </w:tr>
      <w:tr w:rsidR="00A1115A"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1115A" w:rsidRPr="00A2470A" w:rsidRDefault="00A1115A" w:rsidP="00112DA3">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2470A" w:rsidRDefault="00A1115A" w:rsidP="00112DA3">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1115A" w:rsidRPr="00A2470A" w:rsidRDefault="00A1115A" w:rsidP="00112DA3">
            <w:pPr>
              <w:pStyle w:val="TAC"/>
              <w:keepNext w:val="0"/>
              <w:keepLines w:val="0"/>
              <w:rPr>
                <w:rFonts w:cs="Arial"/>
                <w:szCs w:val="18"/>
                <w:lang w:eastAsia="zh-CN"/>
              </w:rPr>
            </w:pPr>
          </w:p>
        </w:tc>
      </w:tr>
      <w:tr w:rsidR="005663BB"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2470A" w:rsidRDefault="005663BB" w:rsidP="00112DA3">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5663BB" w:rsidRPr="00A2470A" w:rsidRDefault="005663BB" w:rsidP="00112DA3">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5663BB" w:rsidRPr="00A2470A" w:rsidRDefault="005663BB" w:rsidP="00112DA3">
            <w:pPr>
              <w:pStyle w:val="TAC"/>
              <w:keepNext w:val="0"/>
              <w:keepLines w:val="0"/>
              <w:rPr>
                <w:rFonts w:cs="Arial"/>
                <w:szCs w:val="18"/>
                <w:lang w:eastAsia="zh-CN"/>
              </w:rPr>
            </w:pPr>
            <w:r w:rsidRPr="00A2470A">
              <w:rPr>
                <w:rFonts w:cs="Arial"/>
                <w:szCs w:val="18"/>
                <w:lang w:eastAsia="zh-CN"/>
              </w:rPr>
              <w:t>25,</w:t>
            </w:r>
            <w:r w:rsidR="00A2470A">
              <w:rPr>
                <w:rFonts w:cs="Arial"/>
                <w:szCs w:val="18"/>
                <w:lang w:eastAsia="zh-CN"/>
              </w:rPr>
              <w:t xml:space="preserve"> </w:t>
            </w:r>
            <w:r w:rsidRPr="00A2470A">
              <w:rPr>
                <w:rFonts w:cs="Arial"/>
                <w:szCs w:val="18"/>
                <w:lang w:eastAsia="zh-CN"/>
              </w:rPr>
              <w:t>30,</w:t>
            </w:r>
            <w:r w:rsidR="00A2470A">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5663BB" w:rsidRPr="00A2470A" w:rsidRDefault="005663BB" w:rsidP="00112DA3">
            <w:pPr>
              <w:pStyle w:val="TAC"/>
              <w:keepNext w:val="0"/>
              <w:keepLines w:val="0"/>
              <w:rPr>
                <w:rFonts w:cs="Arial"/>
                <w:szCs w:val="18"/>
                <w:lang w:eastAsia="zh-CN"/>
              </w:rPr>
            </w:pPr>
            <w:r w:rsidRPr="00A2470A">
              <w:rPr>
                <w:rFonts w:cs="Arial"/>
                <w:szCs w:val="18"/>
                <w:lang w:eastAsia="zh-CN"/>
              </w:rPr>
              <w:t>0</w:t>
            </w:r>
          </w:p>
        </w:tc>
      </w:tr>
      <w:tr w:rsidR="00FA0CEB"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Pr="00A2470A" w:rsidRDefault="00FA0CEB" w:rsidP="00112DA3">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FA0CEB" w:rsidRPr="00A2470A" w:rsidRDefault="00FA0CEB" w:rsidP="00112DA3">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FA0CEB" w:rsidRPr="00A2470A" w:rsidRDefault="00FA0CEB" w:rsidP="00112DA3">
            <w:pPr>
              <w:pStyle w:val="TAC"/>
              <w:keepNext w:val="0"/>
              <w:keepLines w:val="0"/>
              <w:rPr>
                <w:rFonts w:cs="Arial"/>
                <w:szCs w:val="18"/>
                <w:lang w:eastAsia="zh-CN"/>
              </w:rPr>
            </w:pPr>
            <w:r w:rsidRPr="00A2470A">
              <w:t>10,</w:t>
            </w:r>
            <w:r w:rsidR="00A2470A">
              <w:t xml:space="preserve"> </w:t>
            </w: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FA0CEB" w:rsidRPr="00A2470A" w:rsidRDefault="00FA0CEB" w:rsidP="00112DA3">
            <w:pPr>
              <w:pStyle w:val="TAC"/>
              <w:keepNext w:val="0"/>
              <w:keepLines w:val="0"/>
              <w:rPr>
                <w:rFonts w:cs="Arial"/>
                <w:szCs w:val="18"/>
                <w:lang w:eastAsia="zh-CN"/>
              </w:rPr>
            </w:pPr>
            <w:r w:rsidRPr="00A2470A">
              <w:t>0</w:t>
            </w:r>
          </w:p>
        </w:tc>
      </w:tr>
      <w:tr w:rsidR="00FA0CEB"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FA0CEB" w:rsidRPr="00A2470A" w:rsidRDefault="00FA0CEB" w:rsidP="00112DA3">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FA0CEB" w:rsidRPr="00A2470A" w:rsidRDefault="00FA0CEB" w:rsidP="00112DA3">
            <w:pPr>
              <w:pStyle w:val="TAC"/>
              <w:keepNext w:val="0"/>
              <w:keepLines w:val="0"/>
              <w:rPr>
                <w:rFonts w:cs="Arial"/>
                <w:szCs w:val="18"/>
                <w:lang w:eastAsia="zh-CN"/>
              </w:rPr>
            </w:pP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FA0CEB" w:rsidRPr="00A2470A" w:rsidRDefault="00FA0CEB" w:rsidP="00112DA3">
            <w:pPr>
              <w:pStyle w:val="TAC"/>
              <w:keepNext w:val="0"/>
              <w:keepLines w:val="0"/>
              <w:rPr>
                <w:rFonts w:cs="Arial"/>
                <w:szCs w:val="18"/>
                <w:lang w:eastAsia="zh-CN"/>
              </w:rPr>
            </w:pPr>
          </w:p>
        </w:tc>
      </w:tr>
      <w:tr w:rsidR="00FA0CEB"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FA0CEB" w:rsidRPr="00A2470A" w:rsidRDefault="00FA0CEB" w:rsidP="00112DA3">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FA0CEB" w:rsidRPr="00A2470A" w:rsidRDefault="00FA0CEB" w:rsidP="00112DA3">
            <w:pPr>
              <w:pStyle w:val="TAC"/>
              <w:keepNext w:val="0"/>
              <w:keepLines w:val="0"/>
              <w:rPr>
                <w:rFonts w:cs="Arial"/>
                <w:szCs w:val="18"/>
                <w:lang w:eastAsia="zh-CN"/>
              </w:rPr>
            </w:pP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FA0CEB" w:rsidRPr="00A2470A" w:rsidRDefault="00FA0CEB" w:rsidP="00112DA3">
            <w:pPr>
              <w:pStyle w:val="TAC"/>
              <w:keepNext w:val="0"/>
              <w:keepLines w:val="0"/>
              <w:rPr>
                <w:rFonts w:cs="Arial"/>
                <w:szCs w:val="18"/>
                <w:lang w:eastAsia="zh-CN"/>
              </w:rPr>
            </w:pPr>
          </w:p>
        </w:tc>
      </w:tr>
      <w:tr w:rsidR="00FA0CEB"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FA0CEB" w:rsidRPr="00A2470A" w:rsidRDefault="00FA0CE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FA0CEB" w:rsidRPr="00A2470A" w:rsidRDefault="00FA0CEB" w:rsidP="00112DA3">
            <w:pPr>
              <w:pStyle w:val="TAC"/>
              <w:keepNext w:val="0"/>
              <w:keepLines w:val="0"/>
              <w:rPr>
                <w:rFonts w:cs="Arial"/>
                <w:szCs w:val="18"/>
                <w:lang w:eastAsia="zh-CN"/>
              </w:rPr>
            </w:pP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FA0CEB" w:rsidRPr="00A2470A" w:rsidRDefault="00FA0CEB" w:rsidP="00112DA3">
            <w:pPr>
              <w:pStyle w:val="TAC"/>
              <w:keepNext w:val="0"/>
              <w:keepLines w:val="0"/>
              <w:rPr>
                <w:rFonts w:cs="Arial"/>
                <w:szCs w:val="18"/>
                <w:lang w:eastAsia="zh-CN"/>
              </w:rPr>
            </w:pPr>
          </w:p>
        </w:tc>
      </w:tr>
      <w:tr w:rsidR="00FA0CEB"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FA0CEB" w:rsidRPr="00A2470A" w:rsidRDefault="00FA0CEB" w:rsidP="00112DA3">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FA0CEB" w:rsidRPr="00A2470A" w:rsidRDefault="00FA0CEB" w:rsidP="00112DA3">
            <w:pPr>
              <w:pStyle w:val="TAC"/>
              <w:keepNext w:val="0"/>
              <w:keepLines w:val="0"/>
              <w:rPr>
                <w:rFonts w:cs="Arial"/>
                <w:szCs w:val="18"/>
                <w:lang w:eastAsia="zh-CN"/>
              </w:rPr>
            </w:pP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FA0CEB" w:rsidRPr="00A2470A" w:rsidRDefault="00FA0CEB" w:rsidP="00112DA3">
            <w:pPr>
              <w:pStyle w:val="TAC"/>
              <w:keepNext w:val="0"/>
              <w:keepLines w:val="0"/>
              <w:rPr>
                <w:rFonts w:cs="Arial"/>
                <w:szCs w:val="18"/>
                <w:lang w:eastAsia="zh-CN"/>
              </w:rPr>
            </w:pPr>
          </w:p>
        </w:tc>
      </w:tr>
      <w:tr w:rsidR="00FA0CEB"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FA0CEB" w:rsidRPr="00A2470A" w:rsidRDefault="00FA0CEB" w:rsidP="00112DA3">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FA0CEB" w:rsidRPr="00A2470A" w:rsidRDefault="00FA0CEB" w:rsidP="00112DA3">
            <w:pPr>
              <w:pStyle w:val="TAC"/>
              <w:keepNext w:val="0"/>
              <w:keepLines w:val="0"/>
              <w:rPr>
                <w:rFonts w:cs="Arial"/>
                <w:szCs w:val="18"/>
                <w:lang w:eastAsia="zh-CN"/>
              </w:rPr>
            </w:pPr>
            <w:r w:rsidRPr="00A2470A">
              <w:t>40,</w:t>
            </w:r>
            <w:r w:rsidR="00A2470A">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FA0CEB" w:rsidRPr="00A2470A" w:rsidRDefault="00FA0CEB" w:rsidP="00112DA3">
            <w:pPr>
              <w:pStyle w:val="TAC"/>
              <w:keepNext w:val="0"/>
              <w:keepLines w:val="0"/>
              <w:rPr>
                <w:rFonts w:cs="Arial"/>
                <w:szCs w:val="18"/>
                <w:lang w:eastAsia="zh-CN"/>
              </w:rPr>
            </w:pPr>
          </w:p>
        </w:tc>
      </w:tr>
      <w:tr w:rsidR="00A1115A"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191282" w:rsidRPr="00A2470A" w:rsidRDefault="00191282" w:rsidP="00112DA3">
            <w:pPr>
              <w:pStyle w:val="TAN"/>
              <w:keepNext w:val="0"/>
              <w:keepLines w:val="0"/>
              <w:rPr>
                <w:rFonts w:eastAsiaTheme="minorEastAsia"/>
                <w:lang w:eastAsia="zh-CN"/>
              </w:rPr>
            </w:pPr>
            <w:r w:rsidRPr="00A2470A">
              <w:rPr>
                <w:rFonts w:eastAsiaTheme="minorEastAsia" w:hint="eastAsia"/>
                <w:lang w:eastAsia="zh-CN"/>
              </w:rPr>
              <w:t>N</w:t>
            </w:r>
            <w:r w:rsidRPr="00A2470A">
              <w:rPr>
                <w:rFonts w:eastAsiaTheme="minorEastAsia"/>
                <w:lang w:eastAsia="zh-CN"/>
              </w:rPr>
              <w:t>OTE</w:t>
            </w:r>
            <w:r w:rsidR="00A2470A">
              <w:rPr>
                <w:rFonts w:eastAsiaTheme="minorEastAsia"/>
                <w:lang w:eastAsia="zh-CN"/>
              </w:rPr>
              <w:t xml:space="preserve"> </w:t>
            </w:r>
            <w:r w:rsidRPr="00A2470A">
              <w:rPr>
                <w:rFonts w:eastAsiaTheme="minorEastAsia"/>
                <w:lang w:eastAsia="zh-CN"/>
              </w:rPr>
              <w:t>1:</w:t>
            </w:r>
            <w:r w:rsidRPr="00A2470A">
              <w:rPr>
                <w:rFonts w:eastAsia="Yu Mincho"/>
              </w:rPr>
              <w:tab/>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assignment</w:t>
            </w:r>
            <w:r w:rsidR="00A2470A">
              <w:rPr>
                <w:rFonts w:eastAsiaTheme="minorEastAsia"/>
                <w:lang w:eastAsia="zh-CN"/>
              </w:rPr>
              <w:t xml:space="preserve"> </w:t>
            </w:r>
            <w:r w:rsidRPr="00A2470A">
              <w:rPr>
                <w:rFonts w:eastAsiaTheme="minorEastAsia"/>
                <w:lang w:eastAsia="zh-CN"/>
              </w:rPr>
              <w:t>of</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paired</w:t>
            </w:r>
            <w:r w:rsidR="00A2470A">
              <w:rPr>
                <w:rFonts w:eastAsiaTheme="minorEastAsia"/>
                <w:lang w:eastAsia="zh-CN"/>
              </w:rPr>
              <w:t xml:space="preserve"> </w:t>
            </w:r>
            <w:r w:rsidRPr="00A2470A">
              <w:rPr>
                <w:rFonts w:eastAsiaTheme="minorEastAsia"/>
                <w:lang w:eastAsia="zh-CN"/>
              </w:rPr>
              <w:t>UL</w:t>
            </w:r>
            <w:r w:rsidR="00A2470A">
              <w:rPr>
                <w:rFonts w:eastAsiaTheme="minorEastAsia"/>
                <w:lang w:eastAsia="zh-CN"/>
              </w:rPr>
              <w:t xml:space="preserve"> </w:t>
            </w:r>
            <w:r w:rsidRPr="00A2470A">
              <w:rPr>
                <w:rFonts w:eastAsiaTheme="minorEastAsia"/>
                <w:lang w:eastAsia="zh-CN"/>
              </w:rPr>
              <w:t>and</w:t>
            </w:r>
            <w:r w:rsidR="00A2470A">
              <w:rPr>
                <w:rFonts w:eastAsiaTheme="minorEastAsia"/>
                <w:lang w:eastAsia="zh-CN"/>
              </w:rPr>
              <w:t xml:space="preserve"> </w:t>
            </w:r>
            <w:r w:rsidRPr="00A2470A">
              <w:rPr>
                <w:rFonts w:eastAsiaTheme="minorEastAsia"/>
                <w:lang w:eastAsia="zh-CN"/>
              </w:rPr>
              <w:t>DL</w:t>
            </w:r>
            <w:r w:rsidR="00A2470A">
              <w:rPr>
                <w:rFonts w:eastAsiaTheme="minorEastAsia"/>
                <w:lang w:eastAsia="zh-CN"/>
              </w:rPr>
              <w:t xml:space="preserve"> </w:t>
            </w:r>
            <w:r w:rsidRPr="00A2470A">
              <w:rPr>
                <w:rFonts w:eastAsiaTheme="minorEastAsia"/>
                <w:lang w:eastAsia="zh-CN"/>
              </w:rPr>
              <w:t>channels</w:t>
            </w:r>
            <w:r w:rsidR="00A2470A">
              <w:rPr>
                <w:rFonts w:eastAsiaTheme="minorEastAsia"/>
                <w:lang w:eastAsia="zh-CN"/>
              </w:rPr>
              <w:t xml:space="preserve"> </w:t>
            </w:r>
            <w:r w:rsidRPr="00A2470A">
              <w:rPr>
                <w:rFonts w:eastAsiaTheme="minorEastAsia"/>
                <w:lang w:eastAsia="zh-CN"/>
              </w:rPr>
              <w:t>are</w:t>
            </w:r>
            <w:r w:rsidR="00A2470A">
              <w:rPr>
                <w:rFonts w:eastAsiaTheme="minorEastAsia"/>
                <w:lang w:eastAsia="zh-CN"/>
              </w:rPr>
              <w:t xml:space="preserve"> </w:t>
            </w:r>
            <w:r w:rsidRPr="00A2470A">
              <w:rPr>
                <w:rFonts w:eastAsiaTheme="minorEastAsia"/>
                <w:lang w:eastAsia="zh-CN"/>
              </w:rPr>
              <w:t>subject</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a</w:t>
            </w:r>
            <w:r w:rsidR="00A2470A">
              <w:rPr>
                <w:rFonts w:eastAsiaTheme="minorEastAsia"/>
                <w:lang w:eastAsia="zh-CN"/>
              </w:rPr>
              <w:t xml:space="preserve"> </w:t>
            </w:r>
            <w:r w:rsidRPr="00A2470A">
              <w:rPr>
                <w:rFonts w:eastAsiaTheme="minorEastAsia"/>
                <w:lang w:eastAsia="zh-CN"/>
              </w:rPr>
              <w:t>TX-RX</w:t>
            </w:r>
            <w:r w:rsidR="00A2470A">
              <w:rPr>
                <w:rFonts w:eastAsiaTheme="minorEastAsia"/>
                <w:lang w:eastAsia="zh-CN"/>
              </w:rPr>
              <w:t xml:space="preserve"> </w:t>
            </w:r>
            <w:r w:rsidRPr="00A2470A">
              <w:rPr>
                <w:rFonts w:eastAsiaTheme="minorEastAsia"/>
                <w:lang w:eastAsia="zh-CN"/>
              </w:rPr>
              <w:t>separation</w:t>
            </w:r>
            <w:r w:rsidR="00A2470A">
              <w:rPr>
                <w:rFonts w:eastAsiaTheme="minorEastAsia"/>
                <w:lang w:eastAsia="zh-CN"/>
              </w:rPr>
              <w:t xml:space="preserve"> </w:t>
            </w:r>
            <w:r w:rsidRPr="00A2470A">
              <w:rPr>
                <w:rFonts w:eastAsiaTheme="minorEastAsia"/>
                <w:lang w:eastAsia="zh-CN"/>
              </w:rPr>
              <w:t>as</w:t>
            </w:r>
            <w:r w:rsidR="00A2470A">
              <w:rPr>
                <w:rFonts w:eastAsiaTheme="minorEastAsia"/>
                <w:lang w:eastAsia="zh-CN"/>
              </w:rPr>
              <w:t xml:space="preserve"> </w:t>
            </w:r>
            <w:r w:rsidRPr="00A2470A">
              <w:rPr>
                <w:rFonts w:eastAsiaTheme="minorEastAsia"/>
                <w:lang w:eastAsia="zh-CN"/>
              </w:rPr>
              <w:t>specified</w:t>
            </w:r>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clause</w:t>
            </w:r>
            <w:r w:rsidR="00A2470A">
              <w:rPr>
                <w:rFonts w:eastAsiaTheme="minorEastAsia"/>
                <w:lang w:eastAsia="zh-CN"/>
              </w:rPr>
              <w:t xml:space="preserve"> </w:t>
            </w:r>
            <w:r w:rsidRPr="00A2470A">
              <w:rPr>
                <w:rFonts w:eastAsiaTheme="minorEastAsia"/>
                <w:lang w:eastAsia="zh-CN"/>
              </w:rPr>
              <w:t>5.4.4.</w:t>
            </w:r>
          </w:p>
          <w:p w14:paraId="3D4B11A6" w14:textId="0A1C94BE" w:rsidR="00191282" w:rsidRPr="00A2470A" w:rsidRDefault="00191282" w:rsidP="00112DA3">
            <w:pPr>
              <w:pStyle w:val="TAN"/>
              <w:keepNext w:val="0"/>
              <w:keepLines w:val="0"/>
              <w:rPr>
                <w:rFonts w:eastAsiaTheme="minorEastAsia"/>
                <w:lang w:eastAsia="zh-CN"/>
              </w:rPr>
            </w:pPr>
            <w:r w:rsidRPr="00A2470A">
              <w:rPr>
                <w:rFonts w:eastAsiaTheme="minorEastAsia"/>
                <w:lang w:eastAsia="zh-CN"/>
              </w:rPr>
              <w:t>NOTE</w:t>
            </w:r>
            <w:r w:rsidR="00A2470A">
              <w:rPr>
                <w:rFonts w:eastAsiaTheme="minorEastAsia"/>
                <w:lang w:eastAsia="zh-CN"/>
              </w:rPr>
              <w:t xml:space="preserve"> </w:t>
            </w:r>
            <w:r w:rsidRPr="00A2470A">
              <w:rPr>
                <w:rFonts w:eastAsiaTheme="minorEastAsia"/>
                <w:lang w:eastAsia="zh-CN"/>
              </w:rPr>
              <w:t>2:</w:t>
            </w:r>
            <w:r w:rsidRPr="00A2470A">
              <w:rPr>
                <w:rFonts w:eastAsiaTheme="minorEastAsia"/>
                <w:lang w:eastAsia="zh-CN"/>
              </w:rPr>
              <w:tab/>
              <w:t>As</w:t>
            </w:r>
            <w:r w:rsidR="00A2470A">
              <w:rPr>
                <w:rFonts w:eastAsiaTheme="minorEastAsia"/>
                <w:lang w:eastAsia="zh-CN"/>
              </w:rPr>
              <w:t xml:space="preserve"> </w:t>
            </w:r>
            <w:r w:rsidRPr="00A2470A">
              <w:rPr>
                <w:rFonts w:eastAsiaTheme="minorEastAsia"/>
                <w:lang w:eastAsia="zh-CN"/>
              </w:rPr>
              <w:t>indicated</w:t>
            </w:r>
            <w:r w:rsidR="00A2470A">
              <w:rPr>
                <w:rFonts w:eastAsiaTheme="minorEastAsia"/>
                <w:lang w:eastAsia="zh-CN"/>
              </w:rPr>
              <w:t xml:space="preserve"> </w:t>
            </w:r>
            <w:r w:rsidRPr="00A2470A">
              <w:rPr>
                <w:rFonts w:eastAsiaTheme="minorEastAsia" w:hint="eastAsia"/>
                <w:lang w:eastAsia="ja-JP"/>
              </w:rPr>
              <w:t>for</w:t>
            </w:r>
            <w:r w:rsidR="00A2470A">
              <w:rPr>
                <w:rFonts w:eastAsiaTheme="minorEastAsia" w:hint="eastAsia"/>
                <w:lang w:eastAsia="ja-JP"/>
              </w:rPr>
              <w:t xml:space="preserve"> </w:t>
            </w:r>
            <w:r w:rsidRPr="00A2470A">
              <w:rPr>
                <w:rFonts w:eastAsiaTheme="minorEastAsia"/>
                <w:i/>
                <w:iCs/>
                <w:lang w:eastAsia="zh-CN"/>
              </w:rPr>
              <w:t>asymmetricBandwidthCombinationSet</w:t>
            </w:r>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TS</w:t>
            </w:r>
            <w:r w:rsidR="00A2470A">
              <w:rPr>
                <w:rFonts w:eastAsiaTheme="minorEastAsia" w:hint="eastAsia"/>
                <w:lang w:eastAsia="ja-JP"/>
              </w:rPr>
              <w:t xml:space="preserve"> </w:t>
            </w:r>
            <w:r w:rsidRPr="00A2470A">
              <w:rPr>
                <w:rFonts w:eastAsiaTheme="minorEastAsia"/>
                <w:lang w:eastAsia="zh-CN"/>
              </w:rPr>
              <w:t>38.306</w:t>
            </w:r>
            <w:r w:rsidR="00A2470A">
              <w:rPr>
                <w:rFonts w:eastAsiaTheme="minorEastAsia"/>
                <w:lang w:eastAsia="zh-CN"/>
              </w:rPr>
              <w:t xml:space="preserve"> </w:t>
            </w:r>
            <w:r w:rsidRPr="00A2470A">
              <w:rPr>
                <w:rFonts w:eastAsiaTheme="minorEastAsia"/>
                <w:lang w:eastAsia="zh-CN"/>
              </w:rPr>
              <w:t>[15],</w:t>
            </w:r>
            <w:r w:rsidR="00A2470A">
              <w:rPr>
                <w:rFonts w:eastAsiaTheme="minorEastAsia"/>
                <w:lang w:eastAsia="zh-CN"/>
              </w:rPr>
              <w:t xml:space="preserve"> </w:t>
            </w:r>
            <w:r w:rsidRPr="00A2470A">
              <w:rPr>
                <w:rFonts w:eastAsiaTheme="minorEastAsia"/>
                <w:lang w:eastAsia="zh-CN"/>
              </w:rPr>
              <w:t>it</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mandatory</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UEs</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support</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channel</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if</w:t>
            </w:r>
            <w:r w:rsidR="00A2470A">
              <w:rPr>
                <w:rFonts w:eastAsiaTheme="minorEastAsia"/>
                <w:lang w:eastAsia="zh-CN"/>
              </w:rPr>
              <w:t xml:space="preserve"> </w:t>
            </w:r>
            <w:r w:rsidRPr="00A2470A">
              <w:rPr>
                <w:rFonts w:eastAsiaTheme="minorEastAsia"/>
                <w:lang w:eastAsia="zh-CN"/>
              </w:rPr>
              <w:t>there</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an</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defined</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band.</w:t>
            </w:r>
          </w:p>
          <w:p w14:paraId="4B5B4CE4" w14:textId="293D0AE0" w:rsidR="009018FB" w:rsidRPr="00A2470A" w:rsidRDefault="00191282" w:rsidP="00112DA3">
            <w:pPr>
              <w:pStyle w:val="TAN"/>
              <w:keepNext w:val="0"/>
              <w:keepLines w:val="0"/>
              <w:rPr>
                <w:lang w:eastAsia="zh-CN"/>
              </w:rPr>
            </w:pPr>
            <w:r w:rsidRPr="00A2470A">
              <w:rPr>
                <w:rFonts w:eastAsia="DengXian"/>
                <w:lang w:eastAsia="zh-CN"/>
              </w:rPr>
              <w:t>NOTE</w:t>
            </w:r>
            <w:r w:rsidR="00A2470A">
              <w:rPr>
                <w:rFonts w:eastAsia="DengXian"/>
                <w:lang w:eastAsia="zh-CN"/>
              </w:rPr>
              <w:t xml:space="preserve"> </w:t>
            </w:r>
            <w:r w:rsidRPr="00A2470A">
              <w:rPr>
                <w:rFonts w:eastAsia="DengXian"/>
                <w:lang w:eastAsia="zh-CN"/>
              </w:rPr>
              <w:t>3:</w:t>
            </w:r>
            <w:r w:rsidR="00A2470A">
              <w:rPr>
                <w:rFonts w:eastAsiaTheme="minorEastAsia"/>
                <w:lang w:eastAsia="zh-CN"/>
              </w:rPr>
              <w:t xml:space="preserve"> </w:t>
            </w:r>
            <w:r w:rsidRPr="00A2470A">
              <w:rPr>
                <w:rFonts w:eastAsiaTheme="minorEastAsia"/>
                <w:lang w:eastAsia="zh-CN"/>
              </w:rPr>
              <w:tab/>
            </w:r>
            <w:r w:rsidRPr="00A2470A">
              <w:rPr>
                <w:rFonts w:eastAsia="DengXian"/>
                <w:lang w:eastAsia="zh-CN"/>
              </w:rPr>
              <w:t>This</w:t>
            </w:r>
            <w:r w:rsidR="00A2470A">
              <w:rPr>
                <w:rFonts w:eastAsia="DengXian"/>
                <w:lang w:eastAsia="zh-CN"/>
              </w:rPr>
              <w:t xml:space="preserve"> </w:t>
            </w:r>
            <w:r w:rsidRPr="00A2470A">
              <w:rPr>
                <w:rFonts w:eastAsia="DengXian"/>
                <w:lang w:eastAsia="zh-CN"/>
              </w:rPr>
              <w:t>BCS1</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limited</w:t>
            </w:r>
            <w:r w:rsidR="00A2470A">
              <w:rPr>
                <w:rFonts w:eastAsia="DengXian"/>
                <w:lang w:eastAsia="zh-CN"/>
              </w:rPr>
              <w:t xml:space="preserve"> </w:t>
            </w:r>
            <w:r w:rsidRPr="00A2470A">
              <w:rPr>
                <w:rFonts w:eastAsia="DengXian"/>
                <w:lang w:eastAsia="zh-CN"/>
              </w:rPr>
              <w:t>to</w:t>
            </w:r>
            <w:r w:rsidR="00A2470A">
              <w:rPr>
                <w:rFonts w:eastAsia="DengXian"/>
                <w:lang w:eastAsia="zh-CN"/>
              </w:rPr>
              <w:t xml:space="preserve"> </w:t>
            </w:r>
            <w:r w:rsidRPr="00A2470A">
              <w:rPr>
                <w:rFonts w:eastAsia="DengXian"/>
                <w:lang w:eastAsia="zh-CN"/>
              </w:rPr>
              <w:t>uplink</w:t>
            </w:r>
            <w:r w:rsidR="00A2470A">
              <w:rPr>
                <w:rFonts w:eastAsia="DengXian"/>
                <w:lang w:eastAsia="zh-CN"/>
              </w:rPr>
              <w:t xml:space="preserve"> </w:t>
            </w:r>
            <w:r w:rsidRPr="00A2470A">
              <w:rPr>
                <w:rFonts w:eastAsia="DengXian"/>
                <w:lang w:eastAsia="zh-CN"/>
              </w:rPr>
              <w:t>715-718</w:t>
            </w:r>
            <w:r w:rsidR="00A2470A">
              <w:rPr>
                <w:rFonts w:eastAsia="DengXian"/>
                <w:lang w:eastAsia="zh-CN"/>
              </w:rPr>
              <w:t xml:space="preserve"> </w:t>
            </w:r>
            <w:r w:rsidRPr="00A2470A">
              <w:rPr>
                <w:rFonts w:eastAsia="DengXian"/>
                <w:lang w:eastAsia="zh-CN"/>
              </w:rPr>
              <w:t>MHz</w:t>
            </w:r>
            <w:r w:rsidR="00A2470A">
              <w:rPr>
                <w:rFonts w:eastAsiaTheme="minorEastAsia" w:hint="eastAsia"/>
                <w:lang w:eastAsia="ja-JP"/>
              </w:rPr>
              <w:t xml:space="preserve"> </w:t>
            </w:r>
            <w:r w:rsidRPr="00A2470A">
              <w:rPr>
                <w:rFonts w:eastAsia="DengXian"/>
                <w:lang w:eastAsia="zh-CN"/>
              </w:rPr>
              <w:t>and</w:t>
            </w:r>
            <w:r w:rsidR="00A2470A">
              <w:rPr>
                <w:rFonts w:eastAsia="DengXian"/>
                <w:lang w:eastAsia="zh-CN"/>
              </w:rPr>
              <w:t xml:space="preserve"> </w:t>
            </w:r>
            <w:r w:rsidRPr="00A2470A">
              <w:rPr>
                <w:rFonts w:eastAsia="DengXian"/>
                <w:lang w:eastAsia="zh-CN"/>
              </w:rPr>
              <w:t>downlink</w:t>
            </w:r>
            <w:r w:rsidR="00A2470A">
              <w:rPr>
                <w:rFonts w:eastAsia="DengXian"/>
                <w:lang w:eastAsia="zh-CN"/>
              </w:rPr>
              <w:t xml:space="preserve"> </w:t>
            </w:r>
            <w:r w:rsidRPr="00A2470A">
              <w:rPr>
                <w:rFonts w:eastAsia="DengXian"/>
                <w:lang w:eastAsia="zh-CN"/>
              </w:rPr>
              <w:t>768-773</w:t>
            </w:r>
            <w:r w:rsidR="00A2470A">
              <w:rPr>
                <w:rFonts w:eastAsia="DengXian"/>
                <w:lang w:eastAsia="zh-CN"/>
              </w:rPr>
              <w:t xml:space="preserve"> </w:t>
            </w:r>
            <w:r w:rsidRPr="00A2470A">
              <w:rPr>
                <w:rFonts w:eastAsia="DengXian"/>
                <w:lang w:eastAsia="zh-CN"/>
              </w:rPr>
              <w:t>M</w:t>
            </w:r>
            <w:r w:rsidRPr="00A2470A">
              <w:rPr>
                <w:rFonts w:eastAsiaTheme="minorEastAsia" w:hint="eastAsia"/>
                <w:lang w:eastAsia="ja-JP"/>
              </w:rPr>
              <w:t>H</w:t>
            </w:r>
            <w:r w:rsidRPr="00A2470A">
              <w:rPr>
                <w:rFonts w:eastAsia="DengXian"/>
                <w:lang w:eastAsia="zh-CN"/>
              </w:rPr>
              <w:t>z.</w:t>
            </w:r>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588" w:name="_Toc21344200"/>
            <w:bookmarkStart w:id="589" w:name="_Toc29801684"/>
            <w:bookmarkStart w:id="590" w:name="_Toc29802108"/>
            <w:bookmarkStart w:id="591" w:name="_Toc29802733"/>
            <w:bookmarkStart w:id="592" w:name="_Toc36107475"/>
            <w:bookmarkStart w:id="593" w:name="_Toc37251234"/>
            <w:bookmarkStart w:id="594" w:name="_Toc45888020"/>
            <w:bookmarkStart w:id="595" w:name="_Toc45888619"/>
            <w:bookmarkStart w:id="596" w:name="_Toc61367259"/>
            <w:bookmarkStart w:id="597" w:name="_Toc61372642"/>
            <w:bookmarkStart w:id="598" w:name="_Toc68230582"/>
            <w:bookmarkStart w:id="599" w:name="_Toc69083995"/>
            <w:bookmarkStart w:id="600" w:name="_Toc75467002"/>
            <w:bookmarkStart w:id="601" w:name="_Toc76509024"/>
            <w:bookmarkStart w:id="602" w:name="_Toc76718014"/>
            <w:bookmarkStart w:id="603" w:name="_Toc83580324"/>
            <w:bookmarkStart w:id="604" w:name="_Toc84404833"/>
            <w:bookmarkStart w:id="605"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26E1A3F2" w14:textId="2024AA3F"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488CC8CC" w14:textId="77777777" w:rsidR="00A1115A" w:rsidRPr="00A2470A" w:rsidRDefault="00A1115A" w:rsidP="00112DA3">
      <w:pPr>
        <w:pStyle w:val="Heading3"/>
        <w:keepNext w:val="0"/>
        <w:keepLines w:val="0"/>
      </w:pPr>
      <w:bookmarkStart w:id="606" w:name="_Toc21344201"/>
      <w:bookmarkStart w:id="607" w:name="_Toc29801685"/>
      <w:bookmarkStart w:id="608" w:name="_Toc29802109"/>
      <w:bookmarkStart w:id="609" w:name="_Toc29802734"/>
      <w:bookmarkStart w:id="610" w:name="_Toc36107476"/>
      <w:bookmarkStart w:id="611" w:name="_Toc37251235"/>
      <w:bookmarkStart w:id="612" w:name="_Toc45888021"/>
      <w:bookmarkStart w:id="613" w:name="_Toc45888620"/>
      <w:bookmarkStart w:id="614" w:name="_Toc61367260"/>
      <w:bookmarkStart w:id="615" w:name="_Toc61372643"/>
      <w:bookmarkStart w:id="616" w:name="_Toc68230583"/>
      <w:bookmarkStart w:id="617" w:name="_Toc69083996"/>
      <w:bookmarkStart w:id="618" w:name="_Toc75467003"/>
      <w:bookmarkStart w:id="619" w:name="_Toc76509025"/>
      <w:bookmarkStart w:id="620" w:name="_Toc76718015"/>
      <w:bookmarkStart w:id="621" w:name="_Toc83580325"/>
      <w:bookmarkStart w:id="622" w:name="_Toc84404834"/>
      <w:bookmarkStart w:id="623" w:name="_Toc84413443"/>
      <w:bookmarkStart w:id="624" w:name="_Hlk508136669"/>
      <w:r w:rsidRPr="00A2470A">
        <w:t>5.3A.1</w:t>
      </w:r>
      <w:r w:rsidRPr="00A2470A">
        <w:tab/>
        <w:t>General</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25" w:name="_Toc21344202"/>
      <w:bookmarkStart w:id="626" w:name="_Toc29801686"/>
      <w:bookmarkStart w:id="627" w:name="_Toc29802110"/>
      <w:bookmarkStart w:id="628" w:name="_Toc29802735"/>
      <w:bookmarkStart w:id="629" w:name="_Toc36107477"/>
      <w:bookmarkStart w:id="630" w:name="_Toc37251236"/>
      <w:bookmarkStart w:id="631" w:name="_Toc45888022"/>
      <w:bookmarkStart w:id="632" w:name="_Toc45888621"/>
      <w:bookmarkStart w:id="633" w:name="_Toc61367261"/>
      <w:bookmarkStart w:id="634" w:name="_Toc61372644"/>
      <w:bookmarkStart w:id="635" w:name="_Toc68230584"/>
      <w:bookmarkStart w:id="636" w:name="_Toc69083997"/>
      <w:bookmarkStart w:id="637" w:name="_Toc75467004"/>
      <w:bookmarkStart w:id="638" w:name="_Toc76509026"/>
      <w:bookmarkStart w:id="639" w:name="_Toc76718016"/>
      <w:bookmarkStart w:id="640" w:name="_Toc83580326"/>
      <w:bookmarkStart w:id="641" w:name="_Toc84404835"/>
      <w:bookmarkStart w:id="642" w:name="_Toc84413444"/>
      <w:r w:rsidRPr="00A2470A">
        <w:t>5.3A.2</w:t>
      </w:r>
      <w:r w:rsidRPr="00A2470A">
        <w:tab/>
        <w:t>Maximum transmission bandwidth configuration for CA</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D5D949B" w14:textId="77777777" w:rsidR="00A1115A" w:rsidRPr="00A2470A" w:rsidRDefault="00A1115A" w:rsidP="00112DA3">
      <w:bookmarkStart w:id="643"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643"/>
    </w:p>
    <w:p w14:paraId="7A1AC4F6" w14:textId="77777777" w:rsidR="00A1115A" w:rsidRPr="00A2470A" w:rsidRDefault="00A1115A" w:rsidP="00112DA3">
      <w:pPr>
        <w:pStyle w:val="Heading3"/>
        <w:keepNext w:val="0"/>
        <w:keepLines w:val="0"/>
      </w:pPr>
      <w:bookmarkStart w:id="644" w:name="_Toc21344203"/>
      <w:bookmarkStart w:id="645" w:name="_Toc29801687"/>
      <w:bookmarkStart w:id="646" w:name="_Toc29802111"/>
      <w:bookmarkStart w:id="647" w:name="_Toc29802736"/>
      <w:bookmarkStart w:id="648" w:name="_Toc36107478"/>
      <w:bookmarkStart w:id="649" w:name="_Toc37251237"/>
      <w:bookmarkStart w:id="650" w:name="_Toc45888023"/>
      <w:bookmarkStart w:id="651" w:name="_Toc45888622"/>
      <w:bookmarkStart w:id="652" w:name="_Toc61367262"/>
      <w:bookmarkStart w:id="653" w:name="_Toc61372645"/>
      <w:bookmarkStart w:id="654" w:name="_Toc68230585"/>
      <w:bookmarkStart w:id="655" w:name="_Toc69083998"/>
      <w:bookmarkStart w:id="656" w:name="_Toc75467005"/>
      <w:bookmarkStart w:id="657" w:name="_Toc76509027"/>
      <w:bookmarkStart w:id="658" w:name="_Toc76718017"/>
      <w:bookmarkStart w:id="659" w:name="_Toc83580327"/>
      <w:bookmarkStart w:id="660" w:name="_Toc84404836"/>
      <w:bookmarkStart w:id="661" w:name="_Toc84413445"/>
      <w:r w:rsidRPr="00A2470A">
        <w:t>5.3A.3</w:t>
      </w:r>
      <w:r w:rsidRPr="00A2470A">
        <w:tab/>
        <w:t>Minimum guardband and transmission bandwidth configuration for CA</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t>BW</w:t>
      </w:r>
      <w:r w:rsidRPr="00A2470A">
        <w:rPr>
          <w:noProof w:val="0"/>
          <w:vertAlign w:val="subscript"/>
        </w:rPr>
        <w:t xml:space="preserve">Channel_CA </w:t>
      </w:r>
      <w:r w:rsidRPr="00A2470A">
        <w:rPr>
          <w:noProof w:val="0"/>
        </w:rPr>
        <w:t>= F</w:t>
      </w:r>
      <w:r w:rsidRPr="00A2470A">
        <w:rPr>
          <w:noProof w:val="0"/>
          <w:vertAlign w:val="subscript"/>
        </w:rPr>
        <w:t xml:space="preserve">edge,high </w:t>
      </w:r>
      <w:r w:rsidRPr="00A2470A">
        <w:rPr>
          <w:noProof w:val="0"/>
        </w:rPr>
        <w:t>- F</w:t>
      </w:r>
      <w:r w:rsidRPr="00A2470A">
        <w:rPr>
          <w:noProof w:val="0"/>
          <w:vertAlign w:val="subscript"/>
        </w:rPr>
        <w:t>edge,low</w:t>
      </w:r>
      <w:r w:rsidRPr="00A2470A">
        <w:rPr>
          <w:noProof w:val="0"/>
        </w:rPr>
        <w:t xml:space="preserve"> (MHz).</w:t>
      </w:r>
    </w:p>
    <w:p w14:paraId="4F021D34" w14:textId="4ADB1167" w:rsidR="00A1115A" w:rsidRPr="00A2470A" w:rsidRDefault="00A1115A" w:rsidP="008945E6">
      <w:pPr>
        <w:keepNext/>
        <w:keepLines/>
      </w:pPr>
      <w:r w:rsidRPr="00A2470A">
        <w:t>The lower bandwidth edge F</w:t>
      </w:r>
      <w:r w:rsidRPr="00A2470A">
        <w:rPr>
          <w:vertAlign w:val="subscript"/>
        </w:rPr>
        <w:t>edge, low</w:t>
      </w:r>
      <w:r w:rsidRPr="00A2470A">
        <w:t xml:space="preserve"> and the upper bandwidth edge F</w:t>
      </w:r>
      <w:r w:rsidRPr="00A2470A">
        <w:rPr>
          <w:vertAlign w:val="subscript"/>
        </w:rPr>
        <w:t xml:space="preserve">edge,high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edge,low </w:t>
      </w:r>
      <w:r w:rsidRPr="00A2470A">
        <w:rPr>
          <w:noProof w:val="0"/>
        </w:rPr>
        <w:t>= F</w:t>
      </w:r>
      <w:r w:rsidRPr="00A2470A">
        <w:rPr>
          <w:noProof w:val="0"/>
          <w:vertAlign w:val="subscript"/>
        </w:rPr>
        <w:t xml:space="preserve">C,low </w:t>
      </w:r>
      <w:r w:rsidRPr="00A2470A">
        <w:rPr>
          <w:noProof w:val="0"/>
        </w:rPr>
        <w:t>- F</w:t>
      </w:r>
      <w:r w:rsidRPr="00A2470A">
        <w:rPr>
          <w:noProof w:val="0"/>
          <w:vertAlign w:val="subscript"/>
        </w:rPr>
        <w:t>offset,low</w:t>
      </w:r>
    </w:p>
    <w:p w14:paraId="3C90D66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edge,high </w:t>
      </w:r>
      <w:r w:rsidRPr="00A2470A">
        <w:rPr>
          <w:noProof w:val="0"/>
        </w:rPr>
        <w:t>= F</w:t>
      </w:r>
      <w:r w:rsidRPr="00A2470A">
        <w:rPr>
          <w:noProof w:val="0"/>
          <w:vertAlign w:val="subscript"/>
        </w:rPr>
        <w:t xml:space="preserve">C,high </w:t>
      </w:r>
      <w:r w:rsidRPr="00A2470A">
        <w:rPr>
          <w:noProof w:val="0"/>
        </w:rPr>
        <w:t>+ F</w:t>
      </w:r>
      <w:r w:rsidRPr="00A2470A">
        <w:rPr>
          <w:noProof w:val="0"/>
          <w:vertAlign w:val="subscript"/>
        </w:rPr>
        <w:t>offset,high</w:t>
      </w:r>
    </w:p>
    <w:p w14:paraId="1B7EE69F" w14:textId="77777777" w:rsidR="00A1115A" w:rsidRPr="00A2470A" w:rsidRDefault="00A1115A" w:rsidP="00112DA3">
      <w:bookmarkStart w:id="662"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F55684D" w14:textId="5692C13A" w:rsidR="00A1115A" w:rsidRPr="00A2470A" w:rsidRDefault="00086A81" w:rsidP="00112DA3">
      <w:r w:rsidRPr="00A2470A">
        <w:t>N</w:t>
      </w:r>
      <w:r w:rsidRPr="00A2470A">
        <w:rPr>
          <w:vertAlign w:val="subscript"/>
        </w:rPr>
        <w:t xml:space="preserve">RB,low </w:t>
      </w:r>
      <w:r w:rsidRPr="00A2470A">
        <w:t>and N</w:t>
      </w:r>
      <w:r w:rsidRPr="00A2470A">
        <w:rPr>
          <w:vertAlign w:val="subscript"/>
        </w:rPr>
        <w:t xml:space="preserve">RB,high </w:t>
      </w:r>
      <w:r w:rsidRPr="00A2470A">
        <w:t>are the transmission bandwidth configurations according to Table 5.3.2-1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w:t>
      </w:r>
      <w:r w:rsidR="008945E6" w:rsidRPr="00A2470A">
        <w:t xml:space="preserve"> </w:t>
      </w:r>
      <w:r w:rsidRPr="00A2470A">
        <w:t>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w:t>
      </w:r>
      <w:proofErr w:type="gramStart"/>
      <w:r w:rsidRPr="00A2470A">
        <w:t>both of the channel</w:t>
      </w:r>
      <w:proofErr w:type="gramEnd"/>
      <w:r w:rsidRPr="00A2470A">
        <w:t xml:space="preserve">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w:t>
      </w:r>
      <w:proofErr w:type="gramStart"/>
      <w:r w:rsidRPr="00A2470A">
        <w:rPr>
          <w:rFonts w:eastAsia="MS Mincho" w:hint="eastAsia"/>
          <w:lang w:eastAsia="zh-CN"/>
        </w:rPr>
        <w:t>both of the channel</w:t>
      </w:r>
      <w:proofErr w:type="gramEnd"/>
      <w:r w:rsidRPr="00A2470A">
        <w:rPr>
          <w:rFonts w:eastAsia="MS Mincho" w:hint="eastAsia"/>
          <w:lang w:eastAsia="zh-CN"/>
        </w:rPr>
        <w:t xml:space="preserve">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662"/>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663" w:name="_Hlk522886688"/>
      <w:r w:rsidRPr="00A2470A">
        <w:rPr>
          <w:rFonts w:hint="eastAsia"/>
        </w:rPr>
        <w:t>The lower sub-block edge of the Sub-block Bandwidth (BW</w:t>
      </w:r>
      <w:r w:rsidRPr="00A2470A">
        <w:rPr>
          <w:rFonts w:hint="eastAsia"/>
          <w:vertAlign w:val="subscript"/>
        </w:rPr>
        <w:t>Channel,block</w:t>
      </w:r>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 low </w:t>
      </w:r>
      <w:r w:rsidRPr="00A2470A">
        <w:rPr>
          <w:noProof w:val="0"/>
        </w:rPr>
        <w:t>= F</w:t>
      </w:r>
      <w:r w:rsidRPr="00A2470A">
        <w:rPr>
          <w:noProof w:val="0"/>
          <w:vertAlign w:val="subscript"/>
        </w:rPr>
        <w:t xml:space="preserve">C,block,low </w:t>
      </w:r>
      <w:r w:rsidRPr="00A2470A">
        <w:rPr>
          <w:noProof w:val="0"/>
        </w:rPr>
        <w:t>- F</w:t>
      </w:r>
      <w:r w:rsidRPr="00A2470A">
        <w:rPr>
          <w:noProof w:val="0"/>
          <w:vertAlign w:val="subscript"/>
        </w:rPr>
        <w:t>offset,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edge,block,high </w:t>
      </w:r>
      <w:r w:rsidRPr="00A2470A">
        <w:rPr>
          <w:noProof w:val="0"/>
        </w:rPr>
        <w:t>= F</w:t>
      </w:r>
      <w:r w:rsidRPr="00A2470A">
        <w:rPr>
          <w:noProof w:val="0"/>
          <w:vertAlign w:val="subscript"/>
        </w:rPr>
        <w:t xml:space="preserve">C,block,high </w:t>
      </w:r>
      <w:r w:rsidRPr="00A2470A">
        <w:rPr>
          <w:noProof w:val="0"/>
        </w:rPr>
        <w:t>+ F</w:t>
      </w:r>
      <w:r w:rsidRPr="00A2470A">
        <w:rPr>
          <w:noProof w:val="0"/>
          <w:vertAlign w:val="subscript"/>
        </w:rPr>
        <w:t>offset,high.</w:t>
      </w:r>
    </w:p>
    <w:p w14:paraId="0ED5A017" w14:textId="77777777" w:rsidR="00A1115A" w:rsidRPr="00A2470A" w:rsidRDefault="00A1115A" w:rsidP="00112DA3">
      <w:r w:rsidRPr="00A2470A">
        <w:rPr>
          <w:rFonts w:hint="eastAsia"/>
        </w:rPr>
        <w:t>The Sub-block Bandwidth, BW</w:t>
      </w:r>
      <w:r w:rsidRPr="00A2470A">
        <w:rPr>
          <w:rFonts w:hint="eastAsia"/>
          <w:vertAlign w:val="subscript"/>
        </w:rPr>
        <w:t>Channel,block</w:t>
      </w:r>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r w:rsidRPr="00A2470A">
        <w:rPr>
          <w:rFonts w:hint="eastAsia"/>
          <w:noProof w:val="0"/>
        </w:rPr>
        <w:t>BW</w:t>
      </w:r>
      <w:r w:rsidRPr="00A2470A">
        <w:rPr>
          <w:noProof w:val="0"/>
          <w:vertAlign w:val="subscript"/>
        </w:rPr>
        <w:t xml:space="preserve">Channel,block </w:t>
      </w:r>
      <w:r w:rsidRPr="00A2470A">
        <w:rPr>
          <w:noProof w:val="0"/>
        </w:rPr>
        <w:t>= F</w:t>
      </w:r>
      <w:r w:rsidRPr="00A2470A">
        <w:rPr>
          <w:noProof w:val="0"/>
          <w:vertAlign w:val="subscript"/>
        </w:rPr>
        <w:t>edge,block,high -</w:t>
      </w:r>
      <w:r w:rsidRPr="00A2470A">
        <w:rPr>
          <w:noProof w:val="0"/>
        </w:rPr>
        <w:t xml:space="preserve"> F</w:t>
      </w:r>
      <w:r w:rsidRPr="00A2470A">
        <w:rPr>
          <w:noProof w:val="0"/>
          <w:vertAlign w:val="subscript"/>
        </w:rPr>
        <w:t xml:space="preserve">edge,block,low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t>The lower and upper frequency offsets F</w:t>
      </w:r>
      <w:r w:rsidRPr="00A2470A">
        <w:rPr>
          <w:rFonts w:hint="eastAsia"/>
          <w:vertAlign w:val="subscript"/>
        </w:rPr>
        <w:t xml:space="preserve">offset,block,low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BCF8CD8" w14:textId="131F0FF3" w:rsidR="00086A81" w:rsidRPr="00A2470A" w:rsidRDefault="00086A81" w:rsidP="00112DA3">
      <w:r w:rsidRPr="00A2470A">
        <w:rPr>
          <w:rFonts w:hint="eastAsia"/>
        </w:rPr>
        <w:t>where N</w:t>
      </w:r>
      <w:r w:rsidRPr="00A2470A">
        <w:rPr>
          <w:rFonts w:hint="eastAsia"/>
          <w:vertAlign w:val="subscript"/>
        </w:rPr>
        <w:t xml:space="preserve">RB,low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w:t>
      </w:r>
      <w:proofErr w:type="gramStart"/>
      <w:r w:rsidRPr="00A2470A">
        <w:t>both of the channel</w:t>
      </w:r>
      <w:proofErr w:type="gramEnd"/>
      <w:r w:rsidRPr="00A2470A">
        <w:t xml:space="preserve">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w:t>
      </w:r>
      <w:proofErr w:type="gramStart"/>
      <w:r w:rsidRPr="00A2470A">
        <w:rPr>
          <w:rFonts w:eastAsia="MS Mincho" w:hint="eastAsia"/>
          <w:lang w:eastAsia="zh-CN"/>
        </w:rPr>
        <w:t>both of the channel</w:t>
      </w:r>
      <w:proofErr w:type="gramEnd"/>
      <w:r w:rsidRPr="00A2470A">
        <w:rPr>
          <w:rFonts w:eastAsia="MS Mincho" w:hint="eastAsia"/>
          <w:lang w:eastAsia="zh-CN"/>
        </w:rPr>
        <w:t xml:space="preserve">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6D4A7A6B" w14:textId="545B0339" w:rsidR="00A1115A" w:rsidRPr="00A2470A" w:rsidRDefault="00086A81" w:rsidP="00112DA3">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t>W</w:t>
      </w:r>
      <w:r w:rsidRPr="00A2470A">
        <w:rPr>
          <w:noProof w:val="0"/>
          <w:vertAlign w:val="subscript"/>
        </w:rPr>
        <w:t>gap</w:t>
      </w:r>
      <w:r w:rsidRPr="00A2470A">
        <w:rPr>
          <w:noProof w:val="0"/>
        </w:rPr>
        <w:t xml:space="preserve"> = F</w:t>
      </w:r>
      <w:r w:rsidRPr="00A2470A">
        <w:rPr>
          <w:noProof w:val="0"/>
          <w:vertAlign w:val="subscript"/>
        </w:rPr>
        <w:t>edge,block n+1,low -</w:t>
      </w:r>
      <w:r w:rsidRPr="00A2470A">
        <w:rPr>
          <w:noProof w:val="0"/>
        </w:rPr>
        <w:t xml:space="preserve"> F</w:t>
      </w:r>
      <w:r w:rsidRPr="00A2470A">
        <w:rPr>
          <w:noProof w:val="0"/>
          <w:vertAlign w:val="subscript"/>
        </w:rPr>
        <w:t>edge,block n,high</w:t>
      </w:r>
      <w:r w:rsidRPr="00A2470A">
        <w:rPr>
          <w:noProof w:val="0"/>
        </w:rPr>
        <w:t xml:space="preserve"> (MHz)</w:t>
      </w:r>
      <w:bookmarkEnd w:id="663"/>
    </w:p>
    <w:p w14:paraId="1DE54FD1" w14:textId="77777777" w:rsidR="00A1115A" w:rsidRPr="00A2470A" w:rsidRDefault="00A1115A" w:rsidP="00112DA3">
      <w:pPr>
        <w:pStyle w:val="Heading3"/>
        <w:keepNext w:val="0"/>
        <w:keepLines w:val="0"/>
      </w:pPr>
      <w:bookmarkStart w:id="664" w:name="_Toc21344204"/>
      <w:bookmarkStart w:id="665" w:name="_Toc29801688"/>
      <w:bookmarkStart w:id="666" w:name="_Toc29802112"/>
      <w:bookmarkStart w:id="667" w:name="_Toc29802737"/>
      <w:bookmarkStart w:id="668" w:name="_Toc36107479"/>
      <w:bookmarkStart w:id="669" w:name="_Toc37251238"/>
      <w:bookmarkStart w:id="670" w:name="_Toc45888024"/>
      <w:bookmarkStart w:id="671" w:name="_Toc45888623"/>
      <w:bookmarkStart w:id="672" w:name="_Toc61367263"/>
      <w:bookmarkStart w:id="673" w:name="_Toc61372646"/>
      <w:bookmarkStart w:id="674" w:name="_Toc68230586"/>
      <w:bookmarkStart w:id="675" w:name="_Toc69083999"/>
      <w:bookmarkStart w:id="676" w:name="_Toc75467006"/>
      <w:bookmarkStart w:id="677" w:name="_Toc76509028"/>
      <w:bookmarkStart w:id="678" w:name="_Toc76718018"/>
      <w:bookmarkStart w:id="679" w:name="_Toc83580328"/>
      <w:bookmarkStart w:id="680" w:name="_Toc84404837"/>
      <w:bookmarkStart w:id="681" w:name="_Toc84413446"/>
      <w:bookmarkStart w:id="682" w:name="_Hlk9349386"/>
      <w:r w:rsidRPr="00A2470A">
        <w:t>5.3A.4</w:t>
      </w:r>
      <w:r w:rsidRPr="00A2470A">
        <w:tab/>
        <w:t>Void</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0133CCA3" w14:textId="77777777" w:rsidR="00A1115A" w:rsidRPr="00A2470A" w:rsidRDefault="00A1115A" w:rsidP="00112DA3">
      <w:pPr>
        <w:pStyle w:val="Heading3"/>
        <w:keepNext w:val="0"/>
        <w:keepLines w:val="0"/>
      </w:pPr>
      <w:bookmarkStart w:id="683" w:name="_Toc21344205"/>
      <w:bookmarkStart w:id="684" w:name="_Toc29801689"/>
      <w:bookmarkStart w:id="685" w:name="_Toc29802113"/>
      <w:bookmarkStart w:id="686" w:name="_Toc29802738"/>
      <w:bookmarkStart w:id="687" w:name="_Toc36107480"/>
      <w:bookmarkStart w:id="688" w:name="_Toc37251239"/>
      <w:bookmarkStart w:id="689" w:name="_Toc45888025"/>
      <w:bookmarkStart w:id="690" w:name="_Toc45888624"/>
      <w:bookmarkStart w:id="691" w:name="_Toc61367264"/>
      <w:bookmarkStart w:id="692" w:name="_Toc61372647"/>
      <w:bookmarkStart w:id="693" w:name="_Toc68230587"/>
      <w:bookmarkStart w:id="694" w:name="_Toc69084000"/>
      <w:bookmarkStart w:id="695" w:name="_Toc75467007"/>
      <w:bookmarkStart w:id="696" w:name="_Toc76509029"/>
      <w:bookmarkStart w:id="697" w:name="_Toc76718019"/>
      <w:bookmarkStart w:id="698" w:name="_Toc83580329"/>
      <w:bookmarkStart w:id="699" w:name="_Toc84404838"/>
      <w:bookmarkStart w:id="700" w:name="_Toc84413447"/>
      <w:bookmarkEnd w:id="682"/>
      <w:r w:rsidRPr="00A2470A">
        <w:t>5.3A.5</w:t>
      </w:r>
      <w:r w:rsidRPr="00A2470A">
        <w:tab/>
        <w:t>UE channel bandwidth per operating band for CA</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dualPA-Architecture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24"/>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r w:rsidRPr="00A2470A">
              <w:t>BW</w:t>
            </w:r>
            <w:r w:rsidRPr="00A2470A">
              <w:rPr>
                <w:vertAlign w:val="subscript"/>
              </w:rPr>
              <w:t>Channel</w:t>
            </w:r>
            <w:r w:rsidR="00A2470A">
              <w:rPr>
                <w:vertAlign w:val="subscript"/>
              </w:rPr>
              <w:t xml:space="preserve"> </w:t>
            </w:r>
            <w:r w:rsidRPr="00A2470A">
              <w:t>≤</w:t>
            </w:r>
            <w:r w:rsidR="00A2470A">
              <w:t xml:space="preserve"> </w:t>
            </w:r>
            <w:r w:rsidRPr="00A2470A">
              <w:t>BW</w:t>
            </w:r>
            <w:r w:rsidRPr="00A2470A">
              <w:rPr>
                <w:vertAlign w:val="subscript"/>
              </w:rPr>
              <w:t>Channel,max</w:t>
            </w:r>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t>BW</w:t>
            </w:r>
            <w:r w:rsidRPr="00A2470A">
              <w:rPr>
                <w:rStyle w:val="TACChar"/>
                <w:vertAlign w:val="subscript"/>
              </w:rPr>
              <w:t>Channel,</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01"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01"/>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02" w:name="_Toc45888026"/>
      <w:bookmarkStart w:id="703" w:name="_Toc45888625"/>
      <w:bookmarkStart w:id="704" w:name="_Toc61367265"/>
      <w:bookmarkStart w:id="705" w:name="_Toc61372648"/>
      <w:bookmarkStart w:id="706" w:name="_Toc68230588"/>
      <w:bookmarkStart w:id="707" w:name="_Toc69084001"/>
      <w:bookmarkStart w:id="708" w:name="_Toc75467008"/>
      <w:bookmarkStart w:id="709" w:name="_Toc76509030"/>
      <w:bookmarkStart w:id="710" w:name="_Toc76718020"/>
      <w:bookmarkStart w:id="711" w:name="_Toc83580330"/>
      <w:bookmarkStart w:id="712" w:name="_Toc84404839"/>
      <w:bookmarkStart w:id="713" w:name="_Toc84413448"/>
      <w:bookmarkStart w:id="714" w:name="_Toc21344206"/>
      <w:bookmarkStart w:id="715" w:name="_Toc29801690"/>
      <w:bookmarkStart w:id="716" w:name="_Toc29802114"/>
      <w:bookmarkStart w:id="717" w:name="_Toc29802739"/>
      <w:bookmarkStart w:id="718" w:name="_Toc36107481"/>
      <w:bookmarkStart w:id="719" w:name="_Toc37251240"/>
      <w:r w:rsidRPr="00A2470A">
        <w:t>5.3E</w:t>
      </w:r>
      <w:r w:rsidRPr="00A2470A">
        <w:tab/>
        <w:t>Channel bandwidth for V2X</w:t>
      </w:r>
      <w:bookmarkEnd w:id="702"/>
      <w:bookmarkEnd w:id="703"/>
      <w:bookmarkEnd w:id="704"/>
      <w:bookmarkEnd w:id="705"/>
      <w:bookmarkEnd w:id="706"/>
      <w:bookmarkEnd w:id="707"/>
      <w:bookmarkEnd w:id="708"/>
      <w:bookmarkEnd w:id="709"/>
      <w:bookmarkEnd w:id="710"/>
      <w:bookmarkEnd w:id="711"/>
      <w:bookmarkEnd w:id="712"/>
      <w:bookmarkEnd w:id="713"/>
    </w:p>
    <w:p w14:paraId="09ECBEFB" w14:textId="77777777" w:rsidR="00A1115A" w:rsidRPr="00A2470A" w:rsidRDefault="00A1115A" w:rsidP="00112DA3">
      <w:pPr>
        <w:pStyle w:val="Heading3"/>
        <w:keepNext w:val="0"/>
        <w:keepLines w:val="0"/>
      </w:pPr>
      <w:bookmarkStart w:id="720" w:name="_Toc45888027"/>
      <w:bookmarkStart w:id="721" w:name="_Toc45888626"/>
      <w:bookmarkStart w:id="722" w:name="_Toc61367266"/>
      <w:bookmarkStart w:id="723" w:name="_Toc61372649"/>
      <w:bookmarkStart w:id="724" w:name="_Toc68230589"/>
      <w:bookmarkStart w:id="725" w:name="_Toc69084002"/>
      <w:bookmarkStart w:id="726" w:name="_Toc75467009"/>
      <w:bookmarkStart w:id="727" w:name="_Toc76509031"/>
      <w:bookmarkStart w:id="728" w:name="_Toc76718021"/>
      <w:bookmarkStart w:id="729" w:name="_Toc83580331"/>
      <w:bookmarkStart w:id="730" w:name="_Toc84404840"/>
      <w:bookmarkStart w:id="731" w:name="_Toc84413449"/>
      <w:r w:rsidRPr="00A2470A">
        <w:t>5.3E.1</w:t>
      </w:r>
      <w:r w:rsidRPr="00A2470A">
        <w:tab/>
        <w:t>General</w:t>
      </w:r>
      <w:bookmarkEnd w:id="720"/>
      <w:bookmarkEnd w:id="721"/>
      <w:bookmarkEnd w:id="722"/>
      <w:bookmarkEnd w:id="723"/>
      <w:bookmarkEnd w:id="724"/>
      <w:bookmarkEnd w:id="725"/>
      <w:bookmarkEnd w:id="726"/>
      <w:bookmarkEnd w:id="727"/>
      <w:bookmarkEnd w:id="728"/>
      <w:bookmarkEnd w:id="729"/>
      <w:bookmarkEnd w:id="730"/>
      <w:bookmarkEnd w:id="731"/>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rPr>
          <w:rFonts w:eastAsiaTheme="minorEastAsia"/>
        </w:rPr>
      </w:pPr>
      <w:r w:rsidRPr="00A2470A">
        <w:rPr>
          <w:rFonts w:eastAsiaTheme="minorEastAsia"/>
        </w:rPr>
        <w:t>5.3E.1A</w:t>
      </w:r>
      <w:r w:rsidRPr="00A2470A">
        <w:rPr>
          <w:rFonts w:eastAsiaTheme="minorEastAsia"/>
        </w:rPr>
        <w:tab/>
        <w:t>Channel bandwidth for Sidelink CA</w:t>
      </w:r>
    </w:p>
    <w:p w14:paraId="661A6111" w14:textId="77777777" w:rsidR="00947F0E" w:rsidRPr="00A2470A" w:rsidRDefault="00947F0E" w:rsidP="00112DA3">
      <w:pPr>
        <w:spacing w:before="60"/>
        <w:jc w:val="both"/>
      </w:pPr>
      <w:r w:rsidRPr="00A2470A">
        <w:t>For sidelink intra-band contiguous carrier aggregation, a carrier aggregation configuration is a single ITS operating band supporting a carrier aggregation bandwidth class with associated bandwidth combination sets specified in clause 5.5E.1A.1. The sidelink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rPr>
          <w:rFonts w:eastAsiaTheme="minorEastAsia"/>
        </w:rPr>
      </w:pPr>
      <w:r w:rsidRPr="00A2470A">
        <w:rPr>
          <w:rFonts w:eastAsiaTheme="minorEastAsia"/>
        </w:rPr>
        <w:t>5.3E.1F</w:t>
      </w:r>
      <w:r w:rsidRPr="00A2470A">
        <w:rPr>
          <w:rFonts w:eastAsiaTheme="minorEastAsia"/>
        </w:rPr>
        <w:tab/>
        <w:t>Channel bandwidth for Sidelink Unlicensed</w:t>
      </w:r>
    </w:p>
    <w:p w14:paraId="3B1D8CC6" w14:textId="77777777" w:rsidR="005649DC" w:rsidRPr="00A2470A" w:rsidRDefault="005649DC" w:rsidP="00112DA3">
      <w:pPr>
        <w:spacing w:before="60"/>
        <w:jc w:val="both"/>
        <w:rPr>
          <w:rFonts w:ascii="Arial" w:hAnsi="Arial" w:cs="Arial"/>
        </w:rPr>
      </w:pPr>
      <w:r w:rsidRPr="00A2470A">
        <w:t xml:space="preserve">NR SL-U Channel bandwidths for each band are specified in Table 5.3E.1F-1. </w:t>
      </w:r>
      <w:r w:rsidRPr="00A2470A">
        <w:rPr>
          <w:rFonts w:eastAsiaTheme="minorEastAsia"/>
        </w:rPr>
        <w:t>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1F</w:t>
      </w:r>
      <w:r w:rsidRPr="00A2470A">
        <w:rPr>
          <w:rFonts w:eastAsiaTheme="minorEastAsia"/>
        </w:rPr>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SL-U</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rPr>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rFonts w:eastAsiaTheme="minorEastAsia"/>
                <w:lang w:eastAsia="ko-KR"/>
              </w:rPr>
            </w:pPr>
            <w:r w:rsidRPr="00A2470A">
              <w:rPr>
                <w:rFonts w:eastAsiaTheme="minorEastAsia"/>
                <w:lang w:eastAsia="ko-KR"/>
              </w:rPr>
              <w:t>SCS</w:t>
            </w:r>
            <w:r w:rsidR="00A2470A">
              <w:rPr>
                <w:rFonts w:eastAsiaTheme="minorEastAsia"/>
                <w:lang w:eastAsia="ko-KR"/>
              </w:rPr>
              <w:t xml:space="preserve"> </w:t>
            </w:r>
            <w:r w:rsidRPr="00A2470A">
              <w:rPr>
                <w:rFonts w:eastAsiaTheme="minorEastAsia"/>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00A2470A">
              <w:rPr>
                <w:rFonts w:eastAsiaTheme="minorEastAsia"/>
                <w:vertAlign w:val="superscript"/>
              </w:rPr>
              <w:t xml:space="preserve"> </w:t>
            </w:r>
            <w:r w:rsidRPr="00A2470A">
              <w:rPr>
                <w:rFonts w:eastAsiaTheme="minorEastAsia"/>
              </w:rPr>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rPr>
                <w:rFonts w:eastAsiaTheme="minorEastAsia"/>
              </w:rPr>
            </w:pPr>
            <w:r w:rsidRPr="00A2470A">
              <w:rPr>
                <w:rFonts w:eastAsiaTheme="minorEastAsia"/>
                <w:lang w:eastAsia="zh-CN"/>
              </w:rPr>
              <w:t>20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rPr>
                <w:rFonts w:eastAsiaTheme="minorEastAsia"/>
              </w:rPr>
            </w:pPr>
            <w:r w:rsidRPr="00A2470A">
              <w:rPr>
                <w:rFonts w:eastAsiaTheme="minorEastAsia"/>
                <w:lang w:eastAsia="zh-CN"/>
              </w:rPr>
              <w:t>3</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rPr>
                <w:rFonts w:eastAsiaTheme="minorEastAsia"/>
              </w:rPr>
            </w:pPr>
            <w:r w:rsidRPr="00A2470A">
              <w:rPr>
                <w:rFonts w:eastAsiaTheme="minorEastAsia"/>
                <w:lang w:eastAsia="zh-CN"/>
              </w:rPr>
              <w:t>40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rPr>
                <w:rFonts w:eastAsiaTheme="minorEastAsia"/>
              </w:rPr>
            </w:pPr>
            <w:r w:rsidRPr="00A2470A">
              <w:rPr>
                <w:rFonts w:eastAsiaTheme="minorEastAsia"/>
                <w:lang w:eastAsia="zh-CN"/>
              </w:rPr>
              <w:t>5</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rPr>
                <w:rFonts w:eastAsiaTheme="minorEastAsia"/>
              </w:rPr>
            </w:pPr>
            <w:r w:rsidRPr="00A2470A">
              <w:rPr>
                <w:rFonts w:eastAsiaTheme="minorEastAsia"/>
                <w:lang w:eastAsia="zh-CN"/>
              </w:rPr>
              <w:t>60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rPr>
                <w:rFonts w:eastAsiaTheme="minorEastAsia"/>
              </w:rPr>
            </w:pPr>
            <w:r w:rsidRPr="00A2470A">
              <w:rPr>
                <w:rFonts w:eastAsiaTheme="minorEastAsia"/>
                <w:lang w:eastAsia="zh-CN"/>
              </w:rPr>
              <w:t>8</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90</w:t>
            </w:r>
            <w:r w:rsidR="00A2470A">
              <w:rPr>
                <w:rFonts w:eastAsiaTheme="minorEastAsia"/>
              </w:rPr>
              <w:t xml:space="preserve"> </w:t>
            </w:r>
            <w:r w:rsidRPr="00A2470A">
              <w:rPr>
                <w:rFonts w:eastAsiaTheme="minorEastAsia"/>
              </w:rPr>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Pr="00A2470A">
              <w:rPr>
                <w:rFonts w:eastAsiaTheme="minorEastAsia"/>
              </w:rPr>
              <w:t>0</w:t>
            </w:r>
            <w:r w:rsidR="00A2470A">
              <w:rPr>
                <w:rFonts w:eastAsiaTheme="minorEastAsia"/>
              </w:rPr>
              <w:t xml:space="preserve"> </w:t>
            </w:r>
            <w:r w:rsidRPr="00A2470A">
              <w:rPr>
                <w:rFonts w:eastAsiaTheme="minorEastAsia"/>
              </w:rPr>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rFonts w:eastAsiaTheme="minorEastAsia"/>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rFonts w:eastAsiaTheme="minorEastAsia"/>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rPr>
                <w:rFonts w:eastAsiaTheme="minorEastAsia"/>
              </w:rPr>
            </w:pPr>
            <w:r w:rsidRPr="00A2470A">
              <w:rPr>
                <w:rFonts w:eastAsiaTheme="minorEastAsia"/>
              </w:rPr>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rPr>
                <w:rFonts w:eastAsiaTheme="minorEastAsia"/>
              </w:rPr>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rPr>
                <w:rFonts w:eastAsiaTheme="minorEastAsia"/>
              </w:rPr>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rFonts w:eastAsiaTheme="minorEastAsia"/>
                <w:lang w:eastAsia="ko-KR"/>
              </w:rPr>
            </w:pPr>
            <w:r w:rsidRPr="00A2470A">
              <w:rPr>
                <w:rFonts w:eastAsiaTheme="minorEastAsia"/>
                <w:lang w:eastAsia="ko-KR"/>
              </w:rPr>
              <w:t>NOTE</w:t>
            </w:r>
            <w:r w:rsidR="00A2470A">
              <w:rPr>
                <w:rFonts w:eastAsiaTheme="minorEastAsia"/>
                <w:lang w:eastAsia="ko-KR"/>
              </w:rPr>
              <w:t xml:space="preserve"> </w:t>
            </w:r>
            <w:r w:rsidRPr="00A2470A">
              <w:rPr>
                <w:rFonts w:eastAsiaTheme="minorEastAsia"/>
                <w:lang w:eastAsia="ko-KR"/>
              </w:rPr>
              <w:t>1:</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UE</w:t>
            </w:r>
            <w:r w:rsidR="00A2470A">
              <w:rPr>
                <w:rFonts w:eastAsiaTheme="minorEastAsia"/>
                <w:lang w:eastAsia="ko-KR"/>
              </w:rPr>
              <w:t xml:space="preserve"> </w:t>
            </w:r>
            <w:r w:rsidRPr="00A2470A">
              <w:rPr>
                <w:rFonts w:eastAsiaTheme="minorEastAsia"/>
                <w:lang w:eastAsia="ko-KR"/>
              </w:rPr>
              <w:t>channel</w:t>
            </w:r>
            <w:r w:rsidR="00A2470A">
              <w:rPr>
                <w:rFonts w:eastAsiaTheme="minorEastAsia"/>
                <w:lang w:eastAsia="ko-KR"/>
              </w:rPr>
              <w:t xml:space="preserve"> </w:t>
            </w:r>
            <w:r w:rsidRPr="00A2470A">
              <w:rPr>
                <w:rFonts w:eastAsiaTheme="minorEastAsia"/>
                <w:lang w:eastAsia="ko-KR"/>
              </w:rPr>
              <w:t>bandwidth</w:t>
            </w:r>
            <w:r w:rsidR="00A2470A">
              <w:rPr>
                <w:rFonts w:eastAsiaTheme="minorEastAsia"/>
                <w:lang w:eastAsia="ko-KR"/>
              </w:rPr>
              <w:t xml:space="preserve"> </w:t>
            </w:r>
            <w:r w:rsidRPr="00A2470A">
              <w:rPr>
                <w:rFonts w:eastAsiaTheme="minorEastAsia"/>
                <w:lang w:eastAsia="ko-KR"/>
              </w:rPr>
              <w:t>is</w:t>
            </w:r>
            <w:r w:rsidR="00A2470A">
              <w:rPr>
                <w:rFonts w:eastAsiaTheme="minorEastAsia"/>
                <w:lang w:eastAsia="ko-KR"/>
              </w:rPr>
              <w:t xml:space="preserve"> </w:t>
            </w:r>
            <w:r w:rsidRPr="00A2470A">
              <w:rPr>
                <w:rFonts w:eastAsiaTheme="minorEastAsia"/>
                <w:lang w:eastAsia="ko-KR"/>
              </w:rPr>
              <w:t>optional</w:t>
            </w:r>
            <w:r w:rsidR="00A2470A">
              <w:rPr>
                <w:rFonts w:eastAsiaTheme="minorEastAsia"/>
                <w:lang w:eastAsia="ko-KR"/>
              </w:rPr>
              <w:t xml:space="preserve"> </w:t>
            </w:r>
            <w:r w:rsidRPr="00A2470A">
              <w:rPr>
                <w:rFonts w:eastAsiaTheme="minorEastAsia"/>
                <w:lang w:eastAsia="ko-KR"/>
              </w:rPr>
              <w:t>in</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release</w:t>
            </w:r>
            <w:r w:rsidR="00A2470A">
              <w:rPr>
                <w:rFonts w:eastAsiaTheme="minorEastAsia"/>
                <w:lang w:eastAsia="ko-KR"/>
              </w:rPr>
              <w:t xml:space="preserve"> </w:t>
            </w:r>
            <w:r w:rsidRPr="00A2470A">
              <w:rPr>
                <w:rFonts w:eastAsiaTheme="minorEastAsia"/>
                <w:lang w:eastAsia="ko-KR"/>
              </w:rPr>
              <w:t>of</w:t>
            </w:r>
            <w:r w:rsidR="00A2470A">
              <w:rPr>
                <w:rFonts w:eastAsiaTheme="minorEastAsia"/>
                <w:lang w:eastAsia="ko-KR"/>
              </w:rPr>
              <w:t xml:space="preserve"> </w:t>
            </w:r>
            <w:r w:rsidRPr="00A2470A">
              <w:rPr>
                <w:rFonts w:eastAsiaTheme="minorEastAsia"/>
                <w:lang w:eastAsia="ko-KR"/>
              </w:rPr>
              <w:t>the</w:t>
            </w:r>
            <w:r w:rsidR="00A2470A">
              <w:rPr>
                <w:rFonts w:eastAsiaTheme="minorEastAsia"/>
                <w:lang w:eastAsia="ko-KR"/>
              </w:rPr>
              <w:t xml:space="preserve"> </w:t>
            </w:r>
            <w:r w:rsidRPr="00A2470A">
              <w:rPr>
                <w:rFonts w:eastAsiaTheme="minorEastAsia"/>
                <w:lang w:eastAsia="ko-KR"/>
              </w:rPr>
              <w:t>specification.</w:t>
            </w:r>
          </w:p>
        </w:tc>
      </w:tr>
    </w:tbl>
    <w:p w14:paraId="0D845269" w14:textId="77777777" w:rsidR="005649DC" w:rsidRPr="00A2470A" w:rsidRDefault="005649DC" w:rsidP="00112DA3"/>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732" w:name="_Toc45888028"/>
      <w:bookmarkStart w:id="733" w:name="_Toc45888627"/>
      <w:bookmarkStart w:id="734" w:name="_Toc61367267"/>
      <w:bookmarkStart w:id="735" w:name="_Toc61372650"/>
      <w:bookmarkStart w:id="736" w:name="_Toc68230590"/>
      <w:bookmarkStart w:id="737" w:name="_Toc69084003"/>
      <w:bookmarkStart w:id="738" w:name="_Toc75467010"/>
      <w:bookmarkStart w:id="739" w:name="_Toc76509032"/>
      <w:bookmarkStart w:id="740" w:name="_Toc76718022"/>
      <w:bookmarkStart w:id="741" w:name="_Toc83580332"/>
      <w:bookmarkStart w:id="742" w:name="_Toc84404841"/>
      <w:bookmarkStart w:id="743" w:name="_Toc84413450"/>
      <w:r w:rsidRPr="00A2470A">
        <w:t>5.3E.2</w:t>
      </w:r>
      <w:r w:rsidRPr="00A2470A">
        <w:tab/>
        <w:t>Channel bandwidth for V2X concurrent operation</w:t>
      </w:r>
      <w:bookmarkEnd w:id="732"/>
      <w:bookmarkEnd w:id="733"/>
      <w:bookmarkEnd w:id="734"/>
      <w:bookmarkEnd w:id="735"/>
      <w:bookmarkEnd w:id="736"/>
      <w:bookmarkEnd w:id="737"/>
      <w:bookmarkEnd w:id="738"/>
      <w:bookmarkEnd w:id="739"/>
      <w:bookmarkEnd w:id="740"/>
      <w:bookmarkEnd w:id="741"/>
      <w:bookmarkEnd w:id="742"/>
      <w:bookmarkEnd w:id="743"/>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744" w:name="OLE_LINK12"/>
      <w:r w:rsidRPr="00A2470A">
        <w:t xml:space="preserve">Table </w:t>
      </w:r>
      <w:r w:rsidRPr="00A2470A">
        <w:rPr>
          <w:lang w:eastAsia="zh-CN"/>
        </w:rPr>
        <w:t>5.3E.2-1</w:t>
      </w:r>
      <w:bookmarkEnd w:id="744"/>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r w:rsidRPr="00A2470A">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rPr>
          <w:rFonts w:eastAsiaTheme="minorEastAsia"/>
        </w:rPr>
      </w:pPr>
      <w:r w:rsidRPr="00A2470A">
        <w:rPr>
          <w:rFonts w:eastAsiaTheme="minorEastAsia"/>
        </w:rPr>
        <w:t>5.3E.2F</w:t>
      </w:r>
      <w:r w:rsidRPr="00A2470A">
        <w:rPr>
          <w:rFonts w:eastAsiaTheme="minorEastAsia"/>
        </w:rPr>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2F</w:t>
      </w:r>
      <w:r w:rsidRPr="00A2470A">
        <w:rPr>
          <w:rFonts w:eastAsiaTheme="minorEastAsia"/>
        </w:rPr>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inter-band</w:t>
            </w:r>
            <w:r w:rsidR="00A2470A">
              <w:rPr>
                <w:rFonts w:eastAsiaTheme="minorEastAsia"/>
              </w:rPr>
              <w:t xml:space="preserve"> </w:t>
            </w:r>
            <w:r w:rsidRPr="00A2470A">
              <w:rPr>
                <w:rFonts w:eastAsiaTheme="minorEastAsia"/>
              </w:rPr>
              <w:t>concurrent</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rFonts w:eastAsiaTheme="minorEastAsia"/>
                <w:lang w:eastAsia="zh-CN"/>
              </w:rPr>
            </w:pPr>
            <w:r w:rsidRPr="00A2470A">
              <w:rPr>
                <w:rFonts w:eastAsiaTheme="minorEastAsia"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eastAsiaTheme="minorEastAsia" w:cs="Arial"/>
                <w:szCs w:val="18"/>
                <w:lang w:eastAsia="zh-CN" w:bidi="ar"/>
              </w:rPr>
            </w:pPr>
            <w:r w:rsidRPr="00A2470A">
              <w:rPr>
                <w:rFonts w:eastAsiaTheme="minorEastAsia" w:hint="eastAsia"/>
                <w:lang w:eastAsia="zh-CN"/>
              </w:rPr>
              <w:t>C</w:t>
            </w:r>
            <w:r w:rsidRPr="00A2470A">
              <w:rPr>
                <w:rFonts w:eastAsiaTheme="minorEastAsia"/>
                <w:lang w:eastAsia="zh-CN"/>
              </w:rPr>
              <w:t>hannel</w:t>
            </w:r>
            <w:r w:rsidR="00A2470A">
              <w:rPr>
                <w:rFonts w:eastAsiaTheme="minorEastAsia"/>
                <w:lang w:eastAsia="zh-CN"/>
              </w:rPr>
              <w:t xml:space="preserve"> </w:t>
            </w:r>
            <w:r w:rsidRPr="00A2470A">
              <w:rPr>
                <w:rFonts w:eastAsiaTheme="minorEastAsia"/>
                <w:lang w:eastAsia="zh-CN"/>
              </w:rPr>
              <w:t>bandwidth</w:t>
            </w:r>
            <w:r w:rsidR="00A2470A">
              <w:rPr>
                <w:rFonts w:eastAsiaTheme="minorEastAsia"/>
                <w:lang w:eastAsia="zh-CN"/>
              </w:rPr>
              <w:t xml:space="preserve"> </w:t>
            </w:r>
            <w:r w:rsidRPr="00A2470A">
              <w:rPr>
                <w:rFonts w:eastAsiaTheme="minorEastAsia" w:hint="eastAsia"/>
                <w:lang w:eastAsia="zh-CN"/>
              </w:rPr>
              <w:t>(</w:t>
            </w:r>
            <w:r w:rsidRPr="00A2470A">
              <w:rPr>
                <w:rFonts w:eastAsiaTheme="minorEastAsia"/>
                <w:lang w:eastAsia="zh-CN"/>
              </w:rPr>
              <w:t>MHz)</w:t>
            </w:r>
            <w:r w:rsidR="00A2470A">
              <w:rPr>
                <w:rFonts w:eastAsiaTheme="minorEastAsia"/>
                <w:lang w:eastAsia="zh-CN"/>
              </w:rPr>
              <w:t xml:space="preserve"> </w:t>
            </w:r>
            <w:r w:rsidRPr="00A2470A">
              <w:rPr>
                <w:rFonts w:eastAsiaTheme="minorEastAsia"/>
                <w:lang w:eastAsia="zh-CN"/>
              </w:rPr>
              <w:t>(</w:t>
            </w:r>
            <w:r w:rsidRPr="00A2470A">
              <w:rPr>
                <w:rFonts w:eastAsiaTheme="minorEastAsia" w:hint="eastAsia"/>
                <w:lang w:eastAsia="zh-CN"/>
              </w:rPr>
              <w:t>N</w:t>
            </w:r>
            <w:r w:rsidRPr="00A2470A">
              <w:rPr>
                <w:rFonts w:eastAsiaTheme="minorEastAsia"/>
                <w:lang w:eastAsia="zh-CN"/>
              </w:rPr>
              <w:t>OTE</w:t>
            </w:r>
            <w:r w:rsidR="00A2470A">
              <w:rPr>
                <w:rFonts w:eastAsiaTheme="minorEastAsia"/>
                <w:lang w:eastAsia="zh-CN"/>
              </w:rPr>
              <w:t xml:space="preserve"> </w:t>
            </w:r>
            <w:r w:rsidRPr="00A2470A">
              <w:rPr>
                <w:rFonts w:eastAsiaTheme="minorEastAsia"/>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rFonts w:eastAsiaTheme="minorEastAsia"/>
                <w:szCs w:val="18"/>
                <w:lang w:eastAsia="zh-CN"/>
              </w:rPr>
            </w:pPr>
            <w:r w:rsidRPr="00A2470A">
              <w:rPr>
                <w:rFonts w:eastAsiaTheme="minorEastAsia"/>
              </w:rPr>
              <w:t>Bandwidth</w:t>
            </w:r>
            <w:r w:rsidR="00A2470A">
              <w:rPr>
                <w:rFonts w:eastAsiaTheme="minorEastAsia"/>
              </w:rPr>
              <w:t xml:space="preserve"> </w:t>
            </w:r>
            <w:r w:rsidRPr="00A2470A">
              <w:rPr>
                <w:rFonts w:eastAsiaTheme="minorEastAsia"/>
              </w:rPr>
              <w:t>combination</w:t>
            </w:r>
            <w:r w:rsidR="00A2470A">
              <w:rPr>
                <w:rFonts w:eastAsiaTheme="minorEastAsia"/>
              </w:rPr>
              <w:t xml:space="preserve"> </w:t>
            </w:r>
            <w:r w:rsidRPr="00A2470A">
              <w:rPr>
                <w:rFonts w:eastAsiaTheme="minorEastAsia"/>
              </w:rPr>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10,</w:t>
            </w:r>
            <w:r w:rsidR="00A2470A">
              <w:rPr>
                <w:rFonts w:eastAsiaTheme="minorEastAsia"/>
                <w:szCs w:val="18"/>
                <w:lang w:eastAsia="zh-CN"/>
              </w:rPr>
              <w:t xml:space="preserve"> </w:t>
            </w:r>
            <w:r w:rsidRPr="00A2470A">
              <w:rPr>
                <w:rFonts w:eastAsiaTheme="minorEastAsia"/>
                <w:szCs w:val="18"/>
                <w:lang w:eastAsia="zh-CN"/>
              </w:rPr>
              <w:t>15,</w:t>
            </w:r>
            <w:r w:rsidR="00A2470A">
              <w:rPr>
                <w:rFonts w:eastAsiaTheme="minorEastAsia"/>
                <w:szCs w:val="18"/>
                <w:lang w:eastAsia="zh-CN"/>
              </w:rPr>
              <w:t xml:space="preserve"> </w:t>
            </w: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25,</w:t>
            </w:r>
            <w:r w:rsidR="00A2470A">
              <w:rPr>
                <w:rFonts w:eastAsiaTheme="minorEastAsia"/>
                <w:szCs w:val="18"/>
                <w:lang w:eastAsia="zh-CN"/>
              </w:rPr>
              <w:t xml:space="preserve"> </w:t>
            </w:r>
            <w:r w:rsidRPr="00A2470A">
              <w:rPr>
                <w:rFonts w:eastAsiaTheme="minorEastAsia"/>
                <w:szCs w:val="18"/>
                <w:lang w:eastAsia="zh-CN"/>
              </w:rPr>
              <w:t>30,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50,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70,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90,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rFonts w:eastAsiaTheme="minorEastAsia"/>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n</w:t>
            </w:r>
            <w:r w:rsidRPr="00A2470A">
              <w:rPr>
                <w:rFonts w:eastAsiaTheme="minorEastAsia"/>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rFonts w:eastAsiaTheme="minorEastAsia"/>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4B47579C" w:rsidR="005649DC" w:rsidRPr="00A2470A" w:rsidRDefault="005649DC" w:rsidP="00112DA3">
            <w:pPr>
              <w:pStyle w:val="TAN"/>
              <w:keepNext w:val="0"/>
              <w:keepLines w:val="0"/>
              <w:rPr>
                <w:rFonts w:eastAsiaTheme="minorEastAsia"/>
                <w:szCs w:val="18"/>
                <w:lang w:eastAsia="zh-CN"/>
              </w:rPr>
            </w:pPr>
            <w:r w:rsidRPr="00A2470A">
              <w:rPr>
                <w:rFonts w:eastAsiaTheme="minorEastAsia"/>
              </w:rPr>
              <w:t>NOTE</w:t>
            </w:r>
            <w:r w:rsidR="00A2470A">
              <w:rPr>
                <w:rFonts w:eastAsiaTheme="minorEastAsia"/>
              </w:rPr>
              <w:t xml:space="preserve"> </w:t>
            </w:r>
            <w:r w:rsidRPr="00A2470A">
              <w:rPr>
                <w:rFonts w:eastAsiaTheme="minorEastAsia"/>
              </w:rPr>
              <w:t>1:</w:t>
            </w:r>
            <w:r w:rsidR="00A2470A">
              <w:rPr>
                <w:rFonts w:eastAsiaTheme="minorEastAsia"/>
              </w:rPr>
              <w:t xml:space="preserve"> </w:t>
            </w:r>
            <w:r w:rsidRPr="00A2470A">
              <w:rPr>
                <w:rFonts w:eastAsiaTheme="minorEastAsia"/>
              </w:rPr>
              <w:tab/>
              <w:t>The</w:t>
            </w:r>
            <w:r w:rsidR="00A2470A">
              <w:rPr>
                <w:rFonts w:eastAsiaTheme="minorEastAsia"/>
              </w:rPr>
              <w:t xml:space="preserve"> </w:t>
            </w:r>
            <w:r w:rsidRPr="00A2470A">
              <w:rPr>
                <w:rFonts w:eastAsiaTheme="minorEastAsia"/>
              </w:rPr>
              <w:t>SCS</w:t>
            </w:r>
            <w:r w:rsidR="00A2470A">
              <w:rPr>
                <w:rFonts w:eastAsiaTheme="minorEastAsia"/>
              </w:rPr>
              <w:t xml:space="preserve"> </w:t>
            </w:r>
            <w:r w:rsidRPr="00A2470A">
              <w:rPr>
                <w:rFonts w:eastAsiaTheme="minorEastAsia"/>
              </w:rPr>
              <w:t>of</w:t>
            </w:r>
            <w:r w:rsidR="00A2470A">
              <w:rPr>
                <w:rFonts w:eastAsiaTheme="minorEastAsia"/>
              </w:rPr>
              <w:t xml:space="preserve"> </w:t>
            </w:r>
            <w:r w:rsidRPr="00A2470A">
              <w:rPr>
                <w:rFonts w:eastAsiaTheme="minorEastAsia"/>
              </w:rPr>
              <w:t>each</w:t>
            </w:r>
            <w:r w:rsidR="00A2470A">
              <w:rPr>
                <w:rFonts w:eastAsiaTheme="minorEastAsia"/>
              </w:rPr>
              <w:t xml:space="preserve"> </w:t>
            </w:r>
            <w:r w:rsidRPr="00A2470A">
              <w:rPr>
                <w:rFonts w:eastAsiaTheme="minorEastAsia"/>
              </w:rPr>
              <w:t>channel</w:t>
            </w:r>
            <w:r w:rsidR="00A2470A">
              <w:rPr>
                <w:rFonts w:eastAsiaTheme="minorEastAsia"/>
              </w:rPr>
              <w:t xml:space="preserve"> </w:t>
            </w:r>
            <w:r w:rsidRPr="00A2470A">
              <w:rPr>
                <w:rFonts w:eastAsiaTheme="minorEastAsia"/>
              </w:rPr>
              <w:t>bandwidth</w:t>
            </w:r>
            <w:r w:rsidR="00A2470A">
              <w:rPr>
                <w:rFonts w:eastAsiaTheme="minorEastAsia"/>
              </w:rPr>
              <w:t xml:space="preserve"> </w:t>
            </w:r>
            <w:r w:rsidRPr="00A2470A">
              <w:rPr>
                <w:rFonts w:eastAsiaTheme="minorEastAsia"/>
              </w:rPr>
              <w:t>for</w:t>
            </w:r>
            <w:r w:rsidR="00A2470A">
              <w:rPr>
                <w:rFonts w:eastAsiaTheme="minorEastAsia"/>
              </w:rPr>
              <w:t xml:space="preserve"> </w:t>
            </w:r>
            <w:r w:rsidRPr="00A2470A">
              <w:rPr>
                <w:rFonts w:eastAsiaTheme="minorEastAsia"/>
              </w:rPr>
              <w:t>NR</w:t>
            </w:r>
            <w:r w:rsidR="00A2470A">
              <w:rPr>
                <w:rFonts w:eastAsiaTheme="minorEastAsia"/>
              </w:rPr>
              <w:t xml:space="preserve"> </w:t>
            </w:r>
            <w:r w:rsidRPr="00A2470A">
              <w:rPr>
                <w:rFonts w:eastAsiaTheme="minorEastAsia"/>
              </w:rPr>
              <w:t>band</w:t>
            </w:r>
            <w:r w:rsidR="00A2470A">
              <w:rPr>
                <w:rFonts w:eastAsiaTheme="minorEastAsia"/>
              </w:rPr>
              <w:t xml:space="preserve"> </w:t>
            </w:r>
            <w:r w:rsidRPr="00A2470A">
              <w:rPr>
                <w:rFonts w:eastAsiaTheme="minorEastAsia"/>
              </w:rPr>
              <w:t>refers</w:t>
            </w:r>
            <w:r w:rsidR="00A2470A">
              <w:rPr>
                <w:rFonts w:eastAsiaTheme="minorEastAsia"/>
              </w:rPr>
              <w:t xml:space="preserve"> </w:t>
            </w:r>
            <w:r w:rsidRPr="00A2470A">
              <w:rPr>
                <w:rFonts w:eastAsiaTheme="minorEastAsia"/>
              </w:rPr>
              <w:t>to</w:t>
            </w:r>
            <w:r w:rsidR="00A2470A">
              <w:rPr>
                <w:rFonts w:eastAsiaTheme="minorEastAsia"/>
              </w:rPr>
              <w:t xml:space="preserve"> </w:t>
            </w:r>
            <w:r w:rsidRPr="00A2470A">
              <w:rPr>
                <w:rFonts w:eastAsiaTheme="minorEastAsia"/>
              </w:rPr>
              <w:t>Table</w:t>
            </w:r>
            <w:r w:rsidR="00A2470A">
              <w:rPr>
                <w:rFonts w:eastAsiaTheme="minorEastAsia"/>
              </w:rPr>
              <w:t xml:space="preserve"> </w:t>
            </w:r>
            <w:r w:rsidRPr="00A2470A">
              <w:rPr>
                <w:rFonts w:eastAsiaTheme="minorEastAsia"/>
              </w:rPr>
              <w:t>5.3.5-1.</w:t>
            </w:r>
          </w:p>
        </w:tc>
      </w:tr>
    </w:tbl>
    <w:p w14:paraId="167381B2" w14:textId="77777777" w:rsidR="005649DC" w:rsidRPr="00A2470A" w:rsidRDefault="005649DC" w:rsidP="00112DA3">
      <w:pPr>
        <w:rPr>
          <w:rFonts w:eastAsiaTheme="minorEastAsia"/>
        </w:rPr>
      </w:pPr>
    </w:p>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t>5.3I</w:t>
      </w:r>
      <w:r w:rsidRPr="00A2470A">
        <w:tab/>
      </w:r>
      <w:r w:rsidR="00120954">
        <w:t xml:space="preserve">Channel bandwidth </w:t>
      </w:r>
      <w:bookmarkStart w:id="745" w:name="OLE_LINK48"/>
      <w:r w:rsidR="00120954">
        <w:t xml:space="preserve">for </w:t>
      </w:r>
      <w:r w:rsidR="00120954">
        <w:rPr>
          <w:rFonts w:eastAsia="SimSun" w:hint="eastAsia"/>
          <w:lang w:val="en-US" w:eastAsia="zh-CN"/>
        </w:rPr>
        <w:t>(e)</w:t>
      </w:r>
      <w:r w:rsidR="00120954">
        <w:t>RedCap</w:t>
      </w:r>
      <w:bookmarkEnd w:id="745"/>
    </w:p>
    <w:p w14:paraId="15AC49BB" w14:textId="6FD18B83" w:rsidR="00EF3107" w:rsidRPr="00A2470A" w:rsidRDefault="00B11EC1" w:rsidP="00112DA3">
      <w:r w:rsidRPr="00A2470A">
        <w:t>The requirements in this specification apply to the combination of channel bandwidths, SCS and operating bands shown in Table 5.3.5-1 with maximum channel bandwidth of 20MHz. The transmission bandwidth configuration in Table</w:t>
      </w:r>
      <w:r w:rsidR="008945E6" w:rsidRPr="00A2470A">
        <w:t> </w:t>
      </w:r>
      <w:r w:rsidRPr="00A2470A">
        <w:t xml:space="preserve">5.3.2-1 shall be supported for each of the specified channel bandwidths up to 20 MHz.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w:t>
      </w:r>
      <w:r w:rsidR="00C53E70" w:rsidRPr="00A2470A">
        <w:t>s</w:t>
      </w:r>
      <w:r w:rsidRPr="00A2470A">
        <w:t xml:space="preserve"> for 15 kHz SCS and 12 RB</w:t>
      </w:r>
      <w:r w:rsidR="00C53E70" w:rsidRPr="00A2470A">
        <w:t>s</w:t>
      </w:r>
      <w:r w:rsidRPr="00A2470A">
        <w:t xml:space="preserve"> for 30 kHz SCS for PDSCH and PUSCH. The channel bandwidths are specified for both the TX and </w:t>
      </w:r>
      <w:r w:rsidR="00C53E70" w:rsidRPr="00A2470A">
        <w:t>RX paths.</w:t>
      </w:r>
    </w:p>
    <w:p w14:paraId="1BFD6542" w14:textId="0F4D6628" w:rsidR="009514B7" w:rsidRPr="00A2470A" w:rsidRDefault="00120954" w:rsidP="00112DA3">
      <w:r>
        <w:rPr>
          <w:rFonts w:eastAsia="??"/>
        </w:rPr>
        <w:t xml:space="preserve">3MHz channel bandwidth is not applicable for </w:t>
      </w:r>
      <w:r>
        <w:rPr>
          <w:rFonts w:eastAsia="SimSun" w:hint="eastAsia"/>
          <w:lang w:val="en-US" w:eastAsia="zh-CN"/>
        </w:rPr>
        <w:t>(e)</w:t>
      </w:r>
      <w:r>
        <w:rPr>
          <w:rFonts w:eastAsia="??"/>
        </w:rPr>
        <w:t>RedCap UE in the current release.</w:t>
      </w:r>
    </w:p>
    <w:p w14:paraId="0C04ECCA" w14:textId="77777777" w:rsidR="00A1115A" w:rsidRPr="00A2470A" w:rsidRDefault="00A1115A" w:rsidP="00112DA3">
      <w:pPr>
        <w:pStyle w:val="Heading2"/>
        <w:keepNext w:val="0"/>
        <w:keepLines w:val="0"/>
      </w:pPr>
      <w:bookmarkStart w:id="746" w:name="_Toc45888029"/>
      <w:bookmarkStart w:id="747" w:name="_Toc45888628"/>
      <w:bookmarkStart w:id="748" w:name="_Toc61367268"/>
      <w:bookmarkStart w:id="749" w:name="_Toc61372651"/>
      <w:bookmarkStart w:id="750" w:name="_Toc68230591"/>
      <w:bookmarkStart w:id="751" w:name="_Toc69084004"/>
      <w:bookmarkStart w:id="752" w:name="_Toc75467011"/>
      <w:bookmarkStart w:id="753" w:name="_Toc76509033"/>
      <w:bookmarkStart w:id="754" w:name="_Toc76718023"/>
      <w:bookmarkStart w:id="755" w:name="_Toc83580333"/>
      <w:bookmarkStart w:id="756" w:name="_Toc84404842"/>
      <w:bookmarkStart w:id="757" w:name="_Toc84413451"/>
      <w:r w:rsidRPr="00A2470A">
        <w:t>5.4</w:t>
      </w:r>
      <w:r w:rsidRPr="00A2470A">
        <w:tab/>
        <w:t>Channel arrangement</w:t>
      </w:r>
      <w:bookmarkEnd w:id="714"/>
      <w:bookmarkEnd w:id="715"/>
      <w:bookmarkEnd w:id="716"/>
      <w:bookmarkEnd w:id="717"/>
      <w:bookmarkEnd w:id="718"/>
      <w:bookmarkEnd w:id="719"/>
      <w:bookmarkEnd w:id="746"/>
      <w:bookmarkEnd w:id="747"/>
      <w:bookmarkEnd w:id="748"/>
      <w:bookmarkEnd w:id="749"/>
      <w:bookmarkEnd w:id="750"/>
      <w:bookmarkEnd w:id="751"/>
      <w:bookmarkEnd w:id="752"/>
      <w:bookmarkEnd w:id="753"/>
      <w:bookmarkEnd w:id="754"/>
      <w:bookmarkEnd w:id="755"/>
      <w:bookmarkEnd w:id="756"/>
      <w:bookmarkEnd w:id="757"/>
    </w:p>
    <w:p w14:paraId="33FCBD7A" w14:textId="77777777" w:rsidR="00A1115A" w:rsidRPr="00A2470A" w:rsidRDefault="00A1115A" w:rsidP="00112DA3">
      <w:pPr>
        <w:pStyle w:val="Heading3"/>
        <w:keepNext w:val="0"/>
        <w:keepLines w:val="0"/>
      </w:pPr>
      <w:bookmarkStart w:id="758" w:name="_Toc21344207"/>
      <w:bookmarkStart w:id="759" w:name="_Toc29801691"/>
      <w:bookmarkStart w:id="760" w:name="_Toc29802115"/>
      <w:bookmarkStart w:id="761" w:name="_Toc29802740"/>
      <w:bookmarkStart w:id="762" w:name="_Toc36107482"/>
      <w:bookmarkStart w:id="763" w:name="_Toc37251241"/>
      <w:bookmarkStart w:id="764" w:name="_Toc45888030"/>
      <w:bookmarkStart w:id="765" w:name="_Toc45888629"/>
      <w:bookmarkStart w:id="766" w:name="_Toc61367269"/>
      <w:bookmarkStart w:id="767" w:name="_Toc61372652"/>
      <w:bookmarkStart w:id="768" w:name="_Toc68230592"/>
      <w:bookmarkStart w:id="769" w:name="_Toc69084005"/>
      <w:bookmarkStart w:id="770" w:name="_Toc75467012"/>
      <w:bookmarkStart w:id="771" w:name="_Toc76509034"/>
      <w:bookmarkStart w:id="772" w:name="_Toc76718024"/>
      <w:bookmarkStart w:id="773" w:name="_Toc83580334"/>
      <w:bookmarkStart w:id="774" w:name="_Toc84404843"/>
      <w:bookmarkStart w:id="775" w:name="_Toc84413452"/>
      <w:r w:rsidRPr="00A2470A">
        <w:t>5.4.1</w:t>
      </w:r>
      <w:r w:rsidRPr="00A2470A">
        <w:tab/>
      </w:r>
      <w:r w:rsidRPr="00A2470A">
        <w:rPr>
          <w:rFonts w:hint="eastAsia"/>
        </w:rPr>
        <w:t xml:space="preserve">Channel </w:t>
      </w:r>
      <w:r w:rsidRPr="00A2470A">
        <w:t>s</w:t>
      </w:r>
      <w:r w:rsidRPr="00A2470A">
        <w:rPr>
          <w:rFonts w:hint="eastAsia"/>
        </w:rPr>
        <w:t>pacing</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01FDBEBA" w14:textId="77777777" w:rsidR="00A1115A" w:rsidRPr="00A2470A" w:rsidRDefault="00A1115A" w:rsidP="00112DA3">
      <w:pPr>
        <w:pStyle w:val="Heading4"/>
        <w:keepNext w:val="0"/>
        <w:keepLines w:val="0"/>
      </w:pPr>
      <w:bookmarkStart w:id="776" w:name="_Toc21344208"/>
      <w:bookmarkStart w:id="777" w:name="_Toc29801692"/>
      <w:bookmarkStart w:id="778" w:name="_Toc29802116"/>
      <w:bookmarkStart w:id="779" w:name="_Toc29802741"/>
      <w:bookmarkStart w:id="780" w:name="_Toc36107483"/>
      <w:bookmarkStart w:id="781" w:name="_Toc37251242"/>
      <w:bookmarkStart w:id="782" w:name="_Toc45888031"/>
      <w:bookmarkStart w:id="783" w:name="_Toc45888630"/>
      <w:bookmarkStart w:id="784" w:name="_Toc61367270"/>
      <w:bookmarkStart w:id="785" w:name="_Toc61372653"/>
      <w:bookmarkStart w:id="786" w:name="_Toc68230593"/>
      <w:bookmarkStart w:id="787" w:name="_Toc69084006"/>
      <w:bookmarkStart w:id="788" w:name="_Toc75467013"/>
      <w:bookmarkStart w:id="789" w:name="_Toc76509035"/>
      <w:bookmarkStart w:id="790" w:name="_Toc76718025"/>
      <w:bookmarkStart w:id="791" w:name="_Toc83580335"/>
      <w:bookmarkStart w:id="792" w:name="_Toc84404844"/>
      <w:bookmarkStart w:id="793" w:name="_Toc84413453"/>
      <w:r w:rsidRPr="00A2470A">
        <w:t>5.4.1.1</w:t>
      </w:r>
      <w:r w:rsidRPr="00A2470A">
        <w:tab/>
        <w:t>Channel spacing for adjacent NR carriers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(BW</w:t>
      </w:r>
      <w:r w:rsidRPr="00A2470A">
        <w:rPr>
          <w:rFonts w:eastAsia="Yu Mincho"/>
          <w:noProof w:val="0"/>
          <w:vertAlign w:val="subscript"/>
        </w:rPr>
        <w:t>Channel(1)</w:t>
      </w:r>
      <w:r w:rsidRPr="00A2470A">
        <w:rPr>
          <w:rFonts w:eastAsia="Yu Mincho"/>
          <w:noProof w:val="0"/>
        </w:rPr>
        <w:t xml:space="preserve"> + BW</w:t>
      </w:r>
      <w:r w:rsidRPr="00A2470A">
        <w:rPr>
          <w:rFonts w:eastAsia="Yu Mincho"/>
          <w:noProof w:val="0"/>
          <w:vertAlign w:val="subscript"/>
        </w:rPr>
        <w:t>Channel(2)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)/2+{-5 kHz, 0 kHz, 5 kHz} for ∆F</w:t>
      </w:r>
      <w:r w:rsidRPr="00A2470A">
        <w:rPr>
          <w:rFonts w:eastAsia="Yu Mincho"/>
          <w:vertAlign w:val="subscript"/>
        </w:rPr>
        <w:t>Raster</w:t>
      </w:r>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)/2+{-10 kHz, 0 kHz, 10 kHz} for ∆F</w:t>
      </w:r>
      <w:r w:rsidRPr="00A2470A">
        <w:rPr>
          <w:rFonts w:eastAsia="Yu Mincho"/>
          <w:vertAlign w:val="subscript"/>
        </w:rPr>
        <w:t>Raster</w:t>
      </w:r>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where BW</w:t>
      </w:r>
      <w:r w:rsidRPr="00A2470A">
        <w:rPr>
          <w:rFonts w:eastAsia="Yu Mincho"/>
          <w:vertAlign w:val="subscript"/>
        </w:rPr>
        <w:t>Channel(1)</w:t>
      </w:r>
      <w:r w:rsidRPr="00A2470A">
        <w:rPr>
          <w:rFonts w:eastAsia="Yu Mincho"/>
        </w:rPr>
        <w:t xml:space="preserve"> and BW</w:t>
      </w:r>
      <w:r w:rsidRPr="00A2470A">
        <w:rPr>
          <w:rFonts w:eastAsia="Yu Mincho"/>
          <w:vertAlign w:val="subscript"/>
        </w:rPr>
        <w:t>Channel(2)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794" w:name="_Toc21344209"/>
      <w:bookmarkStart w:id="795" w:name="_Toc29801693"/>
      <w:bookmarkStart w:id="796" w:name="_Toc29802117"/>
      <w:bookmarkStart w:id="797" w:name="_Toc29802742"/>
      <w:bookmarkStart w:id="798" w:name="_Toc36107484"/>
      <w:bookmarkStart w:id="799" w:name="_Toc37251243"/>
      <w:bookmarkStart w:id="800" w:name="_Toc45888032"/>
      <w:bookmarkStart w:id="801" w:name="_Toc45888631"/>
      <w:bookmarkStart w:id="802" w:name="_Toc61367271"/>
      <w:bookmarkStart w:id="803" w:name="_Toc61372654"/>
      <w:bookmarkStart w:id="804" w:name="_Toc68230594"/>
      <w:bookmarkStart w:id="805" w:name="_Toc69084007"/>
      <w:bookmarkStart w:id="806" w:name="_Toc75467014"/>
      <w:bookmarkStart w:id="807" w:name="_Toc76509036"/>
      <w:bookmarkStart w:id="808" w:name="_Toc76718026"/>
      <w:bookmarkStart w:id="809" w:name="_Toc83580336"/>
      <w:bookmarkStart w:id="810" w:name="_Toc84404845"/>
      <w:bookmarkStart w:id="811" w:name="_Toc84413454"/>
      <w:r w:rsidRPr="00A2470A">
        <w:t>5.4.2</w:t>
      </w:r>
      <w:r w:rsidRPr="00A2470A">
        <w:tab/>
      </w:r>
      <w:r w:rsidRPr="00A2470A">
        <w:rPr>
          <w:rFonts w:hint="eastAsia"/>
        </w:rPr>
        <w:t xml:space="preserve">Channel </w:t>
      </w:r>
      <w:r w:rsidRPr="00A2470A">
        <w:t>r</w:t>
      </w:r>
      <w:r w:rsidRPr="00A2470A">
        <w:rPr>
          <w:rFonts w:hint="eastAsia"/>
        </w:rPr>
        <w:t>aster</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6B8C9810" w14:textId="77777777" w:rsidR="00A1115A" w:rsidRPr="00A2470A" w:rsidRDefault="00A1115A" w:rsidP="00112DA3">
      <w:pPr>
        <w:pStyle w:val="Heading4"/>
        <w:keepNext w:val="0"/>
        <w:keepLines w:val="0"/>
      </w:pPr>
      <w:bookmarkStart w:id="812" w:name="_Toc21344210"/>
      <w:bookmarkStart w:id="813" w:name="_Toc29801694"/>
      <w:bookmarkStart w:id="814" w:name="_Toc29802118"/>
      <w:bookmarkStart w:id="815" w:name="_Toc29802743"/>
      <w:bookmarkStart w:id="816" w:name="_Toc36107485"/>
      <w:bookmarkStart w:id="817" w:name="_Toc37251244"/>
      <w:bookmarkStart w:id="818" w:name="_Toc45888033"/>
      <w:bookmarkStart w:id="819" w:name="_Toc45888632"/>
      <w:bookmarkStart w:id="820" w:name="_Toc61367272"/>
      <w:bookmarkStart w:id="821" w:name="_Toc61372655"/>
      <w:bookmarkStart w:id="822" w:name="_Toc68230595"/>
      <w:bookmarkStart w:id="823" w:name="_Toc69084008"/>
      <w:bookmarkStart w:id="824" w:name="_Toc75467015"/>
      <w:bookmarkStart w:id="825" w:name="_Toc76509037"/>
      <w:bookmarkStart w:id="826" w:name="_Toc76718027"/>
      <w:bookmarkStart w:id="827" w:name="_Toc83580337"/>
      <w:bookmarkStart w:id="828" w:name="_Toc84404846"/>
      <w:bookmarkStart w:id="829"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The global frequency raster is defined for all frequencies from 0 to 100 GHz. The granularity of the global frequency raster is ΔF</w:t>
      </w:r>
      <w:r w:rsidRPr="00A2470A">
        <w:rPr>
          <w:rFonts w:eastAsia="Yu Mincho"/>
          <w:vertAlign w:val="subscript"/>
        </w:rPr>
        <w:t>Global</w:t>
      </w:r>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N</w:t>
      </w:r>
      <w:r w:rsidRPr="00A2470A">
        <w:rPr>
          <w:rFonts w:eastAsia="Yu Mincho"/>
          <w:vertAlign w:val="subscript"/>
        </w:rPr>
        <w:t>Ref-Offs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ΔF</w:t>
      </w:r>
      <w:r w:rsidRPr="00A2470A">
        <w:rPr>
          <w:noProof w:val="0"/>
          <w:vertAlign w:val="subscript"/>
        </w:rPr>
        <w:t>Global</w:t>
      </w:r>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r w:rsidRPr="00A2470A">
              <w:t>ΔF</w:t>
            </w:r>
            <w:r w:rsidRPr="00A2470A">
              <w:rPr>
                <w:vertAlign w:val="subscript"/>
              </w:rPr>
              <w:t>Global</w:t>
            </w:r>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2470A">
        <w:rPr>
          <w:vertAlign w:val="subscript"/>
        </w:rPr>
        <w:t>Raster</w:t>
      </w:r>
      <w:r w:rsidRPr="00A2470A">
        <w:t>, which may be equal to or larger than ΔF</w:t>
      </w:r>
      <w:r w:rsidRPr="00A2470A">
        <w:rPr>
          <w:vertAlign w:val="subscript"/>
        </w:rPr>
        <w:t>Global</w:t>
      </w:r>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Δ</w:t>
      </w:r>
      <w:r w:rsidRPr="00A2470A">
        <w:rPr>
          <w:noProof w:val="0"/>
          <w:vertAlign w:val="subscript"/>
        </w:rPr>
        <w:t xml:space="preserve">shift </w:t>
      </w:r>
      <w:r w:rsidRPr="00A2470A">
        <w:rPr>
          <w:noProof w:val="0"/>
        </w:rPr>
        <w:t>= 0 kHz or 7.5 kHz.</w:t>
      </w:r>
    </w:p>
    <w:p w14:paraId="710B034E" w14:textId="0AA9B2C1" w:rsidR="001526C4" w:rsidRPr="00A2470A" w:rsidRDefault="001526C4" w:rsidP="00112DA3">
      <w:r w:rsidRPr="00A2470A">
        <w:t xml:space="preserve">where </w:t>
      </w:r>
      <w:r w:rsidRPr="00A2470A">
        <w:rPr>
          <w:rFonts w:hint="eastAsia"/>
        </w:rPr>
        <w:t>Δ</w:t>
      </w:r>
      <w:r w:rsidRPr="00A2470A">
        <w:rPr>
          <w:vertAlign w:val="subscript"/>
        </w:rPr>
        <w:t>shift</w:t>
      </w:r>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830" w:name="_Toc21344211"/>
      <w:bookmarkStart w:id="831" w:name="_Toc29801695"/>
      <w:bookmarkStart w:id="832" w:name="_Toc29802119"/>
      <w:bookmarkStart w:id="833" w:name="_Toc29802744"/>
      <w:bookmarkStart w:id="834" w:name="_Toc36107486"/>
      <w:bookmarkStart w:id="835" w:name="_Toc37251245"/>
      <w:bookmarkStart w:id="836" w:name="_Toc45888034"/>
      <w:bookmarkStart w:id="837" w:name="_Toc45888633"/>
      <w:bookmarkStart w:id="838" w:name="_Toc61367273"/>
      <w:bookmarkStart w:id="839" w:name="_Toc61372656"/>
      <w:bookmarkStart w:id="840" w:name="_Toc68230596"/>
      <w:bookmarkStart w:id="841" w:name="_Toc69084009"/>
      <w:bookmarkStart w:id="842" w:name="_Toc75467016"/>
      <w:bookmarkStart w:id="843" w:name="_Toc76509038"/>
      <w:bookmarkStart w:id="844" w:name="_Toc76718028"/>
      <w:bookmarkStart w:id="845" w:name="_Toc83580338"/>
      <w:bookmarkStart w:id="846" w:name="_Toc84404847"/>
      <w:bookmarkStart w:id="847"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5pt;height:15.05pt" o:ole="">
                  <v:imagedata r:id="rId16" o:title=""/>
                </v:shape>
                <o:OLEObject Type="Embed" ProgID="Equation.3" ShapeID="_x0000_i1026" DrawAspect="Content" ObjectID="_1805021625"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20.65pt;height:15.05pt" o:ole="">
                  <v:imagedata r:id="rId9" o:title=""/>
                </v:shape>
                <o:OLEObject Type="Embed" ProgID="Equation.3" ShapeID="_x0000_i1027" DrawAspect="Content" ObjectID="_1805021626"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5.7pt" o:ole="">
                  <v:imagedata r:id="rId19" o:title=""/>
                </v:shape>
                <o:OLEObject Type="Embed" ProgID="Equation.3" ShapeID="_x0000_i1028" DrawAspect="Content" ObjectID="_1805021627"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5.7pt" o:ole="">
                  <v:imagedata r:id="rId21" o:title=""/>
                </v:shape>
                <o:OLEObject Type="Embed" ProgID="Equation.3" ShapeID="_x0000_i1029" DrawAspect="Content" ObjectID="_1805021628"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5pt;height:15.05pt" o:ole="">
            <v:imagedata r:id="rId16" o:title=""/>
          </v:shape>
          <o:OLEObject Type="Embed" ProgID="Equation.3" ShapeID="_x0000_i1030" DrawAspect="Content" ObjectID="_1805021629"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848" w:name="_Toc21344212"/>
      <w:bookmarkStart w:id="849" w:name="_Toc29801696"/>
      <w:bookmarkStart w:id="850" w:name="_Toc29802120"/>
      <w:bookmarkStart w:id="851" w:name="_Toc29802745"/>
      <w:bookmarkStart w:id="852" w:name="_Toc36107487"/>
      <w:bookmarkStart w:id="853" w:name="_Toc37251246"/>
      <w:bookmarkStart w:id="854" w:name="_Toc45888035"/>
      <w:bookmarkStart w:id="855" w:name="_Toc45888634"/>
      <w:bookmarkStart w:id="856" w:name="_Toc61367274"/>
      <w:bookmarkStart w:id="857" w:name="_Toc61372657"/>
      <w:bookmarkStart w:id="858" w:name="_Toc68230597"/>
      <w:bookmarkStart w:id="859" w:name="_Toc69084010"/>
      <w:bookmarkStart w:id="860" w:name="_Toc75467017"/>
      <w:bookmarkStart w:id="861" w:name="_Toc76509039"/>
      <w:bookmarkStart w:id="862" w:name="_Toc76718029"/>
      <w:bookmarkStart w:id="863" w:name="_Toc83580339"/>
      <w:bookmarkStart w:id="864" w:name="_Toc84404848"/>
      <w:bookmarkStart w:id="865" w:name="_Toc84413457"/>
      <w:r w:rsidRPr="00A2470A">
        <w:t>5.4.2.3</w:t>
      </w:r>
      <w:r w:rsidRPr="00A2470A">
        <w:tab/>
        <w:t>Channel raster entries for each operating band</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866"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866"/>
    </w:p>
    <w:p w14:paraId="3FB9452C" w14:textId="77777777" w:rsidR="00A1115A" w:rsidRPr="00A2470A" w:rsidRDefault="00A1115A" w:rsidP="00112DA3">
      <w:r w:rsidRPr="00A2470A">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r w:rsidRPr="00A2470A">
              <w:t>ΔF</w:t>
            </w:r>
            <w:r w:rsidRPr="00A2470A">
              <w:rPr>
                <w:vertAlign w:val="subscript"/>
              </w:rPr>
              <w:t>Raster</w:t>
            </w:r>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552A7F" w:rsidRPr="00A2470A" w14:paraId="2083FD14"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3880496" w14:textId="26293852" w:rsidR="00552A7F" w:rsidRPr="00A2470A" w:rsidRDefault="00552A7F" w:rsidP="00552A7F">
            <w:pPr>
              <w:pStyle w:val="TAC"/>
              <w:keepNext w:val="0"/>
              <w:keepLines w:val="0"/>
            </w:pPr>
            <w:r>
              <w:t>n68</w:t>
            </w:r>
          </w:p>
        </w:tc>
        <w:tc>
          <w:tcPr>
            <w:tcW w:w="1146" w:type="dxa"/>
            <w:tcBorders>
              <w:top w:val="single" w:sz="4" w:space="0" w:color="auto"/>
              <w:left w:val="single" w:sz="4" w:space="0" w:color="auto"/>
              <w:bottom w:val="single" w:sz="4" w:space="0" w:color="auto"/>
              <w:right w:val="single" w:sz="4" w:space="0" w:color="auto"/>
            </w:tcBorders>
          </w:tcPr>
          <w:p w14:paraId="3424B680" w14:textId="166259C3" w:rsidR="00552A7F" w:rsidRPr="00A2470A" w:rsidRDefault="00552A7F" w:rsidP="00552A7F">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7A1554" w14:textId="561A5B9D" w:rsidR="00552A7F" w:rsidRPr="00A2470A" w:rsidRDefault="00552A7F" w:rsidP="00552A7F">
            <w:pPr>
              <w:pStyle w:val="TAC"/>
              <w:keepNext w:val="0"/>
              <w:keepLines w:val="0"/>
            </w:pPr>
            <w:r>
              <w:t>139600</w:t>
            </w:r>
            <w:r>
              <w:rPr>
                <w:rFonts w:eastAsia="Yu Mincho"/>
              </w:rPr>
              <w:t xml:space="preserve"> – &lt;20&gt; – 145600</w:t>
            </w:r>
          </w:p>
        </w:tc>
        <w:tc>
          <w:tcPr>
            <w:tcW w:w="2877" w:type="dxa"/>
            <w:tcBorders>
              <w:top w:val="single" w:sz="4" w:space="0" w:color="auto"/>
              <w:left w:val="single" w:sz="4" w:space="0" w:color="auto"/>
              <w:bottom w:val="single" w:sz="4" w:space="0" w:color="auto"/>
              <w:right w:val="single" w:sz="4" w:space="0" w:color="auto"/>
            </w:tcBorders>
          </w:tcPr>
          <w:p w14:paraId="099126A3" w14:textId="4C3984B4" w:rsidR="00552A7F" w:rsidRPr="00A2470A" w:rsidRDefault="00552A7F" w:rsidP="00552A7F">
            <w:pPr>
              <w:pStyle w:val="TAC"/>
              <w:keepNext w:val="0"/>
              <w:keepLines w:val="0"/>
            </w:pPr>
            <w:r>
              <w:t>150600</w:t>
            </w:r>
            <w:r>
              <w:rPr>
                <w:rFonts w:eastAsia="Yu Mincho"/>
              </w:rPr>
              <w:t xml:space="preserve"> – &lt;20&gt; – 156600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9660DE" w:rsidRPr="00A2470A" w14:paraId="7E45F2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7C3DD88" w14:textId="19A280A1" w:rsidR="009660DE" w:rsidRPr="00A2470A" w:rsidRDefault="009660DE" w:rsidP="009660DE">
            <w:pPr>
              <w:pStyle w:val="TAC"/>
              <w:keepNext w:val="0"/>
              <w:keepLines w:val="0"/>
              <w:rPr>
                <w:lang w:eastAsia="zh-CN"/>
              </w:rPr>
            </w:pPr>
            <w:r w:rsidRPr="008762D7">
              <w:rPr>
                <w:rFonts w:eastAsia="DengXian" w:hint="eastAsia"/>
              </w:rPr>
              <w:t>n87</w:t>
            </w:r>
          </w:p>
        </w:tc>
        <w:tc>
          <w:tcPr>
            <w:tcW w:w="1146" w:type="dxa"/>
            <w:tcBorders>
              <w:top w:val="single" w:sz="4" w:space="0" w:color="auto"/>
              <w:left w:val="single" w:sz="4" w:space="0" w:color="auto"/>
              <w:bottom w:val="single" w:sz="4" w:space="0" w:color="auto"/>
              <w:right w:val="single" w:sz="4" w:space="0" w:color="auto"/>
            </w:tcBorders>
          </w:tcPr>
          <w:p w14:paraId="2016642E" w14:textId="0A2D517F"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160DEDEA" w14:textId="079C20AD" w:rsidR="009660DE" w:rsidRPr="00A2470A" w:rsidRDefault="009660DE" w:rsidP="009660DE">
            <w:pPr>
              <w:pStyle w:val="TAC"/>
              <w:keepNext w:val="0"/>
              <w:keepLines w:val="0"/>
            </w:pPr>
            <w:r w:rsidRPr="008762D7">
              <w:rPr>
                <w:rFonts w:eastAsia="DengXian"/>
              </w:rPr>
              <w:t>82000 – &lt;20&gt; – 83000</w:t>
            </w:r>
          </w:p>
        </w:tc>
        <w:tc>
          <w:tcPr>
            <w:tcW w:w="2877" w:type="dxa"/>
            <w:tcBorders>
              <w:top w:val="single" w:sz="4" w:space="0" w:color="auto"/>
              <w:left w:val="single" w:sz="4" w:space="0" w:color="auto"/>
              <w:bottom w:val="single" w:sz="4" w:space="0" w:color="auto"/>
              <w:right w:val="single" w:sz="4" w:space="0" w:color="auto"/>
            </w:tcBorders>
          </w:tcPr>
          <w:p w14:paraId="2F6CDC23" w14:textId="0B9E2E6B" w:rsidR="009660DE" w:rsidRPr="00A2470A" w:rsidRDefault="009660DE" w:rsidP="009660DE">
            <w:pPr>
              <w:pStyle w:val="TAC"/>
              <w:keepNext w:val="0"/>
              <w:keepLines w:val="0"/>
            </w:pPr>
            <w:r w:rsidRPr="008762D7">
              <w:rPr>
                <w:rFonts w:eastAsia="DengXian"/>
              </w:rPr>
              <w:t>84000 – &lt;20&gt; –</w:t>
            </w:r>
            <w:r w:rsidRPr="008762D7">
              <w:rPr>
                <w:rFonts w:eastAsia="DengXian" w:hint="eastAsia"/>
              </w:rPr>
              <w:t xml:space="preserve"> </w:t>
            </w:r>
            <w:r w:rsidRPr="008762D7">
              <w:rPr>
                <w:rFonts w:eastAsia="DengXian"/>
              </w:rPr>
              <w:t>85000</w:t>
            </w:r>
          </w:p>
        </w:tc>
      </w:tr>
      <w:tr w:rsidR="009660DE" w:rsidRPr="00A2470A" w14:paraId="7FB774F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4A97E23" w14:textId="4E6780BC" w:rsidR="009660DE" w:rsidRPr="00A2470A" w:rsidRDefault="009660DE" w:rsidP="009660DE">
            <w:pPr>
              <w:pStyle w:val="TAC"/>
              <w:keepNext w:val="0"/>
              <w:keepLines w:val="0"/>
              <w:rPr>
                <w:lang w:eastAsia="zh-CN"/>
              </w:rPr>
            </w:pPr>
            <w:r w:rsidRPr="008762D7">
              <w:rPr>
                <w:rFonts w:eastAsia="DengXian" w:hint="eastAsia"/>
              </w:rPr>
              <w:t>n88</w:t>
            </w:r>
          </w:p>
        </w:tc>
        <w:tc>
          <w:tcPr>
            <w:tcW w:w="1146" w:type="dxa"/>
            <w:tcBorders>
              <w:top w:val="single" w:sz="4" w:space="0" w:color="auto"/>
              <w:left w:val="single" w:sz="4" w:space="0" w:color="auto"/>
              <w:bottom w:val="single" w:sz="4" w:space="0" w:color="auto"/>
              <w:right w:val="single" w:sz="4" w:space="0" w:color="auto"/>
            </w:tcBorders>
          </w:tcPr>
          <w:p w14:paraId="0558DEC8" w14:textId="73C2792C"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3D675EDF" w14:textId="06AF74C4" w:rsidR="009660DE" w:rsidRPr="00A2470A" w:rsidRDefault="009660DE" w:rsidP="009660DE">
            <w:pPr>
              <w:pStyle w:val="TAC"/>
              <w:keepNext w:val="0"/>
              <w:keepLines w:val="0"/>
            </w:pPr>
            <w:r w:rsidRPr="008762D7">
              <w:rPr>
                <w:rFonts w:eastAsia="DengXian"/>
              </w:rPr>
              <w:t>82400 – &lt;20&gt; – 83400</w:t>
            </w:r>
          </w:p>
        </w:tc>
        <w:tc>
          <w:tcPr>
            <w:tcW w:w="2877" w:type="dxa"/>
            <w:tcBorders>
              <w:top w:val="single" w:sz="4" w:space="0" w:color="auto"/>
              <w:left w:val="single" w:sz="4" w:space="0" w:color="auto"/>
              <w:bottom w:val="single" w:sz="4" w:space="0" w:color="auto"/>
              <w:right w:val="single" w:sz="4" w:space="0" w:color="auto"/>
            </w:tcBorders>
          </w:tcPr>
          <w:p w14:paraId="41AF5E0A" w14:textId="141F2659" w:rsidR="009660DE" w:rsidRPr="00A2470A" w:rsidRDefault="009660DE" w:rsidP="009660DE">
            <w:pPr>
              <w:pStyle w:val="TAC"/>
              <w:keepNext w:val="0"/>
              <w:keepLines w:val="0"/>
            </w:pPr>
            <w:r w:rsidRPr="008762D7">
              <w:rPr>
                <w:rFonts w:eastAsia="DengXian"/>
              </w:rPr>
              <w:t>84400 – &lt;20&gt; – 85400</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EE0057" w:rsidRPr="00A2470A" w14:paraId="0C72B03D" w14:textId="77777777" w:rsidTr="00A2470A">
        <w:trPr>
          <w:jc w:val="center"/>
        </w:trPr>
        <w:tc>
          <w:tcPr>
            <w:tcW w:w="1242" w:type="dxa"/>
            <w:tcBorders>
              <w:top w:val="nil"/>
              <w:left w:val="single" w:sz="4" w:space="0" w:color="auto"/>
              <w:right w:val="single" w:sz="4" w:space="0" w:color="auto"/>
            </w:tcBorders>
          </w:tcPr>
          <w:p w14:paraId="29095A2E" w14:textId="72913FB3" w:rsidR="00EE0057" w:rsidRPr="00A2470A" w:rsidRDefault="00EE0057" w:rsidP="00EE0057">
            <w:pPr>
              <w:pStyle w:val="TAC"/>
              <w:keepNext w:val="0"/>
              <w:keepLines w:val="0"/>
            </w:pPr>
            <w:r>
              <w:t>n110</w:t>
            </w:r>
          </w:p>
        </w:tc>
        <w:tc>
          <w:tcPr>
            <w:tcW w:w="1146" w:type="dxa"/>
            <w:tcBorders>
              <w:top w:val="single" w:sz="4" w:space="0" w:color="auto"/>
              <w:left w:val="single" w:sz="4" w:space="0" w:color="auto"/>
              <w:bottom w:val="single" w:sz="4" w:space="0" w:color="auto"/>
              <w:right w:val="single" w:sz="4" w:space="0" w:color="auto"/>
            </w:tcBorders>
          </w:tcPr>
          <w:p w14:paraId="66D56276" w14:textId="49459F14" w:rsidR="00EE0057" w:rsidRPr="00A2470A" w:rsidRDefault="00EE0057" w:rsidP="00EE0057">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2F3B36" w14:textId="0EF48F38" w:rsidR="00EE0057" w:rsidRPr="00A2470A" w:rsidRDefault="00EE0057" w:rsidP="00EE0057">
            <w:pPr>
              <w:pStyle w:val="TAC"/>
              <w:keepNext w:val="0"/>
              <w:keepLines w:val="0"/>
              <w:rPr>
                <w:rFonts w:cs="Arial"/>
                <w:szCs w:val="18"/>
              </w:rPr>
            </w:pPr>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p>
        </w:tc>
        <w:tc>
          <w:tcPr>
            <w:tcW w:w="2877" w:type="dxa"/>
            <w:tcBorders>
              <w:top w:val="single" w:sz="4" w:space="0" w:color="auto"/>
              <w:left w:val="single" w:sz="4" w:space="0" w:color="auto"/>
              <w:bottom w:val="single" w:sz="4" w:space="0" w:color="auto"/>
              <w:right w:val="single" w:sz="4" w:space="0" w:color="auto"/>
            </w:tcBorders>
          </w:tcPr>
          <w:p w14:paraId="65FF4122" w14:textId="57271FB9" w:rsidR="00EE0057" w:rsidRPr="00A2470A" w:rsidRDefault="00EE0057" w:rsidP="00EE0057">
            <w:pPr>
              <w:pStyle w:val="TAC"/>
              <w:keepNext w:val="0"/>
              <w:keepLines w:val="0"/>
              <w:rPr>
                <w:rFonts w:cs="Arial"/>
                <w:szCs w:val="18"/>
              </w:rPr>
            </w:pPr>
            <w:r>
              <w:rPr>
                <w:rFonts w:cs="Arial"/>
                <w:szCs w:val="18"/>
              </w:rPr>
              <w:t xml:space="preserve">286400 – &lt;20&gt; – </w:t>
            </w:r>
            <w:r>
              <w:rPr>
                <w:rFonts w:cs="Arial" w:hint="eastAsia"/>
                <w:szCs w:val="18"/>
                <w:lang w:eastAsia="ja-JP"/>
              </w:rPr>
              <w:t>2870</w:t>
            </w:r>
            <w:r>
              <w:rPr>
                <w:rFonts w:cs="Arial"/>
                <w:szCs w:val="18"/>
              </w:rPr>
              <w:t>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t>For NR operating bands with 100 kHz channel raster, Enhanced channel raster is defined with ΔF</w:t>
      </w:r>
      <w:r w:rsidRPr="00A2470A">
        <w:rPr>
          <w:vertAlign w:val="subscript"/>
        </w:rPr>
        <w:t>Raster</w:t>
      </w:r>
      <w:r w:rsidRPr="00A2470A">
        <w:t xml:space="preserve"> = 2 × ΔF</w:t>
      </w:r>
      <w:r w:rsidRPr="00A2470A">
        <w:rPr>
          <w:vertAlign w:val="subscript"/>
        </w:rPr>
        <w:t>Global</w:t>
      </w:r>
      <w:r w:rsidRPr="00A2470A">
        <w:t xml:space="preserve">. In this case every </w:t>
      </w:r>
      <w:proofErr w:type="gramStart"/>
      <w:r w:rsidRPr="00A2470A">
        <w:t>2</w:t>
      </w:r>
      <w:r w:rsidRPr="00A2470A">
        <w:rPr>
          <w:vertAlign w:val="superscript"/>
        </w:rPr>
        <w:t>th</w:t>
      </w:r>
      <w:proofErr w:type="gramEnd"/>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r w:rsidRPr="00A2470A">
              <w:t>ΔF</w:t>
            </w:r>
            <w:r w:rsidRPr="00A2470A">
              <w:rPr>
                <w:vertAlign w:val="subscript"/>
              </w:rPr>
              <w:t>Raster</w:t>
            </w:r>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552A7F" w:rsidRPr="00A2470A" w14:paraId="3C364BCE" w14:textId="77777777" w:rsidTr="00150FEE">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1578AD4C" w14:textId="4865A14C" w:rsidR="00552A7F" w:rsidRPr="00A2470A" w:rsidRDefault="00552A7F" w:rsidP="00552A7F">
            <w:pPr>
              <w:pStyle w:val="TAC"/>
              <w:keepNext w:val="0"/>
              <w:keepLines w:val="0"/>
            </w:pPr>
            <w:r>
              <w:t>n68</w:t>
            </w:r>
          </w:p>
        </w:tc>
        <w:tc>
          <w:tcPr>
            <w:tcW w:w="1084" w:type="dxa"/>
            <w:tcBorders>
              <w:top w:val="single" w:sz="4" w:space="0" w:color="auto"/>
              <w:left w:val="single" w:sz="4" w:space="0" w:color="auto"/>
              <w:bottom w:val="single" w:sz="4" w:space="0" w:color="auto"/>
              <w:right w:val="single" w:sz="4" w:space="0" w:color="auto"/>
            </w:tcBorders>
          </w:tcPr>
          <w:p w14:paraId="519CFC4C" w14:textId="7DE9C0E4" w:rsidR="00552A7F" w:rsidRPr="00A2470A" w:rsidRDefault="00552A7F" w:rsidP="00552A7F">
            <w:pPr>
              <w:pStyle w:val="TAC"/>
              <w:keepNext w:val="0"/>
              <w:keepLines w:val="0"/>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87D896" w14:textId="0B99D455" w:rsidR="00552A7F" w:rsidRPr="00A2470A" w:rsidRDefault="00552A7F" w:rsidP="00552A7F">
            <w:pPr>
              <w:pStyle w:val="TAC"/>
              <w:keepNext w:val="0"/>
              <w:keepLines w:val="0"/>
            </w:pPr>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p>
        </w:tc>
        <w:tc>
          <w:tcPr>
            <w:tcW w:w="2513" w:type="dxa"/>
            <w:tcBorders>
              <w:top w:val="single" w:sz="4" w:space="0" w:color="auto"/>
              <w:left w:val="single" w:sz="4" w:space="0" w:color="auto"/>
              <w:bottom w:val="single" w:sz="4" w:space="0" w:color="auto"/>
              <w:right w:val="single" w:sz="4" w:space="0" w:color="auto"/>
            </w:tcBorders>
          </w:tcPr>
          <w:p w14:paraId="0C8CB854" w14:textId="27736AC4" w:rsidR="00552A7F" w:rsidRPr="00A2470A" w:rsidRDefault="00552A7F" w:rsidP="00552A7F">
            <w:pPr>
              <w:pStyle w:val="TAC"/>
              <w:keepNext w:val="0"/>
              <w:keepLines w:val="0"/>
            </w:pPr>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p>
        </w:tc>
        <w:tc>
          <w:tcPr>
            <w:tcW w:w="1942" w:type="dxa"/>
            <w:tcBorders>
              <w:top w:val="single" w:sz="4" w:space="0" w:color="auto"/>
              <w:left w:val="single" w:sz="4" w:space="0" w:color="auto"/>
              <w:bottom w:val="single" w:sz="4" w:space="0" w:color="auto"/>
              <w:right w:val="single" w:sz="4" w:space="0" w:color="auto"/>
            </w:tcBorders>
          </w:tcPr>
          <w:p w14:paraId="0D882D16" w14:textId="77777777" w:rsidR="00552A7F" w:rsidRPr="00A2470A" w:rsidRDefault="00552A7F" w:rsidP="00552A7F">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867" w:name="_Toc21344213"/>
      <w:bookmarkStart w:id="868" w:name="_Toc29801697"/>
      <w:bookmarkStart w:id="869" w:name="_Toc29802121"/>
      <w:bookmarkStart w:id="870" w:name="_Toc29802746"/>
      <w:bookmarkStart w:id="871" w:name="_Toc36107488"/>
      <w:bookmarkStart w:id="872" w:name="_Toc37251247"/>
      <w:bookmarkStart w:id="873" w:name="_Toc45888036"/>
      <w:bookmarkStart w:id="874" w:name="_Toc45888635"/>
      <w:bookmarkStart w:id="875" w:name="_Toc61367275"/>
      <w:bookmarkStart w:id="876" w:name="_Toc61372658"/>
      <w:bookmarkStart w:id="877" w:name="_Toc68230598"/>
      <w:bookmarkStart w:id="878" w:name="_Toc69084011"/>
      <w:bookmarkStart w:id="879" w:name="_Toc75467018"/>
      <w:bookmarkStart w:id="880" w:name="_Toc76509040"/>
      <w:bookmarkStart w:id="881" w:name="_Toc76718030"/>
      <w:bookmarkStart w:id="882" w:name="_Toc83580340"/>
      <w:bookmarkStart w:id="883" w:name="_Toc84404849"/>
      <w:bookmarkStart w:id="884"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9296639" w14:textId="77777777" w:rsidR="00A1115A" w:rsidRPr="00A2470A" w:rsidRDefault="00A1115A" w:rsidP="00112DA3">
      <w:pPr>
        <w:pStyle w:val="Heading4"/>
        <w:keepNext w:val="0"/>
        <w:keepLines w:val="0"/>
      </w:pPr>
      <w:bookmarkStart w:id="885" w:name="_Toc21344214"/>
      <w:bookmarkStart w:id="886" w:name="_Toc29801698"/>
      <w:bookmarkStart w:id="887" w:name="_Toc29802122"/>
      <w:bookmarkStart w:id="888" w:name="_Toc29802747"/>
      <w:bookmarkStart w:id="889" w:name="_Toc36107489"/>
      <w:bookmarkStart w:id="890" w:name="_Toc37251248"/>
      <w:bookmarkStart w:id="891" w:name="_Toc45888037"/>
      <w:bookmarkStart w:id="892" w:name="_Toc45888636"/>
      <w:bookmarkStart w:id="893" w:name="_Toc61367276"/>
      <w:bookmarkStart w:id="894" w:name="_Toc61372659"/>
      <w:bookmarkStart w:id="895" w:name="_Toc68230599"/>
      <w:bookmarkStart w:id="896" w:name="_Toc69084012"/>
      <w:bookmarkStart w:id="897" w:name="_Toc75467019"/>
      <w:bookmarkStart w:id="898" w:name="_Toc76509041"/>
      <w:bookmarkStart w:id="899" w:name="_Toc76718031"/>
      <w:bookmarkStart w:id="900" w:name="_Toc83580341"/>
      <w:bookmarkStart w:id="901" w:name="_Toc84404850"/>
      <w:bookmarkStart w:id="902" w:name="_Toc84413459"/>
      <w:r w:rsidRPr="00A2470A">
        <w:t>5.4.3.1</w:t>
      </w:r>
      <w:r w:rsidRPr="00A2470A">
        <w:tab/>
        <w:t>Synchronization raster and numbering</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ARFCN-ValueNR</w:t>
            </w:r>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EE0057" w:rsidRPr="00A2470A" w14:paraId="4DBBFACE" w14:textId="77777777" w:rsidTr="00A2470A">
        <w:trPr>
          <w:jc w:val="center"/>
        </w:trPr>
        <w:tc>
          <w:tcPr>
            <w:tcW w:w="2401" w:type="dxa"/>
            <w:shd w:val="clear" w:color="auto" w:fill="auto"/>
            <w:vAlign w:val="center"/>
          </w:tcPr>
          <w:p w14:paraId="37C7FD05" w14:textId="34073457" w:rsidR="00EE0057" w:rsidRPr="00A2470A" w:rsidRDefault="00EE0057" w:rsidP="00EE0057">
            <w:pPr>
              <w:pStyle w:val="TAC"/>
              <w:keepNext w:val="0"/>
              <w:keepLines w:val="0"/>
              <w:rPr>
                <w:b/>
              </w:rPr>
            </w:pPr>
            <w:r w:rsidRPr="00A2470A">
              <w:rPr>
                <w:lang w:eastAsia="ja-JP"/>
              </w:rPr>
              <w:t>0</w:t>
            </w:r>
            <w:r>
              <w:rPr>
                <w:lang w:eastAsia="ja-JP"/>
              </w:rPr>
              <w:t xml:space="preserve"> </w:t>
            </w:r>
            <w:r w:rsidRPr="00A2470A">
              <w:rPr>
                <w:lang w:eastAsia="ja-JP"/>
              </w:rPr>
              <w:t>–</w:t>
            </w:r>
            <w:r>
              <w:rPr>
                <w:lang w:eastAsia="ja-JP"/>
              </w:rPr>
              <w:t xml:space="preserve"> </w:t>
            </w:r>
            <w:r w:rsidRPr="00A2470A">
              <w:rPr>
                <w:lang w:eastAsia="ja-JP"/>
              </w:rPr>
              <w:t>1000</w:t>
            </w:r>
            <w:r>
              <w:rPr>
                <w:lang w:eastAsia="ja-JP"/>
              </w:rPr>
              <w:t xml:space="preserve">, 1432 </w:t>
            </w:r>
            <w:r w:rsidRPr="00A2470A">
              <w:t>–</w:t>
            </w:r>
            <w:r>
              <w:t xml:space="preserve"> </w:t>
            </w:r>
            <w:r>
              <w:rPr>
                <w:lang w:eastAsia="ja-JP"/>
              </w:rPr>
              <w:t>1435</w:t>
            </w:r>
          </w:p>
        </w:tc>
        <w:tc>
          <w:tcPr>
            <w:tcW w:w="3534" w:type="dxa"/>
            <w:shd w:val="clear" w:color="auto" w:fill="auto"/>
            <w:vAlign w:val="center"/>
          </w:tcPr>
          <w:p w14:paraId="436864E5" w14:textId="77777777" w:rsidR="00EE0057" w:rsidRPr="00A2470A" w:rsidRDefault="00EE0057" w:rsidP="00EE0057">
            <w:pPr>
              <w:pStyle w:val="TAC"/>
              <w:keepNext w:val="0"/>
              <w:keepLines w:val="0"/>
            </w:pPr>
            <w:r w:rsidRPr="00A2470A">
              <w:t>N</w:t>
            </w:r>
            <w:r>
              <w:t xml:space="preserve"> </w:t>
            </w:r>
            <w:r w:rsidRPr="00A2470A">
              <w:t>*</w:t>
            </w:r>
            <w:r>
              <w:t xml:space="preserve"> </w:t>
            </w:r>
            <w:r w:rsidRPr="00A2470A">
              <w:t>600</w:t>
            </w:r>
            <w:r>
              <w:t xml:space="preserve"> </w:t>
            </w:r>
            <w:r w:rsidRPr="00A2470A">
              <w:t>kHz</w:t>
            </w:r>
            <w:r>
              <w:t xml:space="preserve"> </w:t>
            </w:r>
            <w:r w:rsidRPr="00A2470A">
              <w:t>+</w:t>
            </w:r>
            <w:r>
              <w:t xml:space="preserve"> </w:t>
            </w:r>
            <w:r w:rsidRPr="00A2470A">
              <w:t>M</w:t>
            </w:r>
            <w:r>
              <w:t xml:space="preserve"> </w:t>
            </w:r>
            <w:r w:rsidRPr="00A2470A">
              <w:t>*</w:t>
            </w:r>
            <w:r>
              <w:t xml:space="preserve"> </w:t>
            </w:r>
            <w:r w:rsidRPr="00A2470A">
              <w:t>50</w:t>
            </w:r>
            <w:r>
              <w:t xml:space="preserve"> </w:t>
            </w:r>
            <w:r w:rsidRPr="00A2470A">
              <w:t>kHz</w:t>
            </w:r>
            <w:r>
              <w:t xml:space="preserve"> </w:t>
            </w:r>
            <w:r w:rsidRPr="00A2470A">
              <w:t>+</w:t>
            </w:r>
            <w:r>
              <w:t xml:space="preserve"> </w:t>
            </w:r>
            <w:r w:rsidRPr="00A2470A">
              <w:t>300</w:t>
            </w:r>
            <w:r>
              <w:t xml:space="preserve"> </w:t>
            </w:r>
            <w:r w:rsidRPr="00A2470A">
              <w:t>kHz,</w:t>
            </w:r>
          </w:p>
          <w:p w14:paraId="2698AFDB" w14:textId="16F3803B" w:rsidR="00EE0057" w:rsidRPr="00A2470A" w:rsidRDefault="00EE0057" w:rsidP="00EE0057">
            <w:pPr>
              <w:pStyle w:val="TAC"/>
              <w:keepNext w:val="0"/>
              <w:keepLines w:val="0"/>
              <w:rPr>
                <w:b/>
              </w:rPr>
            </w:pPr>
            <w:r w:rsidRPr="00A2470A">
              <w:t>N</w:t>
            </w:r>
            <w:r>
              <w:t xml:space="preserve"> </w:t>
            </w:r>
            <w:r w:rsidRPr="00A2470A">
              <w:t>=</w:t>
            </w:r>
            <w:r>
              <w:t xml:space="preserve"> </w:t>
            </w:r>
            <w:r w:rsidRPr="00A2470A">
              <w:t>1:1665,</w:t>
            </w:r>
            <w:r>
              <w:t xml:space="preserve"> </w:t>
            </w:r>
            <w:r w:rsidRPr="00A2470A">
              <w:t>M</w:t>
            </w:r>
            <w:r>
              <w:t xml:space="preserve"> </w:t>
            </w:r>
            <w:r w:rsidRPr="00A2470A">
              <w:t>ϵ</w:t>
            </w:r>
            <w:r>
              <w:t xml:space="preserve"> </w:t>
            </w:r>
            <w:r w:rsidRPr="00A2470A">
              <w:t>{1,3,5}</w:t>
            </w:r>
            <w:r>
              <w:t xml:space="preserve"> </w:t>
            </w:r>
            <w:r w:rsidRPr="00A2470A">
              <w:t>(Note</w:t>
            </w:r>
            <w:r>
              <w:t xml:space="preserve"> </w:t>
            </w:r>
            <w:r w:rsidRPr="00A2470A">
              <w:t>1)</w:t>
            </w:r>
          </w:p>
        </w:tc>
        <w:tc>
          <w:tcPr>
            <w:tcW w:w="1927" w:type="dxa"/>
            <w:vAlign w:val="center"/>
          </w:tcPr>
          <w:p w14:paraId="4A9F205A" w14:textId="732AD067" w:rsidR="00EE0057" w:rsidRPr="00A2470A" w:rsidRDefault="00EE0057" w:rsidP="00EE0057">
            <w:pPr>
              <w:pStyle w:val="TAC"/>
              <w:keepNext w:val="0"/>
              <w:keepLines w:val="0"/>
            </w:pPr>
            <w:r w:rsidRPr="00A2470A">
              <w:t>26638+3N</w:t>
            </w:r>
            <w:r>
              <w:t xml:space="preserve"> </w:t>
            </w:r>
            <w:r w:rsidRPr="00A2470A">
              <w:t>+</w:t>
            </w:r>
            <w:r>
              <w:t xml:space="preserve"> </w:t>
            </w:r>
            <w:r w:rsidRPr="00A2470A">
              <w:t>(M-3)/2</w:t>
            </w:r>
          </w:p>
        </w:tc>
        <w:tc>
          <w:tcPr>
            <w:tcW w:w="1995" w:type="dxa"/>
            <w:shd w:val="clear" w:color="auto" w:fill="auto"/>
            <w:vAlign w:val="center"/>
          </w:tcPr>
          <w:p w14:paraId="6448B222" w14:textId="77777777" w:rsidR="00EE0057" w:rsidRDefault="00EE0057" w:rsidP="00EE0057">
            <w:pPr>
              <w:pStyle w:val="TAC"/>
              <w:keepNext w:val="0"/>
              <w:keepLines w:val="0"/>
            </w:pPr>
            <w:r w:rsidRPr="00A2470A">
              <w:t>26640</w:t>
            </w:r>
            <w:r>
              <w:t xml:space="preserve"> </w:t>
            </w:r>
            <w:r w:rsidRPr="00A2470A">
              <w:t>–</w:t>
            </w:r>
            <w:r>
              <w:t xml:space="preserve"> </w:t>
            </w:r>
            <w:r w:rsidRPr="00A2470A">
              <w:t>31634</w:t>
            </w:r>
            <w:r>
              <w:t xml:space="preserve">, </w:t>
            </w:r>
          </w:p>
          <w:p w14:paraId="55A8F496" w14:textId="53E69DEA" w:rsidR="00EE0057" w:rsidRPr="00A2470A" w:rsidRDefault="00EE0057" w:rsidP="00EE0057">
            <w:pPr>
              <w:pStyle w:val="TAC"/>
              <w:keepNext w:val="0"/>
              <w:keepLines w:val="0"/>
              <w:rPr>
                <w:b/>
              </w:rPr>
            </w:pPr>
            <w:r>
              <w:t xml:space="preserve">33802 </w:t>
            </w:r>
            <w:r w:rsidRPr="00A2470A">
              <w:t>–</w:t>
            </w:r>
            <w:r>
              <w:t xml:space="preserve"> 33804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61265650" w14:textId="77777777" w:rsidR="0021399E" w:rsidRDefault="0021399E" w:rsidP="00112DA3">
            <w:pPr>
              <w:pStyle w:val="TAN"/>
              <w:keepNext w:val="0"/>
              <w:keepLines w:val="0"/>
              <w:rPr>
                <w:rFonts w:cs="Arial"/>
                <w:lang w:eastAsia="en-GB"/>
              </w:rPr>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p w14:paraId="3F918249" w14:textId="16CA3400" w:rsidR="009E2F5C" w:rsidRPr="00A2470A" w:rsidRDefault="009E2F5C" w:rsidP="00112DA3">
            <w:pPr>
              <w:pStyle w:val="TAN"/>
              <w:keepNext w:val="0"/>
              <w:keepLines w:val="0"/>
            </w:pPr>
            <w:r w:rsidRPr="00551457">
              <w:rPr>
                <w:rFonts w:cs="Arial"/>
              </w:rPr>
              <w:t>NOTE 2:</w:t>
            </w:r>
            <w:r w:rsidRPr="00551457">
              <w:rPr>
                <w:rFonts w:cs="Arial"/>
                <w:lang w:eastAsia="en-GB"/>
              </w:rPr>
              <w:t xml:space="preserve"> </w:t>
            </w:r>
            <w:r w:rsidRPr="00551457">
              <w:rPr>
                <w:rFonts w:cs="Arial"/>
                <w:lang w:eastAsia="en-GB"/>
              </w:rPr>
              <w:tab/>
              <w:t>SCell with 15 PRB transmission bandwidth configuration within 3 MHz channel bandwidth will be configured only with SS Block frequency position</w:t>
            </w:r>
            <w:r>
              <w:rPr>
                <w:rFonts w:cs="Arial"/>
                <w:lang w:eastAsia="en-GB"/>
              </w:rPr>
              <w:t>s</w:t>
            </w:r>
            <w:r w:rsidRPr="00551457">
              <w:rPr>
                <w:rFonts w:cs="Arial"/>
                <w:lang w:eastAsia="en-GB"/>
              </w:rPr>
              <w:t xml:space="preserve"> defined in </w:t>
            </w:r>
            <w:r>
              <w:rPr>
                <w:rFonts w:cs="Arial"/>
                <w:lang w:eastAsia="en-GB"/>
              </w:rPr>
              <w:t>this table</w:t>
            </w:r>
            <w:r w:rsidRPr="00551457">
              <w:rPr>
                <w:rFonts w:cs="Arial"/>
                <w:lang w:eastAsia="en-GB"/>
              </w:rPr>
              <w:t>.</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C54F23" w:rsidRPr="00A2470A" w14:paraId="4C3C9802" w14:textId="77777777" w:rsidTr="00A2470A">
        <w:trPr>
          <w:jc w:val="center"/>
        </w:trPr>
        <w:tc>
          <w:tcPr>
            <w:tcW w:w="1688" w:type="pct"/>
            <w:shd w:val="clear" w:color="auto" w:fill="auto"/>
            <w:vAlign w:val="center"/>
          </w:tcPr>
          <w:p w14:paraId="09A20E64" w14:textId="77777777" w:rsidR="00C54F23" w:rsidRPr="00A2470A" w:rsidRDefault="00C54F23" w:rsidP="00112DA3">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C54F23" w:rsidRPr="00A2470A" w:rsidRDefault="00C54F23" w:rsidP="00112DA3">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496AA750" w:rsidR="00C54F23" w:rsidRPr="00A2470A" w:rsidRDefault="00441DF5" w:rsidP="008945E6">
            <w:pPr>
              <w:pStyle w:val="TAL"/>
              <w:rPr>
                <w:lang w:eastAsia="zh-CN"/>
              </w:rPr>
            </w:pPr>
            <w:r w:rsidRPr="00A2470A">
              <w:rPr>
                <w:rFonts w:hint="eastAsia"/>
                <w:lang w:eastAsia="zh-CN"/>
              </w:rPr>
              <w:t>Only</w:t>
            </w:r>
            <w:r w:rsidR="00A2470A">
              <w:rPr>
                <w:rFonts w:hint="eastAsia"/>
              </w:rPr>
              <w:t xml:space="preserve"> </w:t>
            </w:r>
            <w:r w:rsidRPr="00A2470A">
              <w:rPr>
                <w:rFonts w:hint="eastAsia"/>
              </w:rPr>
              <w:t>applicable</w:t>
            </w:r>
            <w:r w:rsidR="00A2470A">
              <w:rPr>
                <w:rFonts w:hint="eastAsia"/>
              </w:rPr>
              <w:t xml:space="preserve"> </w:t>
            </w:r>
            <w:r w:rsidRPr="00A2470A">
              <w:rPr>
                <w:rFonts w:hint="eastAsia"/>
              </w:rPr>
              <w:t>for</w:t>
            </w:r>
            <w:r w:rsidR="00A2470A">
              <w:rPr>
                <w:rFonts w:hint="eastAsia"/>
              </w:rPr>
              <w:t xml:space="preserve"> </w:t>
            </w:r>
            <w:r w:rsidRPr="00A2470A">
              <w:rPr>
                <w:lang w:eastAsia="zh-CN"/>
              </w:rPr>
              <w:t>12</w:t>
            </w:r>
            <w:r w:rsidR="00A2470A">
              <w:rPr>
                <w:lang w:eastAsia="zh-CN"/>
              </w:rPr>
              <w:t xml:space="preserve"> </w:t>
            </w:r>
            <w:r w:rsidRPr="00A2470A">
              <w:rPr>
                <w:lang w:eastAsia="zh-CN"/>
              </w:rPr>
              <w:t>PRB</w:t>
            </w:r>
            <w:r w:rsidR="00A2470A">
              <w:rPr>
                <w:lang w:eastAsia="zh-CN"/>
              </w:rPr>
              <w:t xml:space="preserve"> </w:t>
            </w:r>
            <w:r w:rsidRPr="00A2470A">
              <w:rPr>
                <w:lang w:eastAsia="zh-CN"/>
              </w:rPr>
              <w:t>transmission</w:t>
            </w:r>
            <w:r w:rsidR="00A2470A">
              <w:rPr>
                <w:lang w:eastAsia="zh-CN"/>
              </w:rPr>
              <w:t xml:space="preserve"> </w:t>
            </w:r>
            <w:r w:rsidRPr="00A2470A">
              <w:rPr>
                <w:lang w:eastAsia="zh-CN"/>
              </w:rPr>
              <w:t>bandwidth</w:t>
            </w:r>
            <w:r w:rsidR="00A2470A">
              <w:rPr>
                <w:lang w:eastAsia="zh-CN"/>
              </w:rPr>
              <w:t xml:space="preserve"> </w:t>
            </w:r>
            <w:r w:rsidRPr="00A2470A">
              <w:rPr>
                <w:lang w:eastAsia="zh-CN"/>
              </w:rPr>
              <w:t>configuration</w:t>
            </w:r>
            <w:r w:rsidR="00A2470A">
              <w:rPr>
                <w:lang w:eastAsia="zh-CN"/>
              </w:rPr>
              <w:t xml:space="preserve"> </w:t>
            </w:r>
            <w:r w:rsidRPr="00A2470A">
              <w:rPr>
                <w:lang w:eastAsia="zh-CN"/>
              </w:rPr>
              <w:t>within</w:t>
            </w:r>
            <w:r w:rsidR="00A2470A">
              <w:rPr>
                <w:lang w:eastAsia="zh-CN"/>
              </w:rPr>
              <w:t xml:space="preserve"> </w:t>
            </w:r>
            <w:r w:rsidRPr="00A2470A">
              <w:rPr>
                <w:lang w:eastAsia="zh-CN"/>
              </w:rPr>
              <w:t>3</w:t>
            </w:r>
            <w:r w:rsidR="00A2470A">
              <w:rPr>
                <w:lang w:eastAsia="zh-CN"/>
              </w:rPr>
              <w:t xml:space="preserve"> </w:t>
            </w:r>
            <w:r w:rsidRPr="00A2470A">
              <w:rPr>
                <w:lang w:eastAsia="zh-CN"/>
              </w:rPr>
              <w:t>MHz</w:t>
            </w:r>
            <w:r w:rsidR="00A2470A">
              <w:rPr>
                <w:lang w:eastAsia="zh-CN"/>
              </w:rPr>
              <w:t xml:space="preserve"> </w:t>
            </w:r>
            <w:r w:rsidRPr="00A2470A">
              <w:rPr>
                <w:lang w:eastAsia="zh-CN"/>
              </w:rPr>
              <w:t>channel</w:t>
            </w:r>
            <w:r w:rsidR="00A2470A">
              <w:rPr>
                <w:lang w:eastAsia="zh-CN"/>
              </w:rPr>
              <w:t xml:space="preserve"> </w:t>
            </w:r>
            <w:r w:rsidRPr="00A2470A">
              <w:rPr>
                <w:lang w:eastAsia="zh-CN"/>
              </w:rPr>
              <w:t>with</w:t>
            </w:r>
            <w:r w:rsidR="00A2470A">
              <w:rPr>
                <w:lang w:eastAsia="zh-CN"/>
              </w:rPr>
              <w:t xml:space="preserve"> </w:t>
            </w:r>
            <w:r w:rsidRPr="00A2470A">
              <w:rPr>
                <w:lang w:eastAsia="zh-CN"/>
              </w:rPr>
              <w:t>punctured</w:t>
            </w:r>
            <w:r w:rsidR="00A2470A">
              <w:rPr>
                <w:lang w:eastAsia="zh-CN"/>
              </w:rPr>
              <w:t xml:space="preserve"> </w:t>
            </w:r>
            <w:r w:rsidRPr="00A2470A">
              <w:rPr>
                <w:lang w:eastAsia="zh-CN"/>
              </w:rPr>
              <w:t>PBCH</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38.211</w:t>
            </w:r>
            <w:r w:rsidR="00A2470A">
              <w:rPr>
                <w:lang w:eastAsia="zh-CN"/>
              </w:rPr>
              <w:t xml:space="preserve"> </w:t>
            </w:r>
            <w:r w:rsidRPr="00A2470A">
              <w:rPr>
                <w:lang w:eastAsia="zh-CN"/>
              </w:rPr>
              <w:t>[6]</w:t>
            </w:r>
            <w:r w:rsidR="00A2470A">
              <w:rPr>
                <w:lang w:eastAsia="zh-CN"/>
              </w:rPr>
              <w:t xml:space="preserve"> </w:t>
            </w:r>
            <w:r w:rsidRPr="00A2470A">
              <w:rPr>
                <w:lang w:eastAsia="zh-CN"/>
              </w:rPr>
              <w:t>clause</w:t>
            </w:r>
            <w:r w:rsidR="00A2470A">
              <w:rPr>
                <w:lang w:eastAsia="zh-CN"/>
              </w:rPr>
              <w:t xml:space="preserve"> </w:t>
            </w:r>
            <w:r w:rsidRPr="00A2470A">
              <w:rPr>
                <w:lang w:eastAsia="zh-CN"/>
              </w:rPr>
              <w:t>7.4.3.1.</w:t>
            </w:r>
          </w:p>
        </w:tc>
      </w:tr>
      <w:tr w:rsidR="00C54F23" w:rsidRPr="00A2470A" w14:paraId="78AE7E75" w14:textId="77777777" w:rsidTr="00A2470A">
        <w:trPr>
          <w:jc w:val="center"/>
        </w:trPr>
        <w:tc>
          <w:tcPr>
            <w:tcW w:w="1688" w:type="pct"/>
            <w:shd w:val="clear" w:color="auto" w:fill="auto"/>
            <w:vAlign w:val="center"/>
          </w:tcPr>
          <w:p w14:paraId="4BA05F51" w14:textId="77777777" w:rsidR="00C54F23" w:rsidRPr="00A2470A" w:rsidRDefault="00C54F23" w:rsidP="00112DA3">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C54F23" w:rsidRPr="00A2470A" w:rsidRDefault="00C54F23" w:rsidP="00112DA3">
            <w:pPr>
              <w:pStyle w:val="TAC"/>
              <w:keepNext w:val="0"/>
              <w:keepLines w:val="0"/>
              <w:rPr>
                <w:bCs/>
              </w:rPr>
            </w:pPr>
            <w:r w:rsidRPr="00A2470A">
              <w:rPr>
                <w:bCs/>
                <w:lang w:eastAsia="zh-CN"/>
              </w:rPr>
              <w:t>41638</w:t>
            </w:r>
          </w:p>
        </w:tc>
        <w:tc>
          <w:tcPr>
            <w:tcW w:w="2921" w:type="pct"/>
            <w:shd w:val="clear" w:color="auto" w:fill="auto"/>
            <w:vAlign w:val="center"/>
          </w:tcPr>
          <w:p w14:paraId="4E7EFCA1" w14:textId="595397A3" w:rsidR="00C54F23" w:rsidRPr="00A2470A" w:rsidRDefault="00441DF5" w:rsidP="008945E6">
            <w:pPr>
              <w:pStyle w:val="TAL"/>
            </w:pPr>
            <w:r w:rsidRPr="00A2470A">
              <w:rPr>
                <w:rFonts w:hint="eastAsia"/>
                <w:lang w:eastAsia="zh-CN"/>
              </w:rPr>
              <w:t>Only</w:t>
            </w:r>
            <w:r w:rsidR="00A2470A">
              <w:rPr>
                <w:rFonts w:hint="eastAsia"/>
              </w:rPr>
              <w:t xml:space="preserve"> </w:t>
            </w:r>
            <w:r w:rsidRPr="00A2470A">
              <w:rPr>
                <w:rFonts w:hint="eastAsia"/>
              </w:rPr>
              <w:t>applicable</w:t>
            </w:r>
            <w:r w:rsidR="00A2470A">
              <w:rPr>
                <w:rFonts w:hint="eastAsia"/>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r w:rsidR="009E2F5C" w:rsidRPr="00A2470A" w14:paraId="5D15FEBD" w14:textId="77777777" w:rsidTr="009E2F5C">
        <w:trPr>
          <w:jc w:val="center"/>
        </w:trPr>
        <w:tc>
          <w:tcPr>
            <w:tcW w:w="5000" w:type="pct"/>
            <w:gridSpan w:val="3"/>
            <w:shd w:val="clear" w:color="auto" w:fill="auto"/>
            <w:vAlign w:val="center"/>
          </w:tcPr>
          <w:p w14:paraId="4878CB24" w14:textId="49E1AF34" w:rsidR="009E2F5C" w:rsidRPr="00A2470A" w:rsidRDefault="009E2F5C" w:rsidP="009E2F5C">
            <w:pPr>
              <w:pStyle w:val="TAN"/>
              <w:rPr>
                <w:lang w:eastAsia="zh-CN"/>
              </w:rPr>
            </w:pPr>
            <w:r w:rsidRPr="00551457">
              <w:rPr>
                <w:lang w:eastAsia="en-GB"/>
              </w:rPr>
              <w:t>NOTE 1:</w:t>
            </w:r>
            <w:r w:rsidRPr="00551457">
              <w:rPr>
                <w:lang w:eastAsia="en-GB"/>
              </w:rPr>
              <w:tab/>
              <w:t>SCell with 12 PRB transmission bandwidth configuration within 3 MHz channel bandwidth or 20 PRB transmission bandwidth configuration within 5 MHz channel bandwidth will be configured only in band n100 and only with SS Block frequency position</w:t>
            </w:r>
            <w:r>
              <w:rPr>
                <w:lang w:eastAsia="en-GB"/>
              </w:rPr>
              <w:t>s</w:t>
            </w:r>
            <w:r w:rsidRPr="00551457">
              <w:rPr>
                <w:lang w:eastAsia="en-GB"/>
              </w:rPr>
              <w:t xml:space="preserve"> defined in </w:t>
            </w:r>
            <w:r>
              <w:rPr>
                <w:lang w:eastAsia="en-GB"/>
              </w:rPr>
              <w:t>this table</w:t>
            </w:r>
            <w:r w:rsidRPr="00551457">
              <w:rPr>
                <w:lang w:eastAsia="en-GB"/>
              </w:rPr>
              <w:t>.</w:t>
            </w:r>
          </w:p>
        </w:tc>
      </w:tr>
    </w:tbl>
    <w:p w14:paraId="501A4110" w14:textId="77777777" w:rsidR="00C54F23" w:rsidRPr="00A2470A" w:rsidRDefault="00C54F23" w:rsidP="00112DA3">
      <w:pPr>
        <w:rPr>
          <w:lang w:eastAsia="zh-CN"/>
        </w:rPr>
      </w:pPr>
    </w:p>
    <w:p w14:paraId="6CB35FDF" w14:textId="77777777" w:rsidR="00A1115A" w:rsidRPr="00A2470A" w:rsidRDefault="00A1115A" w:rsidP="00112DA3">
      <w:pPr>
        <w:spacing w:before="120"/>
        <w:outlineLvl w:val="3"/>
        <w:rPr>
          <w:rFonts w:ascii="Arial" w:eastAsia="Yu Mincho" w:hAnsi="Arial"/>
          <w:sz w:val="24"/>
        </w:rPr>
      </w:pPr>
      <w:r w:rsidRPr="00A2470A">
        <w:rPr>
          <w:rFonts w:ascii="Arial" w:eastAsia="Yu Mincho" w:hAnsi="Arial"/>
          <w:sz w:val="24"/>
        </w:rPr>
        <w:t>5.4.3.2</w:t>
      </w:r>
      <w:r w:rsidRPr="00A2470A">
        <w:rPr>
          <w:rFonts w:ascii="Arial" w:eastAsia="Yu Mincho" w:hAnsi="Arial"/>
          <w:sz w:val="24"/>
        </w:rPr>
        <w:tab/>
        <w:t>Synchronization raster to synchronization block resource element mapping</w:t>
      </w:r>
    </w:p>
    <w:p w14:paraId="3871D976" w14:textId="77777777" w:rsidR="00A1115A" w:rsidRPr="00A2470A" w:rsidRDefault="00A1115A" w:rsidP="00112DA3">
      <w:pPr>
        <w:rPr>
          <w:rFonts w:eastAsia="Yu Mincho"/>
        </w:rPr>
      </w:pPr>
      <w:bookmarkStart w:id="903"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5pt;height:10.65pt" o:ole="">
                  <v:imagedata r:id="rId16" o:title=""/>
                </v:shape>
                <o:OLEObject Type="Embed" ProgID="Equation.3" ShapeID="_x0000_i1031" DrawAspect="Content" ObjectID="_1805021630"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5pt;height:10.65pt" o:ole="">
            <v:imagedata r:id="rId16" o:title=""/>
          </v:shape>
          <o:OLEObject Type="Embed" ProgID="Equation.3" ShapeID="_x0000_i1032" DrawAspect="Content" ObjectID="_1805021631"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04" w:name="_Toc29801699"/>
      <w:bookmarkStart w:id="905" w:name="_Toc29802123"/>
      <w:bookmarkStart w:id="906" w:name="_Toc29802748"/>
      <w:bookmarkStart w:id="907" w:name="_Toc36107490"/>
      <w:bookmarkStart w:id="908" w:name="_Toc37251249"/>
      <w:bookmarkStart w:id="909" w:name="_Toc45888038"/>
      <w:bookmarkStart w:id="910" w:name="_Toc45888637"/>
      <w:bookmarkStart w:id="911" w:name="_Toc61367277"/>
      <w:bookmarkStart w:id="912" w:name="_Toc61372660"/>
      <w:bookmarkStart w:id="913" w:name="_Toc68230600"/>
      <w:bookmarkStart w:id="914" w:name="_Toc69084013"/>
      <w:bookmarkStart w:id="915" w:name="_Toc75467020"/>
      <w:bookmarkStart w:id="916" w:name="_Toc76509042"/>
      <w:bookmarkStart w:id="917" w:name="_Toc76718032"/>
      <w:bookmarkStart w:id="918" w:name="_Toc83580342"/>
      <w:bookmarkStart w:id="919" w:name="_Toc84404851"/>
      <w:bookmarkStart w:id="920"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552A7F" w:rsidRPr="00A2470A" w14:paraId="247F7559" w14:textId="77777777" w:rsidTr="00280589">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439569D3" w14:textId="0B8BA1AF" w:rsidR="00552A7F" w:rsidRPr="00A2470A" w:rsidRDefault="00552A7F" w:rsidP="00552A7F">
            <w:pPr>
              <w:pStyle w:val="TAC"/>
              <w:keepNext w:val="0"/>
              <w:keepLines w:val="0"/>
            </w:pPr>
            <w:r>
              <w:rPr>
                <w:rFonts w:eastAsia="SimSun"/>
                <w:lang w:val="en-US" w:eastAsia="zh-CN"/>
              </w:rPr>
              <w:t>n68</w:t>
            </w:r>
          </w:p>
        </w:tc>
        <w:tc>
          <w:tcPr>
            <w:tcW w:w="2407" w:type="dxa"/>
            <w:tcBorders>
              <w:top w:val="single" w:sz="4" w:space="0" w:color="auto"/>
              <w:left w:val="single" w:sz="4" w:space="0" w:color="auto"/>
              <w:bottom w:val="single" w:sz="4" w:space="0" w:color="auto"/>
              <w:right w:val="single" w:sz="4" w:space="0" w:color="auto"/>
            </w:tcBorders>
          </w:tcPr>
          <w:p w14:paraId="56099FD0" w14:textId="06C66DA6" w:rsidR="00552A7F" w:rsidRPr="00A2470A" w:rsidRDefault="00552A7F" w:rsidP="00552A7F">
            <w:pPr>
              <w:pStyle w:val="TAC"/>
              <w:keepNext w:val="0"/>
              <w:keepLines w:val="0"/>
            </w:pPr>
            <w:r>
              <w:t>15 kHz</w:t>
            </w:r>
          </w:p>
        </w:tc>
        <w:tc>
          <w:tcPr>
            <w:tcW w:w="2407" w:type="dxa"/>
            <w:tcBorders>
              <w:top w:val="single" w:sz="4" w:space="0" w:color="auto"/>
              <w:left w:val="single" w:sz="4" w:space="0" w:color="auto"/>
              <w:bottom w:val="single" w:sz="4" w:space="0" w:color="auto"/>
              <w:right w:val="single" w:sz="4" w:space="0" w:color="auto"/>
            </w:tcBorders>
          </w:tcPr>
          <w:p w14:paraId="4A44D870" w14:textId="05694031" w:rsidR="00552A7F" w:rsidRPr="00A2470A" w:rsidRDefault="00552A7F" w:rsidP="00552A7F">
            <w:pPr>
              <w:pStyle w:val="TAC"/>
              <w:keepNext w:val="0"/>
              <w:keepLines w:val="0"/>
              <w:rPr>
                <w:lang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300D6A" w14:textId="31D044D5" w:rsidR="00552A7F" w:rsidRPr="00A2470A" w:rsidRDefault="00552A7F" w:rsidP="00552A7F">
            <w:pPr>
              <w:pStyle w:val="TAC"/>
              <w:keepNext w:val="0"/>
              <w:keepLines w:val="0"/>
            </w:pPr>
            <w:r>
              <w:rPr>
                <w:lang w:val="x-none"/>
              </w:rPr>
              <w:t>18</w:t>
            </w:r>
            <w:r>
              <w:rPr>
                <w:lang w:val="en-US"/>
              </w:rPr>
              <w:t>88</w:t>
            </w:r>
            <w:r>
              <w:rPr>
                <w:lang w:val="x-none"/>
              </w:rPr>
              <w:t xml:space="preserve"> – &lt;1&gt; – 1</w:t>
            </w:r>
            <w:r>
              <w:rPr>
                <w:lang w:val="en-US"/>
              </w:rPr>
              <w:t>951</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9660DE" w:rsidRPr="00A2470A" w14:paraId="2DBC16D9"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B557978" w14:textId="3FC0EE73" w:rsidR="009660DE" w:rsidRPr="00A2470A" w:rsidRDefault="009660DE" w:rsidP="009660DE">
            <w:pPr>
              <w:pStyle w:val="TAC"/>
              <w:keepNext w:val="0"/>
              <w:keepLines w:val="0"/>
            </w:pPr>
            <w:r w:rsidRPr="008762D7">
              <w:rPr>
                <w:rFonts w:eastAsia="DengXian" w:hint="eastAsia"/>
                <w:lang w:val="x-none"/>
              </w:rPr>
              <w:t>n87</w:t>
            </w:r>
          </w:p>
        </w:tc>
        <w:tc>
          <w:tcPr>
            <w:tcW w:w="2407" w:type="dxa"/>
            <w:tcBorders>
              <w:top w:val="single" w:sz="4" w:space="0" w:color="auto"/>
              <w:left w:val="single" w:sz="4" w:space="0" w:color="auto"/>
              <w:bottom w:val="single" w:sz="4" w:space="0" w:color="auto"/>
              <w:right w:val="single" w:sz="4" w:space="0" w:color="auto"/>
            </w:tcBorders>
          </w:tcPr>
          <w:p w14:paraId="7921E7A7" w14:textId="678898BA"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4C0E390" w14:textId="7E58076F"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16E6C263" w14:textId="122234CC" w:rsidR="009660DE" w:rsidRPr="00A2470A" w:rsidRDefault="009660DE" w:rsidP="009660DE">
            <w:pPr>
              <w:pStyle w:val="TAC"/>
              <w:keepNext w:val="0"/>
              <w:keepLines w:val="0"/>
            </w:pPr>
            <w:r w:rsidRPr="008762D7">
              <w:rPr>
                <w:rFonts w:eastAsia="DengXian"/>
                <w:lang w:val="x-none"/>
              </w:rPr>
              <w:t>1055</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1057</w:t>
            </w:r>
          </w:p>
        </w:tc>
      </w:tr>
      <w:tr w:rsidR="009660DE" w:rsidRPr="00A2470A" w14:paraId="395C25C8"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1C93F180" w14:textId="4550392C" w:rsidR="009660DE" w:rsidRPr="00A2470A" w:rsidRDefault="009660DE" w:rsidP="009660DE">
            <w:pPr>
              <w:pStyle w:val="TAC"/>
              <w:keepNext w:val="0"/>
              <w:keepLines w:val="0"/>
            </w:pPr>
            <w:r w:rsidRPr="008762D7">
              <w:rPr>
                <w:rFonts w:eastAsia="DengXian" w:hint="eastAsia"/>
                <w:lang w:val="x-none"/>
              </w:rPr>
              <w:t>n88</w:t>
            </w:r>
          </w:p>
        </w:tc>
        <w:tc>
          <w:tcPr>
            <w:tcW w:w="2407" w:type="dxa"/>
            <w:tcBorders>
              <w:top w:val="single" w:sz="4" w:space="0" w:color="auto"/>
              <w:left w:val="single" w:sz="4" w:space="0" w:color="auto"/>
              <w:bottom w:val="single" w:sz="4" w:space="0" w:color="auto"/>
              <w:right w:val="single" w:sz="4" w:space="0" w:color="auto"/>
            </w:tcBorders>
          </w:tcPr>
          <w:p w14:paraId="72A47A96" w14:textId="31AE1644"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AFFCA73" w14:textId="7E98FAE7"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32065E4B" w14:textId="4DDE65B4" w:rsidR="009660DE" w:rsidRPr="00A2470A" w:rsidRDefault="009660DE" w:rsidP="009660DE">
            <w:pPr>
              <w:pStyle w:val="TAC"/>
              <w:keepNext w:val="0"/>
              <w:keepLines w:val="0"/>
            </w:pPr>
            <w:r w:rsidRPr="008762D7">
              <w:rPr>
                <w:rFonts w:eastAsia="DengXian"/>
                <w:lang w:val="x-none"/>
              </w:rPr>
              <w:t>1061</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1062</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r w:rsidRPr="00A2470A">
              <w:t>MHz.</w:t>
            </w:r>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21" w:name="_Hlk143815986"/>
      <w:r w:rsidRPr="00A2470A">
        <w:rPr>
          <w:lang w:eastAsia="zh-CN"/>
        </w:rPr>
        <w:t>Table 5.4.3.3-</w:t>
      </w:r>
      <w:bookmarkEnd w:id="921"/>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630397" w:rsidRPr="00A2470A" w14:paraId="246D458D"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B6FE4F" w14:textId="6D5DBE50" w:rsidR="00630397" w:rsidRPr="00A2470A" w:rsidRDefault="00630397" w:rsidP="00630397">
            <w:pPr>
              <w:pStyle w:val="TAC"/>
              <w:keepNext w:val="0"/>
              <w:keepLines w:val="0"/>
            </w:pPr>
            <w:r>
              <w:t>n5</w:t>
            </w:r>
          </w:p>
        </w:tc>
        <w:tc>
          <w:tcPr>
            <w:tcW w:w="2092" w:type="dxa"/>
            <w:tcBorders>
              <w:top w:val="single" w:sz="4" w:space="0" w:color="auto"/>
              <w:left w:val="single" w:sz="4" w:space="0" w:color="auto"/>
              <w:bottom w:val="single" w:sz="4" w:space="0" w:color="auto"/>
              <w:right w:val="single" w:sz="4" w:space="0" w:color="auto"/>
            </w:tcBorders>
          </w:tcPr>
          <w:p w14:paraId="6F46E24E" w14:textId="405AE512"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0D64C0BA" w14:textId="7A12AD7D"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4252BE" w14:textId="39969F54" w:rsidR="00630397" w:rsidRPr="00A2470A" w:rsidRDefault="00630397" w:rsidP="00630397">
            <w:pPr>
              <w:pStyle w:val="TAC"/>
              <w:keepNext w:val="0"/>
              <w:keepLines w:val="0"/>
            </w:pPr>
            <w:r w:rsidRPr="00A72119">
              <w:t>309</w:t>
            </w:r>
            <w:r>
              <w:t>8</w:t>
            </w:r>
            <w:r w:rsidRPr="00A72119">
              <w:t>7 – &lt;1&gt; – 31100</w:t>
            </w:r>
          </w:p>
        </w:tc>
      </w:tr>
      <w:tr w:rsidR="00630397" w:rsidRPr="00A2470A" w14:paraId="12E0E42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2EC0D77" w14:textId="626B2A5D" w:rsidR="00630397" w:rsidRPr="00A2470A" w:rsidRDefault="00630397" w:rsidP="00630397">
            <w:pPr>
              <w:pStyle w:val="TAC"/>
              <w:keepNext w:val="0"/>
              <w:keepLines w:val="0"/>
            </w:pPr>
            <w:r>
              <w:t>n12</w:t>
            </w:r>
          </w:p>
        </w:tc>
        <w:tc>
          <w:tcPr>
            <w:tcW w:w="2092" w:type="dxa"/>
            <w:tcBorders>
              <w:top w:val="single" w:sz="4" w:space="0" w:color="auto"/>
              <w:left w:val="single" w:sz="4" w:space="0" w:color="auto"/>
              <w:bottom w:val="single" w:sz="4" w:space="0" w:color="auto"/>
              <w:right w:val="single" w:sz="4" w:space="0" w:color="auto"/>
            </w:tcBorders>
          </w:tcPr>
          <w:p w14:paraId="24CD4A8D" w14:textId="44450B40"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72B1BF2A" w14:textId="27CD6B72"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FF9416" w14:textId="0E9FBC0D" w:rsidR="00630397" w:rsidRPr="00A2470A" w:rsidRDefault="00630397" w:rsidP="00630397">
            <w:pPr>
              <w:pStyle w:val="TAC"/>
              <w:keepNext w:val="0"/>
              <w:keepLines w:val="0"/>
            </w:pPr>
            <w:r w:rsidRPr="00A72119">
              <w:t>3028</w:t>
            </w:r>
            <w:r>
              <w:t>8</w:t>
            </w:r>
            <w:r w:rsidRPr="00A72119">
              <w:t xml:space="preserve"> – &lt;1&gt; – 30359</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9660DE" w:rsidRPr="00A2470A" w14:paraId="2A32079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4BB18D" w14:textId="513D213D" w:rsidR="009660DE" w:rsidRPr="00A2470A" w:rsidRDefault="009660DE" w:rsidP="009660DE">
            <w:pPr>
              <w:pStyle w:val="TAC"/>
              <w:keepNext w:val="0"/>
              <w:keepLines w:val="0"/>
            </w:pPr>
            <w:r w:rsidRPr="008762D7">
              <w:rPr>
                <w:rFonts w:eastAsia="DengXian" w:hint="eastAsia"/>
              </w:rPr>
              <w:t>n87</w:t>
            </w:r>
          </w:p>
        </w:tc>
        <w:tc>
          <w:tcPr>
            <w:tcW w:w="2092" w:type="dxa"/>
            <w:tcBorders>
              <w:top w:val="single" w:sz="4" w:space="0" w:color="auto"/>
              <w:left w:val="single" w:sz="4" w:space="0" w:color="auto"/>
              <w:bottom w:val="single" w:sz="4" w:space="0" w:color="auto"/>
              <w:right w:val="single" w:sz="4" w:space="0" w:color="auto"/>
            </w:tcBorders>
          </w:tcPr>
          <w:p w14:paraId="3DE75B2B" w14:textId="313111EE"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6FA15E81" w14:textId="42899919"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CB36B8F" w14:textId="33C3326B"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28743 – &lt;1&gt; – 28754</w:t>
            </w:r>
          </w:p>
        </w:tc>
      </w:tr>
      <w:tr w:rsidR="009660DE" w:rsidRPr="00A2470A" w14:paraId="63D360B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17BD5CE" w14:textId="627200A5" w:rsidR="009660DE" w:rsidRPr="00A2470A" w:rsidRDefault="009660DE" w:rsidP="009660DE">
            <w:pPr>
              <w:pStyle w:val="TAC"/>
              <w:keepNext w:val="0"/>
              <w:keepLines w:val="0"/>
            </w:pPr>
            <w:r w:rsidRPr="008762D7">
              <w:rPr>
                <w:rFonts w:eastAsia="DengXian" w:hint="eastAsia"/>
              </w:rPr>
              <w:t>n88</w:t>
            </w:r>
          </w:p>
        </w:tc>
        <w:tc>
          <w:tcPr>
            <w:tcW w:w="2092" w:type="dxa"/>
            <w:tcBorders>
              <w:top w:val="single" w:sz="4" w:space="0" w:color="auto"/>
              <w:left w:val="single" w:sz="4" w:space="0" w:color="auto"/>
              <w:bottom w:val="single" w:sz="4" w:space="0" w:color="auto"/>
              <w:right w:val="single" w:sz="4" w:space="0" w:color="auto"/>
            </w:tcBorders>
          </w:tcPr>
          <w:p w14:paraId="26C60CA4" w14:textId="4A8FA89C"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16DFAA06" w14:textId="04444D61"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D8A75BC" w14:textId="4B593A82"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28752 – &lt;1&gt; – 28764</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EE0057" w:rsidRPr="00A2470A" w14:paraId="5F010394" w14:textId="77777777" w:rsidTr="00A5099A">
        <w:trPr>
          <w:cantSplit/>
          <w:jc w:val="center"/>
        </w:trPr>
        <w:tc>
          <w:tcPr>
            <w:tcW w:w="2156" w:type="dxa"/>
            <w:tcBorders>
              <w:top w:val="single" w:sz="4" w:space="0" w:color="auto"/>
              <w:left w:val="single" w:sz="4" w:space="0" w:color="auto"/>
              <w:bottom w:val="single" w:sz="4" w:space="0" w:color="auto"/>
              <w:right w:val="single" w:sz="4" w:space="0" w:color="auto"/>
            </w:tcBorders>
          </w:tcPr>
          <w:p w14:paraId="38D6AAB5" w14:textId="04DB8F9D" w:rsidR="00EE0057" w:rsidRPr="00A2470A" w:rsidRDefault="00EE0057" w:rsidP="00EE0057">
            <w:pPr>
              <w:pStyle w:val="TAC"/>
              <w:keepNext w:val="0"/>
              <w:keepLines w:val="0"/>
            </w:pPr>
            <w:r>
              <w:rPr>
                <w:rFonts w:eastAsiaTheme="minorEastAsia"/>
              </w:rPr>
              <w:t>n110</w:t>
            </w:r>
          </w:p>
        </w:tc>
        <w:tc>
          <w:tcPr>
            <w:tcW w:w="2092" w:type="dxa"/>
            <w:tcBorders>
              <w:top w:val="single" w:sz="4" w:space="0" w:color="auto"/>
              <w:left w:val="single" w:sz="4" w:space="0" w:color="auto"/>
              <w:bottom w:val="single" w:sz="4" w:space="0" w:color="auto"/>
              <w:right w:val="single" w:sz="4" w:space="0" w:color="auto"/>
            </w:tcBorders>
          </w:tcPr>
          <w:p w14:paraId="1E5FC6AF" w14:textId="76211FB9" w:rsidR="00EE0057" w:rsidRPr="00A2470A" w:rsidRDefault="00EE0057" w:rsidP="00EE0057">
            <w:pPr>
              <w:pStyle w:val="TAC"/>
              <w:keepNext w:val="0"/>
              <w:keepLines w:val="0"/>
            </w:pPr>
            <w:r>
              <w:t>15 kHz</w:t>
            </w:r>
          </w:p>
        </w:tc>
        <w:tc>
          <w:tcPr>
            <w:tcW w:w="1886" w:type="dxa"/>
            <w:tcBorders>
              <w:top w:val="single" w:sz="4" w:space="0" w:color="auto"/>
              <w:left w:val="single" w:sz="4" w:space="0" w:color="auto"/>
              <w:bottom w:val="single" w:sz="4" w:space="0" w:color="auto"/>
              <w:right w:val="single" w:sz="4" w:space="0" w:color="auto"/>
            </w:tcBorders>
          </w:tcPr>
          <w:p w14:paraId="5B55F4C0" w14:textId="6FCAE40E" w:rsidR="00EE0057" w:rsidRPr="00A2470A" w:rsidRDefault="00EE0057" w:rsidP="00EE0057">
            <w:pPr>
              <w:pStyle w:val="TAC"/>
              <w:keepNext w:val="0"/>
              <w:keepLines w:val="0"/>
              <w:rPr>
                <w:lang w:eastAsia="zh-CN"/>
              </w:rPr>
            </w:pPr>
            <w:r>
              <w:t>Case A</w:t>
            </w:r>
          </w:p>
        </w:tc>
        <w:tc>
          <w:tcPr>
            <w:tcW w:w="2595" w:type="dxa"/>
            <w:tcBorders>
              <w:top w:val="single" w:sz="4" w:space="0" w:color="auto"/>
              <w:left w:val="single" w:sz="4" w:space="0" w:color="auto"/>
              <w:bottom w:val="single" w:sz="4" w:space="0" w:color="auto"/>
              <w:right w:val="single" w:sz="4" w:space="0" w:color="auto"/>
            </w:tcBorders>
          </w:tcPr>
          <w:p w14:paraId="0B9B470A" w14:textId="559BE3FF" w:rsidR="00EE0057" w:rsidRPr="00A2470A" w:rsidRDefault="00EE0057" w:rsidP="00EE0057">
            <w:pPr>
              <w:pStyle w:val="TAC"/>
              <w:keepNext w:val="0"/>
              <w:keepLines w:val="0"/>
            </w:pPr>
            <w:r w:rsidRPr="001E0313">
              <w:t>3</w:t>
            </w:r>
            <w:r>
              <w:rPr>
                <w:rFonts w:hint="eastAsia"/>
                <w:lang w:eastAsia="ja-JP"/>
              </w:rPr>
              <w:t>3802</w:t>
            </w:r>
            <w:r w:rsidRPr="001E0313">
              <w:t xml:space="preserve"> – &lt;1&gt; – 3</w:t>
            </w:r>
            <w:r>
              <w:rPr>
                <w:rFonts w:hint="eastAsia"/>
                <w:lang w:eastAsia="ja-JP"/>
              </w:rPr>
              <w:t>380</w:t>
            </w:r>
            <w:r>
              <w:rPr>
                <w:lang w:eastAsia="ja-JP"/>
              </w:rPr>
              <w:t>4</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22" w:name="_Toc61367278"/>
      <w:bookmarkStart w:id="923" w:name="_Toc61372661"/>
      <w:bookmarkStart w:id="924" w:name="_Toc68230601"/>
      <w:bookmarkStart w:id="925" w:name="_Toc69084014"/>
      <w:bookmarkStart w:id="926" w:name="_Toc75467021"/>
      <w:bookmarkStart w:id="927" w:name="_Toc76509043"/>
      <w:bookmarkStart w:id="928" w:name="_Toc76718033"/>
      <w:bookmarkStart w:id="929" w:name="_Toc83580343"/>
      <w:bookmarkStart w:id="930" w:name="_Toc84404852"/>
      <w:bookmarkStart w:id="931" w:name="_Toc84413461"/>
      <w:r w:rsidRPr="00A2470A">
        <w:t>5.4.4</w:t>
      </w:r>
      <w:r w:rsidRPr="00A2470A">
        <w:tab/>
        <w:t>TX–RX frequency separation</w:t>
      </w:r>
      <w:bookmarkEnd w:id="922"/>
      <w:bookmarkEnd w:id="923"/>
      <w:bookmarkEnd w:id="924"/>
      <w:bookmarkEnd w:id="925"/>
      <w:bookmarkEnd w:id="926"/>
      <w:bookmarkEnd w:id="927"/>
      <w:bookmarkEnd w:id="928"/>
      <w:bookmarkEnd w:id="929"/>
      <w:bookmarkEnd w:id="930"/>
      <w:bookmarkEnd w:id="931"/>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552A7F" w:rsidRPr="00A2470A" w14:paraId="1D3E84E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402FAEF" w14:textId="7E42708F" w:rsidR="00552A7F" w:rsidRPr="00A2470A" w:rsidRDefault="00552A7F" w:rsidP="00552A7F">
            <w:pPr>
              <w:pStyle w:val="TAC"/>
              <w:keepNext w:val="0"/>
              <w:keepLines w:val="0"/>
              <w:rPr>
                <w:lang w:eastAsia="zh-CN"/>
              </w:rPr>
            </w:pPr>
            <w:r>
              <w:rPr>
                <w:lang w:val="en-US" w:eastAsia="zh-CN"/>
              </w:rPr>
              <w:t>n68</w:t>
            </w:r>
          </w:p>
        </w:tc>
        <w:tc>
          <w:tcPr>
            <w:tcW w:w="2693" w:type="dxa"/>
            <w:tcBorders>
              <w:top w:val="single" w:sz="4" w:space="0" w:color="auto"/>
              <w:left w:val="single" w:sz="4" w:space="0" w:color="auto"/>
              <w:bottom w:val="single" w:sz="4" w:space="0" w:color="auto"/>
              <w:right w:val="single" w:sz="4" w:space="0" w:color="auto"/>
            </w:tcBorders>
          </w:tcPr>
          <w:p w14:paraId="51614FC8" w14:textId="55E50CB1" w:rsidR="00552A7F" w:rsidRPr="00A2470A" w:rsidRDefault="00552A7F" w:rsidP="00552A7F">
            <w:pPr>
              <w:pStyle w:val="TAC"/>
              <w:keepNext w:val="0"/>
              <w:keepLines w:val="0"/>
              <w:rPr>
                <w:lang w:eastAsia="zh-CN"/>
              </w:rPr>
            </w:pPr>
            <w:r>
              <w:rPr>
                <w:lang w:val="en-US" w:eastAsia="zh-CN"/>
              </w:rPr>
              <w:t>55 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660DE" w:rsidRPr="00A2470A" w14:paraId="68B5FFCE"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53AF5F0" w14:textId="7CB26B1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n87</w:t>
            </w:r>
          </w:p>
        </w:tc>
        <w:tc>
          <w:tcPr>
            <w:tcW w:w="2693" w:type="dxa"/>
            <w:tcBorders>
              <w:top w:val="single" w:sz="4" w:space="0" w:color="auto"/>
              <w:left w:val="single" w:sz="4" w:space="0" w:color="auto"/>
              <w:bottom w:val="single" w:sz="4" w:space="0" w:color="auto"/>
              <w:right w:val="single" w:sz="4" w:space="0" w:color="auto"/>
            </w:tcBorders>
          </w:tcPr>
          <w:p w14:paraId="01F9D6E7" w14:textId="63C250A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9660DE" w:rsidRPr="00A2470A" w14:paraId="0471012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B5BA1B7" w14:textId="309C083B"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n88</w:t>
            </w:r>
          </w:p>
        </w:tc>
        <w:tc>
          <w:tcPr>
            <w:tcW w:w="2693" w:type="dxa"/>
            <w:tcBorders>
              <w:top w:val="single" w:sz="4" w:space="0" w:color="auto"/>
              <w:left w:val="single" w:sz="4" w:space="0" w:color="auto"/>
              <w:bottom w:val="single" w:sz="4" w:space="0" w:color="auto"/>
              <w:right w:val="single" w:sz="4" w:space="0" w:color="auto"/>
            </w:tcBorders>
          </w:tcPr>
          <w:p w14:paraId="3557CD70" w14:textId="6CF48DCE"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2D7BB800"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56BEB85B"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EE0057">
            <w:pPr>
              <w:pStyle w:val="TAC"/>
              <w:rPr>
                <w:lang w:eastAsia="zh-CN"/>
              </w:rPr>
            </w:pPr>
            <w:r w:rsidRPr="00A2470A">
              <w:rPr>
                <w:lang w:eastAsia="zh-CN"/>
              </w:rPr>
              <w:t>(NOTE</w:t>
            </w:r>
            <w:r w:rsidR="00A2470A">
              <w:rPr>
                <w:lang w:eastAsia="zh-CN"/>
              </w:rPr>
              <w:t xml:space="preserve"> </w:t>
            </w:r>
            <w:r w:rsidRPr="00A2470A">
              <w:rPr>
                <w:lang w:eastAsia="zh-CN"/>
              </w:rPr>
              <w:t>2)</w:t>
            </w:r>
          </w:p>
        </w:tc>
      </w:tr>
      <w:tr w:rsidR="00EE0057" w:rsidRPr="00A2470A" w14:paraId="285D69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4E83ECB" w14:textId="6A667919" w:rsidR="00EE0057" w:rsidRPr="00A2470A" w:rsidRDefault="00EE0057" w:rsidP="00EE0057">
            <w:pPr>
              <w:pStyle w:val="TAC"/>
              <w:keepNext w:val="0"/>
              <w:keepLines w:val="0"/>
              <w:rPr>
                <w:lang w:eastAsia="zh-CN"/>
              </w:rPr>
            </w:pPr>
            <w:r w:rsidRPr="00F311AF">
              <w:rPr>
                <w:lang w:val="en-US" w:eastAsia="zh-CN"/>
              </w:rPr>
              <w:t>n1</w:t>
            </w:r>
            <w:r>
              <w:rPr>
                <w:lang w:val="en-US" w:eastAsia="zh-CN"/>
              </w:rPr>
              <w:t>10</w:t>
            </w:r>
          </w:p>
        </w:tc>
        <w:tc>
          <w:tcPr>
            <w:tcW w:w="2693" w:type="dxa"/>
            <w:tcBorders>
              <w:top w:val="single" w:sz="4" w:space="0" w:color="auto"/>
              <w:left w:val="single" w:sz="4" w:space="0" w:color="auto"/>
              <w:bottom w:val="single" w:sz="4" w:space="0" w:color="auto"/>
              <w:right w:val="single" w:sz="4" w:space="0" w:color="auto"/>
            </w:tcBorders>
          </w:tcPr>
          <w:p w14:paraId="4CBDCC8F" w14:textId="78409722" w:rsidR="00EE0057" w:rsidRPr="00A2470A" w:rsidRDefault="00EE0057" w:rsidP="00EE0057">
            <w:pPr>
              <w:pStyle w:val="TAC"/>
              <w:keepNext w:val="0"/>
              <w:keepLines w:val="0"/>
              <w:jc w:val="left"/>
              <w:rPr>
                <w:rFonts w:cs="Arial"/>
                <w:bCs/>
                <w:szCs w:val="18"/>
                <w:lang w:eastAsia="zh-CN"/>
              </w:rPr>
            </w:pPr>
            <w:r>
              <w:rPr>
                <w:lang w:val="en-US" w:eastAsia="zh-CN"/>
              </w:rPr>
              <w:t>40 MHz, 42 MHz</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r w:rsidRPr="00A2470A">
              <w:t>F</w:t>
            </w:r>
            <w:r w:rsidRPr="00A2470A">
              <w:rPr>
                <w:vertAlign w:val="subscript"/>
              </w:rPr>
              <w:t>DL_low</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UL_high</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r w:rsidRPr="00A2470A">
              <w:t>F</w:t>
            </w:r>
            <w:r w:rsidRPr="00A2470A">
              <w:rPr>
                <w:vertAlign w:val="subscript"/>
              </w:rPr>
              <w:t>DL_high</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UL_low</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932" w:name="_Toc21344216"/>
      <w:bookmarkStart w:id="933" w:name="_Toc29801700"/>
      <w:bookmarkStart w:id="934" w:name="_Toc29802124"/>
      <w:bookmarkStart w:id="935" w:name="_Toc29802749"/>
      <w:bookmarkStart w:id="936" w:name="_Toc36107491"/>
      <w:bookmarkStart w:id="937" w:name="_Toc37251250"/>
      <w:bookmarkStart w:id="938" w:name="_Toc45888039"/>
      <w:bookmarkStart w:id="939" w:name="_Toc45888638"/>
      <w:bookmarkStart w:id="940" w:name="_Toc61367279"/>
      <w:bookmarkStart w:id="941" w:name="_Toc61372662"/>
      <w:bookmarkStart w:id="942" w:name="_Toc68230602"/>
      <w:bookmarkStart w:id="943" w:name="_Toc69084015"/>
      <w:bookmarkStart w:id="944" w:name="_Toc75467022"/>
      <w:bookmarkStart w:id="945" w:name="_Toc76509044"/>
      <w:bookmarkStart w:id="946" w:name="_Toc76718034"/>
      <w:bookmarkStart w:id="947" w:name="_Toc83580344"/>
      <w:bookmarkStart w:id="948" w:name="_Toc84404853"/>
      <w:bookmarkStart w:id="949" w:name="_Toc84413462"/>
      <w:r w:rsidRPr="00A2470A">
        <w:t>5.4A</w:t>
      </w:r>
      <w:r w:rsidRPr="00A2470A">
        <w:tab/>
        <w:t>Channel arrangement for CA</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194BD3DC" w14:textId="77777777" w:rsidR="00A1115A" w:rsidRPr="00A2470A" w:rsidRDefault="00A1115A" w:rsidP="00112DA3">
      <w:pPr>
        <w:pStyle w:val="Heading3"/>
        <w:keepNext w:val="0"/>
        <w:keepLines w:val="0"/>
      </w:pPr>
      <w:bookmarkStart w:id="950" w:name="_Toc21344217"/>
      <w:bookmarkStart w:id="951" w:name="_Toc29801701"/>
      <w:bookmarkStart w:id="952" w:name="_Toc29802125"/>
      <w:bookmarkStart w:id="953" w:name="_Toc29802750"/>
      <w:bookmarkStart w:id="954" w:name="_Toc36107492"/>
      <w:bookmarkStart w:id="955" w:name="_Toc37251251"/>
      <w:bookmarkStart w:id="956" w:name="_Toc45888040"/>
      <w:bookmarkStart w:id="957" w:name="_Toc45888639"/>
      <w:bookmarkStart w:id="958" w:name="_Toc61367280"/>
      <w:bookmarkStart w:id="959" w:name="_Toc61372663"/>
      <w:bookmarkStart w:id="960" w:name="_Toc68230603"/>
      <w:bookmarkStart w:id="961" w:name="_Toc69084016"/>
      <w:bookmarkStart w:id="962" w:name="_Toc75467023"/>
      <w:bookmarkStart w:id="963" w:name="_Toc76509045"/>
      <w:bookmarkStart w:id="964" w:name="_Toc76718035"/>
      <w:bookmarkStart w:id="965" w:name="_Toc83580345"/>
      <w:bookmarkStart w:id="966" w:name="_Toc84404854"/>
      <w:bookmarkStart w:id="967" w:name="_Toc84413463"/>
      <w:r w:rsidRPr="00A2470A">
        <w:t>5.4A.1</w:t>
      </w:r>
      <w:r w:rsidRPr="00A2470A">
        <w:tab/>
        <w:t>Channel spacing for CA</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5.05pt;height:35.7pt;mso-position-horizontal-relative:page;mso-position-vertical-relative:page" o:ole="">
            <v:imagedata r:id="rId27" o:title=""/>
          </v:shape>
          <o:OLEObject Type="Embed" ProgID="Equation.3" ShapeID="_x0000_i1033" DrawAspect="Content" ObjectID="_1805021632"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7pt;mso-position-horizontal-relative:page;mso-position-vertical-relative:page" o:ole="">
            <v:fill o:detectmouseclick="t"/>
            <v:imagedata r:id="rId29" o:title=""/>
          </v:shape>
          <o:OLEObject Type="Embed" ProgID="Equation.3" ShapeID="_x0000_i1034" DrawAspect="Content" ObjectID="_1805021633"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Pr="00A2470A" w:rsidRDefault="00A1115A" w:rsidP="00112DA3">
      <w:r w:rsidRPr="00A2470A">
        <w:t>where BW</w:t>
      </w:r>
      <w:r w:rsidRPr="00A2470A">
        <w:rPr>
          <w:vertAlign w:val="subscript"/>
        </w:rPr>
        <w:t>Channel(1)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r w:rsidRPr="00A2470A">
        <w:rPr>
          <w:i/>
        </w:rPr>
        <w:t>GB</w:t>
      </w:r>
      <w:r w:rsidRPr="00A2470A">
        <w:rPr>
          <w:i/>
          <w:vertAlign w:val="subscript"/>
        </w:rPr>
        <w:t>Channel(i)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 xml:space="preserve">for </w:t>
      </w:r>
      <w:proofErr w:type="gramStart"/>
      <w:r w:rsidRPr="00A2470A">
        <w:rPr>
          <w:rFonts w:hint="eastAsia"/>
        </w:rPr>
        <w:t>both of the channel</w:t>
      </w:r>
      <w:proofErr w:type="gramEnd"/>
      <w:r w:rsidRPr="00A2470A">
        <w:rPr>
          <w:rFonts w:hint="eastAsia"/>
        </w:rPr>
        <w:t xml:space="preserve">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r w:rsidRPr="00A2470A">
        <w:rPr>
          <w:i/>
        </w:rPr>
        <w:t>GB</w:t>
      </w:r>
      <w:r w:rsidRPr="00A2470A">
        <w:rPr>
          <w:i/>
          <w:vertAlign w:val="subscript"/>
        </w:rPr>
        <w:t>Channel(i)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08836758" w14:textId="77777777" w:rsidR="00A1115A" w:rsidRPr="00A2470A" w:rsidRDefault="00A1115A" w:rsidP="00112DA3">
      <w:r w:rsidRPr="00A2470A">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968" w:name="_Toc21344218"/>
      <w:bookmarkStart w:id="969" w:name="_Toc29801702"/>
      <w:bookmarkStart w:id="970" w:name="_Toc29802126"/>
      <w:bookmarkStart w:id="971" w:name="_Toc29802751"/>
      <w:bookmarkStart w:id="972" w:name="_Toc36107493"/>
      <w:bookmarkStart w:id="973" w:name="_Toc37251252"/>
      <w:bookmarkStart w:id="974" w:name="_Toc45888041"/>
      <w:bookmarkStart w:id="975" w:name="_Toc45888640"/>
      <w:bookmarkStart w:id="976" w:name="_Toc61367281"/>
      <w:bookmarkStart w:id="977" w:name="_Toc61372664"/>
      <w:bookmarkStart w:id="978" w:name="_Toc68230604"/>
      <w:bookmarkStart w:id="979" w:name="_Toc69084017"/>
      <w:bookmarkStart w:id="980" w:name="_Toc75467024"/>
      <w:bookmarkStart w:id="981" w:name="_Toc76509046"/>
      <w:bookmarkStart w:id="982" w:name="_Toc76718036"/>
      <w:bookmarkStart w:id="983" w:name="_Toc83580346"/>
      <w:bookmarkStart w:id="984" w:name="_Toc84404855"/>
      <w:bookmarkStart w:id="985" w:name="_Toc84413464"/>
      <w:r w:rsidRPr="00A2470A">
        <w:t>5.4A.2</w:t>
      </w:r>
      <w:r w:rsidRPr="00A2470A">
        <w:tab/>
        <w:t>Channel raster for CA</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36CA3CEE" w14:textId="77777777" w:rsidR="00A1115A" w:rsidRPr="00A2470A" w:rsidRDefault="00A1115A" w:rsidP="00112DA3">
      <w:bookmarkStart w:id="986" w:name="_Toc21344219"/>
      <w:bookmarkStart w:id="987" w:name="_Toc29801703"/>
      <w:bookmarkStart w:id="988" w:name="_Toc29802127"/>
      <w:bookmarkStart w:id="989" w:name="_Toc29802752"/>
      <w:bookmarkStart w:id="990" w:name="_Toc36107494"/>
      <w:bookmarkStart w:id="991" w:name="_Toc37251253"/>
      <w:r w:rsidRPr="00A2470A">
        <w:t>For inter-band and intra-band contiguous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992" w:name="_Toc45888042"/>
      <w:bookmarkStart w:id="993" w:name="_Toc45888641"/>
      <w:bookmarkStart w:id="994" w:name="_Toc61367282"/>
      <w:bookmarkStart w:id="995" w:name="_Toc61372665"/>
      <w:bookmarkStart w:id="996" w:name="_Toc68230605"/>
      <w:bookmarkStart w:id="997" w:name="_Toc69084018"/>
      <w:bookmarkStart w:id="998" w:name="_Toc75467025"/>
      <w:bookmarkStart w:id="999" w:name="_Toc76509047"/>
      <w:bookmarkStart w:id="1000" w:name="_Toc76718037"/>
      <w:bookmarkStart w:id="1001" w:name="_Toc83580347"/>
      <w:bookmarkStart w:id="1002" w:name="_Toc84404856"/>
      <w:bookmarkStart w:id="1003" w:name="_Toc84413465"/>
      <w:r w:rsidRPr="00A2470A">
        <w:t>5.4A.3</w:t>
      </w:r>
      <w:r w:rsidRPr="00A2470A">
        <w:tab/>
        <w:t>Synchronization raster for CA</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46002EC" w14:textId="77777777" w:rsidR="00A1115A" w:rsidRPr="00A2470A" w:rsidRDefault="00A1115A" w:rsidP="00112DA3">
      <w:bookmarkStart w:id="1004" w:name="_Toc21344220"/>
      <w:bookmarkStart w:id="1005" w:name="_Toc29801704"/>
      <w:bookmarkStart w:id="1006" w:name="_Toc29802128"/>
      <w:bookmarkStart w:id="1007" w:name="_Toc29802753"/>
      <w:bookmarkStart w:id="1008" w:name="_Toc36107495"/>
      <w:bookmarkStart w:id="1009" w:name="_Toc37251254"/>
      <w:r w:rsidRPr="00A2470A">
        <w:t>For inter-band and intra-band  contiguous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10" w:name="_Toc45888043"/>
      <w:bookmarkStart w:id="1011" w:name="_Toc45888642"/>
      <w:bookmarkStart w:id="1012" w:name="_Toc61367283"/>
      <w:bookmarkStart w:id="1013" w:name="_Toc61372666"/>
      <w:bookmarkStart w:id="1014" w:name="_Toc68230606"/>
      <w:bookmarkStart w:id="1015" w:name="_Toc69084019"/>
      <w:bookmarkStart w:id="1016" w:name="_Toc75467026"/>
      <w:bookmarkStart w:id="1017" w:name="_Toc76509048"/>
      <w:bookmarkStart w:id="1018" w:name="_Toc76718038"/>
      <w:bookmarkStart w:id="1019" w:name="_Toc83580348"/>
      <w:bookmarkStart w:id="1020" w:name="_Toc84404857"/>
      <w:bookmarkStart w:id="1021" w:name="_Toc84413466"/>
      <w:r w:rsidRPr="00A2470A">
        <w:t>5.4A.4</w:t>
      </w:r>
      <w:r w:rsidRPr="00A2470A">
        <w:tab/>
        <w:t>Tx-Rx frequency separation for CA</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77777777" w:rsidR="00A1115A" w:rsidRPr="00A2470A" w:rsidRDefault="00A1115A" w:rsidP="00112DA3">
      <w:pPr>
        <w:rPr>
          <w:rFonts w:eastAsia="Malgun Gothic"/>
        </w:rPr>
      </w:pPr>
      <w:r w:rsidRPr="00A2470A">
        <w:t>For intra-band contiguous 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22" w:name="_Toc45888044"/>
      <w:bookmarkStart w:id="1023" w:name="_Toc45888643"/>
      <w:bookmarkStart w:id="1024" w:name="_Toc61367284"/>
      <w:bookmarkStart w:id="1025" w:name="_Toc61372667"/>
      <w:bookmarkStart w:id="1026" w:name="_Toc68230607"/>
      <w:bookmarkStart w:id="1027" w:name="_Toc69084020"/>
      <w:bookmarkStart w:id="1028" w:name="_Toc75467027"/>
      <w:bookmarkStart w:id="1029" w:name="_Toc76509049"/>
      <w:bookmarkStart w:id="1030" w:name="_Toc76718039"/>
      <w:bookmarkStart w:id="1031" w:name="_Toc83580349"/>
      <w:bookmarkStart w:id="1032" w:name="_Toc84404858"/>
      <w:bookmarkStart w:id="1033" w:name="_Toc84413467"/>
      <w:bookmarkStart w:id="1034" w:name="_Toc21344221"/>
      <w:bookmarkStart w:id="1035" w:name="_Toc29801705"/>
      <w:bookmarkStart w:id="1036" w:name="_Toc29802129"/>
      <w:bookmarkStart w:id="1037" w:name="_Toc29802754"/>
      <w:bookmarkStart w:id="1038" w:name="_Toc36107496"/>
      <w:bookmarkStart w:id="1039" w:name="_Toc37251255"/>
      <w:bookmarkStart w:id="1040" w:name="_Hlk9349962"/>
      <w:bookmarkStart w:id="1041" w:name="_Hlk508136926"/>
      <w:r w:rsidRPr="00A2470A">
        <w:t>5.4B</w:t>
      </w:r>
      <w:r w:rsidRPr="00A2470A">
        <w:tab/>
      </w:r>
      <w:bookmarkEnd w:id="1022"/>
      <w:bookmarkEnd w:id="1023"/>
      <w:bookmarkEnd w:id="1024"/>
      <w:bookmarkEnd w:id="1025"/>
      <w:r w:rsidR="001556B0" w:rsidRPr="00A2470A">
        <w:t>Reserved</w:t>
      </w:r>
      <w:bookmarkEnd w:id="1026"/>
      <w:bookmarkEnd w:id="1027"/>
      <w:bookmarkEnd w:id="1028"/>
      <w:bookmarkEnd w:id="1029"/>
      <w:bookmarkEnd w:id="1030"/>
      <w:bookmarkEnd w:id="1031"/>
      <w:bookmarkEnd w:id="1032"/>
      <w:bookmarkEnd w:id="1033"/>
    </w:p>
    <w:p w14:paraId="339353F7" w14:textId="07FD1A2B" w:rsidR="00A1115A" w:rsidRPr="00A2470A" w:rsidRDefault="00A1115A" w:rsidP="00112DA3">
      <w:pPr>
        <w:pStyle w:val="Heading2"/>
        <w:keepNext w:val="0"/>
        <w:keepLines w:val="0"/>
      </w:pPr>
      <w:bookmarkStart w:id="1042" w:name="_Toc45888045"/>
      <w:bookmarkStart w:id="1043" w:name="_Toc45888644"/>
      <w:bookmarkStart w:id="1044" w:name="_Toc61367285"/>
      <w:bookmarkStart w:id="1045" w:name="_Toc61372668"/>
      <w:bookmarkStart w:id="1046" w:name="_Toc68230608"/>
      <w:bookmarkStart w:id="1047" w:name="_Toc69084021"/>
      <w:bookmarkStart w:id="1048" w:name="_Toc75467028"/>
      <w:bookmarkStart w:id="1049" w:name="_Toc76509050"/>
      <w:bookmarkStart w:id="1050" w:name="_Toc76718040"/>
      <w:bookmarkStart w:id="1051" w:name="_Toc83580350"/>
      <w:bookmarkStart w:id="1052" w:name="_Toc84404859"/>
      <w:bookmarkStart w:id="1053" w:name="_Toc84413468"/>
      <w:r w:rsidRPr="00A2470A">
        <w:t>5.4C</w:t>
      </w:r>
      <w:r w:rsidRPr="00A2470A">
        <w:tab/>
      </w:r>
      <w:bookmarkEnd w:id="1042"/>
      <w:bookmarkEnd w:id="1043"/>
      <w:bookmarkEnd w:id="1044"/>
      <w:bookmarkEnd w:id="1045"/>
      <w:r w:rsidR="001556B0" w:rsidRPr="00A2470A">
        <w:t>Reserved</w:t>
      </w:r>
      <w:bookmarkEnd w:id="1046"/>
      <w:bookmarkEnd w:id="1047"/>
      <w:bookmarkEnd w:id="1048"/>
      <w:bookmarkEnd w:id="1049"/>
      <w:bookmarkEnd w:id="1050"/>
      <w:bookmarkEnd w:id="1051"/>
      <w:bookmarkEnd w:id="1052"/>
      <w:bookmarkEnd w:id="1053"/>
    </w:p>
    <w:p w14:paraId="3608F091" w14:textId="13E1A20A" w:rsidR="00A1115A" w:rsidRPr="00A2470A" w:rsidRDefault="00A1115A" w:rsidP="00112DA3">
      <w:pPr>
        <w:pStyle w:val="Heading2"/>
        <w:keepNext w:val="0"/>
        <w:keepLines w:val="0"/>
      </w:pPr>
      <w:bookmarkStart w:id="1054" w:name="_Toc45888046"/>
      <w:bookmarkStart w:id="1055" w:name="_Toc45888645"/>
      <w:bookmarkStart w:id="1056" w:name="_Toc61367286"/>
      <w:bookmarkStart w:id="1057" w:name="_Toc61372669"/>
      <w:bookmarkStart w:id="1058" w:name="_Toc68230609"/>
      <w:bookmarkStart w:id="1059" w:name="_Toc69084022"/>
      <w:bookmarkStart w:id="1060" w:name="_Toc75467029"/>
      <w:bookmarkStart w:id="1061" w:name="_Toc76509051"/>
      <w:bookmarkStart w:id="1062" w:name="_Toc76718041"/>
      <w:bookmarkStart w:id="1063" w:name="_Toc83580351"/>
      <w:bookmarkStart w:id="1064" w:name="_Toc84404860"/>
      <w:bookmarkStart w:id="1065" w:name="_Toc84413469"/>
      <w:r w:rsidRPr="00A2470A">
        <w:t>5.4D</w:t>
      </w:r>
      <w:r w:rsidRPr="00A2470A">
        <w:tab/>
      </w:r>
      <w:bookmarkEnd w:id="1054"/>
      <w:bookmarkEnd w:id="1055"/>
      <w:bookmarkEnd w:id="1056"/>
      <w:bookmarkEnd w:id="1057"/>
      <w:r w:rsidR="001556B0" w:rsidRPr="00A2470A">
        <w:t>Reserved</w:t>
      </w:r>
      <w:bookmarkEnd w:id="1058"/>
      <w:bookmarkEnd w:id="1059"/>
      <w:bookmarkEnd w:id="1060"/>
      <w:bookmarkEnd w:id="1061"/>
      <w:bookmarkEnd w:id="1062"/>
      <w:bookmarkEnd w:id="1063"/>
      <w:bookmarkEnd w:id="1064"/>
      <w:bookmarkEnd w:id="1065"/>
    </w:p>
    <w:p w14:paraId="1001A93F" w14:textId="77777777" w:rsidR="00A1115A" w:rsidRPr="00A2470A" w:rsidRDefault="00A1115A" w:rsidP="00112DA3">
      <w:pPr>
        <w:pStyle w:val="Heading2"/>
        <w:keepNext w:val="0"/>
        <w:keepLines w:val="0"/>
      </w:pPr>
      <w:bookmarkStart w:id="1066" w:name="_Toc45888047"/>
      <w:bookmarkStart w:id="1067" w:name="_Toc45888646"/>
      <w:bookmarkStart w:id="1068" w:name="_Toc61367287"/>
      <w:bookmarkStart w:id="1069" w:name="_Toc61372670"/>
      <w:bookmarkStart w:id="1070" w:name="_Toc68230610"/>
      <w:bookmarkStart w:id="1071" w:name="_Toc69084023"/>
      <w:bookmarkStart w:id="1072" w:name="_Toc75467030"/>
      <w:bookmarkStart w:id="1073" w:name="_Toc76509052"/>
      <w:bookmarkStart w:id="1074" w:name="_Toc76718042"/>
      <w:bookmarkStart w:id="1075" w:name="_Toc83580352"/>
      <w:bookmarkStart w:id="1076" w:name="_Toc84404861"/>
      <w:bookmarkStart w:id="1077" w:name="_Toc84413470"/>
      <w:r w:rsidRPr="00A2470A">
        <w:t>5.4E</w:t>
      </w:r>
      <w:r w:rsidRPr="00A2470A">
        <w:tab/>
        <w:t>Channel arrangement for V2X</w:t>
      </w:r>
      <w:bookmarkEnd w:id="1066"/>
      <w:bookmarkEnd w:id="1067"/>
      <w:bookmarkEnd w:id="1068"/>
      <w:bookmarkEnd w:id="1069"/>
      <w:bookmarkEnd w:id="1070"/>
      <w:bookmarkEnd w:id="1071"/>
      <w:bookmarkEnd w:id="1072"/>
      <w:bookmarkEnd w:id="1073"/>
      <w:bookmarkEnd w:id="1074"/>
      <w:bookmarkEnd w:id="1075"/>
      <w:bookmarkEnd w:id="1076"/>
      <w:bookmarkEnd w:id="1077"/>
    </w:p>
    <w:p w14:paraId="2AC67CB4" w14:textId="77777777" w:rsidR="00A1115A" w:rsidRPr="00A2470A" w:rsidRDefault="00A1115A" w:rsidP="00112DA3">
      <w:pPr>
        <w:pStyle w:val="Heading3"/>
        <w:keepNext w:val="0"/>
        <w:keepLines w:val="0"/>
      </w:pPr>
      <w:bookmarkStart w:id="1078" w:name="_Toc45888048"/>
      <w:bookmarkStart w:id="1079" w:name="_Toc45888647"/>
      <w:bookmarkStart w:id="1080" w:name="_Toc61367288"/>
      <w:bookmarkStart w:id="1081" w:name="_Toc61372671"/>
      <w:bookmarkStart w:id="1082" w:name="_Toc68230611"/>
      <w:bookmarkStart w:id="1083" w:name="_Toc69084024"/>
      <w:bookmarkStart w:id="1084" w:name="_Toc75467031"/>
      <w:bookmarkStart w:id="1085" w:name="_Toc76509053"/>
      <w:bookmarkStart w:id="1086" w:name="_Toc76718043"/>
      <w:bookmarkStart w:id="1087" w:name="_Toc83580353"/>
      <w:bookmarkStart w:id="1088" w:name="_Toc84404862"/>
      <w:bookmarkStart w:id="1089" w:name="_Toc84413471"/>
      <w:r w:rsidRPr="00A2470A">
        <w:t>5.4E.1</w:t>
      </w:r>
      <w:r w:rsidRPr="00A2470A">
        <w:tab/>
      </w:r>
      <w:r w:rsidRPr="00A2470A">
        <w:rPr>
          <w:rFonts w:hint="eastAsia"/>
        </w:rPr>
        <w:t xml:space="preserve">Channel </w:t>
      </w:r>
      <w:r w:rsidRPr="00A2470A">
        <w:t>s</w:t>
      </w:r>
      <w:r w:rsidRPr="00A2470A">
        <w:rPr>
          <w:rFonts w:hint="eastAsia"/>
        </w:rPr>
        <w:t>pacing</w:t>
      </w:r>
      <w:bookmarkEnd w:id="1078"/>
      <w:bookmarkEnd w:id="1079"/>
      <w:bookmarkEnd w:id="1080"/>
      <w:bookmarkEnd w:id="1081"/>
      <w:bookmarkEnd w:id="1082"/>
      <w:bookmarkEnd w:id="1083"/>
      <w:bookmarkEnd w:id="1084"/>
      <w:bookmarkEnd w:id="1085"/>
      <w:bookmarkEnd w:id="1086"/>
      <w:bookmarkEnd w:id="1087"/>
      <w:bookmarkEnd w:id="1088"/>
      <w:bookmarkEnd w:id="1089"/>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rPr>
          <w:rFonts w:eastAsiaTheme="minorEastAsia"/>
        </w:rPr>
      </w:pPr>
      <w:r w:rsidRPr="00A2470A">
        <w:rPr>
          <w:rFonts w:eastAsiaTheme="minorEastAsia"/>
        </w:rPr>
        <w:t>5.4E.1A</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Sidelink CA</w:t>
      </w:r>
    </w:p>
    <w:p w14:paraId="292321AB" w14:textId="77777777" w:rsidR="005649DC" w:rsidRPr="00A2470A" w:rsidRDefault="005649DC" w:rsidP="00112DA3">
      <w:pPr>
        <w:rPr>
          <w:rFonts w:eastAsiaTheme="minorEastAsia"/>
        </w:rPr>
      </w:pPr>
      <w:r w:rsidRPr="00A2470A">
        <w:rPr>
          <w:rFonts w:eastAsiaTheme="minorEastAsia"/>
        </w:rPr>
        <w:t>For NR sidelink CA operation, the channel spacing requirements in clause 5.4A.1 apply.</w:t>
      </w:r>
    </w:p>
    <w:p w14:paraId="43CF6C9F" w14:textId="77777777" w:rsidR="005649DC" w:rsidRPr="00A2470A" w:rsidRDefault="005649DC" w:rsidP="00112DA3">
      <w:pPr>
        <w:pStyle w:val="Heading3"/>
        <w:keepNext w:val="0"/>
        <w:keepLines w:val="0"/>
        <w:rPr>
          <w:rFonts w:eastAsiaTheme="minorEastAsia"/>
        </w:rPr>
      </w:pPr>
      <w:r w:rsidRPr="00A2470A">
        <w:rPr>
          <w:rFonts w:eastAsiaTheme="minorEastAsia"/>
        </w:rPr>
        <w:t>5.4E.1F</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Sidelink Unlicensed</w:t>
      </w:r>
    </w:p>
    <w:p w14:paraId="0786DEE4" w14:textId="77777777" w:rsidR="005649DC" w:rsidRPr="00A2470A" w:rsidRDefault="005649DC" w:rsidP="00112DA3">
      <w:pPr>
        <w:rPr>
          <w:rFonts w:eastAsiaTheme="minorEastAsia"/>
        </w:rPr>
      </w:pPr>
      <w:r w:rsidRPr="00A2470A">
        <w:rPr>
          <w:rFonts w:eastAsiaTheme="minorEastAsia"/>
        </w:rPr>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090" w:name="_Toc45888049"/>
      <w:bookmarkStart w:id="1091" w:name="_Toc45888648"/>
      <w:bookmarkStart w:id="1092" w:name="_Toc61367289"/>
      <w:bookmarkStart w:id="1093" w:name="_Toc61372672"/>
      <w:bookmarkStart w:id="1094" w:name="_Toc68230612"/>
      <w:bookmarkStart w:id="1095" w:name="_Toc69084025"/>
      <w:bookmarkStart w:id="1096" w:name="_Toc75467032"/>
      <w:bookmarkStart w:id="1097" w:name="_Toc76509054"/>
      <w:bookmarkStart w:id="1098" w:name="_Toc76718044"/>
      <w:bookmarkStart w:id="1099" w:name="_Toc83580354"/>
      <w:bookmarkStart w:id="1100" w:name="_Toc84404863"/>
      <w:bookmarkStart w:id="1101" w:name="_Toc84413472"/>
      <w:r w:rsidRPr="00A2470A">
        <w:t>5.4E.2</w:t>
      </w:r>
      <w:r w:rsidRPr="00A2470A">
        <w:tab/>
      </w:r>
      <w:r w:rsidRPr="00A2470A">
        <w:rPr>
          <w:rFonts w:hint="eastAsia"/>
        </w:rPr>
        <w:t xml:space="preserve">Channel </w:t>
      </w:r>
      <w:r w:rsidRPr="00A2470A">
        <w:t>raster</w:t>
      </w:r>
      <w:bookmarkEnd w:id="1090"/>
      <w:bookmarkEnd w:id="1091"/>
      <w:bookmarkEnd w:id="1092"/>
      <w:bookmarkEnd w:id="1093"/>
      <w:bookmarkEnd w:id="1094"/>
      <w:bookmarkEnd w:id="1095"/>
      <w:bookmarkEnd w:id="1096"/>
      <w:bookmarkEnd w:id="1097"/>
      <w:bookmarkEnd w:id="1098"/>
      <w:bookmarkEnd w:id="1099"/>
      <w:bookmarkEnd w:id="1100"/>
      <w:bookmarkEnd w:id="1101"/>
    </w:p>
    <w:p w14:paraId="2DA4A027" w14:textId="77777777" w:rsidR="00A1115A" w:rsidRPr="00A2470A" w:rsidRDefault="00A1115A" w:rsidP="00112DA3">
      <w:pPr>
        <w:pStyle w:val="Heading4"/>
        <w:keepNext w:val="0"/>
        <w:keepLines w:val="0"/>
      </w:pPr>
      <w:bookmarkStart w:id="1102" w:name="_Toc45888050"/>
      <w:bookmarkStart w:id="1103" w:name="_Toc45888649"/>
      <w:bookmarkStart w:id="1104" w:name="_Toc61367290"/>
      <w:bookmarkStart w:id="1105" w:name="_Toc61372673"/>
      <w:bookmarkStart w:id="1106" w:name="_Toc68230613"/>
      <w:bookmarkStart w:id="1107" w:name="_Toc69084026"/>
      <w:bookmarkStart w:id="1108" w:name="_Toc75467033"/>
      <w:bookmarkStart w:id="1109" w:name="_Toc76509055"/>
      <w:bookmarkStart w:id="1110" w:name="_Toc76718045"/>
      <w:bookmarkStart w:id="1111" w:name="_Toc83580355"/>
      <w:bookmarkStart w:id="1112" w:name="_Toc84404864"/>
      <w:bookmarkStart w:id="1113"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02"/>
      <w:bookmarkEnd w:id="1103"/>
      <w:bookmarkEnd w:id="1104"/>
      <w:bookmarkEnd w:id="1105"/>
      <w:bookmarkEnd w:id="1106"/>
      <w:bookmarkEnd w:id="1107"/>
      <w:bookmarkEnd w:id="1108"/>
      <w:bookmarkEnd w:id="1109"/>
      <w:bookmarkEnd w:id="1110"/>
      <w:bookmarkEnd w:id="1111"/>
      <w:bookmarkEnd w:id="1112"/>
      <w:bookmarkEnd w:id="1113"/>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proofErr w:type="gramStart"/>
      <w:r w:rsidRPr="00A2470A">
        <w:t>where</w:t>
      </w:r>
      <w:proofErr w:type="gramEnd"/>
    </w:p>
    <w:p w14:paraId="2015B0BA" w14:textId="77777777" w:rsidR="00A1115A" w:rsidRPr="00A2470A" w:rsidRDefault="00A1115A" w:rsidP="00112DA3">
      <w:pPr>
        <w:ind w:leftChars="200" w:left="800" w:hangingChars="200" w:hanging="400"/>
      </w:pPr>
      <w:r w:rsidRPr="00A2470A">
        <w:t>Δ</w:t>
      </w:r>
      <w:r w:rsidRPr="00A2470A">
        <w:rPr>
          <w:vertAlign w:val="subscript"/>
        </w:rPr>
        <w:t>shift</w:t>
      </w:r>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rPr>
          <w:rFonts w:eastAsiaTheme="minorEastAsia"/>
        </w:rPr>
      </w:pPr>
      <w:bookmarkStart w:id="1114" w:name="_Toc45888051"/>
      <w:bookmarkStart w:id="1115" w:name="_Toc45888650"/>
      <w:bookmarkStart w:id="1116" w:name="_Toc61367291"/>
      <w:bookmarkStart w:id="1117" w:name="_Toc61372674"/>
      <w:bookmarkStart w:id="1118" w:name="_Toc68230614"/>
      <w:bookmarkStart w:id="1119" w:name="_Toc69084027"/>
      <w:bookmarkStart w:id="1120" w:name="_Toc75467034"/>
      <w:bookmarkStart w:id="1121" w:name="_Toc76509056"/>
      <w:bookmarkStart w:id="1122" w:name="_Toc76718046"/>
      <w:bookmarkStart w:id="1123" w:name="_Toc83580356"/>
      <w:bookmarkStart w:id="1124" w:name="_Toc84404865"/>
      <w:bookmarkStart w:id="1125" w:name="_Toc84413474"/>
      <w:r w:rsidRPr="00A2470A">
        <w:rPr>
          <w:rFonts w:eastAsiaTheme="minorEastAsia"/>
        </w:rPr>
        <w:t>5.4E.2.1A</w:t>
      </w:r>
      <w:r w:rsidRPr="00A2470A">
        <w:rPr>
          <w:rFonts w:eastAsiaTheme="minorEastAsia"/>
        </w:rPr>
        <w:tab/>
      </w:r>
      <w:r w:rsidR="000075D3" w:rsidRPr="00A2470A">
        <w:rPr>
          <w:rFonts w:eastAsiaTheme="minorEastAsia"/>
        </w:rPr>
        <w:t>Void</w:t>
      </w:r>
    </w:p>
    <w:p w14:paraId="36DA9836" w14:textId="0BE30C83" w:rsidR="00F903CC" w:rsidRPr="00A2470A" w:rsidRDefault="00F903CC" w:rsidP="00112DA3">
      <w:pPr>
        <w:pStyle w:val="Heading4"/>
        <w:keepNext w:val="0"/>
        <w:keepLines w:val="0"/>
        <w:rPr>
          <w:rFonts w:eastAsiaTheme="minorEastAsia"/>
        </w:rPr>
      </w:pPr>
      <w:r w:rsidRPr="00A2470A">
        <w:rPr>
          <w:rFonts w:eastAsiaTheme="minorEastAsia"/>
        </w:rPr>
        <w:t>5.4E.2.1F</w:t>
      </w:r>
      <w:r w:rsidRPr="00A2470A">
        <w:rPr>
          <w:rFonts w:eastAsiaTheme="minorEastAsia"/>
        </w:rPr>
        <w:tab/>
      </w:r>
      <w:r w:rsidR="000075D3" w:rsidRPr="00A2470A">
        <w:rPr>
          <w:rFonts w:eastAsiaTheme="minorEastAsia"/>
        </w:rPr>
        <w:t>Void</w:t>
      </w:r>
    </w:p>
    <w:p w14:paraId="05135853" w14:textId="3C174265" w:rsidR="00A1115A" w:rsidRPr="00A2470A" w:rsidRDefault="00A1115A" w:rsidP="00112DA3">
      <w:pPr>
        <w:pStyle w:val="Heading4"/>
        <w:keepNext w:val="0"/>
        <w:keepLines w:val="0"/>
      </w:pPr>
      <w:r w:rsidRPr="00A2470A">
        <w:t>5.4E.2.2</w:t>
      </w:r>
      <w:r w:rsidRPr="00A2470A">
        <w:tab/>
      </w:r>
      <w:r w:rsidRPr="00A2470A">
        <w:rPr>
          <w:rFonts w:hint="eastAsia"/>
        </w:rPr>
        <w:t>Channel raster to resource element mapping</w:t>
      </w:r>
      <w:bookmarkEnd w:id="1114"/>
      <w:bookmarkEnd w:id="1115"/>
      <w:bookmarkEnd w:id="1116"/>
      <w:bookmarkEnd w:id="1117"/>
      <w:bookmarkEnd w:id="1118"/>
      <w:bookmarkEnd w:id="1119"/>
      <w:bookmarkEnd w:id="1120"/>
      <w:bookmarkEnd w:id="1121"/>
      <w:bookmarkEnd w:id="1122"/>
      <w:bookmarkEnd w:id="1123"/>
      <w:bookmarkEnd w:id="1124"/>
      <w:bookmarkEnd w:id="1125"/>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rPr>
          <w:rFonts w:eastAsiaTheme="minorEastAsia"/>
        </w:rPr>
      </w:pPr>
      <w:r w:rsidRPr="00A2470A">
        <w:rPr>
          <w:rFonts w:eastAsiaTheme="minorEastAsia"/>
        </w:rPr>
        <w:t>5.4E.2.2A</w:t>
      </w:r>
      <w:r w:rsidRPr="00A2470A">
        <w:rPr>
          <w:rFonts w:eastAsiaTheme="minorEastAsia"/>
        </w:rPr>
        <w:tab/>
      </w:r>
      <w:r w:rsidR="00A078BA" w:rsidRPr="00A2470A">
        <w:rPr>
          <w:rFonts w:eastAsiaTheme="minorEastAsia"/>
        </w:rPr>
        <w:t>Void</w:t>
      </w:r>
    </w:p>
    <w:p w14:paraId="5DCA5314" w14:textId="5CA2C660" w:rsidR="00DB363C" w:rsidRPr="00A2470A" w:rsidRDefault="00DB363C" w:rsidP="00112DA3">
      <w:pPr>
        <w:pStyle w:val="Heading4"/>
        <w:keepNext w:val="0"/>
        <w:keepLines w:val="0"/>
        <w:rPr>
          <w:rFonts w:eastAsiaTheme="minorEastAsia"/>
        </w:rPr>
      </w:pPr>
      <w:r w:rsidRPr="00A2470A">
        <w:rPr>
          <w:rFonts w:eastAsiaTheme="minorEastAsia"/>
        </w:rPr>
        <w:t>5.4E.2.2F</w:t>
      </w:r>
      <w:r w:rsidRPr="00A2470A">
        <w:rPr>
          <w:rFonts w:eastAsiaTheme="minorEastAsia"/>
        </w:rPr>
        <w:tab/>
      </w:r>
      <w:r w:rsidR="00A078BA" w:rsidRPr="00A2470A">
        <w:rPr>
          <w:rFonts w:eastAsiaTheme="minorEastAsia"/>
        </w:rPr>
        <w:t>Void</w:t>
      </w:r>
    </w:p>
    <w:p w14:paraId="1B6FB7DA" w14:textId="77777777" w:rsidR="00A1115A" w:rsidRPr="00A2470A" w:rsidRDefault="00A1115A" w:rsidP="00112DA3">
      <w:pPr>
        <w:pStyle w:val="Heading4"/>
        <w:keepNext w:val="0"/>
        <w:keepLines w:val="0"/>
      </w:pPr>
      <w:bookmarkStart w:id="1126" w:name="_Toc45888052"/>
      <w:bookmarkStart w:id="1127" w:name="_Toc45888651"/>
      <w:bookmarkStart w:id="1128" w:name="_Toc61367292"/>
      <w:bookmarkStart w:id="1129" w:name="_Toc61372675"/>
      <w:bookmarkStart w:id="1130" w:name="_Toc68230615"/>
      <w:bookmarkStart w:id="1131" w:name="_Toc69084028"/>
      <w:bookmarkStart w:id="1132" w:name="_Toc75467035"/>
      <w:bookmarkStart w:id="1133" w:name="_Toc76509057"/>
      <w:bookmarkStart w:id="1134" w:name="_Toc76718047"/>
      <w:bookmarkStart w:id="1135" w:name="_Toc83580357"/>
      <w:bookmarkStart w:id="1136" w:name="_Toc84404866"/>
      <w:bookmarkStart w:id="1137" w:name="_Toc84413475"/>
      <w:r w:rsidRPr="00A2470A">
        <w:t>5.4E.2.3</w:t>
      </w:r>
      <w:r w:rsidRPr="00A2470A">
        <w:tab/>
      </w:r>
      <w:r w:rsidRPr="00A2470A">
        <w:rPr>
          <w:rFonts w:hint="eastAsia"/>
        </w:rPr>
        <w:t>Channel raster entries for each operating band</w:t>
      </w:r>
      <w:bookmarkEnd w:id="1126"/>
      <w:bookmarkEnd w:id="1127"/>
      <w:bookmarkEnd w:id="1128"/>
      <w:bookmarkEnd w:id="1129"/>
      <w:bookmarkEnd w:id="1130"/>
      <w:bookmarkEnd w:id="1131"/>
      <w:bookmarkEnd w:id="1132"/>
      <w:bookmarkEnd w:id="1133"/>
      <w:bookmarkEnd w:id="1134"/>
      <w:bookmarkEnd w:id="1135"/>
      <w:bookmarkEnd w:id="1136"/>
      <w:bookmarkEnd w:id="1137"/>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77777777" w:rsidR="00A1115A" w:rsidRPr="00A2470A" w:rsidRDefault="00A1115A" w:rsidP="00112DA3">
      <w:pPr>
        <w:rPr>
          <w:rFonts w:eastAsia="SimSun"/>
          <w:lang w:eastAsia="zh-CN"/>
        </w:rPr>
      </w:pPr>
      <w:r w:rsidRPr="00A2470A">
        <w:rPr>
          <w:rFonts w:eastAsia="SimSun"/>
          <w:lang w:eastAsia="zh-CN"/>
        </w:rPr>
        <w:t>For NR V2X operating band n47, ΔF</w:t>
      </w:r>
      <w:r w:rsidRPr="00A2470A">
        <w:rPr>
          <w:rFonts w:eastAsia="SimSun"/>
          <w:vertAlign w:val="subscript"/>
          <w:lang w:eastAsia="zh-CN"/>
        </w:rPr>
        <w:t>Raster</w:t>
      </w:r>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ΔF</w:t>
      </w:r>
      <w:r w:rsidRPr="00A2470A">
        <w:rPr>
          <w:rFonts w:eastAsia="SimSun"/>
          <w:vertAlign w:val="subscript"/>
          <w:lang w:eastAsia="zh-CN"/>
        </w:rPr>
        <w:t>Global</w:t>
      </w:r>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r w:rsidRPr="00A2470A">
        <w:rPr>
          <w:rFonts w:eastAsia="SimSun"/>
          <w:i/>
          <w:lang w:eastAsia="zh-CN"/>
        </w:rPr>
        <w:t>I</w:t>
      </w:r>
      <w:r w:rsidRPr="00A2470A">
        <w:rPr>
          <w:rFonts w:eastAsia="SimSun"/>
          <w:i/>
          <w:vertAlign w:val="superscript"/>
          <w:lang w:eastAsia="zh-CN"/>
        </w:rPr>
        <w:t>th</w:t>
      </w:r>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rPr>
          <w:rFonts w:eastAsiaTheme="minorEastAsia"/>
        </w:rPr>
      </w:pPr>
      <w:r w:rsidRPr="00A2470A">
        <w:rPr>
          <w:rFonts w:eastAsiaTheme="minorEastAsia"/>
        </w:rPr>
        <w:t>5.4E.2.3A</w:t>
      </w:r>
      <w:r w:rsidRPr="00A2470A">
        <w:rPr>
          <w:rFonts w:eastAsiaTheme="minorEastAsia"/>
        </w:rPr>
        <w:tab/>
      </w:r>
      <w:r w:rsidR="00FA41B6" w:rsidRPr="00A2470A">
        <w:rPr>
          <w:rFonts w:eastAsiaTheme="minorEastAsia"/>
        </w:rPr>
        <w:t>Void</w:t>
      </w:r>
    </w:p>
    <w:p w14:paraId="71CA8A4C" w14:textId="00F51D4F" w:rsidR="00DB363C" w:rsidRPr="00A2470A" w:rsidRDefault="00DB363C" w:rsidP="00112DA3">
      <w:pPr>
        <w:pStyle w:val="Heading4"/>
        <w:keepNext w:val="0"/>
        <w:keepLines w:val="0"/>
        <w:rPr>
          <w:rFonts w:eastAsiaTheme="minorEastAsia"/>
        </w:rPr>
      </w:pPr>
      <w:r w:rsidRPr="00A2470A">
        <w:rPr>
          <w:rFonts w:eastAsiaTheme="minorEastAsia"/>
        </w:rPr>
        <w:t>5.4E.2.3F</w:t>
      </w:r>
      <w:r w:rsidRPr="00A2470A">
        <w:rPr>
          <w:rFonts w:eastAsiaTheme="minorEastAsia"/>
        </w:rPr>
        <w:tab/>
      </w:r>
      <w:r w:rsidR="00FA41B6" w:rsidRPr="00A2470A">
        <w:rPr>
          <w:rFonts w:eastAsiaTheme="minorEastAsia"/>
        </w:rPr>
        <w:t>Void</w:t>
      </w:r>
    </w:p>
    <w:p w14:paraId="4C79EAFE" w14:textId="77777777" w:rsidR="0072782B" w:rsidRPr="00A2470A" w:rsidRDefault="0072782B" w:rsidP="00112DA3">
      <w:pPr>
        <w:spacing w:before="120"/>
        <w:ind w:left="1134" w:hanging="1134"/>
        <w:outlineLvl w:val="2"/>
        <w:rPr>
          <w:rFonts w:ascii="Arial" w:eastAsiaTheme="minorEastAsia" w:hAnsi="Arial"/>
          <w:sz w:val="28"/>
        </w:rPr>
      </w:pPr>
      <w:r w:rsidRPr="00A2470A">
        <w:rPr>
          <w:rFonts w:ascii="Arial" w:eastAsiaTheme="minorEastAsia" w:hAnsi="Arial"/>
          <w:sz w:val="28"/>
        </w:rPr>
        <w:t>5.4E.2A</w:t>
      </w:r>
      <w:r w:rsidRPr="00A2470A">
        <w:rPr>
          <w:rFonts w:ascii="Arial" w:eastAsiaTheme="minorEastAsia" w:hAnsi="Arial"/>
          <w:sz w:val="28"/>
        </w:rPr>
        <w:tab/>
      </w:r>
      <w:r w:rsidRPr="00A2470A">
        <w:rPr>
          <w:rFonts w:ascii="Arial" w:eastAsiaTheme="minorEastAsia" w:hAnsi="Arial" w:hint="eastAsia"/>
          <w:sz w:val="28"/>
        </w:rPr>
        <w:t xml:space="preserve">Channel </w:t>
      </w:r>
      <w:r w:rsidRPr="00A2470A">
        <w:rPr>
          <w:rFonts w:ascii="Arial" w:eastAsiaTheme="minorEastAsia" w:hAnsi="Arial"/>
          <w:sz w:val="28"/>
        </w:rPr>
        <w:t>raster for Sidelink CA</w:t>
      </w:r>
    </w:p>
    <w:p w14:paraId="7C3900A4"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5.4E.2A.1</w:t>
      </w:r>
      <w:r w:rsidRPr="00A2470A">
        <w:rPr>
          <w:rFonts w:ascii="Arial" w:eastAsiaTheme="minorEastAsia" w:hAnsi="Arial"/>
          <w:sz w:val="24"/>
        </w:rPr>
        <w:tab/>
        <w:t>NR-ARFCN and c</w:t>
      </w:r>
      <w:r w:rsidRPr="00A2470A">
        <w:rPr>
          <w:rFonts w:ascii="Arial" w:eastAsiaTheme="minorEastAsia" w:hAnsi="Arial" w:hint="eastAsia"/>
          <w:sz w:val="24"/>
        </w:rPr>
        <w:t xml:space="preserve">hannel </w:t>
      </w:r>
      <w:r w:rsidRPr="00A2470A">
        <w:rPr>
          <w:rFonts w:ascii="Arial" w:eastAsiaTheme="minorEastAsia" w:hAnsi="Arial"/>
          <w:sz w:val="24"/>
        </w:rPr>
        <w:t>r</w:t>
      </w:r>
      <w:r w:rsidRPr="00A2470A">
        <w:rPr>
          <w:rFonts w:ascii="Arial" w:eastAsiaTheme="minorEastAsia" w:hAnsi="Arial" w:hint="eastAsia"/>
          <w:sz w:val="24"/>
        </w:rPr>
        <w:t>aster</w:t>
      </w:r>
      <w:r w:rsidRPr="00A2470A">
        <w:rPr>
          <w:rFonts w:ascii="Arial" w:eastAsiaTheme="minorEastAsia" w:hAnsi="Arial"/>
          <w:sz w:val="24"/>
        </w:rPr>
        <w:t xml:space="preserve"> for Sidelink CA</w:t>
      </w:r>
    </w:p>
    <w:p w14:paraId="31DA82C6" w14:textId="77777777" w:rsidR="0072782B" w:rsidRPr="00A2470A" w:rsidRDefault="0072782B" w:rsidP="00112DA3">
      <w:pPr>
        <w:rPr>
          <w:rFonts w:eastAsiaTheme="minorEastAsia"/>
        </w:rPr>
      </w:pPr>
      <w:r w:rsidRPr="00A2470A">
        <w:rPr>
          <w:rFonts w:eastAsiaTheme="minorEastAsia"/>
        </w:rPr>
        <w:t>For NR SL intra-band contiguous CA operation, the NR-ARFCN and channel raster requirements in clause 5.4E.2.1 apply for each component carrier.</w:t>
      </w:r>
    </w:p>
    <w:p w14:paraId="26D7AEB0" w14:textId="77777777" w:rsidR="0072782B" w:rsidRPr="00A2470A" w:rsidRDefault="0072782B" w:rsidP="008945E6">
      <w:pPr>
        <w:keepNext/>
        <w:spacing w:before="120"/>
        <w:ind w:left="1418" w:hanging="1418"/>
        <w:outlineLvl w:val="3"/>
        <w:rPr>
          <w:rFonts w:ascii="Arial" w:eastAsiaTheme="minorEastAsia" w:hAnsi="Arial"/>
          <w:sz w:val="24"/>
        </w:rPr>
      </w:pPr>
      <w:r w:rsidRPr="00A2470A">
        <w:rPr>
          <w:rFonts w:ascii="Arial" w:eastAsiaTheme="minorEastAsia" w:hAnsi="Arial"/>
          <w:sz w:val="24"/>
        </w:rPr>
        <w:t>5.4E.2A.2</w:t>
      </w:r>
      <w:r w:rsidRPr="00A2470A">
        <w:rPr>
          <w:rFonts w:ascii="Arial" w:eastAsiaTheme="minorEastAsia" w:hAnsi="Arial"/>
          <w:sz w:val="24"/>
        </w:rPr>
        <w:tab/>
      </w:r>
      <w:r w:rsidRPr="00A2470A">
        <w:rPr>
          <w:rFonts w:ascii="Arial" w:eastAsiaTheme="minorEastAsia" w:hAnsi="Arial" w:hint="eastAsia"/>
          <w:sz w:val="24"/>
        </w:rPr>
        <w:t>Channel raster to resource element mapping</w:t>
      </w:r>
      <w:r w:rsidRPr="00A2470A">
        <w:rPr>
          <w:rFonts w:ascii="Arial" w:eastAsiaTheme="minorEastAsia" w:hAnsi="Arial"/>
          <w:sz w:val="24"/>
        </w:rPr>
        <w:t xml:space="preserve"> for Sidelink CA</w:t>
      </w:r>
    </w:p>
    <w:p w14:paraId="3B5557BA" w14:textId="77777777" w:rsidR="0072782B" w:rsidRPr="00A2470A" w:rsidRDefault="0072782B" w:rsidP="00112DA3">
      <w:pPr>
        <w:rPr>
          <w:rFonts w:eastAsiaTheme="minorEastAsia"/>
        </w:rPr>
      </w:pPr>
      <w:r w:rsidRPr="00A2470A">
        <w:rPr>
          <w:rFonts w:eastAsiaTheme="minorEastAsia"/>
        </w:rPr>
        <w:t>For NR SL intra-band contiguous CA operation, the channel raster to resource element mapping requirements in clause 5.4.2.2 apply for each component carrier.</w:t>
      </w:r>
    </w:p>
    <w:p w14:paraId="5413407A"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5.4E.2A.3</w:t>
      </w:r>
      <w:r w:rsidRPr="00A2470A">
        <w:rPr>
          <w:rFonts w:ascii="Arial" w:eastAsiaTheme="minorEastAsia" w:hAnsi="Arial"/>
          <w:sz w:val="24"/>
        </w:rPr>
        <w:tab/>
      </w:r>
      <w:r w:rsidRPr="00A2470A">
        <w:rPr>
          <w:rFonts w:ascii="Arial" w:eastAsiaTheme="minorEastAsia" w:hAnsi="Arial" w:hint="eastAsia"/>
          <w:sz w:val="24"/>
        </w:rPr>
        <w:t>Channel raster entries for each operating band</w:t>
      </w:r>
      <w:r w:rsidRPr="00A2470A">
        <w:rPr>
          <w:rFonts w:ascii="Arial" w:eastAsiaTheme="minorEastAsia" w:hAnsi="Arial"/>
          <w:sz w:val="24"/>
        </w:rPr>
        <w:t xml:space="preserve"> for Sidelink CA</w:t>
      </w:r>
    </w:p>
    <w:p w14:paraId="019D7439" w14:textId="77777777" w:rsidR="0072782B" w:rsidRPr="00A2470A" w:rsidRDefault="0072782B" w:rsidP="00112DA3">
      <w:pPr>
        <w:rPr>
          <w:rFonts w:eastAsiaTheme="minorEastAsia"/>
        </w:rPr>
      </w:pPr>
      <w:r w:rsidRPr="00A2470A">
        <w:rPr>
          <w:rFonts w:eastAsiaTheme="minorEastAsia"/>
        </w:rPr>
        <w:t>For NR SL intra-band contiguous CA operation, the channel raster entries requirements in clause 5.4E.2.3 apply for each component carrier.</w:t>
      </w:r>
    </w:p>
    <w:p w14:paraId="10805167" w14:textId="77777777" w:rsidR="0072782B" w:rsidRPr="00A2470A" w:rsidRDefault="0072782B" w:rsidP="00112DA3">
      <w:pPr>
        <w:spacing w:before="120"/>
        <w:ind w:left="1134" w:hanging="1134"/>
        <w:outlineLvl w:val="2"/>
        <w:rPr>
          <w:rFonts w:ascii="Arial" w:eastAsiaTheme="minorEastAsia" w:hAnsi="Arial"/>
          <w:sz w:val="28"/>
        </w:rPr>
      </w:pPr>
      <w:r w:rsidRPr="00A2470A">
        <w:rPr>
          <w:rFonts w:ascii="Arial" w:eastAsiaTheme="minorEastAsia" w:hAnsi="Arial"/>
          <w:sz w:val="28"/>
        </w:rPr>
        <w:t>5.4E.2F</w:t>
      </w:r>
      <w:r w:rsidRPr="00A2470A">
        <w:rPr>
          <w:rFonts w:ascii="Arial" w:eastAsiaTheme="minorEastAsia" w:hAnsi="Arial"/>
          <w:sz w:val="28"/>
        </w:rPr>
        <w:tab/>
      </w:r>
      <w:r w:rsidRPr="00A2470A">
        <w:rPr>
          <w:rFonts w:ascii="Arial" w:eastAsiaTheme="minorEastAsia" w:hAnsi="Arial" w:hint="eastAsia"/>
          <w:sz w:val="28"/>
        </w:rPr>
        <w:t xml:space="preserve">Channel </w:t>
      </w:r>
      <w:r w:rsidRPr="00A2470A">
        <w:rPr>
          <w:rFonts w:ascii="Arial" w:eastAsiaTheme="minorEastAsia" w:hAnsi="Arial"/>
          <w:sz w:val="28"/>
        </w:rPr>
        <w:t>raster for Sidelink Unlicensed</w:t>
      </w:r>
    </w:p>
    <w:p w14:paraId="25BF93B8"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5.4E.2F.1</w:t>
      </w:r>
      <w:r w:rsidRPr="00A2470A">
        <w:rPr>
          <w:rFonts w:ascii="Arial" w:eastAsiaTheme="minorEastAsia" w:hAnsi="Arial"/>
          <w:sz w:val="24"/>
        </w:rPr>
        <w:tab/>
        <w:t>NR-ARFCN and c</w:t>
      </w:r>
      <w:r w:rsidRPr="00A2470A">
        <w:rPr>
          <w:rFonts w:ascii="Arial" w:eastAsiaTheme="minorEastAsia" w:hAnsi="Arial" w:hint="eastAsia"/>
          <w:sz w:val="24"/>
        </w:rPr>
        <w:t xml:space="preserve">hannel </w:t>
      </w:r>
      <w:r w:rsidRPr="00A2470A">
        <w:rPr>
          <w:rFonts w:ascii="Arial" w:eastAsiaTheme="minorEastAsia" w:hAnsi="Arial"/>
          <w:sz w:val="24"/>
        </w:rPr>
        <w:t>r</w:t>
      </w:r>
      <w:r w:rsidRPr="00A2470A">
        <w:rPr>
          <w:rFonts w:ascii="Arial" w:eastAsiaTheme="minorEastAsia" w:hAnsi="Arial" w:hint="eastAsia"/>
          <w:sz w:val="24"/>
        </w:rPr>
        <w:t>aster</w:t>
      </w:r>
      <w:r w:rsidRPr="00A2470A">
        <w:rPr>
          <w:rFonts w:ascii="Arial" w:eastAsiaTheme="minorEastAsia" w:hAnsi="Arial"/>
          <w:sz w:val="24"/>
        </w:rPr>
        <w:t xml:space="preserve"> for Sidelink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rPr>
          <w:rFonts w:eastAsiaTheme="minorEastAsia"/>
        </w:rPr>
        <w:t>-</w:t>
      </w:r>
      <w:r w:rsidRPr="00A2470A">
        <w:rPr>
          <w:rFonts w:eastAsiaTheme="minorEastAsia"/>
        </w:rPr>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rPr>
          <w:rFonts w:eastAsiaTheme="minorEastAsia"/>
        </w:rPr>
      </w:pPr>
      <w:r w:rsidRPr="00A2470A">
        <w:rPr>
          <w:rFonts w:eastAsiaTheme="minorEastAsia"/>
        </w:rPr>
        <w:t>-</w:t>
      </w:r>
      <w:r w:rsidRPr="00A2470A">
        <w:rPr>
          <w:rFonts w:eastAsiaTheme="minorEastAsia"/>
        </w:rPr>
        <w:tab/>
        <w:t xml:space="preserve">Channel raster entries for each operating band requirements in clause 5.4.2.3 </w:t>
      </w:r>
      <w:r w:rsidRPr="00A2470A">
        <w:rPr>
          <w:rFonts w:eastAsia="Yu Mincho"/>
        </w:rPr>
        <w:t xml:space="preserve">are applied for NR SL-U with following exception: </w:t>
      </w:r>
      <w:r w:rsidRPr="00A2470A">
        <w:rPr>
          <w:rFonts w:eastAsiaTheme="minorEastAsia"/>
        </w:rPr>
        <w:t>Channel raster points for 10MHz CBW in band n46 as defined in Table 5.4.2.3-2 are not applicable for NR SL-U.</w:t>
      </w:r>
    </w:p>
    <w:p w14:paraId="1EB39A6F"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5.4E.2F.2</w:t>
      </w:r>
      <w:r w:rsidRPr="00A2470A">
        <w:rPr>
          <w:rFonts w:ascii="Arial" w:eastAsiaTheme="minorEastAsia" w:hAnsi="Arial"/>
          <w:sz w:val="24"/>
        </w:rPr>
        <w:tab/>
      </w:r>
      <w:r w:rsidRPr="00A2470A">
        <w:rPr>
          <w:rFonts w:ascii="Arial" w:eastAsiaTheme="minorEastAsia" w:hAnsi="Arial" w:hint="eastAsia"/>
          <w:sz w:val="24"/>
        </w:rPr>
        <w:t>Channel raster to resource element mapping</w:t>
      </w:r>
      <w:r w:rsidRPr="00A2470A">
        <w:rPr>
          <w:rFonts w:ascii="Arial" w:eastAsiaTheme="minorEastAsia" w:hAnsi="Arial"/>
          <w:sz w:val="24"/>
        </w:rPr>
        <w:t xml:space="preserve"> for Sidelink Unlicensed</w:t>
      </w:r>
    </w:p>
    <w:p w14:paraId="6B3863AC" w14:textId="77777777" w:rsidR="0072782B" w:rsidRPr="00A2470A" w:rsidRDefault="0072782B" w:rsidP="00112DA3">
      <w:pPr>
        <w:rPr>
          <w:rFonts w:eastAsia="Yu Mincho"/>
        </w:rPr>
      </w:pPr>
      <w:r w:rsidRPr="00A2470A">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5.4E.2F.3</w:t>
      </w:r>
      <w:r w:rsidRPr="00A2470A">
        <w:rPr>
          <w:rFonts w:ascii="Arial" w:eastAsiaTheme="minorEastAsia" w:hAnsi="Arial"/>
          <w:sz w:val="24"/>
        </w:rPr>
        <w:tab/>
      </w:r>
      <w:r w:rsidRPr="00A2470A">
        <w:rPr>
          <w:rFonts w:ascii="Arial" w:eastAsiaTheme="minorEastAsia" w:hAnsi="Arial" w:hint="eastAsia"/>
          <w:sz w:val="24"/>
        </w:rPr>
        <w:t xml:space="preserve">Channel raster entries for </w:t>
      </w:r>
      <w:r w:rsidRPr="00A2470A">
        <w:rPr>
          <w:rFonts w:ascii="Arial" w:eastAsiaTheme="minorEastAsia" w:hAnsi="Arial"/>
          <w:sz w:val="24"/>
        </w:rPr>
        <w:t>Sidelink Unlicensed</w:t>
      </w:r>
    </w:p>
    <w:p w14:paraId="634C254E" w14:textId="77777777" w:rsidR="0072782B" w:rsidRPr="00A2470A" w:rsidRDefault="0072782B" w:rsidP="00112DA3">
      <w:pPr>
        <w:rPr>
          <w:rFonts w:eastAsia="SimSun"/>
          <w:lang w:eastAsia="zh-CN"/>
        </w:rPr>
      </w:pPr>
      <w:r w:rsidRPr="00A2470A">
        <w:rPr>
          <w:rFonts w:eastAsiaTheme="minorEastAsia"/>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138" w:name="_Toc45888053"/>
      <w:bookmarkStart w:id="1139" w:name="_Toc45888652"/>
      <w:bookmarkStart w:id="1140" w:name="_Toc61367293"/>
      <w:bookmarkStart w:id="1141" w:name="_Toc61372676"/>
      <w:bookmarkStart w:id="1142" w:name="_Toc68230616"/>
      <w:bookmarkStart w:id="1143" w:name="_Toc69084029"/>
      <w:bookmarkStart w:id="1144" w:name="_Toc75467036"/>
      <w:bookmarkStart w:id="1145" w:name="_Toc76509058"/>
      <w:bookmarkStart w:id="1146" w:name="_Toc76718048"/>
      <w:bookmarkStart w:id="1147" w:name="_Toc83580358"/>
      <w:bookmarkStart w:id="1148" w:name="_Toc84404867"/>
      <w:bookmarkStart w:id="1149" w:name="_Toc84413476"/>
      <w:r w:rsidRPr="00A2470A">
        <w:t>5.4E.3</w:t>
      </w:r>
      <w:r w:rsidRPr="00A2470A">
        <w:tab/>
        <w:t>Synchronization raster for V2X</w:t>
      </w:r>
      <w:bookmarkEnd w:id="1138"/>
      <w:bookmarkEnd w:id="1139"/>
      <w:bookmarkEnd w:id="1140"/>
      <w:bookmarkEnd w:id="1141"/>
      <w:bookmarkEnd w:id="1142"/>
      <w:bookmarkEnd w:id="1143"/>
      <w:bookmarkEnd w:id="1144"/>
      <w:bookmarkEnd w:id="1145"/>
      <w:bookmarkEnd w:id="1146"/>
      <w:bookmarkEnd w:id="1147"/>
      <w:bookmarkEnd w:id="1148"/>
      <w:bookmarkEnd w:id="1149"/>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rPr>
          <w:rFonts w:eastAsiaTheme="minorEastAsia"/>
        </w:rPr>
      </w:pPr>
      <w:r w:rsidRPr="00A2470A">
        <w:rPr>
          <w:rFonts w:eastAsiaTheme="minorEastAsia"/>
        </w:rPr>
        <w:t>5.4E.3A</w:t>
      </w:r>
      <w:r w:rsidRPr="00A2470A">
        <w:rPr>
          <w:rFonts w:eastAsiaTheme="minorEastAsia"/>
        </w:rPr>
        <w:tab/>
        <w:t>Synchronization raster for Sidelink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rPr>
          <w:rFonts w:eastAsiaTheme="minorEastAsia"/>
        </w:rPr>
      </w:pPr>
      <w:r w:rsidRPr="00A2470A">
        <w:rPr>
          <w:rFonts w:eastAsiaTheme="minorEastAsia"/>
        </w:rPr>
        <w:t>5.4E.3F</w:t>
      </w:r>
      <w:r w:rsidRPr="00A2470A">
        <w:rPr>
          <w:rFonts w:eastAsiaTheme="minorEastAsia"/>
        </w:rPr>
        <w:tab/>
        <w:t>Synchronization raster for Sidelink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034"/>
    <w:bookmarkEnd w:id="1035"/>
    <w:bookmarkEnd w:id="1036"/>
    <w:bookmarkEnd w:id="1037"/>
    <w:bookmarkEnd w:id="1038"/>
    <w:bookmarkEnd w:id="1039"/>
    <w:bookmarkEnd w:id="1040"/>
    <w:bookmarkEnd w:id="1041"/>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150" w:name="_Hlk178863683"/>
      <w:r w:rsidR="00120954">
        <w:rPr>
          <w:rFonts w:eastAsia="SimSun" w:hint="eastAsia"/>
          <w:lang w:val="en-US" w:eastAsia="zh-CN"/>
        </w:rPr>
        <w:t>(e)</w:t>
      </w:r>
      <w:r w:rsidR="00120954">
        <w:t>RedCap</w:t>
      </w:r>
      <w:bookmarkEnd w:id="1150"/>
    </w:p>
    <w:p w14:paraId="127C8B4E" w14:textId="6C564D52" w:rsidR="00971D18" w:rsidRPr="00A2470A" w:rsidRDefault="00971D18" w:rsidP="00112DA3">
      <w:pPr>
        <w:pStyle w:val="Heading3"/>
        <w:keepNext w:val="0"/>
        <w:keepLines w:val="0"/>
      </w:pPr>
      <w:r w:rsidRPr="00A2470A">
        <w:t>5.4I.1</w:t>
      </w:r>
      <w:r w:rsidRPr="00A2470A">
        <w:tab/>
      </w:r>
      <w:bookmarkStart w:id="1151" w:name="_Hlk178863660"/>
      <w:r w:rsidR="00120954">
        <w:rPr>
          <w:rFonts w:hint="eastAsia"/>
        </w:rPr>
        <w:t xml:space="preserve">Channel </w:t>
      </w:r>
      <w:r w:rsidR="00120954">
        <w:t>s</w:t>
      </w:r>
      <w:r w:rsidR="00120954">
        <w:rPr>
          <w:rFonts w:hint="eastAsia"/>
        </w:rPr>
        <w:t>pacing</w:t>
      </w:r>
      <w:r w:rsidR="00120954">
        <w:t xml:space="preserve"> for (e)RedCap</w:t>
      </w:r>
      <w:bookmarkEnd w:id="1151"/>
    </w:p>
    <w:p w14:paraId="4EF8EECD" w14:textId="7AFE320A" w:rsidR="00971D18" w:rsidRPr="00A2470A" w:rsidRDefault="00120954" w:rsidP="00112DA3">
      <w:r>
        <w:t xml:space="preserve">For </w:t>
      </w:r>
      <w:r>
        <w:rPr>
          <w:rFonts w:eastAsia="SimSun" w:hint="eastAsia"/>
          <w:lang w:val="en-US" w:eastAsia="zh-CN"/>
        </w:rPr>
        <w:t>(e)</w:t>
      </w:r>
      <w:r>
        <w:t>RedCap UEs, the channel spacing requirements in clause 5.4.1 apply for each operating band.</w:t>
      </w:r>
    </w:p>
    <w:p w14:paraId="3EEE028B" w14:textId="468F637B" w:rsidR="00971D18" w:rsidRPr="00A2470A" w:rsidRDefault="00971D18" w:rsidP="008945E6">
      <w:pPr>
        <w:pStyle w:val="Heading3"/>
        <w:keepLines w:val="0"/>
      </w:pPr>
      <w:r w:rsidRPr="00A2470A">
        <w:t>5.4I.2</w:t>
      </w:r>
      <w:r w:rsidRPr="00A2470A">
        <w:tab/>
      </w:r>
      <w:bookmarkStart w:id="1152" w:name="_Hlk178863577"/>
      <w:r w:rsidR="00120954">
        <w:rPr>
          <w:rFonts w:hint="eastAsia"/>
        </w:rPr>
        <w:t xml:space="preserve">Channel </w:t>
      </w:r>
      <w:r w:rsidR="00120954">
        <w:t xml:space="preserve">raster for </w:t>
      </w:r>
      <w:r w:rsidR="00120954">
        <w:rPr>
          <w:rFonts w:eastAsia="SimSun" w:hint="eastAsia"/>
          <w:lang w:val="en-US" w:eastAsia="zh-CN"/>
        </w:rPr>
        <w:t>(e)</w:t>
      </w:r>
      <w:r w:rsidR="00120954">
        <w:t>RedCap</w:t>
      </w:r>
      <w:bookmarkEnd w:id="1152"/>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r>
        <w:t>RedCap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r>
        <w:t>RedCap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r>
        <w:rPr>
          <w:rFonts w:eastAsia="Yu Mincho"/>
        </w:rPr>
        <w:t>RedCap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r>
        <w:t>RedCap UEs is defined with ΔF</w:t>
      </w:r>
      <w:r>
        <w:rPr>
          <w:vertAlign w:val="subscript"/>
        </w:rPr>
        <w:t>Raster</w:t>
      </w:r>
      <w:r>
        <w:t xml:space="preserve"> = 2 × ΔF</w:t>
      </w:r>
      <w:r>
        <w:rPr>
          <w:vertAlign w:val="subscript"/>
        </w:rPr>
        <w:t>Global</w:t>
      </w:r>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r w:rsidR="00120954">
        <w:t>RedCap</w:t>
      </w:r>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r>
        <w:rPr>
          <w:rFonts w:eastAsia="SimSun"/>
        </w:rPr>
        <w:t xml:space="preserve">RedCap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t>5.4I.4</w:t>
      </w:r>
      <w:r w:rsidRPr="00A2470A">
        <w:tab/>
      </w:r>
      <w:bookmarkStart w:id="1153" w:name="_Hlk178863472"/>
      <w:r w:rsidR="00120954">
        <w:t xml:space="preserve">Tx-Rx frequency separation for </w:t>
      </w:r>
      <w:r w:rsidR="00120954">
        <w:rPr>
          <w:rFonts w:eastAsia="SimSun" w:hint="eastAsia"/>
          <w:lang w:val="en-US" w:eastAsia="zh-CN"/>
        </w:rPr>
        <w:t>(e)</w:t>
      </w:r>
      <w:r w:rsidR="00120954">
        <w:t>RedCap</w:t>
      </w:r>
      <w:bookmarkEnd w:id="1153"/>
    </w:p>
    <w:p w14:paraId="6F4FC392" w14:textId="69FC9125" w:rsidR="00971D18" w:rsidRPr="00A2470A" w:rsidRDefault="00120954" w:rsidP="00112DA3">
      <w:r>
        <w:t xml:space="preserve">For </w:t>
      </w:r>
      <w:r>
        <w:rPr>
          <w:rFonts w:eastAsia="SimSun" w:hint="eastAsia"/>
          <w:lang w:val="en-US" w:eastAsia="zh-CN"/>
        </w:rPr>
        <w:t>(e)</w:t>
      </w:r>
      <w:r>
        <w:t>RedCap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E5C37" w14:textId="77777777" w:rsidR="006553BE" w:rsidRDefault="006553BE">
      <w:r>
        <w:separator/>
      </w:r>
    </w:p>
  </w:endnote>
  <w:endnote w:type="continuationSeparator" w:id="0">
    <w:p w14:paraId="08D74B96" w14:textId="77777777" w:rsidR="006553BE" w:rsidRDefault="00655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8D01A" w14:textId="77777777" w:rsidR="006553BE" w:rsidRDefault="006553BE">
      <w:r>
        <w:separator/>
      </w:r>
    </w:p>
  </w:footnote>
  <w:footnote w:type="continuationSeparator" w:id="0">
    <w:p w14:paraId="59120337" w14:textId="77777777" w:rsidR="006553BE" w:rsidRDefault="00655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2906C850" w:rsidR="00B0397D" w:rsidRPr="00FF4809" w:rsidRDefault="00B0397D" w:rsidP="00FF4809">
    <w:pPr>
      <w:framePr w:wrap="auto" w:vAnchor="text" w:hAnchor="margin" w:xAlign="right" w:y="1"/>
      <w:spacing w:after="0"/>
      <w:rPr>
        <w:rFonts w:ascii="Arial" w:hAnsi="Arial"/>
        <w:b/>
        <w:noProof/>
        <w:sz w:val="18"/>
        <w:lang w:eastAsia="en-GB"/>
      </w:rPr>
    </w:pPr>
    <w:bookmarkStart w:id="495"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A372FE">
      <w:rPr>
        <w:rFonts w:ascii="Arial" w:hAnsi="Arial"/>
        <w:b/>
        <w:noProof/>
        <w:sz w:val="18"/>
        <w:lang w:eastAsia="en-GB"/>
      </w:rPr>
      <w:t>9</w:t>
    </w:r>
    <w:r w:rsidRPr="00FF4809">
      <w:rPr>
        <w:rFonts w:ascii="Arial" w:hAnsi="Arial"/>
        <w:b/>
        <w:noProof/>
        <w:sz w:val="18"/>
        <w:lang w:eastAsia="en-GB"/>
      </w:rPr>
      <w:t>.</w:t>
    </w:r>
    <w:r w:rsidR="00EC6C2D">
      <w:rPr>
        <w:rFonts w:ascii="Arial" w:hAnsi="Arial"/>
        <w:b/>
        <w:noProof/>
        <w:sz w:val="18"/>
        <w:lang w:eastAsia="en-GB"/>
      </w:rPr>
      <w:t>1</w:t>
    </w:r>
    <w:r w:rsidRPr="00FF4809">
      <w:rPr>
        <w:rFonts w:ascii="Arial" w:hAnsi="Arial"/>
        <w:b/>
        <w:noProof/>
        <w:sz w:val="18"/>
        <w:lang w:eastAsia="en-GB"/>
      </w:rPr>
      <w:t>.0 (202</w:t>
    </w:r>
    <w:r w:rsidR="00EC6C2D">
      <w:rPr>
        <w:rFonts w:ascii="Arial" w:hAnsi="Arial"/>
        <w:b/>
        <w:noProof/>
        <w:sz w:val="18"/>
        <w:lang w:eastAsia="en-GB"/>
      </w:rPr>
      <w:t>5</w:t>
    </w:r>
    <w:r w:rsidRPr="00FF4809">
      <w:rPr>
        <w:rFonts w:ascii="Arial" w:hAnsi="Arial"/>
        <w:b/>
        <w:noProof/>
        <w:sz w:val="18"/>
        <w:lang w:eastAsia="en-GB"/>
      </w:rPr>
      <w:t>-</w:t>
    </w:r>
    <w:bookmarkEnd w:id="495"/>
    <w:r w:rsidR="00EC6C2D">
      <w:rPr>
        <w:rFonts w:ascii="Arial" w:hAnsi="Arial"/>
        <w:b/>
        <w:noProof/>
        <w:sz w:val="18"/>
        <w:lang w:eastAsia="en-GB"/>
      </w:rPr>
      <w:t>03</w:t>
    </w:r>
    <w:r w:rsidRPr="00FF4809">
      <w:rPr>
        <w:rFonts w:ascii="Arial" w:hAnsi="Arial"/>
        <w:b/>
        <w:noProof/>
        <w:sz w:val="18"/>
        <w:lang w:eastAsia="en-GB"/>
      </w:rPr>
      <w:t>)</w:t>
    </w:r>
  </w:p>
  <w:p w14:paraId="7287AB1E" w14:textId="3FE3DB0F"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A372FE">
      <w:rPr>
        <w:rFonts w:ascii="Arial" w:hAnsi="Arial"/>
        <w:b/>
        <w:noProof/>
        <w:sz w:val="18"/>
        <w:lang w:eastAsia="en-GB"/>
      </w:rPr>
      <w:t>9</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D7A"/>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776CE"/>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F4"/>
    <w:rsid w:val="00117E92"/>
    <w:rsid w:val="00120954"/>
    <w:rsid w:val="0012286F"/>
    <w:rsid w:val="00122E19"/>
    <w:rsid w:val="00124844"/>
    <w:rsid w:val="00125E97"/>
    <w:rsid w:val="00126340"/>
    <w:rsid w:val="00126A64"/>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2E96"/>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62E5"/>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7F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0BB3"/>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400"/>
    <w:rsid w:val="002727A5"/>
    <w:rsid w:val="002738D5"/>
    <w:rsid w:val="00274238"/>
    <w:rsid w:val="00275252"/>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3119F"/>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5CDD"/>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912"/>
    <w:rsid w:val="00384FC7"/>
    <w:rsid w:val="00385C25"/>
    <w:rsid w:val="003879D9"/>
    <w:rsid w:val="00390159"/>
    <w:rsid w:val="00391AB1"/>
    <w:rsid w:val="00393DF2"/>
    <w:rsid w:val="003951FC"/>
    <w:rsid w:val="00395945"/>
    <w:rsid w:val="003960DD"/>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D0A86"/>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21E"/>
    <w:rsid w:val="00407B4C"/>
    <w:rsid w:val="0041072B"/>
    <w:rsid w:val="004112B8"/>
    <w:rsid w:val="004116AC"/>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46C1"/>
    <w:rsid w:val="00444BC7"/>
    <w:rsid w:val="00445343"/>
    <w:rsid w:val="0044571F"/>
    <w:rsid w:val="0044727D"/>
    <w:rsid w:val="0044798D"/>
    <w:rsid w:val="00450256"/>
    <w:rsid w:val="0045234C"/>
    <w:rsid w:val="004541C0"/>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55C"/>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2A7F"/>
    <w:rsid w:val="00554867"/>
    <w:rsid w:val="00555945"/>
    <w:rsid w:val="00557B3A"/>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85F"/>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6A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397"/>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53B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571C"/>
    <w:rsid w:val="006F780A"/>
    <w:rsid w:val="006F7ECC"/>
    <w:rsid w:val="007001F7"/>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2C60"/>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24B1"/>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60BD"/>
    <w:rsid w:val="00857929"/>
    <w:rsid w:val="00857BD4"/>
    <w:rsid w:val="0086078A"/>
    <w:rsid w:val="008624D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7070"/>
    <w:rsid w:val="00890C2A"/>
    <w:rsid w:val="00891E68"/>
    <w:rsid w:val="0089262F"/>
    <w:rsid w:val="00892AF6"/>
    <w:rsid w:val="00893342"/>
    <w:rsid w:val="008945E6"/>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3EF2"/>
    <w:rsid w:val="008D4497"/>
    <w:rsid w:val="008D4FC6"/>
    <w:rsid w:val="008D5119"/>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18A3"/>
    <w:rsid w:val="009626A9"/>
    <w:rsid w:val="00964603"/>
    <w:rsid w:val="009660DE"/>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7A6D"/>
    <w:rsid w:val="00992690"/>
    <w:rsid w:val="00992CD8"/>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2F5C"/>
    <w:rsid w:val="009E321F"/>
    <w:rsid w:val="009E3411"/>
    <w:rsid w:val="009E4D7C"/>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42BD"/>
    <w:rsid w:val="00A0496C"/>
    <w:rsid w:val="00A049E7"/>
    <w:rsid w:val="00A078BA"/>
    <w:rsid w:val="00A07B24"/>
    <w:rsid w:val="00A10B1B"/>
    <w:rsid w:val="00A10F02"/>
    <w:rsid w:val="00A1115A"/>
    <w:rsid w:val="00A119CF"/>
    <w:rsid w:val="00A11A7F"/>
    <w:rsid w:val="00A11DAC"/>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5FE"/>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3437"/>
    <w:rsid w:val="00AB3BE7"/>
    <w:rsid w:val="00AB547C"/>
    <w:rsid w:val="00AB5BD9"/>
    <w:rsid w:val="00AB6059"/>
    <w:rsid w:val="00AB6CCF"/>
    <w:rsid w:val="00AB708C"/>
    <w:rsid w:val="00AB7E43"/>
    <w:rsid w:val="00AC0B75"/>
    <w:rsid w:val="00AC0C13"/>
    <w:rsid w:val="00AC0C89"/>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5C3C"/>
    <w:rsid w:val="00AD5C85"/>
    <w:rsid w:val="00AD5F14"/>
    <w:rsid w:val="00AD6357"/>
    <w:rsid w:val="00AE0475"/>
    <w:rsid w:val="00AE160E"/>
    <w:rsid w:val="00AE2685"/>
    <w:rsid w:val="00AE29D0"/>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E94"/>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102"/>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78C4"/>
    <w:rsid w:val="00B913AA"/>
    <w:rsid w:val="00B93086"/>
    <w:rsid w:val="00B93B06"/>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38E3"/>
    <w:rsid w:val="00BE57E1"/>
    <w:rsid w:val="00BE58FD"/>
    <w:rsid w:val="00BE5E7D"/>
    <w:rsid w:val="00BE71BF"/>
    <w:rsid w:val="00BF128E"/>
    <w:rsid w:val="00BF1D07"/>
    <w:rsid w:val="00BF2C74"/>
    <w:rsid w:val="00BF2D9C"/>
    <w:rsid w:val="00BF3C24"/>
    <w:rsid w:val="00BF3FD9"/>
    <w:rsid w:val="00BF4257"/>
    <w:rsid w:val="00BF443E"/>
    <w:rsid w:val="00BF49E7"/>
    <w:rsid w:val="00C021E5"/>
    <w:rsid w:val="00C05642"/>
    <w:rsid w:val="00C05E3A"/>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29D0"/>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45A5"/>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6DB"/>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361"/>
    <w:rsid w:val="00CF2583"/>
    <w:rsid w:val="00CF26A5"/>
    <w:rsid w:val="00CF387E"/>
    <w:rsid w:val="00CF6029"/>
    <w:rsid w:val="00D000D4"/>
    <w:rsid w:val="00D023C4"/>
    <w:rsid w:val="00D037A0"/>
    <w:rsid w:val="00D0416A"/>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963"/>
    <w:rsid w:val="00E930C3"/>
    <w:rsid w:val="00E93744"/>
    <w:rsid w:val="00E9388E"/>
    <w:rsid w:val="00E94349"/>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13F2"/>
    <w:rsid w:val="00EC2089"/>
    <w:rsid w:val="00EC2ADB"/>
    <w:rsid w:val="00EC4A25"/>
    <w:rsid w:val="00EC6C2D"/>
    <w:rsid w:val="00ED1244"/>
    <w:rsid w:val="00ED1A73"/>
    <w:rsid w:val="00ED219B"/>
    <w:rsid w:val="00ED3EF9"/>
    <w:rsid w:val="00ED4E54"/>
    <w:rsid w:val="00ED553D"/>
    <w:rsid w:val="00EE0057"/>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25A2"/>
    <w:rsid w:val="00F02E8B"/>
    <w:rsid w:val="00F03345"/>
    <w:rsid w:val="00F03A70"/>
    <w:rsid w:val="00F04712"/>
    <w:rsid w:val="00F052B4"/>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AC0"/>
    <w:rsid w:val="00FF11E3"/>
    <w:rsid w:val="00FF123C"/>
    <w:rsid w:val="00FF2D4C"/>
    <w:rsid w:val="00FF3DF1"/>
    <w:rsid w:val="00FF4809"/>
    <w:rsid w:val="00FF5DC5"/>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rsid w:val="00A2470A"/>
    <w:rPr>
      <w:b/>
    </w:rPr>
  </w:style>
  <w:style w:type="paragraph" w:customStyle="1" w:styleId="TAC">
    <w:name w:val="TAC"/>
    <w:basedOn w:val="TAL"/>
    <w:link w:val="TACChar"/>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link w:val="H6Char"/>
    <w:qFormat/>
    <w:rsid w:val="00A2470A"/>
    <w:pPr>
      <w:ind w:left="1985" w:hanging="1985"/>
      <w:outlineLvl w:val="9"/>
    </w:pPr>
    <w:rPr>
      <w:sz w:val="20"/>
    </w:rPr>
  </w:style>
  <w:style w:type="character" w:customStyle="1" w:styleId="H6Char">
    <w:name w:val="H6 Char"/>
    <w:link w:val="H6"/>
    <w:qFormat/>
    <w:rsid w:val="00F052B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4255</TotalTime>
  <Pages>3</Pages>
  <Words>21503</Words>
  <Characters>122573</Characters>
  <Application>Microsoft Office Word</Application>
  <DocSecurity>0</DocSecurity>
  <Lines>1021</Lines>
  <Paragraphs>287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1615</cp:revision>
  <cp:lastPrinted>2019-02-25T14:05:00Z</cp:lastPrinted>
  <dcterms:created xsi:type="dcterms:W3CDTF">2021-12-22T15:46:00Z</dcterms:created>
  <dcterms:modified xsi:type="dcterms:W3CDTF">2025-04-01T12:07:00Z</dcterms:modified>
</cp:coreProperties>
</file>